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792" w:type="dxa"/>
        <w:tblInd w:w="-436" w:type="dxa"/>
        <w:tblLayout w:type="fixed"/>
        <w:tblLook w:val="04A0" w:firstRow="1" w:lastRow="0" w:firstColumn="1" w:lastColumn="0" w:noHBand="0" w:noVBand="1"/>
      </w:tblPr>
      <w:tblGrid>
        <w:gridCol w:w="3085"/>
        <w:gridCol w:w="6707"/>
      </w:tblGrid>
      <w:tr w:rsidR="00836A7A" w:rsidRPr="00A8683D" w14:paraId="1114C64C" w14:textId="77777777" w:rsidTr="00836A7A">
        <w:trPr>
          <w:trHeight w:val="13592"/>
        </w:trPr>
        <w:tc>
          <w:tcPr>
            <w:tcW w:w="3085" w:type="dxa"/>
            <w:tcBorders>
              <w:right w:val="single" w:sz="12" w:space="0" w:color="9BBB59" w:themeColor="accent3"/>
            </w:tcBorders>
            <w:shd w:val="clear" w:color="auto" w:fill="auto"/>
          </w:tcPr>
          <w:p w14:paraId="39909572" w14:textId="77777777" w:rsidR="00836A7A" w:rsidRPr="00626B23" w:rsidRDefault="00836A7A" w:rsidP="00416BD8"/>
          <w:tbl>
            <w:tblPr>
              <w:tblW w:w="2869" w:type="dxa"/>
              <w:tblLayout w:type="fixed"/>
              <w:tblCellMar>
                <w:top w:w="113" w:type="dxa"/>
                <w:bottom w:w="113" w:type="dxa"/>
              </w:tblCellMar>
              <w:tblLook w:val="04A0" w:firstRow="1" w:lastRow="0" w:firstColumn="1" w:lastColumn="0" w:noHBand="0" w:noVBand="1"/>
            </w:tblPr>
            <w:tblGrid>
              <w:gridCol w:w="2869"/>
            </w:tblGrid>
            <w:tr w:rsidR="00836A7A" w:rsidRPr="00A8683D" w14:paraId="1F968ADA" w14:textId="77777777" w:rsidTr="00836A7A">
              <w:tc>
                <w:tcPr>
                  <w:tcW w:w="2869" w:type="dxa"/>
                  <w:vAlign w:val="center"/>
                </w:tcPr>
                <w:p w14:paraId="7AC21BDD" w14:textId="77777777" w:rsidR="00836A7A" w:rsidRPr="00A8683D" w:rsidRDefault="00836A7A" w:rsidP="00836A7A">
                  <w:pPr>
                    <w:jc w:val="left"/>
                  </w:pPr>
                </w:p>
                <w:p w14:paraId="03B3EB3E" w14:textId="77777777" w:rsidR="00836A7A" w:rsidRPr="00A8683D" w:rsidRDefault="00836A7A" w:rsidP="00836A7A">
                  <w:pPr>
                    <w:jc w:val="center"/>
                  </w:pPr>
                </w:p>
                <w:p w14:paraId="28546A0A" w14:textId="77777777" w:rsidR="00836A7A" w:rsidRPr="00A8683D" w:rsidRDefault="00836A7A" w:rsidP="00836A7A">
                  <w:pPr>
                    <w:jc w:val="center"/>
                  </w:pPr>
                </w:p>
                <w:p w14:paraId="4974C42B" w14:textId="77777777" w:rsidR="00836A7A" w:rsidRPr="00A8683D" w:rsidRDefault="00836A7A" w:rsidP="00836A7A">
                  <w:pPr>
                    <w:ind w:firstLine="0"/>
                    <w:jc w:val="center"/>
                  </w:pPr>
                  <w:r w:rsidRPr="00A8683D">
                    <w:rPr>
                      <w:noProof/>
                      <w:lang w:eastAsia="lt-LT"/>
                    </w:rPr>
                    <w:drawing>
                      <wp:inline distT="0" distB="0" distL="0" distR="0" wp14:anchorId="2094911D" wp14:editId="1315645C">
                        <wp:extent cx="1498600" cy="393700"/>
                        <wp:effectExtent l="0" t="0" r="6350" b="6350"/>
                        <wp:docPr id="1" name="Picture 1" descr="atea_colour_rgb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tea_colour_rgb_small"/>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98600" cy="393700"/>
                                </a:xfrm>
                                <a:prstGeom prst="rect">
                                  <a:avLst/>
                                </a:prstGeom>
                                <a:noFill/>
                                <a:ln>
                                  <a:noFill/>
                                </a:ln>
                              </pic:spPr>
                            </pic:pic>
                          </a:graphicData>
                        </a:graphic>
                      </wp:inline>
                    </w:drawing>
                  </w:r>
                </w:p>
              </w:tc>
            </w:tr>
            <w:tr w:rsidR="00836A7A" w:rsidRPr="00A8683D" w14:paraId="1FF19DE8" w14:textId="77777777" w:rsidTr="00836A7A">
              <w:tc>
                <w:tcPr>
                  <w:tcW w:w="2869" w:type="dxa"/>
                  <w:vAlign w:val="center"/>
                </w:tcPr>
                <w:p w14:paraId="6D598FE1" w14:textId="77777777" w:rsidR="00836A7A" w:rsidRPr="00A8683D" w:rsidRDefault="00836A7A" w:rsidP="00836A7A">
                  <w:pPr>
                    <w:ind w:firstLine="0"/>
                    <w:jc w:val="center"/>
                  </w:pPr>
                  <w:r w:rsidRPr="00A8683D">
                    <w:rPr>
                      <w:color w:val="808080" w:themeColor="background1" w:themeShade="80"/>
                      <w:sz w:val="28"/>
                    </w:rPr>
                    <w:fldChar w:fldCharType="begin"/>
                  </w:r>
                  <w:r w:rsidRPr="00A8683D">
                    <w:rPr>
                      <w:color w:val="808080" w:themeColor="background1" w:themeShade="80"/>
                      <w:sz w:val="28"/>
                    </w:rPr>
                    <w:instrText xml:space="preserve"> DOCPROPERTY "Company"  \* MERGEFORMAT </w:instrText>
                  </w:r>
                  <w:r w:rsidRPr="00A8683D">
                    <w:rPr>
                      <w:color w:val="808080" w:themeColor="background1" w:themeShade="80"/>
                      <w:sz w:val="28"/>
                    </w:rPr>
                    <w:fldChar w:fldCharType="separate"/>
                  </w:r>
                  <w:r w:rsidRPr="00A8683D">
                    <w:rPr>
                      <w:color w:val="808080" w:themeColor="background1" w:themeShade="80"/>
                      <w:sz w:val="28"/>
                    </w:rPr>
                    <w:t>UAB „ATEA“</w:t>
                  </w:r>
                  <w:r w:rsidRPr="00A8683D">
                    <w:rPr>
                      <w:color w:val="808080" w:themeColor="background1" w:themeShade="80"/>
                      <w:sz w:val="28"/>
                    </w:rPr>
                    <w:fldChar w:fldCharType="end"/>
                  </w:r>
                </w:p>
              </w:tc>
            </w:tr>
            <w:tr w:rsidR="00836A7A" w:rsidRPr="00A8683D" w14:paraId="20BD97FE" w14:textId="77777777" w:rsidTr="00836A7A">
              <w:trPr>
                <w:trHeight w:val="879"/>
              </w:trPr>
              <w:tc>
                <w:tcPr>
                  <w:tcW w:w="2869" w:type="dxa"/>
                  <w:vAlign w:val="center"/>
                </w:tcPr>
                <w:p w14:paraId="134387CE" w14:textId="77777777" w:rsidR="00836A7A" w:rsidRPr="00A8683D" w:rsidRDefault="00836A7A" w:rsidP="00416BD8"/>
              </w:tc>
            </w:tr>
            <w:tr w:rsidR="00315844" w:rsidRPr="00A8683D" w14:paraId="6101C273" w14:textId="77777777" w:rsidTr="00836A7A">
              <w:tc>
                <w:tcPr>
                  <w:tcW w:w="2869" w:type="dxa"/>
                  <w:vAlign w:val="center"/>
                </w:tcPr>
                <w:p w14:paraId="247CC0EB" w14:textId="77777777" w:rsidR="00315844" w:rsidRPr="00A8683D" w:rsidRDefault="00315844" w:rsidP="00315844">
                  <w:pPr>
                    <w:ind w:firstLine="0"/>
                    <w:jc w:val="center"/>
                  </w:pPr>
                  <w:r w:rsidRPr="00A8683D">
                    <w:rPr>
                      <w:rFonts w:asciiTheme="minorHAnsi" w:hAnsiTheme="minorHAnsi" w:cstheme="minorHAnsi"/>
                      <w:noProof/>
                      <w:sz w:val="14"/>
                      <w:szCs w:val="14"/>
                      <w:lang w:eastAsia="lt-LT"/>
                    </w:rPr>
                    <w:drawing>
                      <wp:anchor distT="0" distB="0" distL="114300" distR="114300" simplePos="0" relativeHeight="251658240" behindDoc="0" locked="0" layoutInCell="1" allowOverlap="1" wp14:anchorId="6BEFEBCB" wp14:editId="36B7C85B">
                        <wp:simplePos x="0" y="0"/>
                        <wp:positionH relativeFrom="margin">
                          <wp:posOffset>-177800</wp:posOffset>
                        </wp:positionH>
                        <wp:positionV relativeFrom="paragraph">
                          <wp:posOffset>508000</wp:posOffset>
                        </wp:positionV>
                        <wp:extent cx="1742440" cy="775335"/>
                        <wp:effectExtent l="0" t="0" r="0" b="5715"/>
                        <wp:wrapThrough wrapText="bothSides">
                          <wp:wrapPolygon edited="0">
                            <wp:start x="0" y="0"/>
                            <wp:lineTo x="0" y="21229"/>
                            <wp:lineTo x="21254" y="21229"/>
                            <wp:lineTo x="21254"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42440" cy="7753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315844" w:rsidRPr="00A8683D" w14:paraId="20D131D0" w14:textId="77777777" w:rsidTr="00836A7A">
              <w:tc>
                <w:tcPr>
                  <w:tcW w:w="2869" w:type="dxa"/>
                  <w:vAlign w:val="center"/>
                </w:tcPr>
                <w:p w14:paraId="1B8D8FC5" w14:textId="77777777" w:rsidR="00315844" w:rsidRPr="00A8683D" w:rsidRDefault="008769DE" w:rsidP="00315844">
                  <w:pPr>
                    <w:ind w:firstLine="0"/>
                    <w:jc w:val="center"/>
                  </w:pPr>
                  <w:r w:rsidRPr="00A8683D">
                    <w:rPr>
                      <w:noProof/>
                      <w:color w:val="808080" w:themeColor="background1" w:themeShade="80"/>
                      <w:sz w:val="28"/>
                      <w:szCs w:val="28"/>
                    </w:rPr>
                    <w:t>VšĮ Centrinė projektų valdymo agentūra</w:t>
                  </w:r>
                </w:p>
              </w:tc>
            </w:tr>
          </w:tbl>
          <w:p w14:paraId="1470C9B6" w14:textId="77777777" w:rsidR="00836A7A" w:rsidRPr="00A8683D" w:rsidRDefault="00836A7A" w:rsidP="00416BD8"/>
        </w:tc>
        <w:tc>
          <w:tcPr>
            <w:tcW w:w="6707" w:type="dxa"/>
            <w:tcBorders>
              <w:left w:val="single" w:sz="12" w:space="0" w:color="9BBB59" w:themeColor="accent3"/>
            </w:tcBorders>
            <w:shd w:val="clear" w:color="auto" w:fill="auto"/>
          </w:tcPr>
          <w:p w14:paraId="45F71A17" w14:textId="77777777" w:rsidR="00836A7A" w:rsidRPr="00A8683D" w:rsidRDefault="00836A7A" w:rsidP="00836A7A">
            <w:pPr>
              <w:tabs>
                <w:tab w:val="left" w:pos="284"/>
              </w:tabs>
              <w:rPr>
                <w:b/>
                <w:sz w:val="32"/>
                <w:szCs w:val="32"/>
              </w:rPr>
            </w:pPr>
          </w:p>
          <w:p w14:paraId="33B0CF6E" w14:textId="77777777" w:rsidR="00836A7A" w:rsidRPr="00A8683D" w:rsidRDefault="00836A7A" w:rsidP="00836A7A">
            <w:pPr>
              <w:tabs>
                <w:tab w:val="left" w:pos="284"/>
              </w:tabs>
              <w:rPr>
                <w:b/>
                <w:sz w:val="32"/>
                <w:szCs w:val="32"/>
              </w:rPr>
            </w:pPr>
          </w:p>
          <w:p w14:paraId="21127818" w14:textId="77777777" w:rsidR="00836A7A" w:rsidRPr="00A8683D" w:rsidRDefault="00836A7A" w:rsidP="008769DE">
            <w:pPr>
              <w:tabs>
                <w:tab w:val="left" w:pos="284"/>
              </w:tabs>
              <w:ind w:firstLine="0"/>
              <w:rPr>
                <w:b/>
                <w:sz w:val="32"/>
                <w:szCs w:val="32"/>
              </w:rPr>
            </w:pPr>
          </w:p>
          <w:p w14:paraId="5C95EEFC" w14:textId="77777777" w:rsidR="008769DE" w:rsidRPr="00A8683D" w:rsidRDefault="008769DE" w:rsidP="008769DE">
            <w:pPr>
              <w:pStyle w:val="Title"/>
              <w:tabs>
                <w:tab w:val="left" w:pos="284"/>
              </w:tabs>
              <w:rPr>
                <w:b/>
                <w:sz w:val="32"/>
                <w:szCs w:val="32"/>
              </w:rPr>
            </w:pPr>
            <w:r w:rsidRPr="00A8683D">
              <w:rPr>
                <w:b/>
                <w:sz w:val="32"/>
                <w:szCs w:val="32"/>
              </w:rPr>
              <w:t>VIDAUS SAUGUMO FONDO BEI SIENŲ VALDYMO IR VIZŲ POLIT</w:t>
            </w:r>
            <w:r w:rsidR="001758C7">
              <w:rPr>
                <w:b/>
                <w:sz w:val="32"/>
                <w:szCs w:val="32"/>
              </w:rPr>
              <w:t>I</w:t>
            </w:r>
            <w:r w:rsidRPr="00A8683D">
              <w:rPr>
                <w:b/>
                <w:sz w:val="32"/>
                <w:szCs w:val="32"/>
              </w:rPr>
              <w:t>KOS FINANSINĖS PARAMOS PRIEMONĖS, ĮTRAUKTOS Į INTEGRUOTO SIENŲ VALDYMO FONDĄ, ELEKTRONINIO KEITIMOSI DUOMENIMIS SISTEMOS MODIFIKAVIMO, PRIEŽIŪROS IR PALAIKYMO PASLAUGŲ BEI VIDAUS SAUGUMO FONDO INFORMACINĖS SISTEMOS PALAIKYMO PASLAUGOS</w:t>
            </w:r>
          </w:p>
          <w:p w14:paraId="7EFE1136" w14:textId="77777777" w:rsidR="00836A7A" w:rsidRPr="00A8683D" w:rsidRDefault="00836A7A" w:rsidP="00125723">
            <w:pPr>
              <w:tabs>
                <w:tab w:val="left" w:pos="284"/>
              </w:tabs>
              <w:jc w:val="center"/>
              <w:rPr>
                <w:b/>
                <w:sz w:val="32"/>
                <w:szCs w:val="32"/>
              </w:rPr>
            </w:pPr>
          </w:p>
          <w:p w14:paraId="73E73262" w14:textId="77777777" w:rsidR="00836A7A" w:rsidRPr="00A8683D" w:rsidRDefault="00836A7A" w:rsidP="00836A7A">
            <w:pPr>
              <w:tabs>
                <w:tab w:val="left" w:pos="284"/>
              </w:tabs>
              <w:rPr>
                <w:b/>
                <w:sz w:val="32"/>
                <w:szCs w:val="32"/>
              </w:rPr>
            </w:pPr>
          </w:p>
          <w:p w14:paraId="0784DDDB" w14:textId="77777777" w:rsidR="00836A7A" w:rsidRPr="00A8683D" w:rsidRDefault="00836A7A" w:rsidP="00836A7A">
            <w:pPr>
              <w:tabs>
                <w:tab w:val="left" w:pos="284"/>
              </w:tabs>
              <w:rPr>
                <w:sz w:val="32"/>
                <w:szCs w:val="32"/>
              </w:rPr>
            </w:pPr>
          </w:p>
          <w:p w14:paraId="0F3FBE9A" w14:textId="77777777" w:rsidR="008769DE" w:rsidRPr="00A8683D" w:rsidRDefault="008769DE" w:rsidP="008769DE">
            <w:pPr>
              <w:tabs>
                <w:tab w:val="left" w:pos="284"/>
              </w:tabs>
              <w:jc w:val="center"/>
              <w:rPr>
                <w:b/>
                <w:bCs/>
                <w:sz w:val="32"/>
                <w:szCs w:val="32"/>
              </w:rPr>
            </w:pPr>
            <w:r w:rsidRPr="00A8683D">
              <w:rPr>
                <w:b/>
                <w:bCs/>
                <w:sz w:val="32"/>
                <w:szCs w:val="32"/>
              </w:rPr>
              <w:t>VSFSVVP IS ir VSF IS</w:t>
            </w:r>
          </w:p>
          <w:p w14:paraId="1B7FDB96" w14:textId="77777777" w:rsidR="008769DE" w:rsidRPr="00A8683D" w:rsidRDefault="008769DE" w:rsidP="008769DE">
            <w:pPr>
              <w:tabs>
                <w:tab w:val="left" w:pos="284"/>
              </w:tabs>
              <w:jc w:val="center"/>
              <w:rPr>
                <w:sz w:val="32"/>
                <w:szCs w:val="32"/>
              </w:rPr>
            </w:pPr>
          </w:p>
          <w:sdt>
            <w:sdtPr>
              <w:rPr>
                <w:b/>
                <w:bCs/>
                <w:sz w:val="32"/>
                <w:szCs w:val="32"/>
              </w:rPr>
              <w:alias w:val="Subject"/>
              <w:tag w:val=""/>
              <w:id w:val="444429106"/>
              <w:placeholder>
                <w:docPart w:val="447C918BFD3940FDB7431E90C0C6827E"/>
              </w:placeholder>
              <w:dataBinding w:prefixMappings="xmlns:ns0='http://purl.org/dc/elements/1.1/' xmlns:ns1='http://schemas.openxmlformats.org/package/2006/metadata/core-properties' " w:xpath="/ns1:coreProperties[1]/ns0:subject[1]" w:storeItemID="{6C3C8BC8-F283-45AE-878A-BAB7291924A1}"/>
              <w:text/>
            </w:sdtPr>
            <w:sdtEndPr/>
            <w:sdtContent>
              <w:p w14:paraId="1317C177" w14:textId="77777777" w:rsidR="00836A7A" w:rsidRPr="00A8683D" w:rsidRDefault="004850CD" w:rsidP="00125723">
                <w:pPr>
                  <w:tabs>
                    <w:tab w:val="left" w:pos="284"/>
                  </w:tabs>
                  <w:jc w:val="center"/>
                  <w:rPr>
                    <w:b/>
                    <w:bCs/>
                    <w:sz w:val="32"/>
                    <w:szCs w:val="32"/>
                  </w:rPr>
                </w:pPr>
                <w:r w:rsidRPr="00A8683D">
                  <w:rPr>
                    <w:b/>
                    <w:bCs/>
                    <w:sz w:val="32"/>
                    <w:szCs w:val="32"/>
                  </w:rPr>
                  <w:t>Techninė projektinė specifikacija</w:t>
                </w:r>
              </w:p>
            </w:sdtContent>
          </w:sdt>
          <w:p w14:paraId="1165C002" w14:textId="77777777" w:rsidR="00836A7A" w:rsidRPr="00A8683D" w:rsidRDefault="00836A7A" w:rsidP="00836A7A">
            <w:pPr>
              <w:tabs>
                <w:tab w:val="left" w:pos="284"/>
              </w:tabs>
              <w:rPr>
                <w:sz w:val="32"/>
                <w:szCs w:val="32"/>
              </w:rPr>
            </w:pPr>
          </w:p>
          <w:p w14:paraId="0783D509" w14:textId="77777777" w:rsidR="00836A7A" w:rsidRPr="00A8683D" w:rsidRDefault="00836A7A" w:rsidP="00836A7A">
            <w:pPr>
              <w:tabs>
                <w:tab w:val="left" w:pos="284"/>
              </w:tabs>
              <w:rPr>
                <w:sz w:val="32"/>
                <w:szCs w:val="32"/>
              </w:rPr>
            </w:pPr>
          </w:p>
          <w:p w14:paraId="6790789C" w14:textId="77777777" w:rsidR="008769DE" w:rsidRPr="00A8683D" w:rsidRDefault="008769DE" w:rsidP="00836A7A">
            <w:pPr>
              <w:tabs>
                <w:tab w:val="left" w:pos="284"/>
              </w:tabs>
              <w:rPr>
                <w:sz w:val="32"/>
                <w:szCs w:val="32"/>
              </w:rPr>
            </w:pPr>
          </w:p>
          <w:p w14:paraId="2C6FD74F" w14:textId="77777777" w:rsidR="008769DE" w:rsidRPr="00A8683D" w:rsidRDefault="008769DE" w:rsidP="00836A7A">
            <w:pPr>
              <w:tabs>
                <w:tab w:val="left" w:pos="284"/>
              </w:tabs>
              <w:rPr>
                <w:sz w:val="32"/>
                <w:szCs w:val="32"/>
              </w:rPr>
            </w:pPr>
          </w:p>
          <w:p w14:paraId="59A3B4FC" w14:textId="77777777" w:rsidR="008769DE" w:rsidRPr="00A8683D" w:rsidRDefault="008769DE" w:rsidP="00836A7A">
            <w:pPr>
              <w:tabs>
                <w:tab w:val="left" w:pos="284"/>
              </w:tabs>
              <w:rPr>
                <w:sz w:val="32"/>
                <w:szCs w:val="32"/>
              </w:rPr>
            </w:pPr>
          </w:p>
          <w:p w14:paraId="786305BB" w14:textId="77777777" w:rsidR="00836A7A" w:rsidRPr="00A8683D" w:rsidRDefault="00836A7A" w:rsidP="00125723">
            <w:pPr>
              <w:pStyle w:val="Picture"/>
              <w:jc w:val="right"/>
              <w:rPr>
                <w:szCs w:val="20"/>
              </w:rPr>
            </w:pPr>
            <w:r w:rsidRPr="00A8683D">
              <w:rPr>
                <w:szCs w:val="20"/>
              </w:rPr>
              <w:t xml:space="preserve">Versija </w:t>
            </w:r>
            <w:r w:rsidRPr="00A8683D">
              <w:rPr>
                <w:szCs w:val="20"/>
              </w:rPr>
              <w:fldChar w:fldCharType="begin"/>
            </w:r>
            <w:r w:rsidRPr="00A8683D">
              <w:rPr>
                <w:szCs w:val="20"/>
              </w:rPr>
              <w:instrText xml:space="preserve"> DOCPROPERTY  Reference  \* MERGEFORMAT </w:instrText>
            </w:r>
            <w:r w:rsidRPr="00A8683D">
              <w:rPr>
                <w:szCs w:val="20"/>
              </w:rPr>
              <w:fldChar w:fldCharType="separate"/>
            </w:r>
            <w:r w:rsidR="00ED0621">
              <w:rPr>
                <w:szCs w:val="20"/>
              </w:rPr>
              <w:t>1.0</w:t>
            </w:r>
            <w:r w:rsidRPr="00A8683D">
              <w:rPr>
                <w:szCs w:val="20"/>
              </w:rPr>
              <w:fldChar w:fldCharType="end"/>
            </w:r>
          </w:p>
          <w:p w14:paraId="09DFBD24" w14:textId="77777777" w:rsidR="00836A7A" w:rsidRPr="00A8683D" w:rsidRDefault="00836A7A" w:rsidP="00836A7A">
            <w:pPr>
              <w:tabs>
                <w:tab w:val="left" w:pos="284"/>
              </w:tabs>
              <w:jc w:val="right"/>
              <w:rPr>
                <w:szCs w:val="20"/>
              </w:rPr>
            </w:pPr>
            <w:r w:rsidRPr="00A8683D">
              <w:rPr>
                <w:szCs w:val="20"/>
              </w:rPr>
              <w:fldChar w:fldCharType="begin"/>
            </w:r>
            <w:r w:rsidRPr="00A8683D">
              <w:rPr>
                <w:szCs w:val="20"/>
              </w:rPr>
              <w:instrText xml:space="preserve"> DOCPROPERTY  "Date completed" </w:instrText>
            </w:r>
            <w:r w:rsidRPr="00A8683D">
              <w:rPr>
                <w:szCs w:val="20"/>
              </w:rPr>
              <w:fldChar w:fldCharType="separate"/>
            </w:r>
            <w:r w:rsidR="00ED0621">
              <w:rPr>
                <w:szCs w:val="20"/>
              </w:rPr>
              <w:t>2024-02-19</w:t>
            </w:r>
            <w:r w:rsidRPr="00A8683D">
              <w:rPr>
                <w:szCs w:val="20"/>
              </w:rPr>
              <w:fldChar w:fldCharType="end"/>
            </w:r>
          </w:p>
          <w:p w14:paraId="6767B843" w14:textId="77777777" w:rsidR="00836A7A" w:rsidRPr="00A8683D" w:rsidRDefault="00836A7A" w:rsidP="00AD50C0">
            <w:pPr>
              <w:tabs>
                <w:tab w:val="left" w:pos="284"/>
              </w:tabs>
              <w:jc w:val="right"/>
              <w:rPr>
                <w:szCs w:val="20"/>
                <w:lang w:eastAsia="ko-KR"/>
              </w:rPr>
            </w:pPr>
          </w:p>
        </w:tc>
      </w:tr>
    </w:tbl>
    <w:p w14:paraId="650810EC" w14:textId="77777777" w:rsidR="008D71D4" w:rsidRPr="00A8683D" w:rsidRDefault="008D71D4" w:rsidP="00836A7A">
      <w:pPr>
        <w:pStyle w:val="TOC3"/>
        <w:tabs>
          <w:tab w:val="center" w:pos="4734"/>
          <w:tab w:val="right" w:pos="9469"/>
        </w:tabs>
        <w:spacing w:before="240" w:after="240"/>
        <w:rPr>
          <w:b/>
          <w:sz w:val="28"/>
          <w:szCs w:val="28"/>
        </w:rPr>
      </w:pPr>
    </w:p>
    <w:p w14:paraId="017E1A3C" w14:textId="77777777" w:rsidR="0011069F" w:rsidRPr="00CB220D" w:rsidRDefault="0011069F" w:rsidP="0011069F">
      <w:pPr>
        <w:pStyle w:val="DocumentTitle"/>
        <w:rPr>
          <w:sz w:val="20"/>
          <w:lang w:val="lt-LT"/>
        </w:rPr>
      </w:pPr>
      <w:r w:rsidRPr="00CB220D">
        <w:rPr>
          <w:sz w:val="20"/>
          <w:lang w:val="lt-LT"/>
        </w:rPr>
        <w:lastRenderedPageBreak/>
        <w:t>TURINYS</w:t>
      </w:r>
    </w:p>
    <w:p w14:paraId="5DC123DF" w14:textId="77777777" w:rsidR="00ED0621" w:rsidRDefault="0093604B">
      <w:pPr>
        <w:pStyle w:val="TOC1"/>
        <w:rPr>
          <w:rFonts w:asciiTheme="minorHAnsi" w:eastAsiaTheme="minorEastAsia" w:hAnsiTheme="minorHAnsi" w:cstheme="minorBidi"/>
          <w:b w:val="0"/>
          <w:kern w:val="2"/>
          <w:sz w:val="22"/>
          <w:szCs w:val="22"/>
          <w:lang w:eastAsia="lt-LT"/>
          <w14:ligatures w14:val="standardContextual"/>
        </w:rPr>
      </w:pPr>
      <w:r w:rsidRPr="00A8683D">
        <w:rPr>
          <w:i/>
          <w:caps/>
          <w:noProof w:val="0"/>
          <w:szCs w:val="20"/>
        </w:rPr>
        <w:fldChar w:fldCharType="begin"/>
      </w:r>
      <w:r w:rsidRPr="00A8683D">
        <w:rPr>
          <w:i/>
          <w:caps/>
          <w:noProof w:val="0"/>
          <w:szCs w:val="20"/>
        </w:rPr>
        <w:instrText xml:space="preserve"> TOC \o "1-4" \h \z \u </w:instrText>
      </w:r>
      <w:r w:rsidRPr="00A8683D">
        <w:rPr>
          <w:i/>
          <w:caps/>
          <w:noProof w:val="0"/>
          <w:szCs w:val="20"/>
        </w:rPr>
        <w:fldChar w:fldCharType="separate"/>
      </w:r>
      <w:hyperlink w:anchor="_Toc159222085" w:history="1">
        <w:r w:rsidR="00ED0621" w:rsidRPr="00AB164A">
          <w:rPr>
            <w:rStyle w:val="Hyperlink"/>
          </w:rPr>
          <w:t>1. Santrauka</w:t>
        </w:r>
        <w:r w:rsidR="00ED0621">
          <w:rPr>
            <w:webHidden/>
          </w:rPr>
          <w:tab/>
        </w:r>
        <w:r w:rsidR="00ED0621">
          <w:rPr>
            <w:webHidden/>
          </w:rPr>
          <w:fldChar w:fldCharType="begin"/>
        </w:r>
        <w:r w:rsidR="00ED0621">
          <w:rPr>
            <w:webHidden/>
          </w:rPr>
          <w:instrText xml:space="preserve"> PAGEREF _Toc159222085 \h </w:instrText>
        </w:r>
        <w:r w:rsidR="00ED0621">
          <w:rPr>
            <w:webHidden/>
          </w:rPr>
        </w:r>
        <w:r w:rsidR="00ED0621">
          <w:rPr>
            <w:webHidden/>
          </w:rPr>
          <w:fldChar w:fldCharType="separate"/>
        </w:r>
        <w:r w:rsidR="00ED0621">
          <w:rPr>
            <w:webHidden/>
          </w:rPr>
          <w:t>6</w:t>
        </w:r>
        <w:r w:rsidR="00ED0621">
          <w:rPr>
            <w:webHidden/>
          </w:rPr>
          <w:fldChar w:fldCharType="end"/>
        </w:r>
      </w:hyperlink>
    </w:p>
    <w:p w14:paraId="558A0511" w14:textId="77777777" w:rsidR="00ED0621" w:rsidRDefault="00ED0621">
      <w:pPr>
        <w:pStyle w:val="TOC1"/>
        <w:rPr>
          <w:rFonts w:asciiTheme="minorHAnsi" w:eastAsiaTheme="minorEastAsia" w:hAnsiTheme="minorHAnsi" w:cstheme="minorBidi"/>
          <w:b w:val="0"/>
          <w:kern w:val="2"/>
          <w:sz w:val="22"/>
          <w:szCs w:val="22"/>
          <w:lang w:eastAsia="lt-LT"/>
          <w14:ligatures w14:val="standardContextual"/>
        </w:rPr>
      </w:pPr>
      <w:hyperlink w:anchor="_Toc159222086" w:history="1">
        <w:r w:rsidRPr="00AB164A">
          <w:rPr>
            <w:rStyle w:val="Hyperlink"/>
          </w:rPr>
          <w:t>2. Duomenų struktūrų aprašymas</w:t>
        </w:r>
        <w:r>
          <w:rPr>
            <w:webHidden/>
          </w:rPr>
          <w:tab/>
        </w:r>
        <w:r>
          <w:rPr>
            <w:webHidden/>
          </w:rPr>
          <w:fldChar w:fldCharType="begin"/>
        </w:r>
        <w:r>
          <w:rPr>
            <w:webHidden/>
          </w:rPr>
          <w:instrText xml:space="preserve"> PAGEREF _Toc159222086 \h </w:instrText>
        </w:r>
        <w:r>
          <w:rPr>
            <w:webHidden/>
          </w:rPr>
        </w:r>
        <w:r>
          <w:rPr>
            <w:webHidden/>
          </w:rPr>
          <w:fldChar w:fldCharType="separate"/>
        </w:r>
        <w:r>
          <w:rPr>
            <w:webHidden/>
          </w:rPr>
          <w:t>7</w:t>
        </w:r>
        <w:r>
          <w:rPr>
            <w:webHidden/>
          </w:rPr>
          <w:fldChar w:fldCharType="end"/>
        </w:r>
      </w:hyperlink>
    </w:p>
    <w:p w14:paraId="2AF1476D" w14:textId="77777777" w:rsidR="00ED0621" w:rsidRDefault="00ED0621">
      <w:pPr>
        <w:pStyle w:val="TOC2"/>
        <w:rPr>
          <w:rFonts w:asciiTheme="minorHAnsi" w:eastAsiaTheme="minorEastAsia" w:hAnsiTheme="minorHAnsi" w:cstheme="minorBidi"/>
          <w:i w:val="0"/>
          <w:kern w:val="2"/>
          <w:sz w:val="22"/>
          <w:szCs w:val="22"/>
          <w:lang w:eastAsia="lt-LT"/>
          <w14:ligatures w14:val="standardContextual"/>
        </w:rPr>
      </w:pPr>
      <w:hyperlink w:anchor="_Toc159222087" w:history="1">
        <w:r w:rsidRPr="00AB164A">
          <w:rPr>
            <w:rStyle w:val="Hyperlink"/>
            <w14:scene3d>
              <w14:camera w14:prst="orthographicFront"/>
              <w14:lightRig w14:rig="threePt" w14:dir="t">
                <w14:rot w14:lat="0" w14:lon="0" w14:rev="0"/>
              </w14:lightRig>
            </w14:scene3d>
          </w:rPr>
          <w:t>2.1.</w:t>
        </w:r>
        <w:r w:rsidRPr="00AB164A">
          <w:rPr>
            <w:rStyle w:val="Hyperlink"/>
          </w:rPr>
          <w:t xml:space="preserve"> Duomenų modelis</w:t>
        </w:r>
        <w:r>
          <w:rPr>
            <w:webHidden/>
          </w:rPr>
          <w:tab/>
        </w:r>
        <w:r>
          <w:rPr>
            <w:webHidden/>
          </w:rPr>
          <w:fldChar w:fldCharType="begin"/>
        </w:r>
        <w:r>
          <w:rPr>
            <w:webHidden/>
          </w:rPr>
          <w:instrText xml:space="preserve"> PAGEREF _Toc159222087 \h </w:instrText>
        </w:r>
        <w:r>
          <w:rPr>
            <w:webHidden/>
          </w:rPr>
        </w:r>
        <w:r>
          <w:rPr>
            <w:webHidden/>
          </w:rPr>
          <w:fldChar w:fldCharType="separate"/>
        </w:r>
        <w:r>
          <w:rPr>
            <w:webHidden/>
          </w:rPr>
          <w:t>7</w:t>
        </w:r>
        <w:r>
          <w:rPr>
            <w:webHidden/>
          </w:rPr>
          <w:fldChar w:fldCharType="end"/>
        </w:r>
      </w:hyperlink>
    </w:p>
    <w:p w14:paraId="054DE9CE"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088" w:history="1">
        <w:r w:rsidRPr="00AB164A">
          <w:rPr>
            <w:rStyle w:val="Hyperlink"/>
          </w:rPr>
          <w:t>2.1.1. Programa</w:t>
        </w:r>
        <w:r>
          <w:rPr>
            <w:webHidden/>
          </w:rPr>
          <w:tab/>
        </w:r>
        <w:r>
          <w:rPr>
            <w:webHidden/>
          </w:rPr>
          <w:fldChar w:fldCharType="begin"/>
        </w:r>
        <w:r>
          <w:rPr>
            <w:webHidden/>
          </w:rPr>
          <w:instrText xml:space="preserve"> PAGEREF _Toc159222088 \h </w:instrText>
        </w:r>
        <w:r>
          <w:rPr>
            <w:webHidden/>
          </w:rPr>
        </w:r>
        <w:r>
          <w:rPr>
            <w:webHidden/>
          </w:rPr>
          <w:fldChar w:fldCharType="separate"/>
        </w:r>
        <w:r>
          <w:rPr>
            <w:webHidden/>
          </w:rPr>
          <w:t>7</w:t>
        </w:r>
        <w:r>
          <w:rPr>
            <w:webHidden/>
          </w:rPr>
          <w:fldChar w:fldCharType="end"/>
        </w:r>
      </w:hyperlink>
    </w:p>
    <w:p w14:paraId="190F4913"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089" w:history="1">
        <w:r w:rsidRPr="00AB164A">
          <w:rPr>
            <w:rStyle w:val="Hyperlink"/>
            <w14:scene3d>
              <w14:camera w14:prst="orthographicFront"/>
              <w14:lightRig w14:rig="threePt" w14:dir="t">
                <w14:rot w14:lat="0" w14:lon="0" w14:rev="0"/>
              </w14:lightRig>
            </w14:scene3d>
          </w:rPr>
          <w:t>2.1.1.1.</w:t>
        </w:r>
        <w:r w:rsidRPr="00AB164A">
          <w:rPr>
            <w:rStyle w:val="Hyperlink"/>
          </w:rPr>
          <w:t xml:space="preserve"> Programa</w:t>
        </w:r>
        <w:r>
          <w:rPr>
            <w:webHidden/>
          </w:rPr>
          <w:tab/>
        </w:r>
        <w:r>
          <w:rPr>
            <w:webHidden/>
          </w:rPr>
          <w:fldChar w:fldCharType="begin"/>
        </w:r>
        <w:r>
          <w:rPr>
            <w:webHidden/>
          </w:rPr>
          <w:instrText xml:space="preserve"> PAGEREF _Toc159222089 \h </w:instrText>
        </w:r>
        <w:r>
          <w:rPr>
            <w:webHidden/>
          </w:rPr>
        </w:r>
        <w:r>
          <w:rPr>
            <w:webHidden/>
          </w:rPr>
          <w:fldChar w:fldCharType="separate"/>
        </w:r>
        <w:r>
          <w:rPr>
            <w:webHidden/>
          </w:rPr>
          <w:t>10</w:t>
        </w:r>
        <w:r>
          <w:rPr>
            <w:webHidden/>
          </w:rPr>
          <w:fldChar w:fldCharType="end"/>
        </w:r>
      </w:hyperlink>
    </w:p>
    <w:p w14:paraId="7A730B15"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090" w:history="1">
        <w:r w:rsidRPr="00AB164A">
          <w:rPr>
            <w:rStyle w:val="Hyperlink"/>
            <w14:scene3d>
              <w14:camera w14:prst="orthographicFront"/>
              <w14:lightRig w14:rig="threePt" w14:dir="t">
                <w14:rot w14:lat="0" w14:lon="0" w14:rev="0"/>
              </w14:lightRig>
            </w14:scene3d>
          </w:rPr>
          <w:t>2.1.1.2.</w:t>
        </w:r>
        <w:r w:rsidRPr="00AB164A">
          <w:rPr>
            <w:rStyle w:val="Hyperlink"/>
          </w:rPr>
          <w:t xml:space="preserve"> Programos dokumentai</w:t>
        </w:r>
        <w:r>
          <w:rPr>
            <w:webHidden/>
          </w:rPr>
          <w:tab/>
        </w:r>
        <w:r>
          <w:rPr>
            <w:webHidden/>
          </w:rPr>
          <w:fldChar w:fldCharType="begin"/>
        </w:r>
        <w:r>
          <w:rPr>
            <w:webHidden/>
          </w:rPr>
          <w:instrText xml:space="preserve"> PAGEREF _Toc159222090 \h </w:instrText>
        </w:r>
        <w:r>
          <w:rPr>
            <w:webHidden/>
          </w:rPr>
        </w:r>
        <w:r>
          <w:rPr>
            <w:webHidden/>
          </w:rPr>
          <w:fldChar w:fldCharType="separate"/>
        </w:r>
        <w:r>
          <w:rPr>
            <w:webHidden/>
          </w:rPr>
          <w:t>11</w:t>
        </w:r>
        <w:r>
          <w:rPr>
            <w:webHidden/>
          </w:rPr>
          <w:fldChar w:fldCharType="end"/>
        </w:r>
      </w:hyperlink>
    </w:p>
    <w:p w14:paraId="2A7D12C6"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091" w:history="1">
        <w:r w:rsidRPr="00AB164A">
          <w:rPr>
            <w:rStyle w:val="Hyperlink"/>
            <w14:scene3d>
              <w14:camera w14:prst="orthographicFront"/>
              <w14:lightRig w14:rig="threePt" w14:dir="t">
                <w14:rot w14:lat="0" w14:lon="0" w14:rev="0"/>
              </w14:lightRig>
            </w14:scene3d>
          </w:rPr>
          <w:t>2.1.1.3.</w:t>
        </w:r>
        <w:r w:rsidRPr="00AB164A">
          <w:rPr>
            <w:rStyle w:val="Hyperlink"/>
          </w:rPr>
          <w:t xml:space="preserve"> Programos pastabos</w:t>
        </w:r>
        <w:r>
          <w:rPr>
            <w:webHidden/>
          </w:rPr>
          <w:tab/>
        </w:r>
        <w:r>
          <w:rPr>
            <w:webHidden/>
          </w:rPr>
          <w:fldChar w:fldCharType="begin"/>
        </w:r>
        <w:r>
          <w:rPr>
            <w:webHidden/>
          </w:rPr>
          <w:instrText xml:space="preserve"> PAGEREF _Toc159222091 \h </w:instrText>
        </w:r>
        <w:r>
          <w:rPr>
            <w:webHidden/>
          </w:rPr>
        </w:r>
        <w:r>
          <w:rPr>
            <w:webHidden/>
          </w:rPr>
          <w:fldChar w:fldCharType="separate"/>
        </w:r>
        <w:r>
          <w:rPr>
            <w:webHidden/>
          </w:rPr>
          <w:t>11</w:t>
        </w:r>
        <w:r>
          <w:rPr>
            <w:webHidden/>
          </w:rPr>
          <w:fldChar w:fldCharType="end"/>
        </w:r>
      </w:hyperlink>
    </w:p>
    <w:p w14:paraId="1B46105F"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092" w:history="1">
        <w:r w:rsidRPr="00AB164A">
          <w:rPr>
            <w:rStyle w:val="Hyperlink"/>
            <w14:scene3d>
              <w14:camera w14:prst="orthographicFront"/>
              <w14:lightRig w14:rig="threePt" w14:dir="t">
                <w14:rot w14:lat="0" w14:lon="0" w14:rev="0"/>
              </w14:lightRig>
            </w14:scene3d>
          </w:rPr>
          <w:t>2.1.1.4.</w:t>
        </w:r>
        <w:r w:rsidRPr="00AB164A">
          <w:rPr>
            <w:rStyle w:val="Hyperlink"/>
          </w:rPr>
          <w:t xml:space="preserve"> Veiksmų planas</w:t>
        </w:r>
        <w:r>
          <w:rPr>
            <w:webHidden/>
          </w:rPr>
          <w:tab/>
        </w:r>
        <w:r>
          <w:rPr>
            <w:webHidden/>
          </w:rPr>
          <w:fldChar w:fldCharType="begin"/>
        </w:r>
        <w:r>
          <w:rPr>
            <w:webHidden/>
          </w:rPr>
          <w:instrText xml:space="preserve"> PAGEREF _Toc159222092 \h </w:instrText>
        </w:r>
        <w:r>
          <w:rPr>
            <w:webHidden/>
          </w:rPr>
        </w:r>
        <w:r>
          <w:rPr>
            <w:webHidden/>
          </w:rPr>
          <w:fldChar w:fldCharType="separate"/>
        </w:r>
        <w:r>
          <w:rPr>
            <w:webHidden/>
          </w:rPr>
          <w:t>11</w:t>
        </w:r>
        <w:r>
          <w:rPr>
            <w:webHidden/>
          </w:rPr>
          <w:fldChar w:fldCharType="end"/>
        </w:r>
      </w:hyperlink>
    </w:p>
    <w:p w14:paraId="69EEC934"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093" w:history="1">
        <w:r w:rsidRPr="00AB164A">
          <w:rPr>
            <w:rStyle w:val="Hyperlink"/>
            <w14:scene3d>
              <w14:camera w14:prst="orthographicFront"/>
              <w14:lightRig w14:rig="threePt" w14:dir="t">
                <w14:rot w14:lat="0" w14:lon="0" w14:rev="0"/>
              </w14:lightRig>
            </w14:scene3d>
          </w:rPr>
          <w:t>2.1.1.5.</w:t>
        </w:r>
        <w:r w:rsidRPr="00AB164A">
          <w:rPr>
            <w:rStyle w:val="Hyperlink"/>
          </w:rPr>
          <w:t xml:space="preserve"> Programos priemonės</w:t>
        </w:r>
        <w:r>
          <w:rPr>
            <w:webHidden/>
          </w:rPr>
          <w:tab/>
        </w:r>
        <w:r>
          <w:rPr>
            <w:webHidden/>
          </w:rPr>
          <w:fldChar w:fldCharType="begin"/>
        </w:r>
        <w:r>
          <w:rPr>
            <w:webHidden/>
          </w:rPr>
          <w:instrText xml:space="preserve"> PAGEREF _Toc159222093 \h </w:instrText>
        </w:r>
        <w:r>
          <w:rPr>
            <w:webHidden/>
          </w:rPr>
        </w:r>
        <w:r>
          <w:rPr>
            <w:webHidden/>
          </w:rPr>
          <w:fldChar w:fldCharType="separate"/>
        </w:r>
        <w:r>
          <w:rPr>
            <w:webHidden/>
          </w:rPr>
          <w:t>12</w:t>
        </w:r>
        <w:r>
          <w:rPr>
            <w:webHidden/>
          </w:rPr>
          <w:fldChar w:fldCharType="end"/>
        </w:r>
      </w:hyperlink>
    </w:p>
    <w:p w14:paraId="08A9AEAE"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094" w:history="1">
        <w:r w:rsidRPr="00AB164A">
          <w:rPr>
            <w:rStyle w:val="Hyperlink"/>
            <w14:scene3d>
              <w14:camera w14:prst="orthographicFront"/>
              <w14:lightRig w14:rig="threePt" w14:dir="t">
                <w14:rot w14:lat="0" w14:lon="0" w14:rev="0"/>
              </w14:lightRig>
            </w14:scene3d>
          </w:rPr>
          <w:t>2.1.1.6.</w:t>
        </w:r>
        <w:r w:rsidRPr="00AB164A">
          <w:rPr>
            <w:rStyle w:val="Hyperlink"/>
          </w:rPr>
          <w:t xml:space="preserve"> Konkretūs tikslai</w:t>
        </w:r>
        <w:r>
          <w:rPr>
            <w:webHidden/>
          </w:rPr>
          <w:tab/>
        </w:r>
        <w:r>
          <w:rPr>
            <w:webHidden/>
          </w:rPr>
          <w:fldChar w:fldCharType="begin"/>
        </w:r>
        <w:r>
          <w:rPr>
            <w:webHidden/>
          </w:rPr>
          <w:instrText xml:space="preserve"> PAGEREF _Toc159222094 \h </w:instrText>
        </w:r>
        <w:r>
          <w:rPr>
            <w:webHidden/>
          </w:rPr>
        </w:r>
        <w:r>
          <w:rPr>
            <w:webHidden/>
          </w:rPr>
          <w:fldChar w:fldCharType="separate"/>
        </w:r>
        <w:r>
          <w:rPr>
            <w:webHidden/>
          </w:rPr>
          <w:t>12</w:t>
        </w:r>
        <w:r>
          <w:rPr>
            <w:webHidden/>
          </w:rPr>
          <w:fldChar w:fldCharType="end"/>
        </w:r>
      </w:hyperlink>
    </w:p>
    <w:p w14:paraId="709EF41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095" w:history="1">
        <w:r w:rsidRPr="00AB164A">
          <w:rPr>
            <w:rStyle w:val="Hyperlink"/>
            <w14:scene3d>
              <w14:camera w14:prst="orthographicFront"/>
              <w14:lightRig w14:rig="threePt" w14:dir="t">
                <w14:rot w14:lat="0" w14:lon="0" w14:rev="0"/>
              </w14:lightRig>
            </w14:scene3d>
          </w:rPr>
          <w:t>2.1.1.7.</w:t>
        </w:r>
        <w:r w:rsidRPr="00AB164A">
          <w:rPr>
            <w:rStyle w:val="Hyperlink"/>
          </w:rPr>
          <w:t xml:space="preserve"> Veiksmai</w:t>
        </w:r>
        <w:r>
          <w:rPr>
            <w:webHidden/>
          </w:rPr>
          <w:tab/>
        </w:r>
        <w:r>
          <w:rPr>
            <w:webHidden/>
          </w:rPr>
          <w:fldChar w:fldCharType="begin"/>
        </w:r>
        <w:r>
          <w:rPr>
            <w:webHidden/>
          </w:rPr>
          <w:instrText xml:space="preserve"> PAGEREF _Toc159222095 \h </w:instrText>
        </w:r>
        <w:r>
          <w:rPr>
            <w:webHidden/>
          </w:rPr>
        </w:r>
        <w:r>
          <w:rPr>
            <w:webHidden/>
          </w:rPr>
          <w:fldChar w:fldCharType="separate"/>
        </w:r>
        <w:r>
          <w:rPr>
            <w:webHidden/>
          </w:rPr>
          <w:t>13</w:t>
        </w:r>
        <w:r>
          <w:rPr>
            <w:webHidden/>
          </w:rPr>
          <w:fldChar w:fldCharType="end"/>
        </w:r>
      </w:hyperlink>
    </w:p>
    <w:p w14:paraId="1D062C7C"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096" w:history="1">
        <w:r w:rsidRPr="00AB164A">
          <w:rPr>
            <w:rStyle w:val="Hyperlink"/>
            <w14:scene3d>
              <w14:camera w14:prst="orthographicFront"/>
              <w14:lightRig w14:rig="threePt" w14:dir="t">
                <w14:rot w14:lat="0" w14:lon="0" w14:rev="0"/>
              </w14:lightRig>
            </w14:scene3d>
          </w:rPr>
          <w:t>2.1.1.8.</w:t>
        </w:r>
        <w:r w:rsidRPr="00AB164A">
          <w:rPr>
            <w:rStyle w:val="Hyperlink"/>
          </w:rPr>
          <w:t xml:space="preserve"> Programos projektai</w:t>
        </w:r>
        <w:r>
          <w:rPr>
            <w:webHidden/>
          </w:rPr>
          <w:tab/>
        </w:r>
        <w:r>
          <w:rPr>
            <w:webHidden/>
          </w:rPr>
          <w:fldChar w:fldCharType="begin"/>
        </w:r>
        <w:r>
          <w:rPr>
            <w:webHidden/>
          </w:rPr>
          <w:instrText xml:space="preserve"> PAGEREF _Toc159222096 \h </w:instrText>
        </w:r>
        <w:r>
          <w:rPr>
            <w:webHidden/>
          </w:rPr>
        </w:r>
        <w:r>
          <w:rPr>
            <w:webHidden/>
          </w:rPr>
          <w:fldChar w:fldCharType="separate"/>
        </w:r>
        <w:r>
          <w:rPr>
            <w:webHidden/>
          </w:rPr>
          <w:t>13</w:t>
        </w:r>
        <w:r>
          <w:rPr>
            <w:webHidden/>
          </w:rPr>
          <w:fldChar w:fldCharType="end"/>
        </w:r>
      </w:hyperlink>
    </w:p>
    <w:p w14:paraId="10E551B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097" w:history="1">
        <w:r w:rsidRPr="00AB164A">
          <w:rPr>
            <w:rStyle w:val="Hyperlink"/>
            <w14:scene3d>
              <w14:camera w14:prst="orthographicFront"/>
              <w14:lightRig w14:rig="threePt" w14:dir="t">
                <w14:rot w14:lat="0" w14:lon="0" w14:rev="0"/>
              </w14:lightRig>
            </w14:scene3d>
          </w:rPr>
          <w:t>2.1.1.9.</w:t>
        </w:r>
        <w:r w:rsidRPr="00AB164A">
          <w:rPr>
            <w:rStyle w:val="Hyperlink"/>
          </w:rPr>
          <w:t xml:space="preserve"> Programos pasiūlymai</w:t>
        </w:r>
        <w:r>
          <w:rPr>
            <w:webHidden/>
          </w:rPr>
          <w:tab/>
        </w:r>
        <w:r>
          <w:rPr>
            <w:webHidden/>
          </w:rPr>
          <w:fldChar w:fldCharType="begin"/>
        </w:r>
        <w:r>
          <w:rPr>
            <w:webHidden/>
          </w:rPr>
          <w:instrText xml:space="preserve"> PAGEREF _Toc159222097 \h </w:instrText>
        </w:r>
        <w:r>
          <w:rPr>
            <w:webHidden/>
          </w:rPr>
        </w:r>
        <w:r>
          <w:rPr>
            <w:webHidden/>
          </w:rPr>
          <w:fldChar w:fldCharType="separate"/>
        </w:r>
        <w:r>
          <w:rPr>
            <w:webHidden/>
          </w:rPr>
          <w:t>14</w:t>
        </w:r>
        <w:r>
          <w:rPr>
            <w:webHidden/>
          </w:rPr>
          <w:fldChar w:fldCharType="end"/>
        </w:r>
      </w:hyperlink>
    </w:p>
    <w:p w14:paraId="487C839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098" w:history="1">
        <w:r w:rsidRPr="00AB164A">
          <w:rPr>
            <w:rStyle w:val="Hyperlink"/>
            <w14:scene3d>
              <w14:camera w14:prst="orthographicFront"/>
              <w14:lightRig w14:rig="threePt" w14:dir="t">
                <w14:rot w14:lat="0" w14:lon="0" w14:rev="0"/>
              </w14:lightRig>
            </w14:scene3d>
          </w:rPr>
          <w:t>2.1.1.10.</w:t>
        </w:r>
        <w:r w:rsidRPr="00AB164A">
          <w:rPr>
            <w:rStyle w:val="Hyperlink"/>
          </w:rPr>
          <w:t xml:space="preserve"> Pasiūlymo rodikliai</w:t>
        </w:r>
        <w:r>
          <w:rPr>
            <w:webHidden/>
          </w:rPr>
          <w:tab/>
        </w:r>
        <w:r>
          <w:rPr>
            <w:webHidden/>
          </w:rPr>
          <w:fldChar w:fldCharType="begin"/>
        </w:r>
        <w:r>
          <w:rPr>
            <w:webHidden/>
          </w:rPr>
          <w:instrText xml:space="preserve"> PAGEREF _Toc159222098 \h </w:instrText>
        </w:r>
        <w:r>
          <w:rPr>
            <w:webHidden/>
          </w:rPr>
        </w:r>
        <w:r>
          <w:rPr>
            <w:webHidden/>
          </w:rPr>
          <w:fldChar w:fldCharType="separate"/>
        </w:r>
        <w:r>
          <w:rPr>
            <w:webHidden/>
          </w:rPr>
          <w:t>15</w:t>
        </w:r>
        <w:r>
          <w:rPr>
            <w:webHidden/>
          </w:rPr>
          <w:fldChar w:fldCharType="end"/>
        </w:r>
      </w:hyperlink>
    </w:p>
    <w:p w14:paraId="6BD114D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099" w:history="1">
        <w:r w:rsidRPr="00AB164A">
          <w:rPr>
            <w:rStyle w:val="Hyperlink"/>
            <w14:scene3d>
              <w14:camera w14:prst="orthographicFront"/>
              <w14:lightRig w14:rig="threePt" w14:dir="t">
                <w14:rot w14:lat="0" w14:lon="0" w14:rev="0"/>
              </w14:lightRig>
            </w14:scene3d>
          </w:rPr>
          <w:t>2.1.1.11.</w:t>
        </w:r>
        <w:r w:rsidRPr="00AB164A">
          <w:rPr>
            <w:rStyle w:val="Hyperlink"/>
          </w:rPr>
          <w:t xml:space="preserve"> Programos rodikliai</w:t>
        </w:r>
        <w:r>
          <w:rPr>
            <w:webHidden/>
          </w:rPr>
          <w:tab/>
        </w:r>
        <w:r>
          <w:rPr>
            <w:webHidden/>
          </w:rPr>
          <w:fldChar w:fldCharType="begin"/>
        </w:r>
        <w:r>
          <w:rPr>
            <w:webHidden/>
          </w:rPr>
          <w:instrText xml:space="preserve"> PAGEREF _Toc159222099 \h </w:instrText>
        </w:r>
        <w:r>
          <w:rPr>
            <w:webHidden/>
          </w:rPr>
        </w:r>
        <w:r>
          <w:rPr>
            <w:webHidden/>
          </w:rPr>
          <w:fldChar w:fldCharType="separate"/>
        </w:r>
        <w:r>
          <w:rPr>
            <w:webHidden/>
          </w:rPr>
          <w:t>16</w:t>
        </w:r>
        <w:r>
          <w:rPr>
            <w:webHidden/>
          </w:rPr>
          <w:fldChar w:fldCharType="end"/>
        </w:r>
      </w:hyperlink>
    </w:p>
    <w:p w14:paraId="4F1965E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00" w:history="1">
        <w:r w:rsidRPr="00AB164A">
          <w:rPr>
            <w:rStyle w:val="Hyperlink"/>
            <w14:scene3d>
              <w14:camera w14:prst="orthographicFront"/>
              <w14:lightRig w14:rig="threePt" w14:dir="t">
                <w14:rot w14:lat="0" w14:lon="0" w14:rev="0"/>
              </w14:lightRig>
            </w14:scene3d>
          </w:rPr>
          <w:t>2.1.1.12.</w:t>
        </w:r>
        <w:r w:rsidRPr="00AB164A">
          <w:rPr>
            <w:rStyle w:val="Hyperlink"/>
          </w:rPr>
          <w:t xml:space="preserve"> Konkretaus tikslo rodikliai</w:t>
        </w:r>
        <w:r>
          <w:rPr>
            <w:webHidden/>
          </w:rPr>
          <w:tab/>
        </w:r>
        <w:r>
          <w:rPr>
            <w:webHidden/>
          </w:rPr>
          <w:fldChar w:fldCharType="begin"/>
        </w:r>
        <w:r>
          <w:rPr>
            <w:webHidden/>
          </w:rPr>
          <w:instrText xml:space="preserve"> PAGEREF _Toc159222100 \h </w:instrText>
        </w:r>
        <w:r>
          <w:rPr>
            <w:webHidden/>
          </w:rPr>
        </w:r>
        <w:r>
          <w:rPr>
            <w:webHidden/>
          </w:rPr>
          <w:fldChar w:fldCharType="separate"/>
        </w:r>
        <w:r>
          <w:rPr>
            <w:webHidden/>
          </w:rPr>
          <w:t>17</w:t>
        </w:r>
        <w:r>
          <w:rPr>
            <w:webHidden/>
          </w:rPr>
          <w:fldChar w:fldCharType="end"/>
        </w:r>
      </w:hyperlink>
    </w:p>
    <w:p w14:paraId="1C673B0B"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01" w:history="1">
        <w:r w:rsidRPr="00AB164A">
          <w:rPr>
            <w:rStyle w:val="Hyperlink"/>
            <w14:scene3d>
              <w14:camera w14:prst="orthographicFront"/>
              <w14:lightRig w14:rig="threePt" w14:dir="t">
                <w14:rot w14:lat="0" w14:lon="0" w14:rev="0"/>
              </w14:lightRig>
            </w14:scene3d>
          </w:rPr>
          <w:t>2.1.1.13.</w:t>
        </w:r>
        <w:r w:rsidRPr="00AB164A">
          <w:rPr>
            <w:rStyle w:val="Hyperlink"/>
          </w:rPr>
          <w:t xml:space="preserve"> Veiksmų rodikliai</w:t>
        </w:r>
        <w:r>
          <w:rPr>
            <w:webHidden/>
          </w:rPr>
          <w:tab/>
        </w:r>
        <w:r>
          <w:rPr>
            <w:webHidden/>
          </w:rPr>
          <w:fldChar w:fldCharType="begin"/>
        </w:r>
        <w:r>
          <w:rPr>
            <w:webHidden/>
          </w:rPr>
          <w:instrText xml:space="preserve"> PAGEREF _Toc159222101 \h </w:instrText>
        </w:r>
        <w:r>
          <w:rPr>
            <w:webHidden/>
          </w:rPr>
        </w:r>
        <w:r>
          <w:rPr>
            <w:webHidden/>
          </w:rPr>
          <w:fldChar w:fldCharType="separate"/>
        </w:r>
        <w:r>
          <w:rPr>
            <w:webHidden/>
          </w:rPr>
          <w:t>17</w:t>
        </w:r>
        <w:r>
          <w:rPr>
            <w:webHidden/>
          </w:rPr>
          <w:fldChar w:fldCharType="end"/>
        </w:r>
      </w:hyperlink>
    </w:p>
    <w:p w14:paraId="3F50CC9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02" w:history="1">
        <w:r w:rsidRPr="00AB164A">
          <w:rPr>
            <w:rStyle w:val="Hyperlink"/>
            <w14:scene3d>
              <w14:camera w14:prst="orthographicFront"/>
              <w14:lightRig w14:rig="threePt" w14:dir="t">
                <w14:rot w14:lat="0" w14:lon="0" w14:rev="0"/>
              </w14:lightRig>
            </w14:scene3d>
          </w:rPr>
          <w:t>2.1.1.14.</w:t>
        </w:r>
        <w:r w:rsidRPr="00AB164A">
          <w:rPr>
            <w:rStyle w:val="Hyperlink"/>
          </w:rPr>
          <w:t xml:space="preserve"> Programos projektų rodikliai</w:t>
        </w:r>
        <w:r>
          <w:rPr>
            <w:webHidden/>
          </w:rPr>
          <w:tab/>
        </w:r>
        <w:r>
          <w:rPr>
            <w:webHidden/>
          </w:rPr>
          <w:fldChar w:fldCharType="begin"/>
        </w:r>
        <w:r>
          <w:rPr>
            <w:webHidden/>
          </w:rPr>
          <w:instrText xml:space="preserve"> PAGEREF _Toc159222102 \h </w:instrText>
        </w:r>
        <w:r>
          <w:rPr>
            <w:webHidden/>
          </w:rPr>
        </w:r>
        <w:r>
          <w:rPr>
            <w:webHidden/>
          </w:rPr>
          <w:fldChar w:fldCharType="separate"/>
        </w:r>
        <w:r>
          <w:rPr>
            <w:webHidden/>
          </w:rPr>
          <w:t>17</w:t>
        </w:r>
        <w:r>
          <w:rPr>
            <w:webHidden/>
          </w:rPr>
          <w:fldChar w:fldCharType="end"/>
        </w:r>
      </w:hyperlink>
    </w:p>
    <w:p w14:paraId="19C5B485"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03" w:history="1">
        <w:r w:rsidRPr="00AB164A">
          <w:rPr>
            <w:rStyle w:val="Hyperlink"/>
            <w14:scene3d>
              <w14:camera w14:prst="orthographicFront"/>
              <w14:lightRig w14:rig="threePt" w14:dir="t">
                <w14:rot w14:lat="0" w14:lon="0" w14:rev="0"/>
              </w14:lightRig>
            </w14:scene3d>
          </w:rPr>
          <w:t>2.1.1.15.</w:t>
        </w:r>
        <w:r w:rsidRPr="00AB164A">
          <w:rPr>
            <w:rStyle w:val="Hyperlink"/>
          </w:rPr>
          <w:t xml:space="preserve"> Deklaravimas EK</w:t>
        </w:r>
        <w:r>
          <w:rPr>
            <w:webHidden/>
          </w:rPr>
          <w:tab/>
        </w:r>
        <w:r>
          <w:rPr>
            <w:webHidden/>
          </w:rPr>
          <w:fldChar w:fldCharType="begin"/>
        </w:r>
        <w:r>
          <w:rPr>
            <w:webHidden/>
          </w:rPr>
          <w:instrText xml:space="preserve"> PAGEREF _Toc159222103 \h </w:instrText>
        </w:r>
        <w:r>
          <w:rPr>
            <w:webHidden/>
          </w:rPr>
        </w:r>
        <w:r>
          <w:rPr>
            <w:webHidden/>
          </w:rPr>
          <w:fldChar w:fldCharType="separate"/>
        </w:r>
        <w:r>
          <w:rPr>
            <w:webHidden/>
          </w:rPr>
          <w:t>18</w:t>
        </w:r>
        <w:r>
          <w:rPr>
            <w:webHidden/>
          </w:rPr>
          <w:fldChar w:fldCharType="end"/>
        </w:r>
      </w:hyperlink>
    </w:p>
    <w:p w14:paraId="50AB08DD"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104" w:history="1">
        <w:r w:rsidRPr="00AB164A">
          <w:rPr>
            <w:rStyle w:val="Hyperlink"/>
          </w:rPr>
          <w:t>2.1.2. Kvietimai</w:t>
        </w:r>
        <w:r>
          <w:rPr>
            <w:webHidden/>
          </w:rPr>
          <w:tab/>
        </w:r>
        <w:r>
          <w:rPr>
            <w:webHidden/>
          </w:rPr>
          <w:fldChar w:fldCharType="begin"/>
        </w:r>
        <w:r>
          <w:rPr>
            <w:webHidden/>
          </w:rPr>
          <w:instrText xml:space="preserve"> PAGEREF _Toc159222104 \h </w:instrText>
        </w:r>
        <w:r>
          <w:rPr>
            <w:webHidden/>
          </w:rPr>
        </w:r>
        <w:r>
          <w:rPr>
            <w:webHidden/>
          </w:rPr>
          <w:fldChar w:fldCharType="separate"/>
        </w:r>
        <w:r>
          <w:rPr>
            <w:webHidden/>
          </w:rPr>
          <w:t>19</w:t>
        </w:r>
        <w:r>
          <w:rPr>
            <w:webHidden/>
          </w:rPr>
          <w:fldChar w:fldCharType="end"/>
        </w:r>
      </w:hyperlink>
    </w:p>
    <w:p w14:paraId="4C7FE91D"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05" w:history="1">
        <w:r w:rsidRPr="00AB164A">
          <w:rPr>
            <w:rStyle w:val="Hyperlink"/>
            <w14:scene3d>
              <w14:camera w14:prst="orthographicFront"/>
              <w14:lightRig w14:rig="threePt" w14:dir="t">
                <w14:rot w14:lat="0" w14:lon="0" w14:rev="0"/>
              </w14:lightRig>
            </w14:scene3d>
          </w:rPr>
          <w:t>2.1.2.1.</w:t>
        </w:r>
        <w:r w:rsidRPr="00AB164A">
          <w:rPr>
            <w:rStyle w:val="Hyperlink"/>
          </w:rPr>
          <w:t xml:space="preserve"> Kvietimai</w:t>
        </w:r>
        <w:r>
          <w:rPr>
            <w:webHidden/>
          </w:rPr>
          <w:tab/>
        </w:r>
        <w:r>
          <w:rPr>
            <w:webHidden/>
          </w:rPr>
          <w:fldChar w:fldCharType="begin"/>
        </w:r>
        <w:r>
          <w:rPr>
            <w:webHidden/>
          </w:rPr>
          <w:instrText xml:space="preserve"> PAGEREF _Toc159222105 \h </w:instrText>
        </w:r>
        <w:r>
          <w:rPr>
            <w:webHidden/>
          </w:rPr>
        </w:r>
        <w:r>
          <w:rPr>
            <w:webHidden/>
          </w:rPr>
          <w:fldChar w:fldCharType="separate"/>
        </w:r>
        <w:r>
          <w:rPr>
            <w:webHidden/>
          </w:rPr>
          <w:t>20</w:t>
        </w:r>
        <w:r>
          <w:rPr>
            <w:webHidden/>
          </w:rPr>
          <w:fldChar w:fldCharType="end"/>
        </w:r>
      </w:hyperlink>
    </w:p>
    <w:p w14:paraId="621EEDC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06" w:history="1">
        <w:r w:rsidRPr="00AB164A">
          <w:rPr>
            <w:rStyle w:val="Hyperlink"/>
            <w14:scene3d>
              <w14:camera w14:prst="orthographicFront"/>
              <w14:lightRig w14:rig="threePt" w14:dir="t">
                <w14:rot w14:lat="0" w14:lon="0" w14:rev="0"/>
              </w14:lightRig>
            </w14:scene3d>
          </w:rPr>
          <w:t>2.1.2.2.</w:t>
        </w:r>
        <w:r w:rsidRPr="00AB164A">
          <w:rPr>
            <w:rStyle w:val="Hyperlink"/>
          </w:rPr>
          <w:t xml:space="preserve"> Kvietimo atsakingi asmenys</w:t>
        </w:r>
        <w:r>
          <w:rPr>
            <w:webHidden/>
          </w:rPr>
          <w:tab/>
        </w:r>
        <w:r>
          <w:rPr>
            <w:webHidden/>
          </w:rPr>
          <w:fldChar w:fldCharType="begin"/>
        </w:r>
        <w:r>
          <w:rPr>
            <w:webHidden/>
          </w:rPr>
          <w:instrText xml:space="preserve"> PAGEREF _Toc159222106 \h </w:instrText>
        </w:r>
        <w:r>
          <w:rPr>
            <w:webHidden/>
          </w:rPr>
        </w:r>
        <w:r>
          <w:rPr>
            <w:webHidden/>
          </w:rPr>
          <w:fldChar w:fldCharType="separate"/>
        </w:r>
        <w:r>
          <w:rPr>
            <w:webHidden/>
          </w:rPr>
          <w:t>20</w:t>
        </w:r>
        <w:r>
          <w:rPr>
            <w:webHidden/>
          </w:rPr>
          <w:fldChar w:fldCharType="end"/>
        </w:r>
      </w:hyperlink>
    </w:p>
    <w:p w14:paraId="5794C8E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07" w:history="1">
        <w:r w:rsidRPr="00AB164A">
          <w:rPr>
            <w:rStyle w:val="Hyperlink"/>
            <w14:scene3d>
              <w14:camera w14:prst="orthographicFront"/>
              <w14:lightRig w14:rig="threePt" w14:dir="t">
                <w14:rot w14:lat="0" w14:lon="0" w14:rev="0"/>
              </w14:lightRig>
            </w14:scene3d>
          </w:rPr>
          <w:t>2.1.2.3.</w:t>
        </w:r>
        <w:r w:rsidRPr="00AB164A">
          <w:rPr>
            <w:rStyle w:val="Hyperlink"/>
          </w:rPr>
          <w:t xml:space="preserve"> Kvietimo projektai</w:t>
        </w:r>
        <w:r>
          <w:rPr>
            <w:webHidden/>
          </w:rPr>
          <w:tab/>
        </w:r>
        <w:r>
          <w:rPr>
            <w:webHidden/>
          </w:rPr>
          <w:fldChar w:fldCharType="begin"/>
        </w:r>
        <w:r>
          <w:rPr>
            <w:webHidden/>
          </w:rPr>
          <w:instrText xml:space="preserve"> PAGEREF _Toc159222107 \h </w:instrText>
        </w:r>
        <w:r>
          <w:rPr>
            <w:webHidden/>
          </w:rPr>
        </w:r>
        <w:r>
          <w:rPr>
            <w:webHidden/>
          </w:rPr>
          <w:fldChar w:fldCharType="separate"/>
        </w:r>
        <w:r>
          <w:rPr>
            <w:webHidden/>
          </w:rPr>
          <w:t>21</w:t>
        </w:r>
        <w:r>
          <w:rPr>
            <w:webHidden/>
          </w:rPr>
          <w:fldChar w:fldCharType="end"/>
        </w:r>
      </w:hyperlink>
    </w:p>
    <w:p w14:paraId="01EB349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08" w:history="1">
        <w:r w:rsidRPr="00AB164A">
          <w:rPr>
            <w:rStyle w:val="Hyperlink"/>
            <w14:scene3d>
              <w14:camera w14:prst="orthographicFront"/>
              <w14:lightRig w14:rig="threePt" w14:dir="t">
                <w14:rot w14:lat="0" w14:lon="0" w14:rev="0"/>
              </w14:lightRig>
            </w14:scene3d>
          </w:rPr>
          <w:t>2.1.2.4.</w:t>
        </w:r>
        <w:r w:rsidRPr="00AB164A">
          <w:rPr>
            <w:rStyle w:val="Hyperlink"/>
          </w:rPr>
          <w:t xml:space="preserve"> Kvietimo dokumentai</w:t>
        </w:r>
        <w:r>
          <w:rPr>
            <w:webHidden/>
          </w:rPr>
          <w:tab/>
        </w:r>
        <w:r>
          <w:rPr>
            <w:webHidden/>
          </w:rPr>
          <w:fldChar w:fldCharType="begin"/>
        </w:r>
        <w:r>
          <w:rPr>
            <w:webHidden/>
          </w:rPr>
          <w:instrText xml:space="preserve"> PAGEREF _Toc159222108 \h </w:instrText>
        </w:r>
        <w:r>
          <w:rPr>
            <w:webHidden/>
          </w:rPr>
        </w:r>
        <w:r>
          <w:rPr>
            <w:webHidden/>
          </w:rPr>
          <w:fldChar w:fldCharType="separate"/>
        </w:r>
        <w:r>
          <w:rPr>
            <w:webHidden/>
          </w:rPr>
          <w:t>21</w:t>
        </w:r>
        <w:r>
          <w:rPr>
            <w:webHidden/>
          </w:rPr>
          <w:fldChar w:fldCharType="end"/>
        </w:r>
      </w:hyperlink>
    </w:p>
    <w:p w14:paraId="374C1D1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09" w:history="1">
        <w:r w:rsidRPr="00AB164A">
          <w:rPr>
            <w:rStyle w:val="Hyperlink"/>
            <w14:scene3d>
              <w14:camera w14:prst="orthographicFront"/>
              <w14:lightRig w14:rig="threePt" w14:dir="t">
                <w14:rot w14:lat="0" w14:lon="0" w14:rev="0"/>
              </w14:lightRig>
            </w14:scene3d>
          </w:rPr>
          <w:t>2.1.2.5.</w:t>
        </w:r>
        <w:r w:rsidRPr="00AB164A">
          <w:rPr>
            <w:rStyle w:val="Hyperlink"/>
          </w:rPr>
          <w:t xml:space="preserve"> Kvietimo pastabos</w:t>
        </w:r>
        <w:r>
          <w:rPr>
            <w:webHidden/>
          </w:rPr>
          <w:tab/>
        </w:r>
        <w:r>
          <w:rPr>
            <w:webHidden/>
          </w:rPr>
          <w:fldChar w:fldCharType="begin"/>
        </w:r>
        <w:r>
          <w:rPr>
            <w:webHidden/>
          </w:rPr>
          <w:instrText xml:space="preserve"> PAGEREF _Toc159222109 \h </w:instrText>
        </w:r>
        <w:r>
          <w:rPr>
            <w:webHidden/>
          </w:rPr>
        </w:r>
        <w:r>
          <w:rPr>
            <w:webHidden/>
          </w:rPr>
          <w:fldChar w:fldCharType="separate"/>
        </w:r>
        <w:r>
          <w:rPr>
            <w:webHidden/>
          </w:rPr>
          <w:t>22</w:t>
        </w:r>
        <w:r>
          <w:rPr>
            <w:webHidden/>
          </w:rPr>
          <w:fldChar w:fldCharType="end"/>
        </w:r>
      </w:hyperlink>
    </w:p>
    <w:p w14:paraId="7E054F67"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110" w:history="1">
        <w:r w:rsidRPr="00AB164A">
          <w:rPr>
            <w:rStyle w:val="Hyperlink"/>
          </w:rPr>
          <w:t>2.1.3. Projekto įgyvendinimo planai</w:t>
        </w:r>
        <w:r>
          <w:rPr>
            <w:webHidden/>
          </w:rPr>
          <w:tab/>
        </w:r>
        <w:r>
          <w:rPr>
            <w:webHidden/>
          </w:rPr>
          <w:fldChar w:fldCharType="begin"/>
        </w:r>
        <w:r>
          <w:rPr>
            <w:webHidden/>
          </w:rPr>
          <w:instrText xml:space="preserve"> PAGEREF _Toc159222110 \h </w:instrText>
        </w:r>
        <w:r>
          <w:rPr>
            <w:webHidden/>
          </w:rPr>
        </w:r>
        <w:r>
          <w:rPr>
            <w:webHidden/>
          </w:rPr>
          <w:fldChar w:fldCharType="separate"/>
        </w:r>
        <w:r>
          <w:rPr>
            <w:webHidden/>
          </w:rPr>
          <w:t>23</w:t>
        </w:r>
        <w:r>
          <w:rPr>
            <w:webHidden/>
          </w:rPr>
          <w:fldChar w:fldCharType="end"/>
        </w:r>
      </w:hyperlink>
    </w:p>
    <w:p w14:paraId="2CC414E9"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11" w:history="1">
        <w:r w:rsidRPr="00AB164A">
          <w:rPr>
            <w:rStyle w:val="Hyperlink"/>
            <w14:scene3d>
              <w14:camera w14:prst="orthographicFront"/>
              <w14:lightRig w14:rig="threePt" w14:dir="t">
                <w14:rot w14:lat="0" w14:lon="0" w14:rev="0"/>
              </w14:lightRig>
            </w14:scene3d>
          </w:rPr>
          <w:t>2.1.3.1.</w:t>
        </w:r>
        <w:r w:rsidRPr="00AB164A">
          <w:rPr>
            <w:rStyle w:val="Hyperlink"/>
          </w:rPr>
          <w:t xml:space="preserve"> Projekto įgyvendinimo planas</w:t>
        </w:r>
        <w:r>
          <w:rPr>
            <w:webHidden/>
          </w:rPr>
          <w:tab/>
        </w:r>
        <w:r>
          <w:rPr>
            <w:webHidden/>
          </w:rPr>
          <w:fldChar w:fldCharType="begin"/>
        </w:r>
        <w:r>
          <w:rPr>
            <w:webHidden/>
          </w:rPr>
          <w:instrText xml:space="preserve"> PAGEREF _Toc159222111 \h </w:instrText>
        </w:r>
        <w:r>
          <w:rPr>
            <w:webHidden/>
          </w:rPr>
        </w:r>
        <w:r>
          <w:rPr>
            <w:webHidden/>
          </w:rPr>
          <w:fldChar w:fldCharType="separate"/>
        </w:r>
        <w:r>
          <w:rPr>
            <w:webHidden/>
          </w:rPr>
          <w:t>27</w:t>
        </w:r>
        <w:r>
          <w:rPr>
            <w:webHidden/>
          </w:rPr>
          <w:fldChar w:fldCharType="end"/>
        </w:r>
      </w:hyperlink>
    </w:p>
    <w:p w14:paraId="7962F719"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12" w:history="1">
        <w:r w:rsidRPr="00AB164A">
          <w:rPr>
            <w:rStyle w:val="Hyperlink"/>
            <w14:scene3d>
              <w14:camera w14:prst="orthographicFront"/>
              <w14:lightRig w14:rig="threePt" w14:dir="t">
                <w14:rot w14:lat="0" w14:lon="0" w14:rev="0"/>
              </w14:lightRig>
            </w14:scene3d>
          </w:rPr>
          <w:t>2.1.3.2.</w:t>
        </w:r>
        <w:r w:rsidRPr="00AB164A">
          <w:rPr>
            <w:rStyle w:val="Hyperlink"/>
          </w:rPr>
          <w:t xml:space="preserve"> Projekto įgyvendinimo plano veiklos</w:t>
        </w:r>
        <w:r>
          <w:rPr>
            <w:webHidden/>
          </w:rPr>
          <w:tab/>
        </w:r>
        <w:r>
          <w:rPr>
            <w:webHidden/>
          </w:rPr>
          <w:fldChar w:fldCharType="begin"/>
        </w:r>
        <w:r>
          <w:rPr>
            <w:webHidden/>
          </w:rPr>
          <w:instrText xml:space="preserve"> PAGEREF _Toc159222112 \h </w:instrText>
        </w:r>
        <w:r>
          <w:rPr>
            <w:webHidden/>
          </w:rPr>
        </w:r>
        <w:r>
          <w:rPr>
            <w:webHidden/>
          </w:rPr>
          <w:fldChar w:fldCharType="separate"/>
        </w:r>
        <w:r>
          <w:rPr>
            <w:webHidden/>
          </w:rPr>
          <w:t>30</w:t>
        </w:r>
        <w:r>
          <w:rPr>
            <w:webHidden/>
          </w:rPr>
          <w:fldChar w:fldCharType="end"/>
        </w:r>
      </w:hyperlink>
    </w:p>
    <w:p w14:paraId="64AE6CB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13" w:history="1">
        <w:r w:rsidRPr="00AB164A">
          <w:rPr>
            <w:rStyle w:val="Hyperlink"/>
            <w14:scene3d>
              <w14:camera w14:prst="orthographicFront"/>
              <w14:lightRig w14:rig="threePt" w14:dir="t">
                <w14:rot w14:lat="0" w14:lon="0" w14:rev="0"/>
              </w14:lightRig>
            </w14:scene3d>
          </w:rPr>
          <w:t>2.1.3.3.</w:t>
        </w:r>
        <w:r w:rsidRPr="00AB164A">
          <w:rPr>
            <w:rStyle w:val="Hyperlink"/>
          </w:rPr>
          <w:t xml:space="preserve"> Partneriai</w:t>
        </w:r>
        <w:r>
          <w:rPr>
            <w:webHidden/>
          </w:rPr>
          <w:tab/>
        </w:r>
        <w:r>
          <w:rPr>
            <w:webHidden/>
          </w:rPr>
          <w:fldChar w:fldCharType="begin"/>
        </w:r>
        <w:r>
          <w:rPr>
            <w:webHidden/>
          </w:rPr>
          <w:instrText xml:space="preserve"> PAGEREF _Toc159222113 \h </w:instrText>
        </w:r>
        <w:r>
          <w:rPr>
            <w:webHidden/>
          </w:rPr>
        </w:r>
        <w:r>
          <w:rPr>
            <w:webHidden/>
          </w:rPr>
          <w:fldChar w:fldCharType="separate"/>
        </w:r>
        <w:r>
          <w:rPr>
            <w:webHidden/>
          </w:rPr>
          <w:t>31</w:t>
        </w:r>
        <w:r>
          <w:rPr>
            <w:webHidden/>
          </w:rPr>
          <w:fldChar w:fldCharType="end"/>
        </w:r>
      </w:hyperlink>
    </w:p>
    <w:p w14:paraId="128DCBC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14" w:history="1">
        <w:r w:rsidRPr="00AB164A">
          <w:rPr>
            <w:rStyle w:val="Hyperlink"/>
            <w14:scene3d>
              <w14:camera w14:prst="orthographicFront"/>
              <w14:lightRig w14:rig="threePt" w14:dir="t">
                <w14:rot w14:lat="0" w14:lon="0" w14:rev="0"/>
              </w14:lightRig>
            </w14:scene3d>
          </w:rPr>
          <w:t>2.1.3.4.</w:t>
        </w:r>
        <w:r w:rsidRPr="00AB164A">
          <w:rPr>
            <w:rStyle w:val="Hyperlink"/>
          </w:rPr>
          <w:t xml:space="preserve"> Projekto įgyvendinimo plano dvigubas finansavimas</w:t>
        </w:r>
        <w:r>
          <w:rPr>
            <w:webHidden/>
          </w:rPr>
          <w:tab/>
        </w:r>
        <w:r>
          <w:rPr>
            <w:webHidden/>
          </w:rPr>
          <w:fldChar w:fldCharType="begin"/>
        </w:r>
        <w:r>
          <w:rPr>
            <w:webHidden/>
          </w:rPr>
          <w:instrText xml:space="preserve"> PAGEREF _Toc159222114 \h </w:instrText>
        </w:r>
        <w:r>
          <w:rPr>
            <w:webHidden/>
          </w:rPr>
        </w:r>
        <w:r>
          <w:rPr>
            <w:webHidden/>
          </w:rPr>
          <w:fldChar w:fldCharType="separate"/>
        </w:r>
        <w:r>
          <w:rPr>
            <w:webHidden/>
          </w:rPr>
          <w:t>32</w:t>
        </w:r>
        <w:r>
          <w:rPr>
            <w:webHidden/>
          </w:rPr>
          <w:fldChar w:fldCharType="end"/>
        </w:r>
      </w:hyperlink>
    </w:p>
    <w:p w14:paraId="64CE56B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15" w:history="1">
        <w:r w:rsidRPr="00AB164A">
          <w:rPr>
            <w:rStyle w:val="Hyperlink"/>
            <w14:scene3d>
              <w14:camera w14:prst="orthographicFront"/>
              <w14:lightRig w14:rig="threePt" w14:dir="t">
                <w14:rot w14:lat="0" w14:lon="0" w14:rev="0"/>
              </w14:lightRig>
            </w14:scene3d>
          </w:rPr>
          <w:t>2.1.3.5.</w:t>
        </w:r>
        <w:r w:rsidRPr="00AB164A">
          <w:rPr>
            <w:rStyle w:val="Hyperlink"/>
          </w:rPr>
          <w:t xml:space="preserve"> Projekto įgyvendinimo plano mokymų grafikas</w:t>
        </w:r>
        <w:r>
          <w:rPr>
            <w:webHidden/>
          </w:rPr>
          <w:tab/>
        </w:r>
        <w:r>
          <w:rPr>
            <w:webHidden/>
          </w:rPr>
          <w:fldChar w:fldCharType="begin"/>
        </w:r>
        <w:r>
          <w:rPr>
            <w:webHidden/>
          </w:rPr>
          <w:instrText xml:space="preserve"> PAGEREF _Toc159222115 \h </w:instrText>
        </w:r>
        <w:r>
          <w:rPr>
            <w:webHidden/>
          </w:rPr>
        </w:r>
        <w:r>
          <w:rPr>
            <w:webHidden/>
          </w:rPr>
          <w:fldChar w:fldCharType="separate"/>
        </w:r>
        <w:r>
          <w:rPr>
            <w:webHidden/>
          </w:rPr>
          <w:t>32</w:t>
        </w:r>
        <w:r>
          <w:rPr>
            <w:webHidden/>
          </w:rPr>
          <w:fldChar w:fldCharType="end"/>
        </w:r>
      </w:hyperlink>
    </w:p>
    <w:p w14:paraId="5AE1C61B"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16" w:history="1">
        <w:r w:rsidRPr="00AB164A">
          <w:rPr>
            <w:rStyle w:val="Hyperlink"/>
            <w14:scene3d>
              <w14:camera w14:prst="orthographicFront"/>
              <w14:lightRig w14:rig="threePt" w14:dir="t">
                <w14:rot w14:lat="0" w14:lon="0" w14:rev="0"/>
              </w14:lightRig>
            </w14:scene3d>
          </w:rPr>
          <w:t>2.1.3.6.</w:t>
        </w:r>
        <w:r w:rsidRPr="00AB164A">
          <w:rPr>
            <w:rStyle w:val="Hyperlink"/>
          </w:rPr>
          <w:t xml:space="preserve"> Projekto įgyvendinimo plano rodikliai</w:t>
        </w:r>
        <w:r>
          <w:rPr>
            <w:webHidden/>
          </w:rPr>
          <w:tab/>
        </w:r>
        <w:r>
          <w:rPr>
            <w:webHidden/>
          </w:rPr>
          <w:fldChar w:fldCharType="begin"/>
        </w:r>
        <w:r>
          <w:rPr>
            <w:webHidden/>
          </w:rPr>
          <w:instrText xml:space="preserve"> PAGEREF _Toc159222116 \h </w:instrText>
        </w:r>
        <w:r>
          <w:rPr>
            <w:webHidden/>
          </w:rPr>
        </w:r>
        <w:r>
          <w:rPr>
            <w:webHidden/>
          </w:rPr>
          <w:fldChar w:fldCharType="separate"/>
        </w:r>
        <w:r>
          <w:rPr>
            <w:webHidden/>
          </w:rPr>
          <w:t>33</w:t>
        </w:r>
        <w:r>
          <w:rPr>
            <w:webHidden/>
          </w:rPr>
          <w:fldChar w:fldCharType="end"/>
        </w:r>
      </w:hyperlink>
    </w:p>
    <w:p w14:paraId="2279DDE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17" w:history="1">
        <w:r w:rsidRPr="00AB164A">
          <w:rPr>
            <w:rStyle w:val="Hyperlink"/>
            <w14:scene3d>
              <w14:camera w14:prst="orthographicFront"/>
              <w14:lightRig w14:rig="threePt" w14:dir="t">
                <w14:rot w14:lat="0" w14:lon="0" w14:rev="0"/>
              </w14:lightRig>
            </w14:scene3d>
          </w:rPr>
          <w:t>2.1.3.7.</w:t>
        </w:r>
        <w:r w:rsidRPr="00AB164A">
          <w:rPr>
            <w:rStyle w:val="Hyperlink"/>
          </w:rPr>
          <w:t xml:space="preserve"> Projekto įgyvendinimo plano finansavimas</w:t>
        </w:r>
        <w:r>
          <w:rPr>
            <w:webHidden/>
          </w:rPr>
          <w:tab/>
        </w:r>
        <w:r>
          <w:rPr>
            <w:webHidden/>
          </w:rPr>
          <w:fldChar w:fldCharType="begin"/>
        </w:r>
        <w:r>
          <w:rPr>
            <w:webHidden/>
          </w:rPr>
          <w:instrText xml:space="preserve"> PAGEREF _Toc159222117 \h </w:instrText>
        </w:r>
        <w:r>
          <w:rPr>
            <w:webHidden/>
          </w:rPr>
        </w:r>
        <w:r>
          <w:rPr>
            <w:webHidden/>
          </w:rPr>
          <w:fldChar w:fldCharType="separate"/>
        </w:r>
        <w:r>
          <w:rPr>
            <w:webHidden/>
          </w:rPr>
          <w:t>33</w:t>
        </w:r>
        <w:r>
          <w:rPr>
            <w:webHidden/>
          </w:rPr>
          <w:fldChar w:fldCharType="end"/>
        </w:r>
      </w:hyperlink>
    </w:p>
    <w:p w14:paraId="38432742"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18" w:history="1">
        <w:r w:rsidRPr="00AB164A">
          <w:rPr>
            <w:rStyle w:val="Hyperlink"/>
            <w14:scene3d>
              <w14:camera w14:prst="orthographicFront"/>
              <w14:lightRig w14:rig="threePt" w14:dir="t">
                <w14:rot w14:lat="0" w14:lon="0" w14:rev="0"/>
              </w14:lightRig>
            </w14:scene3d>
          </w:rPr>
          <w:t>2.1.3.8.</w:t>
        </w:r>
        <w:r w:rsidRPr="00AB164A">
          <w:rPr>
            <w:rStyle w:val="Hyperlink"/>
          </w:rPr>
          <w:t xml:space="preserve"> Projekto įgyvendinimo plano išlaidų supaprastinimai</w:t>
        </w:r>
        <w:r>
          <w:rPr>
            <w:webHidden/>
          </w:rPr>
          <w:tab/>
        </w:r>
        <w:r>
          <w:rPr>
            <w:webHidden/>
          </w:rPr>
          <w:fldChar w:fldCharType="begin"/>
        </w:r>
        <w:r>
          <w:rPr>
            <w:webHidden/>
          </w:rPr>
          <w:instrText xml:space="preserve"> PAGEREF _Toc159222118 \h </w:instrText>
        </w:r>
        <w:r>
          <w:rPr>
            <w:webHidden/>
          </w:rPr>
        </w:r>
        <w:r>
          <w:rPr>
            <w:webHidden/>
          </w:rPr>
          <w:fldChar w:fldCharType="separate"/>
        </w:r>
        <w:r>
          <w:rPr>
            <w:webHidden/>
          </w:rPr>
          <w:t>34</w:t>
        </w:r>
        <w:r>
          <w:rPr>
            <w:webHidden/>
          </w:rPr>
          <w:fldChar w:fldCharType="end"/>
        </w:r>
      </w:hyperlink>
    </w:p>
    <w:p w14:paraId="0345F33C"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19" w:history="1">
        <w:r w:rsidRPr="00AB164A">
          <w:rPr>
            <w:rStyle w:val="Hyperlink"/>
            <w14:scene3d>
              <w14:camera w14:prst="orthographicFront"/>
              <w14:lightRig w14:rig="threePt" w14:dir="t">
                <w14:rot w14:lat="0" w14:lon="0" w14:rev="0"/>
              </w14:lightRig>
            </w14:scene3d>
          </w:rPr>
          <w:t>2.1.3.9.</w:t>
        </w:r>
        <w:r w:rsidRPr="00AB164A">
          <w:rPr>
            <w:rStyle w:val="Hyperlink"/>
          </w:rPr>
          <w:t xml:space="preserve"> Projekto įgyvendinimo plano pirkimai</w:t>
        </w:r>
        <w:r>
          <w:rPr>
            <w:webHidden/>
          </w:rPr>
          <w:tab/>
        </w:r>
        <w:r>
          <w:rPr>
            <w:webHidden/>
          </w:rPr>
          <w:fldChar w:fldCharType="begin"/>
        </w:r>
        <w:r>
          <w:rPr>
            <w:webHidden/>
          </w:rPr>
          <w:instrText xml:space="preserve"> PAGEREF _Toc159222119 \h </w:instrText>
        </w:r>
        <w:r>
          <w:rPr>
            <w:webHidden/>
          </w:rPr>
        </w:r>
        <w:r>
          <w:rPr>
            <w:webHidden/>
          </w:rPr>
          <w:fldChar w:fldCharType="separate"/>
        </w:r>
        <w:r>
          <w:rPr>
            <w:webHidden/>
          </w:rPr>
          <w:t>36</w:t>
        </w:r>
        <w:r>
          <w:rPr>
            <w:webHidden/>
          </w:rPr>
          <w:fldChar w:fldCharType="end"/>
        </w:r>
      </w:hyperlink>
    </w:p>
    <w:p w14:paraId="2D90F99F"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20" w:history="1">
        <w:r w:rsidRPr="00AB164A">
          <w:rPr>
            <w:rStyle w:val="Hyperlink"/>
            <w14:scene3d>
              <w14:camera w14:prst="orthographicFront"/>
              <w14:lightRig w14:rig="threePt" w14:dir="t">
                <w14:rot w14:lat="0" w14:lon="0" w14:rev="0"/>
              </w14:lightRig>
            </w14:scene3d>
          </w:rPr>
          <w:t>2.1.3.10.</w:t>
        </w:r>
        <w:r w:rsidRPr="00AB164A">
          <w:rPr>
            <w:rStyle w:val="Hyperlink"/>
          </w:rPr>
          <w:t xml:space="preserve"> Projekto įgyvendinimo plano dokumentai</w:t>
        </w:r>
        <w:r>
          <w:rPr>
            <w:webHidden/>
          </w:rPr>
          <w:tab/>
        </w:r>
        <w:r>
          <w:rPr>
            <w:webHidden/>
          </w:rPr>
          <w:fldChar w:fldCharType="begin"/>
        </w:r>
        <w:r>
          <w:rPr>
            <w:webHidden/>
          </w:rPr>
          <w:instrText xml:space="preserve"> PAGEREF _Toc159222120 \h </w:instrText>
        </w:r>
        <w:r>
          <w:rPr>
            <w:webHidden/>
          </w:rPr>
        </w:r>
        <w:r>
          <w:rPr>
            <w:webHidden/>
          </w:rPr>
          <w:fldChar w:fldCharType="separate"/>
        </w:r>
        <w:r>
          <w:rPr>
            <w:webHidden/>
          </w:rPr>
          <w:t>37</w:t>
        </w:r>
        <w:r>
          <w:rPr>
            <w:webHidden/>
          </w:rPr>
          <w:fldChar w:fldCharType="end"/>
        </w:r>
      </w:hyperlink>
    </w:p>
    <w:p w14:paraId="2DC524C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21" w:history="1">
        <w:r w:rsidRPr="00AB164A">
          <w:rPr>
            <w:rStyle w:val="Hyperlink"/>
            <w14:scene3d>
              <w14:camera w14:prst="orthographicFront"/>
              <w14:lightRig w14:rig="threePt" w14:dir="t">
                <w14:rot w14:lat="0" w14:lon="0" w14:rev="0"/>
              </w14:lightRig>
            </w14:scene3d>
          </w:rPr>
          <w:t>2.1.3.11.</w:t>
        </w:r>
        <w:r w:rsidRPr="00AB164A">
          <w:rPr>
            <w:rStyle w:val="Hyperlink"/>
          </w:rPr>
          <w:t xml:space="preserve"> Projekto įgyvendinimo plano atsakingi asmenys</w:t>
        </w:r>
        <w:r>
          <w:rPr>
            <w:webHidden/>
          </w:rPr>
          <w:tab/>
        </w:r>
        <w:r>
          <w:rPr>
            <w:webHidden/>
          </w:rPr>
          <w:fldChar w:fldCharType="begin"/>
        </w:r>
        <w:r>
          <w:rPr>
            <w:webHidden/>
          </w:rPr>
          <w:instrText xml:space="preserve"> PAGEREF _Toc159222121 \h </w:instrText>
        </w:r>
        <w:r>
          <w:rPr>
            <w:webHidden/>
          </w:rPr>
        </w:r>
        <w:r>
          <w:rPr>
            <w:webHidden/>
          </w:rPr>
          <w:fldChar w:fldCharType="separate"/>
        </w:r>
        <w:r>
          <w:rPr>
            <w:webHidden/>
          </w:rPr>
          <w:t>37</w:t>
        </w:r>
        <w:r>
          <w:rPr>
            <w:webHidden/>
          </w:rPr>
          <w:fldChar w:fldCharType="end"/>
        </w:r>
      </w:hyperlink>
    </w:p>
    <w:p w14:paraId="7F20B2DE"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22" w:history="1">
        <w:r w:rsidRPr="00AB164A">
          <w:rPr>
            <w:rStyle w:val="Hyperlink"/>
            <w14:scene3d>
              <w14:camera w14:prst="orthographicFront"/>
              <w14:lightRig w14:rig="threePt" w14:dir="t">
                <w14:rot w14:lat="0" w14:lon="0" w14:rev="0"/>
              </w14:lightRig>
            </w14:scene3d>
          </w:rPr>
          <w:t>2.1.3.12.</w:t>
        </w:r>
        <w:r w:rsidRPr="00AB164A">
          <w:rPr>
            <w:rStyle w:val="Hyperlink"/>
          </w:rPr>
          <w:t xml:space="preserve"> Projekto įgyvendinimo plano patikros lapai</w:t>
        </w:r>
        <w:r>
          <w:rPr>
            <w:webHidden/>
          </w:rPr>
          <w:tab/>
        </w:r>
        <w:r>
          <w:rPr>
            <w:webHidden/>
          </w:rPr>
          <w:fldChar w:fldCharType="begin"/>
        </w:r>
        <w:r>
          <w:rPr>
            <w:webHidden/>
          </w:rPr>
          <w:instrText xml:space="preserve"> PAGEREF _Toc159222122 \h </w:instrText>
        </w:r>
        <w:r>
          <w:rPr>
            <w:webHidden/>
          </w:rPr>
        </w:r>
        <w:r>
          <w:rPr>
            <w:webHidden/>
          </w:rPr>
          <w:fldChar w:fldCharType="separate"/>
        </w:r>
        <w:r>
          <w:rPr>
            <w:webHidden/>
          </w:rPr>
          <w:t>37</w:t>
        </w:r>
        <w:r>
          <w:rPr>
            <w:webHidden/>
          </w:rPr>
          <w:fldChar w:fldCharType="end"/>
        </w:r>
      </w:hyperlink>
    </w:p>
    <w:p w14:paraId="247AE0EB"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23" w:history="1">
        <w:r w:rsidRPr="00AB164A">
          <w:rPr>
            <w:rStyle w:val="Hyperlink"/>
            <w14:scene3d>
              <w14:camera w14:prst="orthographicFront"/>
              <w14:lightRig w14:rig="threePt" w14:dir="t">
                <w14:rot w14:lat="0" w14:lon="0" w14:rev="0"/>
              </w14:lightRig>
            </w14:scene3d>
          </w:rPr>
          <w:t>2.1.3.13.</w:t>
        </w:r>
        <w:r w:rsidRPr="00AB164A">
          <w:rPr>
            <w:rStyle w:val="Hyperlink"/>
          </w:rPr>
          <w:t xml:space="preserve"> Projekto įgyvendinimo plano pastabos</w:t>
        </w:r>
        <w:r>
          <w:rPr>
            <w:webHidden/>
          </w:rPr>
          <w:tab/>
        </w:r>
        <w:r>
          <w:rPr>
            <w:webHidden/>
          </w:rPr>
          <w:fldChar w:fldCharType="begin"/>
        </w:r>
        <w:r>
          <w:rPr>
            <w:webHidden/>
          </w:rPr>
          <w:instrText xml:space="preserve"> PAGEREF _Toc159222123 \h </w:instrText>
        </w:r>
        <w:r>
          <w:rPr>
            <w:webHidden/>
          </w:rPr>
        </w:r>
        <w:r>
          <w:rPr>
            <w:webHidden/>
          </w:rPr>
          <w:fldChar w:fldCharType="separate"/>
        </w:r>
        <w:r>
          <w:rPr>
            <w:webHidden/>
          </w:rPr>
          <w:t>38</w:t>
        </w:r>
        <w:r>
          <w:rPr>
            <w:webHidden/>
          </w:rPr>
          <w:fldChar w:fldCharType="end"/>
        </w:r>
      </w:hyperlink>
    </w:p>
    <w:p w14:paraId="19134B0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24" w:history="1">
        <w:r w:rsidRPr="00AB164A">
          <w:rPr>
            <w:rStyle w:val="Hyperlink"/>
            <w14:scene3d>
              <w14:camera w14:prst="orthographicFront"/>
              <w14:lightRig w14:rig="threePt" w14:dir="t">
                <w14:rot w14:lat="0" w14:lon="0" w14:rev="0"/>
              </w14:lightRig>
            </w14:scene3d>
          </w:rPr>
          <w:t>2.1.3.14.</w:t>
        </w:r>
        <w:r w:rsidRPr="00AB164A">
          <w:rPr>
            <w:rStyle w:val="Hyperlink"/>
          </w:rPr>
          <w:t xml:space="preserve"> Projekto įgyvendinimo plano būsenų istorija</w:t>
        </w:r>
        <w:r>
          <w:rPr>
            <w:webHidden/>
          </w:rPr>
          <w:tab/>
        </w:r>
        <w:r>
          <w:rPr>
            <w:webHidden/>
          </w:rPr>
          <w:fldChar w:fldCharType="begin"/>
        </w:r>
        <w:r>
          <w:rPr>
            <w:webHidden/>
          </w:rPr>
          <w:instrText xml:space="preserve"> PAGEREF _Toc159222124 \h </w:instrText>
        </w:r>
        <w:r>
          <w:rPr>
            <w:webHidden/>
          </w:rPr>
        </w:r>
        <w:r>
          <w:rPr>
            <w:webHidden/>
          </w:rPr>
          <w:fldChar w:fldCharType="separate"/>
        </w:r>
        <w:r>
          <w:rPr>
            <w:webHidden/>
          </w:rPr>
          <w:t>38</w:t>
        </w:r>
        <w:r>
          <w:rPr>
            <w:webHidden/>
          </w:rPr>
          <w:fldChar w:fldCharType="end"/>
        </w:r>
      </w:hyperlink>
    </w:p>
    <w:p w14:paraId="1430F84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25" w:history="1">
        <w:r w:rsidRPr="00AB164A">
          <w:rPr>
            <w:rStyle w:val="Hyperlink"/>
            <w14:scene3d>
              <w14:camera w14:prst="orthographicFront"/>
              <w14:lightRig w14:rig="threePt" w14:dir="t">
                <w14:rot w14:lat="0" w14:lon="0" w14:rev="0"/>
              </w14:lightRig>
            </w14:scene3d>
          </w:rPr>
          <w:t>2.1.3.15.</w:t>
        </w:r>
        <w:r w:rsidRPr="00AB164A">
          <w:rPr>
            <w:rStyle w:val="Hyperlink"/>
          </w:rPr>
          <w:t xml:space="preserve"> Projekto įgyvendinimo plano projekto aprašymas</w:t>
        </w:r>
        <w:r>
          <w:rPr>
            <w:webHidden/>
          </w:rPr>
          <w:tab/>
        </w:r>
        <w:r>
          <w:rPr>
            <w:webHidden/>
          </w:rPr>
          <w:fldChar w:fldCharType="begin"/>
        </w:r>
        <w:r>
          <w:rPr>
            <w:webHidden/>
          </w:rPr>
          <w:instrText xml:space="preserve"> PAGEREF _Toc159222125 \h </w:instrText>
        </w:r>
        <w:r>
          <w:rPr>
            <w:webHidden/>
          </w:rPr>
        </w:r>
        <w:r>
          <w:rPr>
            <w:webHidden/>
          </w:rPr>
          <w:fldChar w:fldCharType="separate"/>
        </w:r>
        <w:r>
          <w:rPr>
            <w:webHidden/>
          </w:rPr>
          <w:t>39</w:t>
        </w:r>
        <w:r>
          <w:rPr>
            <w:webHidden/>
          </w:rPr>
          <w:fldChar w:fldCharType="end"/>
        </w:r>
      </w:hyperlink>
    </w:p>
    <w:p w14:paraId="35B05A09"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126" w:history="1">
        <w:r w:rsidRPr="00AB164A">
          <w:rPr>
            <w:rStyle w:val="Hyperlink"/>
          </w:rPr>
          <w:t>2.1.4. Patikros lapai</w:t>
        </w:r>
        <w:r>
          <w:rPr>
            <w:webHidden/>
          </w:rPr>
          <w:tab/>
        </w:r>
        <w:r>
          <w:rPr>
            <w:webHidden/>
          </w:rPr>
          <w:fldChar w:fldCharType="begin"/>
        </w:r>
        <w:r>
          <w:rPr>
            <w:webHidden/>
          </w:rPr>
          <w:instrText xml:space="preserve"> PAGEREF _Toc159222126 \h </w:instrText>
        </w:r>
        <w:r>
          <w:rPr>
            <w:webHidden/>
          </w:rPr>
        </w:r>
        <w:r>
          <w:rPr>
            <w:webHidden/>
          </w:rPr>
          <w:fldChar w:fldCharType="separate"/>
        </w:r>
        <w:r>
          <w:rPr>
            <w:webHidden/>
          </w:rPr>
          <w:t>41</w:t>
        </w:r>
        <w:r>
          <w:rPr>
            <w:webHidden/>
          </w:rPr>
          <w:fldChar w:fldCharType="end"/>
        </w:r>
      </w:hyperlink>
    </w:p>
    <w:p w14:paraId="497ADA3E"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27" w:history="1">
        <w:r w:rsidRPr="00AB164A">
          <w:rPr>
            <w:rStyle w:val="Hyperlink"/>
            <w14:scene3d>
              <w14:camera w14:prst="orthographicFront"/>
              <w14:lightRig w14:rig="threePt" w14:dir="t">
                <w14:rot w14:lat="0" w14:lon="0" w14:rev="0"/>
              </w14:lightRig>
            </w14:scene3d>
          </w:rPr>
          <w:t>2.1.4.1.</w:t>
        </w:r>
        <w:r w:rsidRPr="00AB164A">
          <w:rPr>
            <w:rStyle w:val="Hyperlink"/>
          </w:rPr>
          <w:t xml:space="preserve"> Patikros lapai</w:t>
        </w:r>
        <w:r>
          <w:rPr>
            <w:webHidden/>
          </w:rPr>
          <w:tab/>
        </w:r>
        <w:r>
          <w:rPr>
            <w:webHidden/>
          </w:rPr>
          <w:fldChar w:fldCharType="begin"/>
        </w:r>
        <w:r>
          <w:rPr>
            <w:webHidden/>
          </w:rPr>
          <w:instrText xml:space="preserve"> PAGEREF _Toc159222127 \h </w:instrText>
        </w:r>
        <w:r>
          <w:rPr>
            <w:webHidden/>
          </w:rPr>
        </w:r>
        <w:r>
          <w:rPr>
            <w:webHidden/>
          </w:rPr>
          <w:fldChar w:fldCharType="separate"/>
        </w:r>
        <w:r>
          <w:rPr>
            <w:webHidden/>
          </w:rPr>
          <w:t>42</w:t>
        </w:r>
        <w:r>
          <w:rPr>
            <w:webHidden/>
          </w:rPr>
          <w:fldChar w:fldCharType="end"/>
        </w:r>
      </w:hyperlink>
    </w:p>
    <w:p w14:paraId="0913679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28" w:history="1">
        <w:r w:rsidRPr="00AB164A">
          <w:rPr>
            <w:rStyle w:val="Hyperlink"/>
            <w14:scene3d>
              <w14:camera w14:prst="orthographicFront"/>
              <w14:lightRig w14:rig="threePt" w14:dir="t">
                <w14:rot w14:lat="0" w14:lon="0" w14:rev="0"/>
              </w14:lightRig>
            </w14:scene3d>
          </w:rPr>
          <w:t>2.1.4.2.</w:t>
        </w:r>
        <w:r w:rsidRPr="00AB164A">
          <w:rPr>
            <w:rStyle w:val="Hyperlink"/>
          </w:rPr>
          <w:t xml:space="preserve"> Patikros lapo atsakymai</w:t>
        </w:r>
        <w:r>
          <w:rPr>
            <w:webHidden/>
          </w:rPr>
          <w:tab/>
        </w:r>
        <w:r>
          <w:rPr>
            <w:webHidden/>
          </w:rPr>
          <w:fldChar w:fldCharType="begin"/>
        </w:r>
        <w:r>
          <w:rPr>
            <w:webHidden/>
          </w:rPr>
          <w:instrText xml:space="preserve"> PAGEREF _Toc159222128 \h </w:instrText>
        </w:r>
        <w:r>
          <w:rPr>
            <w:webHidden/>
          </w:rPr>
        </w:r>
        <w:r>
          <w:rPr>
            <w:webHidden/>
          </w:rPr>
          <w:fldChar w:fldCharType="separate"/>
        </w:r>
        <w:r>
          <w:rPr>
            <w:webHidden/>
          </w:rPr>
          <w:t>43</w:t>
        </w:r>
        <w:r>
          <w:rPr>
            <w:webHidden/>
          </w:rPr>
          <w:fldChar w:fldCharType="end"/>
        </w:r>
      </w:hyperlink>
    </w:p>
    <w:p w14:paraId="487A21B6"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29" w:history="1">
        <w:r w:rsidRPr="00AB164A">
          <w:rPr>
            <w:rStyle w:val="Hyperlink"/>
            <w14:scene3d>
              <w14:camera w14:prst="orthographicFront"/>
              <w14:lightRig w14:rig="threePt" w14:dir="t">
                <w14:rot w14:lat="0" w14:lon="0" w14:rev="0"/>
              </w14:lightRig>
            </w14:scene3d>
          </w:rPr>
          <w:t>2.1.4.3.</w:t>
        </w:r>
        <w:r w:rsidRPr="00AB164A">
          <w:rPr>
            <w:rStyle w:val="Hyperlink"/>
          </w:rPr>
          <w:t xml:space="preserve"> Pakartotinės patikros atsakymai</w:t>
        </w:r>
        <w:r>
          <w:rPr>
            <w:webHidden/>
          </w:rPr>
          <w:tab/>
        </w:r>
        <w:r>
          <w:rPr>
            <w:webHidden/>
          </w:rPr>
          <w:fldChar w:fldCharType="begin"/>
        </w:r>
        <w:r>
          <w:rPr>
            <w:webHidden/>
          </w:rPr>
          <w:instrText xml:space="preserve"> PAGEREF _Toc159222129 \h </w:instrText>
        </w:r>
        <w:r>
          <w:rPr>
            <w:webHidden/>
          </w:rPr>
        </w:r>
        <w:r>
          <w:rPr>
            <w:webHidden/>
          </w:rPr>
          <w:fldChar w:fldCharType="separate"/>
        </w:r>
        <w:r>
          <w:rPr>
            <w:webHidden/>
          </w:rPr>
          <w:t>44</w:t>
        </w:r>
        <w:r>
          <w:rPr>
            <w:webHidden/>
          </w:rPr>
          <w:fldChar w:fldCharType="end"/>
        </w:r>
      </w:hyperlink>
    </w:p>
    <w:p w14:paraId="106C27C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30" w:history="1">
        <w:r w:rsidRPr="00AB164A">
          <w:rPr>
            <w:rStyle w:val="Hyperlink"/>
            <w14:scene3d>
              <w14:camera w14:prst="orthographicFront"/>
              <w14:lightRig w14:rig="threePt" w14:dir="t">
                <w14:rot w14:lat="0" w14:lon="0" w14:rev="0"/>
              </w14:lightRig>
            </w14:scene3d>
          </w:rPr>
          <w:t>2.1.4.4.</w:t>
        </w:r>
        <w:r w:rsidRPr="00AB164A">
          <w:rPr>
            <w:rStyle w:val="Hyperlink"/>
          </w:rPr>
          <w:t xml:space="preserve"> Patikros lapo būsenų istorija</w:t>
        </w:r>
        <w:r>
          <w:rPr>
            <w:webHidden/>
          </w:rPr>
          <w:tab/>
        </w:r>
        <w:r>
          <w:rPr>
            <w:webHidden/>
          </w:rPr>
          <w:fldChar w:fldCharType="begin"/>
        </w:r>
        <w:r>
          <w:rPr>
            <w:webHidden/>
          </w:rPr>
          <w:instrText xml:space="preserve"> PAGEREF _Toc159222130 \h </w:instrText>
        </w:r>
        <w:r>
          <w:rPr>
            <w:webHidden/>
          </w:rPr>
        </w:r>
        <w:r>
          <w:rPr>
            <w:webHidden/>
          </w:rPr>
          <w:fldChar w:fldCharType="separate"/>
        </w:r>
        <w:r>
          <w:rPr>
            <w:webHidden/>
          </w:rPr>
          <w:t>44</w:t>
        </w:r>
        <w:r>
          <w:rPr>
            <w:webHidden/>
          </w:rPr>
          <w:fldChar w:fldCharType="end"/>
        </w:r>
      </w:hyperlink>
    </w:p>
    <w:p w14:paraId="203DA20E"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131" w:history="1">
        <w:r w:rsidRPr="00AB164A">
          <w:rPr>
            <w:rStyle w:val="Hyperlink"/>
            <w:smallCaps/>
          </w:rPr>
          <w:t>2.1.5.</w:t>
        </w:r>
        <w:r w:rsidRPr="00AB164A">
          <w:rPr>
            <w:rStyle w:val="Hyperlink"/>
          </w:rPr>
          <w:t xml:space="preserve"> Projektai</w:t>
        </w:r>
        <w:r>
          <w:rPr>
            <w:webHidden/>
          </w:rPr>
          <w:tab/>
        </w:r>
        <w:r>
          <w:rPr>
            <w:webHidden/>
          </w:rPr>
          <w:fldChar w:fldCharType="begin"/>
        </w:r>
        <w:r>
          <w:rPr>
            <w:webHidden/>
          </w:rPr>
          <w:instrText xml:space="preserve"> PAGEREF _Toc159222131 \h </w:instrText>
        </w:r>
        <w:r>
          <w:rPr>
            <w:webHidden/>
          </w:rPr>
        </w:r>
        <w:r>
          <w:rPr>
            <w:webHidden/>
          </w:rPr>
          <w:fldChar w:fldCharType="separate"/>
        </w:r>
        <w:r>
          <w:rPr>
            <w:webHidden/>
          </w:rPr>
          <w:t>46</w:t>
        </w:r>
        <w:r>
          <w:rPr>
            <w:webHidden/>
          </w:rPr>
          <w:fldChar w:fldCharType="end"/>
        </w:r>
      </w:hyperlink>
    </w:p>
    <w:p w14:paraId="777EBA7D"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32" w:history="1">
        <w:r w:rsidRPr="00AB164A">
          <w:rPr>
            <w:rStyle w:val="Hyperlink"/>
            <w14:scene3d>
              <w14:camera w14:prst="orthographicFront"/>
              <w14:lightRig w14:rig="threePt" w14:dir="t">
                <w14:rot w14:lat="0" w14:lon="0" w14:rev="0"/>
              </w14:lightRig>
            </w14:scene3d>
          </w:rPr>
          <w:t>2.1.5.1.</w:t>
        </w:r>
        <w:r w:rsidRPr="00AB164A">
          <w:rPr>
            <w:rStyle w:val="Hyperlink"/>
          </w:rPr>
          <w:t xml:space="preserve"> Projektas</w:t>
        </w:r>
        <w:r>
          <w:rPr>
            <w:webHidden/>
          </w:rPr>
          <w:tab/>
        </w:r>
        <w:r>
          <w:rPr>
            <w:webHidden/>
          </w:rPr>
          <w:fldChar w:fldCharType="begin"/>
        </w:r>
        <w:r>
          <w:rPr>
            <w:webHidden/>
          </w:rPr>
          <w:instrText xml:space="preserve"> PAGEREF _Toc159222132 \h </w:instrText>
        </w:r>
        <w:r>
          <w:rPr>
            <w:webHidden/>
          </w:rPr>
        </w:r>
        <w:r>
          <w:rPr>
            <w:webHidden/>
          </w:rPr>
          <w:fldChar w:fldCharType="separate"/>
        </w:r>
        <w:r>
          <w:rPr>
            <w:webHidden/>
          </w:rPr>
          <w:t>47</w:t>
        </w:r>
        <w:r>
          <w:rPr>
            <w:webHidden/>
          </w:rPr>
          <w:fldChar w:fldCharType="end"/>
        </w:r>
      </w:hyperlink>
    </w:p>
    <w:p w14:paraId="53C55195"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33" w:history="1">
        <w:r w:rsidRPr="00AB164A">
          <w:rPr>
            <w:rStyle w:val="Hyperlink"/>
            <w14:scene3d>
              <w14:camera w14:prst="orthographicFront"/>
              <w14:lightRig w14:rig="threePt" w14:dir="t">
                <w14:rot w14:lat="0" w14:lon="0" w14:rev="0"/>
              </w14:lightRig>
            </w14:scene3d>
          </w:rPr>
          <w:t>2.1.5.2.</w:t>
        </w:r>
        <w:r w:rsidRPr="00AB164A">
          <w:rPr>
            <w:rStyle w:val="Hyperlink"/>
          </w:rPr>
          <w:t xml:space="preserve"> Projekto partneriai</w:t>
        </w:r>
        <w:r>
          <w:rPr>
            <w:webHidden/>
          </w:rPr>
          <w:tab/>
        </w:r>
        <w:r>
          <w:rPr>
            <w:webHidden/>
          </w:rPr>
          <w:fldChar w:fldCharType="begin"/>
        </w:r>
        <w:r>
          <w:rPr>
            <w:webHidden/>
          </w:rPr>
          <w:instrText xml:space="preserve"> PAGEREF _Toc159222133 \h </w:instrText>
        </w:r>
        <w:r>
          <w:rPr>
            <w:webHidden/>
          </w:rPr>
        </w:r>
        <w:r>
          <w:rPr>
            <w:webHidden/>
          </w:rPr>
          <w:fldChar w:fldCharType="separate"/>
        </w:r>
        <w:r>
          <w:rPr>
            <w:webHidden/>
          </w:rPr>
          <w:t>50</w:t>
        </w:r>
        <w:r>
          <w:rPr>
            <w:webHidden/>
          </w:rPr>
          <w:fldChar w:fldCharType="end"/>
        </w:r>
      </w:hyperlink>
    </w:p>
    <w:p w14:paraId="53D7AAD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34" w:history="1">
        <w:r w:rsidRPr="00AB164A">
          <w:rPr>
            <w:rStyle w:val="Hyperlink"/>
            <w14:scene3d>
              <w14:camera w14:prst="orthographicFront"/>
              <w14:lightRig w14:rig="threePt" w14:dir="t">
                <w14:rot w14:lat="0" w14:lon="0" w14:rev="0"/>
              </w14:lightRig>
            </w14:scene3d>
          </w:rPr>
          <w:t>2.1.5.3.</w:t>
        </w:r>
        <w:r w:rsidRPr="00AB164A">
          <w:rPr>
            <w:rStyle w:val="Hyperlink"/>
          </w:rPr>
          <w:t xml:space="preserve"> Projekto veiklos</w:t>
        </w:r>
        <w:r>
          <w:rPr>
            <w:webHidden/>
          </w:rPr>
          <w:tab/>
        </w:r>
        <w:r>
          <w:rPr>
            <w:webHidden/>
          </w:rPr>
          <w:fldChar w:fldCharType="begin"/>
        </w:r>
        <w:r>
          <w:rPr>
            <w:webHidden/>
          </w:rPr>
          <w:instrText xml:space="preserve"> PAGEREF _Toc159222134 \h </w:instrText>
        </w:r>
        <w:r>
          <w:rPr>
            <w:webHidden/>
          </w:rPr>
        </w:r>
        <w:r>
          <w:rPr>
            <w:webHidden/>
          </w:rPr>
          <w:fldChar w:fldCharType="separate"/>
        </w:r>
        <w:r>
          <w:rPr>
            <w:webHidden/>
          </w:rPr>
          <w:t>51</w:t>
        </w:r>
        <w:r>
          <w:rPr>
            <w:webHidden/>
          </w:rPr>
          <w:fldChar w:fldCharType="end"/>
        </w:r>
      </w:hyperlink>
    </w:p>
    <w:p w14:paraId="13C2525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35" w:history="1">
        <w:r w:rsidRPr="00AB164A">
          <w:rPr>
            <w:rStyle w:val="Hyperlink"/>
            <w14:scene3d>
              <w14:camera w14:prst="orthographicFront"/>
              <w14:lightRig w14:rig="threePt" w14:dir="t">
                <w14:rot w14:lat="0" w14:lon="0" w14:rev="0"/>
              </w14:lightRig>
            </w14:scene3d>
          </w:rPr>
          <w:t>2.1.5.4.</w:t>
        </w:r>
        <w:r w:rsidRPr="00AB164A">
          <w:rPr>
            <w:rStyle w:val="Hyperlink"/>
          </w:rPr>
          <w:t xml:space="preserve"> Dvigubas finansavimas</w:t>
        </w:r>
        <w:r>
          <w:rPr>
            <w:webHidden/>
          </w:rPr>
          <w:tab/>
        </w:r>
        <w:r>
          <w:rPr>
            <w:webHidden/>
          </w:rPr>
          <w:fldChar w:fldCharType="begin"/>
        </w:r>
        <w:r>
          <w:rPr>
            <w:webHidden/>
          </w:rPr>
          <w:instrText xml:space="preserve"> PAGEREF _Toc159222135 \h </w:instrText>
        </w:r>
        <w:r>
          <w:rPr>
            <w:webHidden/>
          </w:rPr>
        </w:r>
        <w:r>
          <w:rPr>
            <w:webHidden/>
          </w:rPr>
          <w:fldChar w:fldCharType="separate"/>
        </w:r>
        <w:r>
          <w:rPr>
            <w:webHidden/>
          </w:rPr>
          <w:t>51</w:t>
        </w:r>
        <w:r>
          <w:rPr>
            <w:webHidden/>
          </w:rPr>
          <w:fldChar w:fldCharType="end"/>
        </w:r>
      </w:hyperlink>
    </w:p>
    <w:p w14:paraId="20DE026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36" w:history="1">
        <w:r w:rsidRPr="00AB164A">
          <w:rPr>
            <w:rStyle w:val="Hyperlink"/>
            <w14:scene3d>
              <w14:camera w14:prst="orthographicFront"/>
              <w14:lightRig w14:rig="threePt" w14:dir="t">
                <w14:rot w14:lat="0" w14:lon="0" w14:rev="0"/>
              </w14:lightRig>
            </w14:scene3d>
          </w:rPr>
          <w:t>2.1.5.5.</w:t>
        </w:r>
        <w:r w:rsidRPr="00AB164A">
          <w:rPr>
            <w:rStyle w:val="Hyperlink"/>
          </w:rPr>
          <w:t xml:space="preserve"> Projekto rodikliai</w:t>
        </w:r>
        <w:r>
          <w:rPr>
            <w:webHidden/>
          </w:rPr>
          <w:tab/>
        </w:r>
        <w:r>
          <w:rPr>
            <w:webHidden/>
          </w:rPr>
          <w:fldChar w:fldCharType="begin"/>
        </w:r>
        <w:r>
          <w:rPr>
            <w:webHidden/>
          </w:rPr>
          <w:instrText xml:space="preserve"> PAGEREF _Toc159222136 \h </w:instrText>
        </w:r>
        <w:r>
          <w:rPr>
            <w:webHidden/>
          </w:rPr>
        </w:r>
        <w:r>
          <w:rPr>
            <w:webHidden/>
          </w:rPr>
          <w:fldChar w:fldCharType="separate"/>
        </w:r>
        <w:r>
          <w:rPr>
            <w:webHidden/>
          </w:rPr>
          <w:t>52</w:t>
        </w:r>
        <w:r>
          <w:rPr>
            <w:webHidden/>
          </w:rPr>
          <w:fldChar w:fldCharType="end"/>
        </w:r>
      </w:hyperlink>
    </w:p>
    <w:p w14:paraId="000F6D6F"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37" w:history="1">
        <w:r w:rsidRPr="00AB164A">
          <w:rPr>
            <w:rStyle w:val="Hyperlink"/>
            <w14:scene3d>
              <w14:camera w14:prst="orthographicFront"/>
              <w14:lightRig w14:rig="threePt" w14:dir="t">
                <w14:rot w14:lat="0" w14:lon="0" w14:rev="0"/>
              </w14:lightRig>
            </w14:scene3d>
          </w:rPr>
          <w:t>2.1.5.6.</w:t>
        </w:r>
        <w:r w:rsidRPr="00AB164A">
          <w:rPr>
            <w:rStyle w:val="Hyperlink"/>
          </w:rPr>
          <w:t xml:space="preserve"> Projekto finansavimas</w:t>
        </w:r>
        <w:r>
          <w:rPr>
            <w:webHidden/>
          </w:rPr>
          <w:tab/>
        </w:r>
        <w:r>
          <w:rPr>
            <w:webHidden/>
          </w:rPr>
          <w:fldChar w:fldCharType="begin"/>
        </w:r>
        <w:r>
          <w:rPr>
            <w:webHidden/>
          </w:rPr>
          <w:instrText xml:space="preserve"> PAGEREF _Toc159222137 \h </w:instrText>
        </w:r>
        <w:r>
          <w:rPr>
            <w:webHidden/>
          </w:rPr>
        </w:r>
        <w:r>
          <w:rPr>
            <w:webHidden/>
          </w:rPr>
          <w:fldChar w:fldCharType="separate"/>
        </w:r>
        <w:r>
          <w:rPr>
            <w:webHidden/>
          </w:rPr>
          <w:t>52</w:t>
        </w:r>
        <w:r>
          <w:rPr>
            <w:webHidden/>
          </w:rPr>
          <w:fldChar w:fldCharType="end"/>
        </w:r>
      </w:hyperlink>
    </w:p>
    <w:p w14:paraId="6AE5F564"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38" w:history="1">
        <w:r w:rsidRPr="00AB164A">
          <w:rPr>
            <w:rStyle w:val="Hyperlink"/>
            <w14:scene3d>
              <w14:camera w14:prst="orthographicFront"/>
              <w14:lightRig w14:rig="threePt" w14:dir="t">
                <w14:rot w14:lat="0" w14:lon="0" w14:rev="0"/>
              </w14:lightRig>
            </w14:scene3d>
          </w:rPr>
          <w:t>2.1.5.7.</w:t>
        </w:r>
        <w:r w:rsidRPr="00AB164A">
          <w:rPr>
            <w:rStyle w:val="Hyperlink"/>
          </w:rPr>
          <w:t xml:space="preserve"> Projekto išlaidų supaprastinimai</w:t>
        </w:r>
        <w:r>
          <w:rPr>
            <w:webHidden/>
          </w:rPr>
          <w:tab/>
        </w:r>
        <w:r>
          <w:rPr>
            <w:webHidden/>
          </w:rPr>
          <w:fldChar w:fldCharType="begin"/>
        </w:r>
        <w:r>
          <w:rPr>
            <w:webHidden/>
          </w:rPr>
          <w:instrText xml:space="preserve"> PAGEREF _Toc159222138 \h </w:instrText>
        </w:r>
        <w:r>
          <w:rPr>
            <w:webHidden/>
          </w:rPr>
        </w:r>
        <w:r>
          <w:rPr>
            <w:webHidden/>
          </w:rPr>
          <w:fldChar w:fldCharType="separate"/>
        </w:r>
        <w:r>
          <w:rPr>
            <w:webHidden/>
          </w:rPr>
          <w:t>53</w:t>
        </w:r>
        <w:r>
          <w:rPr>
            <w:webHidden/>
          </w:rPr>
          <w:fldChar w:fldCharType="end"/>
        </w:r>
      </w:hyperlink>
    </w:p>
    <w:p w14:paraId="1303F4C5"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39" w:history="1">
        <w:r w:rsidRPr="00AB164A">
          <w:rPr>
            <w:rStyle w:val="Hyperlink"/>
            <w14:scene3d>
              <w14:camera w14:prst="orthographicFront"/>
              <w14:lightRig w14:rig="threePt" w14:dir="t">
                <w14:rot w14:lat="0" w14:lon="0" w14:rev="0"/>
              </w14:lightRig>
            </w14:scene3d>
          </w:rPr>
          <w:t>2.1.5.8.</w:t>
        </w:r>
        <w:r w:rsidRPr="00AB164A">
          <w:rPr>
            <w:rStyle w:val="Hyperlink"/>
          </w:rPr>
          <w:t xml:space="preserve"> Projekto atsakingi asmenys</w:t>
        </w:r>
        <w:r>
          <w:rPr>
            <w:webHidden/>
          </w:rPr>
          <w:tab/>
        </w:r>
        <w:r>
          <w:rPr>
            <w:webHidden/>
          </w:rPr>
          <w:fldChar w:fldCharType="begin"/>
        </w:r>
        <w:r>
          <w:rPr>
            <w:webHidden/>
          </w:rPr>
          <w:instrText xml:space="preserve"> PAGEREF _Toc159222139 \h </w:instrText>
        </w:r>
        <w:r>
          <w:rPr>
            <w:webHidden/>
          </w:rPr>
        </w:r>
        <w:r>
          <w:rPr>
            <w:webHidden/>
          </w:rPr>
          <w:fldChar w:fldCharType="separate"/>
        </w:r>
        <w:r>
          <w:rPr>
            <w:webHidden/>
          </w:rPr>
          <w:t>54</w:t>
        </w:r>
        <w:r>
          <w:rPr>
            <w:webHidden/>
          </w:rPr>
          <w:fldChar w:fldCharType="end"/>
        </w:r>
      </w:hyperlink>
    </w:p>
    <w:p w14:paraId="19D1D90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40" w:history="1">
        <w:r w:rsidRPr="00AB164A">
          <w:rPr>
            <w:rStyle w:val="Hyperlink"/>
            <w14:scene3d>
              <w14:camera w14:prst="orthographicFront"/>
              <w14:lightRig w14:rig="threePt" w14:dir="t">
                <w14:rot w14:lat="0" w14:lon="0" w14:rev="0"/>
              </w14:lightRig>
            </w14:scene3d>
          </w:rPr>
          <w:t>2.1.5.9.</w:t>
        </w:r>
        <w:r w:rsidRPr="00AB164A">
          <w:rPr>
            <w:rStyle w:val="Hyperlink"/>
          </w:rPr>
          <w:t xml:space="preserve"> Projekto dokumentai</w:t>
        </w:r>
        <w:r>
          <w:rPr>
            <w:webHidden/>
          </w:rPr>
          <w:tab/>
        </w:r>
        <w:r>
          <w:rPr>
            <w:webHidden/>
          </w:rPr>
          <w:fldChar w:fldCharType="begin"/>
        </w:r>
        <w:r>
          <w:rPr>
            <w:webHidden/>
          </w:rPr>
          <w:instrText xml:space="preserve"> PAGEREF _Toc159222140 \h </w:instrText>
        </w:r>
        <w:r>
          <w:rPr>
            <w:webHidden/>
          </w:rPr>
        </w:r>
        <w:r>
          <w:rPr>
            <w:webHidden/>
          </w:rPr>
          <w:fldChar w:fldCharType="separate"/>
        </w:r>
        <w:r>
          <w:rPr>
            <w:webHidden/>
          </w:rPr>
          <w:t>55</w:t>
        </w:r>
        <w:r>
          <w:rPr>
            <w:webHidden/>
          </w:rPr>
          <w:fldChar w:fldCharType="end"/>
        </w:r>
      </w:hyperlink>
    </w:p>
    <w:p w14:paraId="227E87A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41" w:history="1">
        <w:r w:rsidRPr="00AB164A">
          <w:rPr>
            <w:rStyle w:val="Hyperlink"/>
            <w14:scene3d>
              <w14:camera w14:prst="orthographicFront"/>
              <w14:lightRig w14:rig="threePt" w14:dir="t">
                <w14:rot w14:lat="0" w14:lon="0" w14:rev="0"/>
              </w14:lightRig>
            </w14:scene3d>
          </w:rPr>
          <w:t>2.1.5.10.</w:t>
        </w:r>
        <w:r w:rsidRPr="00AB164A">
          <w:rPr>
            <w:rStyle w:val="Hyperlink"/>
          </w:rPr>
          <w:t xml:space="preserve"> Projekto pastabos</w:t>
        </w:r>
        <w:r>
          <w:rPr>
            <w:webHidden/>
          </w:rPr>
          <w:tab/>
        </w:r>
        <w:r>
          <w:rPr>
            <w:webHidden/>
          </w:rPr>
          <w:fldChar w:fldCharType="begin"/>
        </w:r>
        <w:r>
          <w:rPr>
            <w:webHidden/>
          </w:rPr>
          <w:instrText xml:space="preserve"> PAGEREF _Toc159222141 \h </w:instrText>
        </w:r>
        <w:r>
          <w:rPr>
            <w:webHidden/>
          </w:rPr>
        </w:r>
        <w:r>
          <w:rPr>
            <w:webHidden/>
          </w:rPr>
          <w:fldChar w:fldCharType="separate"/>
        </w:r>
        <w:r>
          <w:rPr>
            <w:webHidden/>
          </w:rPr>
          <w:t>55</w:t>
        </w:r>
        <w:r>
          <w:rPr>
            <w:webHidden/>
          </w:rPr>
          <w:fldChar w:fldCharType="end"/>
        </w:r>
      </w:hyperlink>
    </w:p>
    <w:p w14:paraId="6B26E36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42" w:history="1">
        <w:r w:rsidRPr="00AB164A">
          <w:rPr>
            <w:rStyle w:val="Hyperlink"/>
            <w14:scene3d>
              <w14:camera w14:prst="orthographicFront"/>
              <w14:lightRig w14:rig="threePt" w14:dir="t">
                <w14:rot w14:lat="0" w14:lon="0" w14:rev="0"/>
              </w14:lightRig>
            </w14:scene3d>
          </w:rPr>
          <w:t>2.1.5.11.</w:t>
        </w:r>
        <w:r w:rsidRPr="00AB164A">
          <w:rPr>
            <w:rStyle w:val="Hyperlink"/>
          </w:rPr>
          <w:t xml:space="preserve"> Projekto sutartis/pakeitimai</w:t>
        </w:r>
        <w:r>
          <w:rPr>
            <w:webHidden/>
          </w:rPr>
          <w:tab/>
        </w:r>
        <w:r>
          <w:rPr>
            <w:webHidden/>
          </w:rPr>
          <w:fldChar w:fldCharType="begin"/>
        </w:r>
        <w:r>
          <w:rPr>
            <w:webHidden/>
          </w:rPr>
          <w:instrText xml:space="preserve"> PAGEREF _Toc159222142 \h </w:instrText>
        </w:r>
        <w:r>
          <w:rPr>
            <w:webHidden/>
          </w:rPr>
        </w:r>
        <w:r>
          <w:rPr>
            <w:webHidden/>
          </w:rPr>
          <w:fldChar w:fldCharType="separate"/>
        </w:r>
        <w:r>
          <w:rPr>
            <w:webHidden/>
          </w:rPr>
          <w:t>56</w:t>
        </w:r>
        <w:r>
          <w:rPr>
            <w:webHidden/>
          </w:rPr>
          <w:fldChar w:fldCharType="end"/>
        </w:r>
      </w:hyperlink>
    </w:p>
    <w:p w14:paraId="4DEF39DD"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43" w:history="1">
        <w:r w:rsidRPr="00AB164A">
          <w:rPr>
            <w:rStyle w:val="Hyperlink"/>
            <w14:scene3d>
              <w14:camera w14:prst="orthographicFront"/>
              <w14:lightRig w14:rig="threePt" w14:dir="t">
                <w14:rot w14:lat="0" w14:lon="0" w14:rev="0"/>
              </w14:lightRig>
            </w14:scene3d>
          </w:rPr>
          <w:t>2.1.5.12.</w:t>
        </w:r>
        <w:r w:rsidRPr="00AB164A">
          <w:rPr>
            <w:rStyle w:val="Hyperlink"/>
          </w:rPr>
          <w:t xml:space="preserve"> Lėšų išmokėjimo grafikas</w:t>
        </w:r>
        <w:r>
          <w:rPr>
            <w:webHidden/>
          </w:rPr>
          <w:tab/>
        </w:r>
        <w:r>
          <w:rPr>
            <w:webHidden/>
          </w:rPr>
          <w:fldChar w:fldCharType="begin"/>
        </w:r>
        <w:r>
          <w:rPr>
            <w:webHidden/>
          </w:rPr>
          <w:instrText xml:space="preserve"> PAGEREF _Toc159222143 \h </w:instrText>
        </w:r>
        <w:r>
          <w:rPr>
            <w:webHidden/>
          </w:rPr>
        </w:r>
        <w:r>
          <w:rPr>
            <w:webHidden/>
          </w:rPr>
          <w:fldChar w:fldCharType="separate"/>
        </w:r>
        <w:r>
          <w:rPr>
            <w:webHidden/>
          </w:rPr>
          <w:t>57</w:t>
        </w:r>
        <w:r>
          <w:rPr>
            <w:webHidden/>
          </w:rPr>
          <w:fldChar w:fldCharType="end"/>
        </w:r>
      </w:hyperlink>
    </w:p>
    <w:p w14:paraId="6D8BC3E6"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44" w:history="1">
        <w:r w:rsidRPr="00AB164A">
          <w:rPr>
            <w:rStyle w:val="Hyperlink"/>
            <w14:scene3d>
              <w14:camera w14:prst="orthographicFront"/>
              <w14:lightRig w14:rig="threePt" w14:dir="t">
                <w14:rot w14:lat="0" w14:lon="0" w14:rev="0"/>
              </w14:lightRig>
            </w14:scene3d>
          </w:rPr>
          <w:t>2.1.5.13.</w:t>
        </w:r>
        <w:r w:rsidRPr="00AB164A">
          <w:rPr>
            <w:rStyle w:val="Hyperlink"/>
          </w:rPr>
          <w:t xml:space="preserve"> STS išlaidų sąrašas</w:t>
        </w:r>
        <w:r>
          <w:rPr>
            <w:webHidden/>
          </w:rPr>
          <w:tab/>
        </w:r>
        <w:r>
          <w:rPr>
            <w:webHidden/>
          </w:rPr>
          <w:fldChar w:fldCharType="begin"/>
        </w:r>
        <w:r>
          <w:rPr>
            <w:webHidden/>
          </w:rPr>
          <w:instrText xml:space="preserve"> PAGEREF _Toc159222144 \h </w:instrText>
        </w:r>
        <w:r>
          <w:rPr>
            <w:webHidden/>
          </w:rPr>
        </w:r>
        <w:r>
          <w:rPr>
            <w:webHidden/>
          </w:rPr>
          <w:fldChar w:fldCharType="separate"/>
        </w:r>
        <w:r>
          <w:rPr>
            <w:webHidden/>
          </w:rPr>
          <w:t>58</w:t>
        </w:r>
        <w:r>
          <w:rPr>
            <w:webHidden/>
          </w:rPr>
          <w:fldChar w:fldCharType="end"/>
        </w:r>
      </w:hyperlink>
    </w:p>
    <w:p w14:paraId="25E74EFC"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45" w:history="1">
        <w:r w:rsidRPr="00AB164A">
          <w:rPr>
            <w:rStyle w:val="Hyperlink"/>
            <w14:scene3d>
              <w14:camera w14:prst="orthographicFront"/>
              <w14:lightRig w14:rig="threePt" w14:dir="t">
                <w14:rot w14:lat="0" w14:lon="0" w14:rev="0"/>
              </w14:lightRig>
            </w14:scene3d>
          </w:rPr>
          <w:t>2.1.5.14.</w:t>
        </w:r>
        <w:r w:rsidRPr="00AB164A">
          <w:rPr>
            <w:rStyle w:val="Hyperlink"/>
          </w:rPr>
          <w:t xml:space="preserve"> Mokymų grafikas</w:t>
        </w:r>
        <w:r>
          <w:rPr>
            <w:webHidden/>
          </w:rPr>
          <w:tab/>
        </w:r>
        <w:r>
          <w:rPr>
            <w:webHidden/>
          </w:rPr>
          <w:fldChar w:fldCharType="begin"/>
        </w:r>
        <w:r>
          <w:rPr>
            <w:webHidden/>
          </w:rPr>
          <w:instrText xml:space="preserve"> PAGEREF _Toc159222145 \h </w:instrText>
        </w:r>
        <w:r>
          <w:rPr>
            <w:webHidden/>
          </w:rPr>
        </w:r>
        <w:r>
          <w:rPr>
            <w:webHidden/>
          </w:rPr>
          <w:fldChar w:fldCharType="separate"/>
        </w:r>
        <w:r>
          <w:rPr>
            <w:webHidden/>
          </w:rPr>
          <w:t>59</w:t>
        </w:r>
        <w:r>
          <w:rPr>
            <w:webHidden/>
          </w:rPr>
          <w:fldChar w:fldCharType="end"/>
        </w:r>
      </w:hyperlink>
    </w:p>
    <w:p w14:paraId="35CDD9E9"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46" w:history="1">
        <w:r w:rsidRPr="00AB164A">
          <w:rPr>
            <w:rStyle w:val="Hyperlink"/>
            <w14:scene3d>
              <w14:camera w14:prst="orthographicFront"/>
              <w14:lightRig w14:rig="threePt" w14:dir="t">
                <w14:rot w14:lat="0" w14:lon="0" w14:rev="0"/>
              </w14:lightRig>
            </w14:scene3d>
          </w:rPr>
          <w:t>2.1.5.15.</w:t>
        </w:r>
        <w:r w:rsidRPr="00AB164A">
          <w:rPr>
            <w:rStyle w:val="Hyperlink"/>
          </w:rPr>
          <w:t xml:space="preserve"> Projekto aprašymas</w:t>
        </w:r>
        <w:r>
          <w:rPr>
            <w:webHidden/>
          </w:rPr>
          <w:tab/>
        </w:r>
        <w:r>
          <w:rPr>
            <w:webHidden/>
          </w:rPr>
          <w:fldChar w:fldCharType="begin"/>
        </w:r>
        <w:r>
          <w:rPr>
            <w:webHidden/>
          </w:rPr>
          <w:instrText xml:space="preserve"> PAGEREF _Toc159222146 \h </w:instrText>
        </w:r>
        <w:r>
          <w:rPr>
            <w:webHidden/>
          </w:rPr>
        </w:r>
        <w:r>
          <w:rPr>
            <w:webHidden/>
          </w:rPr>
          <w:fldChar w:fldCharType="separate"/>
        </w:r>
        <w:r>
          <w:rPr>
            <w:webHidden/>
          </w:rPr>
          <w:t>59</w:t>
        </w:r>
        <w:r>
          <w:rPr>
            <w:webHidden/>
          </w:rPr>
          <w:fldChar w:fldCharType="end"/>
        </w:r>
      </w:hyperlink>
    </w:p>
    <w:p w14:paraId="352D9A9C"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147" w:history="1">
        <w:r w:rsidRPr="00AB164A">
          <w:rPr>
            <w:rStyle w:val="Hyperlink"/>
          </w:rPr>
          <w:t>2.1.6. Pirkimai</w:t>
        </w:r>
        <w:r>
          <w:rPr>
            <w:webHidden/>
          </w:rPr>
          <w:tab/>
        </w:r>
        <w:r>
          <w:rPr>
            <w:webHidden/>
          </w:rPr>
          <w:fldChar w:fldCharType="begin"/>
        </w:r>
        <w:r>
          <w:rPr>
            <w:webHidden/>
          </w:rPr>
          <w:instrText xml:space="preserve"> PAGEREF _Toc159222147 \h </w:instrText>
        </w:r>
        <w:r>
          <w:rPr>
            <w:webHidden/>
          </w:rPr>
        </w:r>
        <w:r>
          <w:rPr>
            <w:webHidden/>
          </w:rPr>
          <w:fldChar w:fldCharType="separate"/>
        </w:r>
        <w:r>
          <w:rPr>
            <w:webHidden/>
          </w:rPr>
          <w:t>62</w:t>
        </w:r>
        <w:r>
          <w:rPr>
            <w:webHidden/>
          </w:rPr>
          <w:fldChar w:fldCharType="end"/>
        </w:r>
      </w:hyperlink>
    </w:p>
    <w:p w14:paraId="319119C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48" w:history="1">
        <w:r w:rsidRPr="00AB164A">
          <w:rPr>
            <w:rStyle w:val="Hyperlink"/>
            <w14:scene3d>
              <w14:camera w14:prst="orthographicFront"/>
              <w14:lightRig w14:rig="threePt" w14:dir="t">
                <w14:rot w14:lat="0" w14:lon="0" w14:rev="0"/>
              </w14:lightRig>
            </w14:scene3d>
          </w:rPr>
          <w:t>2.1.6.1.</w:t>
        </w:r>
        <w:r w:rsidRPr="00AB164A">
          <w:rPr>
            <w:rStyle w:val="Hyperlink"/>
          </w:rPr>
          <w:t xml:space="preserve"> Pirkimai</w:t>
        </w:r>
        <w:r>
          <w:rPr>
            <w:webHidden/>
          </w:rPr>
          <w:tab/>
        </w:r>
        <w:r>
          <w:rPr>
            <w:webHidden/>
          </w:rPr>
          <w:fldChar w:fldCharType="begin"/>
        </w:r>
        <w:r>
          <w:rPr>
            <w:webHidden/>
          </w:rPr>
          <w:instrText xml:space="preserve"> PAGEREF _Toc159222148 \h </w:instrText>
        </w:r>
        <w:r>
          <w:rPr>
            <w:webHidden/>
          </w:rPr>
        </w:r>
        <w:r>
          <w:rPr>
            <w:webHidden/>
          </w:rPr>
          <w:fldChar w:fldCharType="separate"/>
        </w:r>
        <w:r>
          <w:rPr>
            <w:webHidden/>
          </w:rPr>
          <w:t>62</w:t>
        </w:r>
        <w:r>
          <w:rPr>
            <w:webHidden/>
          </w:rPr>
          <w:fldChar w:fldCharType="end"/>
        </w:r>
      </w:hyperlink>
    </w:p>
    <w:p w14:paraId="2696CF9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49" w:history="1">
        <w:r w:rsidRPr="00AB164A">
          <w:rPr>
            <w:rStyle w:val="Hyperlink"/>
            <w14:scene3d>
              <w14:camera w14:prst="orthographicFront"/>
              <w14:lightRig w14:rig="threePt" w14:dir="t">
                <w14:rot w14:lat="0" w14:lon="0" w14:rev="0"/>
              </w14:lightRig>
            </w14:scene3d>
          </w:rPr>
          <w:t>2.1.6.0.</w:t>
        </w:r>
        <w:r w:rsidRPr="00AB164A">
          <w:rPr>
            <w:rStyle w:val="Hyperlink"/>
          </w:rPr>
          <w:t xml:space="preserve"> Pirkimo finansavimas</w:t>
        </w:r>
        <w:r>
          <w:rPr>
            <w:webHidden/>
          </w:rPr>
          <w:tab/>
        </w:r>
        <w:r>
          <w:rPr>
            <w:webHidden/>
          </w:rPr>
          <w:fldChar w:fldCharType="begin"/>
        </w:r>
        <w:r>
          <w:rPr>
            <w:webHidden/>
          </w:rPr>
          <w:instrText xml:space="preserve"> PAGEREF _Toc159222149 \h </w:instrText>
        </w:r>
        <w:r>
          <w:rPr>
            <w:webHidden/>
          </w:rPr>
        </w:r>
        <w:r>
          <w:rPr>
            <w:webHidden/>
          </w:rPr>
          <w:fldChar w:fldCharType="separate"/>
        </w:r>
        <w:r>
          <w:rPr>
            <w:webHidden/>
          </w:rPr>
          <w:t>64</w:t>
        </w:r>
        <w:r>
          <w:rPr>
            <w:webHidden/>
          </w:rPr>
          <w:fldChar w:fldCharType="end"/>
        </w:r>
      </w:hyperlink>
    </w:p>
    <w:p w14:paraId="02A6CE1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50" w:history="1">
        <w:r w:rsidRPr="00AB164A">
          <w:rPr>
            <w:rStyle w:val="Hyperlink"/>
            <w14:scene3d>
              <w14:camera w14:prst="orthographicFront"/>
              <w14:lightRig w14:rig="threePt" w14:dir="t">
                <w14:rot w14:lat="0" w14:lon="0" w14:rev="0"/>
              </w14:lightRig>
            </w14:scene3d>
          </w:rPr>
          <w:t>2.1.6.1.</w:t>
        </w:r>
        <w:r w:rsidRPr="00AB164A">
          <w:rPr>
            <w:rStyle w:val="Hyperlink"/>
          </w:rPr>
          <w:t xml:space="preserve"> Pirkimo dokumentai</w:t>
        </w:r>
        <w:r>
          <w:rPr>
            <w:webHidden/>
          </w:rPr>
          <w:tab/>
        </w:r>
        <w:r>
          <w:rPr>
            <w:webHidden/>
          </w:rPr>
          <w:fldChar w:fldCharType="begin"/>
        </w:r>
        <w:r>
          <w:rPr>
            <w:webHidden/>
          </w:rPr>
          <w:instrText xml:space="preserve"> PAGEREF _Toc159222150 \h </w:instrText>
        </w:r>
        <w:r>
          <w:rPr>
            <w:webHidden/>
          </w:rPr>
        </w:r>
        <w:r>
          <w:rPr>
            <w:webHidden/>
          </w:rPr>
          <w:fldChar w:fldCharType="separate"/>
        </w:r>
        <w:r>
          <w:rPr>
            <w:webHidden/>
          </w:rPr>
          <w:t>65</w:t>
        </w:r>
        <w:r>
          <w:rPr>
            <w:webHidden/>
          </w:rPr>
          <w:fldChar w:fldCharType="end"/>
        </w:r>
      </w:hyperlink>
    </w:p>
    <w:p w14:paraId="543C1F7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51" w:history="1">
        <w:r w:rsidRPr="00AB164A">
          <w:rPr>
            <w:rStyle w:val="Hyperlink"/>
            <w14:scene3d>
              <w14:camera w14:prst="orthographicFront"/>
              <w14:lightRig w14:rig="threePt" w14:dir="t">
                <w14:rot w14:lat="0" w14:lon="0" w14:rev="0"/>
              </w14:lightRig>
            </w14:scene3d>
          </w:rPr>
          <w:t>2.1.6.2.</w:t>
        </w:r>
        <w:r w:rsidRPr="00AB164A">
          <w:rPr>
            <w:rStyle w:val="Hyperlink"/>
          </w:rPr>
          <w:t xml:space="preserve"> Pirkimo patikros lapai</w:t>
        </w:r>
        <w:r>
          <w:rPr>
            <w:webHidden/>
          </w:rPr>
          <w:tab/>
        </w:r>
        <w:r>
          <w:rPr>
            <w:webHidden/>
          </w:rPr>
          <w:fldChar w:fldCharType="begin"/>
        </w:r>
        <w:r>
          <w:rPr>
            <w:webHidden/>
          </w:rPr>
          <w:instrText xml:space="preserve"> PAGEREF _Toc159222151 \h </w:instrText>
        </w:r>
        <w:r>
          <w:rPr>
            <w:webHidden/>
          </w:rPr>
        </w:r>
        <w:r>
          <w:rPr>
            <w:webHidden/>
          </w:rPr>
          <w:fldChar w:fldCharType="separate"/>
        </w:r>
        <w:r>
          <w:rPr>
            <w:webHidden/>
          </w:rPr>
          <w:t>65</w:t>
        </w:r>
        <w:r>
          <w:rPr>
            <w:webHidden/>
          </w:rPr>
          <w:fldChar w:fldCharType="end"/>
        </w:r>
      </w:hyperlink>
    </w:p>
    <w:p w14:paraId="2190086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52" w:history="1">
        <w:r w:rsidRPr="00AB164A">
          <w:rPr>
            <w:rStyle w:val="Hyperlink"/>
            <w14:scene3d>
              <w14:camera w14:prst="orthographicFront"/>
              <w14:lightRig w14:rig="threePt" w14:dir="t">
                <w14:rot w14:lat="0" w14:lon="0" w14:rev="0"/>
              </w14:lightRig>
            </w14:scene3d>
          </w:rPr>
          <w:t>2.1.6.3.</w:t>
        </w:r>
        <w:r w:rsidRPr="00AB164A">
          <w:rPr>
            <w:rStyle w:val="Hyperlink"/>
          </w:rPr>
          <w:t xml:space="preserve"> Pirkimo pastabos</w:t>
        </w:r>
        <w:r>
          <w:rPr>
            <w:webHidden/>
          </w:rPr>
          <w:tab/>
        </w:r>
        <w:r>
          <w:rPr>
            <w:webHidden/>
          </w:rPr>
          <w:fldChar w:fldCharType="begin"/>
        </w:r>
        <w:r>
          <w:rPr>
            <w:webHidden/>
          </w:rPr>
          <w:instrText xml:space="preserve"> PAGEREF _Toc159222152 \h </w:instrText>
        </w:r>
        <w:r>
          <w:rPr>
            <w:webHidden/>
          </w:rPr>
        </w:r>
        <w:r>
          <w:rPr>
            <w:webHidden/>
          </w:rPr>
          <w:fldChar w:fldCharType="separate"/>
        </w:r>
        <w:r>
          <w:rPr>
            <w:webHidden/>
          </w:rPr>
          <w:t>65</w:t>
        </w:r>
        <w:r>
          <w:rPr>
            <w:webHidden/>
          </w:rPr>
          <w:fldChar w:fldCharType="end"/>
        </w:r>
      </w:hyperlink>
    </w:p>
    <w:p w14:paraId="2D9F1EAD"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53" w:history="1">
        <w:r w:rsidRPr="00AB164A">
          <w:rPr>
            <w:rStyle w:val="Hyperlink"/>
            <w14:scene3d>
              <w14:camera w14:prst="orthographicFront"/>
              <w14:lightRig w14:rig="threePt" w14:dir="t">
                <w14:rot w14:lat="0" w14:lon="0" w14:rev="0"/>
              </w14:lightRig>
            </w14:scene3d>
          </w:rPr>
          <w:t>2.1.6.4.</w:t>
        </w:r>
        <w:r w:rsidRPr="00AB164A">
          <w:rPr>
            <w:rStyle w:val="Hyperlink"/>
          </w:rPr>
          <w:t xml:space="preserve"> Pirkimų būsenų istorija</w:t>
        </w:r>
        <w:r>
          <w:rPr>
            <w:webHidden/>
          </w:rPr>
          <w:tab/>
        </w:r>
        <w:r>
          <w:rPr>
            <w:webHidden/>
          </w:rPr>
          <w:fldChar w:fldCharType="begin"/>
        </w:r>
        <w:r>
          <w:rPr>
            <w:webHidden/>
          </w:rPr>
          <w:instrText xml:space="preserve"> PAGEREF _Toc159222153 \h </w:instrText>
        </w:r>
        <w:r>
          <w:rPr>
            <w:webHidden/>
          </w:rPr>
        </w:r>
        <w:r>
          <w:rPr>
            <w:webHidden/>
          </w:rPr>
          <w:fldChar w:fldCharType="separate"/>
        </w:r>
        <w:r>
          <w:rPr>
            <w:webHidden/>
          </w:rPr>
          <w:t>66</w:t>
        </w:r>
        <w:r>
          <w:rPr>
            <w:webHidden/>
          </w:rPr>
          <w:fldChar w:fldCharType="end"/>
        </w:r>
      </w:hyperlink>
    </w:p>
    <w:p w14:paraId="4C68A2B9"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154" w:history="1">
        <w:r w:rsidRPr="00AB164A">
          <w:rPr>
            <w:rStyle w:val="Hyperlink"/>
            <w:smallCaps/>
          </w:rPr>
          <w:t>2.1.7.</w:t>
        </w:r>
        <w:r w:rsidRPr="00AB164A">
          <w:rPr>
            <w:rStyle w:val="Hyperlink"/>
          </w:rPr>
          <w:t xml:space="preserve"> Sutartys</w:t>
        </w:r>
        <w:r>
          <w:rPr>
            <w:webHidden/>
          </w:rPr>
          <w:tab/>
        </w:r>
        <w:r>
          <w:rPr>
            <w:webHidden/>
          </w:rPr>
          <w:fldChar w:fldCharType="begin"/>
        </w:r>
        <w:r>
          <w:rPr>
            <w:webHidden/>
          </w:rPr>
          <w:instrText xml:space="preserve"> PAGEREF _Toc159222154 \h </w:instrText>
        </w:r>
        <w:r>
          <w:rPr>
            <w:webHidden/>
          </w:rPr>
        </w:r>
        <w:r>
          <w:rPr>
            <w:webHidden/>
          </w:rPr>
          <w:fldChar w:fldCharType="separate"/>
        </w:r>
        <w:r>
          <w:rPr>
            <w:webHidden/>
          </w:rPr>
          <w:t>67</w:t>
        </w:r>
        <w:r>
          <w:rPr>
            <w:webHidden/>
          </w:rPr>
          <w:fldChar w:fldCharType="end"/>
        </w:r>
      </w:hyperlink>
    </w:p>
    <w:p w14:paraId="65375ECF"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55" w:history="1">
        <w:r w:rsidRPr="00AB164A">
          <w:rPr>
            <w:rStyle w:val="Hyperlink"/>
            <w14:scene3d>
              <w14:camera w14:prst="orthographicFront"/>
              <w14:lightRig w14:rig="threePt" w14:dir="t">
                <w14:rot w14:lat="0" w14:lon="0" w14:rev="0"/>
              </w14:lightRig>
            </w14:scene3d>
          </w:rPr>
          <w:t>2.1.7.0.</w:t>
        </w:r>
        <w:r w:rsidRPr="00AB164A">
          <w:rPr>
            <w:rStyle w:val="Hyperlink"/>
          </w:rPr>
          <w:t xml:space="preserve"> Sutartys</w:t>
        </w:r>
        <w:r>
          <w:rPr>
            <w:webHidden/>
          </w:rPr>
          <w:tab/>
        </w:r>
        <w:r>
          <w:rPr>
            <w:webHidden/>
          </w:rPr>
          <w:fldChar w:fldCharType="begin"/>
        </w:r>
        <w:r>
          <w:rPr>
            <w:webHidden/>
          </w:rPr>
          <w:instrText xml:space="preserve"> PAGEREF _Toc159222155 \h </w:instrText>
        </w:r>
        <w:r>
          <w:rPr>
            <w:webHidden/>
          </w:rPr>
        </w:r>
        <w:r>
          <w:rPr>
            <w:webHidden/>
          </w:rPr>
          <w:fldChar w:fldCharType="separate"/>
        </w:r>
        <w:r>
          <w:rPr>
            <w:webHidden/>
          </w:rPr>
          <w:t>68</w:t>
        </w:r>
        <w:r>
          <w:rPr>
            <w:webHidden/>
          </w:rPr>
          <w:fldChar w:fldCharType="end"/>
        </w:r>
      </w:hyperlink>
    </w:p>
    <w:p w14:paraId="183D0F9B"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56" w:history="1">
        <w:r w:rsidRPr="00AB164A">
          <w:rPr>
            <w:rStyle w:val="Hyperlink"/>
            <w14:scene3d>
              <w14:camera w14:prst="orthographicFront"/>
              <w14:lightRig w14:rig="threePt" w14:dir="t">
                <w14:rot w14:lat="0" w14:lon="0" w14:rev="0"/>
              </w14:lightRig>
            </w14:scene3d>
          </w:rPr>
          <w:t>2.1.7.1.</w:t>
        </w:r>
        <w:r w:rsidRPr="00AB164A">
          <w:rPr>
            <w:rStyle w:val="Hyperlink"/>
          </w:rPr>
          <w:t xml:space="preserve"> Sutarties finansavimas</w:t>
        </w:r>
        <w:r>
          <w:rPr>
            <w:webHidden/>
          </w:rPr>
          <w:tab/>
        </w:r>
        <w:r>
          <w:rPr>
            <w:webHidden/>
          </w:rPr>
          <w:fldChar w:fldCharType="begin"/>
        </w:r>
        <w:r>
          <w:rPr>
            <w:webHidden/>
          </w:rPr>
          <w:instrText xml:space="preserve"> PAGEREF _Toc159222156 \h </w:instrText>
        </w:r>
        <w:r>
          <w:rPr>
            <w:webHidden/>
          </w:rPr>
        </w:r>
        <w:r>
          <w:rPr>
            <w:webHidden/>
          </w:rPr>
          <w:fldChar w:fldCharType="separate"/>
        </w:r>
        <w:r>
          <w:rPr>
            <w:webHidden/>
          </w:rPr>
          <w:t>69</w:t>
        </w:r>
        <w:r>
          <w:rPr>
            <w:webHidden/>
          </w:rPr>
          <w:fldChar w:fldCharType="end"/>
        </w:r>
      </w:hyperlink>
    </w:p>
    <w:p w14:paraId="798C701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57" w:history="1">
        <w:r w:rsidRPr="00AB164A">
          <w:rPr>
            <w:rStyle w:val="Hyperlink"/>
            <w14:scene3d>
              <w14:camera w14:prst="orthographicFront"/>
              <w14:lightRig w14:rig="threePt" w14:dir="t">
                <w14:rot w14:lat="0" w14:lon="0" w14:rev="0"/>
              </w14:lightRig>
            </w14:scene3d>
          </w:rPr>
          <w:t>2.1.7.2.</w:t>
        </w:r>
        <w:r w:rsidRPr="00AB164A">
          <w:rPr>
            <w:rStyle w:val="Hyperlink"/>
          </w:rPr>
          <w:t xml:space="preserve"> Sutarties dokumentai</w:t>
        </w:r>
        <w:r>
          <w:rPr>
            <w:webHidden/>
          </w:rPr>
          <w:tab/>
        </w:r>
        <w:r>
          <w:rPr>
            <w:webHidden/>
          </w:rPr>
          <w:fldChar w:fldCharType="begin"/>
        </w:r>
        <w:r>
          <w:rPr>
            <w:webHidden/>
          </w:rPr>
          <w:instrText xml:space="preserve"> PAGEREF _Toc159222157 \h </w:instrText>
        </w:r>
        <w:r>
          <w:rPr>
            <w:webHidden/>
          </w:rPr>
        </w:r>
        <w:r>
          <w:rPr>
            <w:webHidden/>
          </w:rPr>
          <w:fldChar w:fldCharType="separate"/>
        </w:r>
        <w:r>
          <w:rPr>
            <w:webHidden/>
          </w:rPr>
          <w:t>69</w:t>
        </w:r>
        <w:r>
          <w:rPr>
            <w:webHidden/>
          </w:rPr>
          <w:fldChar w:fldCharType="end"/>
        </w:r>
      </w:hyperlink>
    </w:p>
    <w:p w14:paraId="1BB4365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58" w:history="1">
        <w:r w:rsidRPr="00AB164A">
          <w:rPr>
            <w:rStyle w:val="Hyperlink"/>
            <w14:scene3d>
              <w14:camera w14:prst="orthographicFront"/>
              <w14:lightRig w14:rig="threePt" w14:dir="t">
                <w14:rot w14:lat="0" w14:lon="0" w14:rev="0"/>
              </w14:lightRig>
            </w14:scene3d>
          </w:rPr>
          <w:t>2.1.7.3.</w:t>
        </w:r>
        <w:r w:rsidRPr="00AB164A">
          <w:rPr>
            <w:rStyle w:val="Hyperlink"/>
          </w:rPr>
          <w:t xml:space="preserve"> Sutarties patikros lapai</w:t>
        </w:r>
        <w:r>
          <w:rPr>
            <w:webHidden/>
          </w:rPr>
          <w:tab/>
        </w:r>
        <w:r>
          <w:rPr>
            <w:webHidden/>
          </w:rPr>
          <w:fldChar w:fldCharType="begin"/>
        </w:r>
        <w:r>
          <w:rPr>
            <w:webHidden/>
          </w:rPr>
          <w:instrText xml:space="preserve"> PAGEREF _Toc159222158 \h </w:instrText>
        </w:r>
        <w:r>
          <w:rPr>
            <w:webHidden/>
          </w:rPr>
        </w:r>
        <w:r>
          <w:rPr>
            <w:webHidden/>
          </w:rPr>
          <w:fldChar w:fldCharType="separate"/>
        </w:r>
        <w:r>
          <w:rPr>
            <w:webHidden/>
          </w:rPr>
          <w:t>70</w:t>
        </w:r>
        <w:r>
          <w:rPr>
            <w:webHidden/>
          </w:rPr>
          <w:fldChar w:fldCharType="end"/>
        </w:r>
      </w:hyperlink>
    </w:p>
    <w:p w14:paraId="6B94518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59" w:history="1">
        <w:r w:rsidRPr="00AB164A">
          <w:rPr>
            <w:rStyle w:val="Hyperlink"/>
            <w14:scene3d>
              <w14:camera w14:prst="orthographicFront"/>
              <w14:lightRig w14:rig="threePt" w14:dir="t">
                <w14:rot w14:lat="0" w14:lon="0" w14:rev="0"/>
              </w14:lightRig>
            </w14:scene3d>
          </w:rPr>
          <w:t>2.1.7.4.</w:t>
        </w:r>
        <w:r w:rsidRPr="00AB164A">
          <w:rPr>
            <w:rStyle w:val="Hyperlink"/>
          </w:rPr>
          <w:t xml:space="preserve"> Sutarties pastabos</w:t>
        </w:r>
        <w:r>
          <w:rPr>
            <w:webHidden/>
          </w:rPr>
          <w:tab/>
        </w:r>
        <w:r>
          <w:rPr>
            <w:webHidden/>
          </w:rPr>
          <w:fldChar w:fldCharType="begin"/>
        </w:r>
        <w:r>
          <w:rPr>
            <w:webHidden/>
          </w:rPr>
          <w:instrText xml:space="preserve"> PAGEREF _Toc159222159 \h </w:instrText>
        </w:r>
        <w:r>
          <w:rPr>
            <w:webHidden/>
          </w:rPr>
        </w:r>
        <w:r>
          <w:rPr>
            <w:webHidden/>
          </w:rPr>
          <w:fldChar w:fldCharType="separate"/>
        </w:r>
        <w:r>
          <w:rPr>
            <w:webHidden/>
          </w:rPr>
          <w:t>70</w:t>
        </w:r>
        <w:r>
          <w:rPr>
            <w:webHidden/>
          </w:rPr>
          <w:fldChar w:fldCharType="end"/>
        </w:r>
      </w:hyperlink>
    </w:p>
    <w:p w14:paraId="3408D0A2"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60" w:history="1">
        <w:r w:rsidRPr="00AB164A">
          <w:rPr>
            <w:rStyle w:val="Hyperlink"/>
            <w14:scene3d>
              <w14:camera w14:prst="orthographicFront"/>
              <w14:lightRig w14:rig="threePt" w14:dir="t">
                <w14:rot w14:lat="0" w14:lon="0" w14:rev="0"/>
              </w14:lightRig>
            </w14:scene3d>
          </w:rPr>
          <w:t>2.1.7.5.</w:t>
        </w:r>
        <w:r w:rsidRPr="00AB164A">
          <w:rPr>
            <w:rStyle w:val="Hyperlink"/>
          </w:rPr>
          <w:t xml:space="preserve"> Sutarčių būsenų istorija</w:t>
        </w:r>
        <w:r>
          <w:rPr>
            <w:webHidden/>
          </w:rPr>
          <w:tab/>
        </w:r>
        <w:r>
          <w:rPr>
            <w:webHidden/>
          </w:rPr>
          <w:fldChar w:fldCharType="begin"/>
        </w:r>
        <w:r>
          <w:rPr>
            <w:webHidden/>
          </w:rPr>
          <w:instrText xml:space="preserve"> PAGEREF _Toc159222160 \h </w:instrText>
        </w:r>
        <w:r>
          <w:rPr>
            <w:webHidden/>
          </w:rPr>
        </w:r>
        <w:r>
          <w:rPr>
            <w:webHidden/>
          </w:rPr>
          <w:fldChar w:fldCharType="separate"/>
        </w:r>
        <w:r>
          <w:rPr>
            <w:webHidden/>
          </w:rPr>
          <w:t>71</w:t>
        </w:r>
        <w:r>
          <w:rPr>
            <w:webHidden/>
          </w:rPr>
          <w:fldChar w:fldCharType="end"/>
        </w:r>
      </w:hyperlink>
    </w:p>
    <w:p w14:paraId="5138A500"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161" w:history="1">
        <w:r w:rsidRPr="00AB164A">
          <w:rPr>
            <w:rStyle w:val="Hyperlink"/>
            <w:smallCaps/>
          </w:rPr>
          <w:t>2.1.8.</w:t>
        </w:r>
        <w:r w:rsidRPr="00AB164A">
          <w:rPr>
            <w:rStyle w:val="Hyperlink"/>
          </w:rPr>
          <w:t xml:space="preserve"> Mokėjimo prašymai</w:t>
        </w:r>
        <w:r>
          <w:rPr>
            <w:webHidden/>
          </w:rPr>
          <w:tab/>
        </w:r>
        <w:r>
          <w:rPr>
            <w:webHidden/>
          </w:rPr>
          <w:fldChar w:fldCharType="begin"/>
        </w:r>
        <w:r>
          <w:rPr>
            <w:webHidden/>
          </w:rPr>
          <w:instrText xml:space="preserve"> PAGEREF _Toc159222161 \h </w:instrText>
        </w:r>
        <w:r>
          <w:rPr>
            <w:webHidden/>
          </w:rPr>
        </w:r>
        <w:r>
          <w:rPr>
            <w:webHidden/>
          </w:rPr>
          <w:fldChar w:fldCharType="separate"/>
        </w:r>
        <w:r>
          <w:rPr>
            <w:webHidden/>
          </w:rPr>
          <w:t>72</w:t>
        </w:r>
        <w:r>
          <w:rPr>
            <w:webHidden/>
          </w:rPr>
          <w:fldChar w:fldCharType="end"/>
        </w:r>
      </w:hyperlink>
    </w:p>
    <w:p w14:paraId="051EDC2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62" w:history="1">
        <w:r w:rsidRPr="00AB164A">
          <w:rPr>
            <w:rStyle w:val="Hyperlink"/>
            <w14:scene3d>
              <w14:camera w14:prst="orthographicFront"/>
              <w14:lightRig w14:rig="threePt" w14:dir="t">
                <w14:rot w14:lat="0" w14:lon="0" w14:rev="0"/>
              </w14:lightRig>
            </w14:scene3d>
          </w:rPr>
          <w:t>2.1.8.0.</w:t>
        </w:r>
        <w:r w:rsidRPr="00AB164A">
          <w:rPr>
            <w:rStyle w:val="Hyperlink"/>
          </w:rPr>
          <w:t xml:space="preserve"> Mokėjimo prašymai</w:t>
        </w:r>
        <w:r>
          <w:rPr>
            <w:webHidden/>
          </w:rPr>
          <w:tab/>
        </w:r>
        <w:r>
          <w:rPr>
            <w:webHidden/>
          </w:rPr>
          <w:fldChar w:fldCharType="begin"/>
        </w:r>
        <w:r>
          <w:rPr>
            <w:webHidden/>
          </w:rPr>
          <w:instrText xml:space="preserve"> PAGEREF _Toc159222162 \h </w:instrText>
        </w:r>
        <w:r>
          <w:rPr>
            <w:webHidden/>
          </w:rPr>
        </w:r>
        <w:r>
          <w:rPr>
            <w:webHidden/>
          </w:rPr>
          <w:fldChar w:fldCharType="separate"/>
        </w:r>
        <w:r>
          <w:rPr>
            <w:webHidden/>
          </w:rPr>
          <w:t>75</w:t>
        </w:r>
        <w:r>
          <w:rPr>
            <w:webHidden/>
          </w:rPr>
          <w:fldChar w:fldCharType="end"/>
        </w:r>
      </w:hyperlink>
    </w:p>
    <w:p w14:paraId="0BF06DE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63" w:history="1">
        <w:r w:rsidRPr="00AB164A">
          <w:rPr>
            <w:rStyle w:val="Hyperlink"/>
            <w14:scene3d>
              <w14:camera w14:prst="orthographicFront"/>
              <w14:lightRig w14:rig="threePt" w14:dir="t">
                <w14:rot w14:lat="0" w14:lon="0" w14:rev="0"/>
              </w14:lightRig>
            </w14:scene3d>
          </w:rPr>
          <w:t>2.1.8.1.</w:t>
        </w:r>
        <w:r w:rsidRPr="00AB164A">
          <w:rPr>
            <w:rStyle w:val="Hyperlink"/>
          </w:rPr>
          <w:t xml:space="preserve"> Mokėjimo prašymo planuojamos lėšos</w:t>
        </w:r>
        <w:r>
          <w:rPr>
            <w:webHidden/>
          </w:rPr>
          <w:tab/>
        </w:r>
        <w:r>
          <w:rPr>
            <w:webHidden/>
          </w:rPr>
          <w:fldChar w:fldCharType="begin"/>
        </w:r>
        <w:r>
          <w:rPr>
            <w:webHidden/>
          </w:rPr>
          <w:instrText xml:space="preserve"> PAGEREF _Toc159222163 \h </w:instrText>
        </w:r>
        <w:r>
          <w:rPr>
            <w:webHidden/>
          </w:rPr>
        </w:r>
        <w:r>
          <w:rPr>
            <w:webHidden/>
          </w:rPr>
          <w:fldChar w:fldCharType="separate"/>
        </w:r>
        <w:r>
          <w:rPr>
            <w:webHidden/>
          </w:rPr>
          <w:t>78</w:t>
        </w:r>
        <w:r>
          <w:rPr>
            <w:webHidden/>
          </w:rPr>
          <w:fldChar w:fldCharType="end"/>
        </w:r>
      </w:hyperlink>
    </w:p>
    <w:p w14:paraId="21B5176E"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64" w:history="1">
        <w:r w:rsidRPr="00AB164A">
          <w:rPr>
            <w:rStyle w:val="Hyperlink"/>
            <w14:scene3d>
              <w14:camera w14:prst="orthographicFront"/>
              <w14:lightRig w14:rig="threePt" w14:dir="t">
                <w14:rot w14:lat="0" w14:lon="0" w14:rev="0"/>
              </w14:lightRig>
            </w14:scene3d>
          </w:rPr>
          <w:t>2.1.8.2.</w:t>
        </w:r>
        <w:r w:rsidRPr="00AB164A">
          <w:rPr>
            <w:rStyle w:val="Hyperlink"/>
          </w:rPr>
          <w:t xml:space="preserve"> Mokėjimo prašymo deklaruojamos išlaidos</w:t>
        </w:r>
        <w:r>
          <w:rPr>
            <w:webHidden/>
          </w:rPr>
          <w:tab/>
        </w:r>
        <w:r>
          <w:rPr>
            <w:webHidden/>
          </w:rPr>
          <w:fldChar w:fldCharType="begin"/>
        </w:r>
        <w:r>
          <w:rPr>
            <w:webHidden/>
          </w:rPr>
          <w:instrText xml:space="preserve"> PAGEREF _Toc159222164 \h </w:instrText>
        </w:r>
        <w:r>
          <w:rPr>
            <w:webHidden/>
          </w:rPr>
        </w:r>
        <w:r>
          <w:rPr>
            <w:webHidden/>
          </w:rPr>
          <w:fldChar w:fldCharType="separate"/>
        </w:r>
        <w:r>
          <w:rPr>
            <w:webHidden/>
          </w:rPr>
          <w:t>78</w:t>
        </w:r>
        <w:r>
          <w:rPr>
            <w:webHidden/>
          </w:rPr>
          <w:fldChar w:fldCharType="end"/>
        </w:r>
      </w:hyperlink>
    </w:p>
    <w:p w14:paraId="3B5088A4"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65" w:history="1">
        <w:r w:rsidRPr="00AB164A">
          <w:rPr>
            <w:rStyle w:val="Hyperlink"/>
            <w14:scene3d>
              <w14:camera w14:prst="orthographicFront"/>
              <w14:lightRig w14:rig="threePt" w14:dir="t">
                <w14:rot w14:lat="0" w14:lon="0" w14:rev="0"/>
              </w14:lightRig>
            </w14:scene3d>
          </w:rPr>
          <w:t>2.1.8.3.</w:t>
        </w:r>
        <w:r w:rsidRPr="00AB164A">
          <w:rPr>
            <w:rStyle w:val="Hyperlink"/>
          </w:rPr>
          <w:t xml:space="preserve"> Mokėjimo prašymo rodikliai</w:t>
        </w:r>
        <w:r>
          <w:rPr>
            <w:webHidden/>
          </w:rPr>
          <w:tab/>
        </w:r>
        <w:r>
          <w:rPr>
            <w:webHidden/>
          </w:rPr>
          <w:fldChar w:fldCharType="begin"/>
        </w:r>
        <w:r>
          <w:rPr>
            <w:webHidden/>
          </w:rPr>
          <w:instrText xml:space="preserve"> PAGEREF _Toc159222165 \h </w:instrText>
        </w:r>
        <w:r>
          <w:rPr>
            <w:webHidden/>
          </w:rPr>
        </w:r>
        <w:r>
          <w:rPr>
            <w:webHidden/>
          </w:rPr>
          <w:fldChar w:fldCharType="separate"/>
        </w:r>
        <w:r>
          <w:rPr>
            <w:webHidden/>
          </w:rPr>
          <w:t>79</w:t>
        </w:r>
        <w:r>
          <w:rPr>
            <w:webHidden/>
          </w:rPr>
          <w:fldChar w:fldCharType="end"/>
        </w:r>
      </w:hyperlink>
    </w:p>
    <w:p w14:paraId="1B96BF7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66" w:history="1">
        <w:r w:rsidRPr="00AB164A">
          <w:rPr>
            <w:rStyle w:val="Hyperlink"/>
            <w14:scene3d>
              <w14:camera w14:prst="orthographicFront"/>
              <w14:lightRig w14:rig="threePt" w14:dir="t">
                <w14:rot w14:lat="0" w14:lon="0" w14:rev="0"/>
              </w14:lightRig>
            </w14:scene3d>
          </w:rPr>
          <w:t>2.1.8.4.</w:t>
        </w:r>
        <w:r w:rsidRPr="00AB164A">
          <w:rPr>
            <w:rStyle w:val="Hyperlink"/>
          </w:rPr>
          <w:t xml:space="preserve"> Mokėjimo prašymo dokumentai</w:t>
        </w:r>
        <w:r>
          <w:rPr>
            <w:webHidden/>
          </w:rPr>
          <w:tab/>
        </w:r>
        <w:r>
          <w:rPr>
            <w:webHidden/>
          </w:rPr>
          <w:fldChar w:fldCharType="begin"/>
        </w:r>
        <w:r>
          <w:rPr>
            <w:webHidden/>
          </w:rPr>
          <w:instrText xml:space="preserve"> PAGEREF _Toc159222166 \h </w:instrText>
        </w:r>
        <w:r>
          <w:rPr>
            <w:webHidden/>
          </w:rPr>
        </w:r>
        <w:r>
          <w:rPr>
            <w:webHidden/>
          </w:rPr>
          <w:fldChar w:fldCharType="separate"/>
        </w:r>
        <w:r>
          <w:rPr>
            <w:webHidden/>
          </w:rPr>
          <w:t>80</w:t>
        </w:r>
        <w:r>
          <w:rPr>
            <w:webHidden/>
          </w:rPr>
          <w:fldChar w:fldCharType="end"/>
        </w:r>
      </w:hyperlink>
    </w:p>
    <w:p w14:paraId="013C017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67" w:history="1">
        <w:r w:rsidRPr="00AB164A">
          <w:rPr>
            <w:rStyle w:val="Hyperlink"/>
            <w14:scene3d>
              <w14:camera w14:prst="orthographicFront"/>
              <w14:lightRig w14:rig="threePt" w14:dir="t">
                <w14:rot w14:lat="0" w14:lon="0" w14:rev="0"/>
              </w14:lightRig>
            </w14:scene3d>
          </w:rPr>
          <w:t>2.1.8.5.</w:t>
        </w:r>
        <w:r w:rsidRPr="00AB164A">
          <w:rPr>
            <w:rStyle w:val="Hyperlink"/>
          </w:rPr>
          <w:t xml:space="preserve"> Mokėjimo prašymo pastabos</w:t>
        </w:r>
        <w:r>
          <w:rPr>
            <w:webHidden/>
          </w:rPr>
          <w:tab/>
        </w:r>
        <w:r>
          <w:rPr>
            <w:webHidden/>
          </w:rPr>
          <w:fldChar w:fldCharType="begin"/>
        </w:r>
        <w:r>
          <w:rPr>
            <w:webHidden/>
          </w:rPr>
          <w:instrText xml:space="preserve"> PAGEREF _Toc159222167 \h </w:instrText>
        </w:r>
        <w:r>
          <w:rPr>
            <w:webHidden/>
          </w:rPr>
        </w:r>
        <w:r>
          <w:rPr>
            <w:webHidden/>
          </w:rPr>
          <w:fldChar w:fldCharType="separate"/>
        </w:r>
        <w:r>
          <w:rPr>
            <w:webHidden/>
          </w:rPr>
          <w:t>80</w:t>
        </w:r>
        <w:r>
          <w:rPr>
            <w:webHidden/>
          </w:rPr>
          <w:fldChar w:fldCharType="end"/>
        </w:r>
      </w:hyperlink>
    </w:p>
    <w:p w14:paraId="760FEAEB"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68" w:history="1">
        <w:r w:rsidRPr="00AB164A">
          <w:rPr>
            <w:rStyle w:val="Hyperlink"/>
            <w14:scene3d>
              <w14:camera w14:prst="orthographicFront"/>
              <w14:lightRig w14:rig="threePt" w14:dir="t">
                <w14:rot w14:lat="0" w14:lon="0" w14:rev="0"/>
              </w14:lightRig>
            </w14:scene3d>
          </w:rPr>
          <w:t>2.1.8.6.</w:t>
        </w:r>
        <w:r w:rsidRPr="00AB164A">
          <w:rPr>
            <w:rStyle w:val="Hyperlink"/>
          </w:rPr>
          <w:t xml:space="preserve"> Mokėjimo prašymo išvados</w:t>
        </w:r>
        <w:r>
          <w:rPr>
            <w:webHidden/>
          </w:rPr>
          <w:tab/>
        </w:r>
        <w:r>
          <w:rPr>
            <w:webHidden/>
          </w:rPr>
          <w:fldChar w:fldCharType="begin"/>
        </w:r>
        <w:r>
          <w:rPr>
            <w:webHidden/>
          </w:rPr>
          <w:instrText xml:space="preserve"> PAGEREF _Toc159222168 \h </w:instrText>
        </w:r>
        <w:r>
          <w:rPr>
            <w:webHidden/>
          </w:rPr>
        </w:r>
        <w:r>
          <w:rPr>
            <w:webHidden/>
          </w:rPr>
          <w:fldChar w:fldCharType="separate"/>
        </w:r>
        <w:r>
          <w:rPr>
            <w:webHidden/>
          </w:rPr>
          <w:t>80</w:t>
        </w:r>
        <w:r>
          <w:rPr>
            <w:webHidden/>
          </w:rPr>
          <w:fldChar w:fldCharType="end"/>
        </w:r>
      </w:hyperlink>
    </w:p>
    <w:p w14:paraId="5BB4334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69" w:history="1">
        <w:r w:rsidRPr="00AB164A">
          <w:rPr>
            <w:rStyle w:val="Hyperlink"/>
            <w14:scene3d>
              <w14:camera w14:prst="orthographicFront"/>
              <w14:lightRig w14:rig="threePt" w14:dir="t">
                <w14:rot w14:lat="0" w14:lon="0" w14:rev="0"/>
              </w14:lightRig>
            </w14:scene3d>
          </w:rPr>
          <w:t>2.1.8.7.</w:t>
        </w:r>
        <w:r w:rsidRPr="00AB164A">
          <w:rPr>
            <w:rStyle w:val="Hyperlink"/>
          </w:rPr>
          <w:t xml:space="preserve"> Mokėjimo prašymo išvados eilutės</w:t>
        </w:r>
        <w:r>
          <w:rPr>
            <w:webHidden/>
          </w:rPr>
          <w:tab/>
        </w:r>
        <w:r>
          <w:rPr>
            <w:webHidden/>
          </w:rPr>
          <w:fldChar w:fldCharType="begin"/>
        </w:r>
        <w:r>
          <w:rPr>
            <w:webHidden/>
          </w:rPr>
          <w:instrText xml:space="preserve"> PAGEREF _Toc159222169 \h </w:instrText>
        </w:r>
        <w:r>
          <w:rPr>
            <w:webHidden/>
          </w:rPr>
        </w:r>
        <w:r>
          <w:rPr>
            <w:webHidden/>
          </w:rPr>
          <w:fldChar w:fldCharType="separate"/>
        </w:r>
        <w:r>
          <w:rPr>
            <w:webHidden/>
          </w:rPr>
          <w:t>81</w:t>
        </w:r>
        <w:r>
          <w:rPr>
            <w:webHidden/>
          </w:rPr>
          <w:fldChar w:fldCharType="end"/>
        </w:r>
      </w:hyperlink>
    </w:p>
    <w:p w14:paraId="2B20248E"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70" w:history="1">
        <w:r w:rsidRPr="00AB164A">
          <w:rPr>
            <w:rStyle w:val="Hyperlink"/>
            <w14:scene3d>
              <w14:camera w14:prst="orthographicFront"/>
              <w14:lightRig w14:rig="threePt" w14:dir="t">
                <w14:rot w14:lat="0" w14:lon="0" w14:rev="0"/>
              </w14:lightRig>
            </w14:scene3d>
          </w:rPr>
          <w:t>2.1.8.8.</w:t>
        </w:r>
        <w:r w:rsidRPr="00AB164A">
          <w:rPr>
            <w:rStyle w:val="Hyperlink"/>
          </w:rPr>
          <w:t xml:space="preserve"> Mokėjimo prašymo patikros lapai</w:t>
        </w:r>
        <w:r>
          <w:rPr>
            <w:webHidden/>
          </w:rPr>
          <w:tab/>
        </w:r>
        <w:r>
          <w:rPr>
            <w:webHidden/>
          </w:rPr>
          <w:fldChar w:fldCharType="begin"/>
        </w:r>
        <w:r>
          <w:rPr>
            <w:webHidden/>
          </w:rPr>
          <w:instrText xml:space="preserve"> PAGEREF _Toc159222170 \h </w:instrText>
        </w:r>
        <w:r>
          <w:rPr>
            <w:webHidden/>
          </w:rPr>
        </w:r>
        <w:r>
          <w:rPr>
            <w:webHidden/>
          </w:rPr>
          <w:fldChar w:fldCharType="separate"/>
        </w:r>
        <w:r>
          <w:rPr>
            <w:webHidden/>
          </w:rPr>
          <w:t>82</w:t>
        </w:r>
        <w:r>
          <w:rPr>
            <w:webHidden/>
          </w:rPr>
          <w:fldChar w:fldCharType="end"/>
        </w:r>
      </w:hyperlink>
    </w:p>
    <w:p w14:paraId="0B27156F"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71" w:history="1">
        <w:r w:rsidRPr="00AB164A">
          <w:rPr>
            <w:rStyle w:val="Hyperlink"/>
            <w14:scene3d>
              <w14:camera w14:prst="orthographicFront"/>
              <w14:lightRig w14:rig="threePt" w14:dir="t">
                <w14:rot w14:lat="0" w14:lon="0" w14:rev="0"/>
              </w14:lightRig>
            </w14:scene3d>
          </w:rPr>
          <w:t>2.1.8.9.</w:t>
        </w:r>
        <w:r w:rsidRPr="00AB164A">
          <w:rPr>
            <w:rStyle w:val="Hyperlink"/>
          </w:rPr>
          <w:t xml:space="preserve"> Apmokėjimai</w:t>
        </w:r>
        <w:r>
          <w:rPr>
            <w:webHidden/>
          </w:rPr>
          <w:tab/>
        </w:r>
        <w:r>
          <w:rPr>
            <w:webHidden/>
          </w:rPr>
          <w:fldChar w:fldCharType="begin"/>
        </w:r>
        <w:r>
          <w:rPr>
            <w:webHidden/>
          </w:rPr>
          <w:instrText xml:space="preserve"> PAGEREF _Toc159222171 \h </w:instrText>
        </w:r>
        <w:r>
          <w:rPr>
            <w:webHidden/>
          </w:rPr>
        </w:r>
        <w:r>
          <w:rPr>
            <w:webHidden/>
          </w:rPr>
          <w:fldChar w:fldCharType="separate"/>
        </w:r>
        <w:r>
          <w:rPr>
            <w:webHidden/>
          </w:rPr>
          <w:t>82</w:t>
        </w:r>
        <w:r>
          <w:rPr>
            <w:webHidden/>
          </w:rPr>
          <w:fldChar w:fldCharType="end"/>
        </w:r>
      </w:hyperlink>
    </w:p>
    <w:p w14:paraId="756DFF7D"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72" w:history="1">
        <w:r w:rsidRPr="00AB164A">
          <w:rPr>
            <w:rStyle w:val="Hyperlink"/>
            <w14:scene3d>
              <w14:camera w14:prst="orthographicFront"/>
              <w14:lightRig w14:rig="threePt" w14:dir="t">
                <w14:rot w14:lat="0" w14:lon="0" w14:rev="0"/>
              </w14:lightRig>
            </w14:scene3d>
          </w:rPr>
          <w:t>2.1.8.10.</w:t>
        </w:r>
        <w:r w:rsidRPr="00AB164A">
          <w:rPr>
            <w:rStyle w:val="Hyperlink"/>
          </w:rPr>
          <w:t xml:space="preserve"> Apmokėjimų planas</w:t>
        </w:r>
        <w:r>
          <w:rPr>
            <w:webHidden/>
          </w:rPr>
          <w:tab/>
        </w:r>
        <w:r>
          <w:rPr>
            <w:webHidden/>
          </w:rPr>
          <w:fldChar w:fldCharType="begin"/>
        </w:r>
        <w:r>
          <w:rPr>
            <w:webHidden/>
          </w:rPr>
          <w:instrText xml:space="preserve"> PAGEREF _Toc159222172 \h </w:instrText>
        </w:r>
        <w:r>
          <w:rPr>
            <w:webHidden/>
          </w:rPr>
        </w:r>
        <w:r>
          <w:rPr>
            <w:webHidden/>
          </w:rPr>
          <w:fldChar w:fldCharType="separate"/>
        </w:r>
        <w:r>
          <w:rPr>
            <w:webHidden/>
          </w:rPr>
          <w:t>83</w:t>
        </w:r>
        <w:r>
          <w:rPr>
            <w:webHidden/>
          </w:rPr>
          <w:fldChar w:fldCharType="end"/>
        </w:r>
      </w:hyperlink>
    </w:p>
    <w:p w14:paraId="17EF5925"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73" w:history="1">
        <w:r w:rsidRPr="00AB164A">
          <w:rPr>
            <w:rStyle w:val="Hyperlink"/>
            <w14:scene3d>
              <w14:camera w14:prst="orthographicFront"/>
              <w14:lightRig w14:rig="threePt" w14:dir="t">
                <w14:rot w14:lat="0" w14:lon="0" w14:rev="0"/>
              </w14:lightRig>
            </w14:scene3d>
          </w:rPr>
          <w:t>2.1.8.11.</w:t>
        </w:r>
        <w:r w:rsidRPr="00AB164A">
          <w:rPr>
            <w:rStyle w:val="Hyperlink"/>
          </w:rPr>
          <w:t xml:space="preserve"> Apmokėjimai tiekėjams</w:t>
        </w:r>
        <w:r>
          <w:rPr>
            <w:webHidden/>
          </w:rPr>
          <w:tab/>
        </w:r>
        <w:r>
          <w:rPr>
            <w:webHidden/>
          </w:rPr>
          <w:fldChar w:fldCharType="begin"/>
        </w:r>
        <w:r>
          <w:rPr>
            <w:webHidden/>
          </w:rPr>
          <w:instrText xml:space="preserve"> PAGEREF _Toc159222173 \h </w:instrText>
        </w:r>
        <w:r>
          <w:rPr>
            <w:webHidden/>
          </w:rPr>
        </w:r>
        <w:r>
          <w:rPr>
            <w:webHidden/>
          </w:rPr>
          <w:fldChar w:fldCharType="separate"/>
        </w:r>
        <w:r>
          <w:rPr>
            <w:webHidden/>
          </w:rPr>
          <w:t>84</w:t>
        </w:r>
        <w:r>
          <w:rPr>
            <w:webHidden/>
          </w:rPr>
          <w:fldChar w:fldCharType="end"/>
        </w:r>
      </w:hyperlink>
    </w:p>
    <w:p w14:paraId="543BA84C"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74" w:history="1">
        <w:r w:rsidRPr="00AB164A">
          <w:rPr>
            <w:rStyle w:val="Hyperlink"/>
            <w14:scene3d>
              <w14:camera w14:prst="orthographicFront"/>
              <w14:lightRig w14:rig="threePt" w14:dir="t">
                <w14:rot w14:lat="0" w14:lon="0" w14:rev="0"/>
              </w14:lightRig>
            </w14:scene3d>
          </w:rPr>
          <w:t>2.1.8.12.</w:t>
        </w:r>
        <w:r w:rsidRPr="00AB164A">
          <w:rPr>
            <w:rStyle w:val="Hyperlink"/>
          </w:rPr>
          <w:t xml:space="preserve"> PAI detalizacija</w:t>
        </w:r>
        <w:r>
          <w:rPr>
            <w:webHidden/>
          </w:rPr>
          <w:tab/>
        </w:r>
        <w:r>
          <w:rPr>
            <w:webHidden/>
          </w:rPr>
          <w:fldChar w:fldCharType="begin"/>
        </w:r>
        <w:r>
          <w:rPr>
            <w:webHidden/>
          </w:rPr>
          <w:instrText xml:space="preserve"> PAGEREF _Toc159222174 \h </w:instrText>
        </w:r>
        <w:r>
          <w:rPr>
            <w:webHidden/>
          </w:rPr>
        </w:r>
        <w:r>
          <w:rPr>
            <w:webHidden/>
          </w:rPr>
          <w:fldChar w:fldCharType="separate"/>
        </w:r>
        <w:r>
          <w:rPr>
            <w:webHidden/>
          </w:rPr>
          <w:t>84</w:t>
        </w:r>
        <w:r>
          <w:rPr>
            <w:webHidden/>
          </w:rPr>
          <w:fldChar w:fldCharType="end"/>
        </w:r>
      </w:hyperlink>
    </w:p>
    <w:p w14:paraId="0FB44CDF"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75" w:history="1">
        <w:r w:rsidRPr="00AB164A">
          <w:rPr>
            <w:rStyle w:val="Hyperlink"/>
            <w14:scene3d>
              <w14:camera w14:prst="orthographicFront"/>
              <w14:lightRig w14:rig="threePt" w14:dir="t">
                <w14:rot w14:lat="0" w14:lon="0" w14:rev="0"/>
              </w14:lightRig>
            </w14:scene3d>
          </w:rPr>
          <w:t>2.1.8.13.</w:t>
        </w:r>
        <w:r w:rsidRPr="00AB164A">
          <w:rPr>
            <w:rStyle w:val="Hyperlink"/>
          </w:rPr>
          <w:t xml:space="preserve"> Projekto ataskaita</w:t>
        </w:r>
        <w:r>
          <w:rPr>
            <w:webHidden/>
          </w:rPr>
          <w:tab/>
        </w:r>
        <w:r>
          <w:rPr>
            <w:webHidden/>
          </w:rPr>
          <w:fldChar w:fldCharType="begin"/>
        </w:r>
        <w:r>
          <w:rPr>
            <w:webHidden/>
          </w:rPr>
          <w:instrText xml:space="preserve"> PAGEREF _Toc159222175 \h </w:instrText>
        </w:r>
        <w:r>
          <w:rPr>
            <w:webHidden/>
          </w:rPr>
        </w:r>
        <w:r>
          <w:rPr>
            <w:webHidden/>
          </w:rPr>
          <w:fldChar w:fldCharType="separate"/>
        </w:r>
        <w:r>
          <w:rPr>
            <w:webHidden/>
          </w:rPr>
          <w:t>85</w:t>
        </w:r>
        <w:r>
          <w:rPr>
            <w:webHidden/>
          </w:rPr>
          <w:fldChar w:fldCharType="end"/>
        </w:r>
      </w:hyperlink>
    </w:p>
    <w:p w14:paraId="12F5B1A6"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76" w:history="1">
        <w:r w:rsidRPr="00AB164A">
          <w:rPr>
            <w:rStyle w:val="Hyperlink"/>
            <w14:scene3d>
              <w14:camera w14:prst="orthographicFront"/>
              <w14:lightRig w14:rig="threePt" w14:dir="t">
                <w14:rot w14:lat="0" w14:lon="0" w14:rev="0"/>
              </w14:lightRig>
            </w14:scene3d>
          </w:rPr>
          <w:t>2.1.8.14.</w:t>
        </w:r>
        <w:r w:rsidRPr="00AB164A">
          <w:rPr>
            <w:rStyle w:val="Hyperlink"/>
          </w:rPr>
          <w:t xml:space="preserve"> Infrastruktūra</w:t>
        </w:r>
        <w:r>
          <w:rPr>
            <w:webHidden/>
          </w:rPr>
          <w:tab/>
        </w:r>
        <w:r>
          <w:rPr>
            <w:webHidden/>
          </w:rPr>
          <w:fldChar w:fldCharType="begin"/>
        </w:r>
        <w:r>
          <w:rPr>
            <w:webHidden/>
          </w:rPr>
          <w:instrText xml:space="preserve"> PAGEREF _Toc159222176 \h </w:instrText>
        </w:r>
        <w:r>
          <w:rPr>
            <w:webHidden/>
          </w:rPr>
        </w:r>
        <w:r>
          <w:rPr>
            <w:webHidden/>
          </w:rPr>
          <w:fldChar w:fldCharType="separate"/>
        </w:r>
        <w:r>
          <w:rPr>
            <w:webHidden/>
          </w:rPr>
          <w:t>86</w:t>
        </w:r>
        <w:r>
          <w:rPr>
            <w:webHidden/>
          </w:rPr>
          <w:fldChar w:fldCharType="end"/>
        </w:r>
      </w:hyperlink>
    </w:p>
    <w:p w14:paraId="76ACEE5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77" w:history="1">
        <w:r w:rsidRPr="00AB164A">
          <w:rPr>
            <w:rStyle w:val="Hyperlink"/>
            <w14:scene3d>
              <w14:camera w14:prst="orthographicFront"/>
              <w14:lightRig w14:rig="threePt" w14:dir="t">
                <w14:rot w14:lat="0" w14:lon="0" w14:rev="0"/>
              </w14:lightRig>
            </w14:scene3d>
          </w:rPr>
          <w:t>2.1.8.15.</w:t>
        </w:r>
        <w:r w:rsidRPr="00AB164A">
          <w:rPr>
            <w:rStyle w:val="Hyperlink"/>
          </w:rPr>
          <w:t xml:space="preserve"> Rodiklių ataskaita</w:t>
        </w:r>
        <w:r>
          <w:rPr>
            <w:webHidden/>
          </w:rPr>
          <w:tab/>
        </w:r>
        <w:r>
          <w:rPr>
            <w:webHidden/>
          </w:rPr>
          <w:fldChar w:fldCharType="begin"/>
        </w:r>
        <w:r>
          <w:rPr>
            <w:webHidden/>
          </w:rPr>
          <w:instrText xml:space="preserve"> PAGEREF _Toc159222177 \h </w:instrText>
        </w:r>
        <w:r>
          <w:rPr>
            <w:webHidden/>
          </w:rPr>
        </w:r>
        <w:r>
          <w:rPr>
            <w:webHidden/>
          </w:rPr>
          <w:fldChar w:fldCharType="separate"/>
        </w:r>
        <w:r>
          <w:rPr>
            <w:webHidden/>
          </w:rPr>
          <w:t>86</w:t>
        </w:r>
        <w:r>
          <w:rPr>
            <w:webHidden/>
          </w:rPr>
          <w:fldChar w:fldCharType="end"/>
        </w:r>
      </w:hyperlink>
    </w:p>
    <w:p w14:paraId="634072EB"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78" w:history="1">
        <w:r w:rsidRPr="00AB164A">
          <w:rPr>
            <w:rStyle w:val="Hyperlink"/>
            <w14:scene3d>
              <w14:camera w14:prst="orthographicFront"/>
              <w14:lightRig w14:rig="threePt" w14:dir="t">
                <w14:rot w14:lat="0" w14:lon="0" w14:rev="0"/>
              </w14:lightRig>
            </w14:scene3d>
          </w:rPr>
          <w:t>2.1.8.16.</w:t>
        </w:r>
        <w:r w:rsidRPr="00AB164A">
          <w:rPr>
            <w:rStyle w:val="Hyperlink"/>
          </w:rPr>
          <w:t xml:space="preserve"> PKI/ID detalizacija</w:t>
        </w:r>
        <w:r>
          <w:rPr>
            <w:webHidden/>
          </w:rPr>
          <w:tab/>
        </w:r>
        <w:r>
          <w:rPr>
            <w:webHidden/>
          </w:rPr>
          <w:fldChar w:fldCharType="begin"/>
        </w:r>
        <w:r>
          <w:rPr>
            <w:webHidden/>
          </w:rPr>
          <w:instrText xml:space="preserve"> PAGEREF _Toc159222178 \h </w:instrText>
        </w:r>
        <w:r>
          <w:rPr>
            <w:webHidden/>
          </w:rPr>
        </w:r>
        <w:r>
          <w:rPr>
            <w:webHidden/>
          </w:rPr>
          <w:fldChar w:fldCharType="separate"/>
        </w:r>
        <w:r>
          <w:rPr>
            <w:webHidden/>
          </w:rPr>
          <w:t>87</w:t>
        </w:r>
        <w:r>
          <w:rPr>
            <w:webHidden/>
          </w:rPr>
          <w:fldChar w:fldCharType="end"/>
        </w:r>
      </w:hyperlink>
    </w:p>
    <w:p w14:paraId="3A85903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79" w:history="1">
        <w:r w:rsidRPr="00AB164A">
          <w:rPr>
            <w:rStyle w:val="Hyperlink"/>
            <w14:scene3d>
              <w14:camera w14:prst="orthographicFront"/>
              <w14:lightRig w14:rig="threePt" w14:dir="t">
                <w14:rot w14:lat="0" w14:lon="0" w14:rev="0"/>
              </w14:lightRig>
            </w14:scene3d>
          </w:rPr>
          <w:t>2.1.8.17.</w:t>
        </w:r>
        <w:r w:rsidRPr="00AB164A">
          <w:rPr>
            <w:rStyle w:val="Hyperlink"/>
          </w:rPr>
          <w:t xml:space="preserve"> Išlaidų patyrimo vietos</w:t>
        </w:r>
        <w:r>
          <w:rPr>
            <w:webHidden/>
          </w:rPr>
          <w:tab/>
        </w:r>
        <w:r>
          <w:rPr>
            <w:webHidden/>
          </w:rPr>
          <w:fldChar w:fldCharType="begin"/>
        </w:r>
        <w:r>
          <w:rPr>
            <w:webHidden/>
          </w:rPr>
          <w:instrText xml:space="preserve"> PAGEREF _Toc159222179 \h </w:instrText>
        </w:r>
        <w:r>
          <w:rPr>
            <w:webHidden/>
          </w:rPr>
        </w:r>
        <w:r>
          <w:rPr>
            <w:webHidden/>
          </w:rPr>
          <w:fldChar w:fldCharType="separate"/>
        </w:r>
        <w:r>
          <w:rPr>
            <w:webHidden/>
          </w:rPr>
          <w:t>88</w:t>
        </w:r>
        <w:r>
          <w:rPr>
            <w:webHidden/>
          </w:rPr>
          <w:fldChar w:fldCharType="end"/>
        </w:r>
      </w:hyperlink>
    </w:p>
    <w:p w14:paraId="30F97414"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80" w:history="1">
        <w:r w:rsidRPr="00AB164A">
          <w:rPr>
            <w:rStyle w:val="Hyperlink"/>
            <w14:scene3d>
              <w14:camera w14:prst="orthographicFront"/>
              <w14:lightRig w14:rig="threePt" w14:dir="t">
                <w14:rot w14:lat="0" w14:lon="0" w14:rev="0"/>
              </w14:lightRig>
            </w14:scene3d>
          </w:rPr>
          <w:t>2.1.8.18.</w:t>
        </w:r>
        <w:r w:rsidRPr="00AB164A">
          <w:rPr>
            <w:rStyle w:val="Hyperlink"/>
          </w:rPr>
          <w:t xml:space="preserve"> Mokėjimo prašymo išlaidų supaprastinimai</w:t>
        </w:r>
        <w:r>
          <w:rPr>
            <w:webHidden/>
          </w:rPr>
          <w:tab/>
        </w:r>
        <w:r>
          <w:rPr>
            <w:webHidden/>
          </w:rPr>
          <w:fldChar w:fldCharType="begin"/>
        </w:r>
        <w:r>
          <w:rPr>
            <w:webHidden/>
          </w:rPr>
          <w:instrText xml:space="preserve"> PAGEREF _Toc159222180 \h </w:instrText>
        </w:r>
        <w:r>
          <w:rPr>
            <w:webHidden/>
          </w:rPr>
        </w:r>
        <w:r>
          <w:rPr>
            <w:webHidden/>
          </w:rPr>
          <w:fldChar w:fldCharType="separate"/>
        </w:r>
        <w:r>
          <w:rPr>
            <w:webHidden/>
          </w:rPr>
          <w:t>89</w:t>
        </w:r>
        <w:r>
          <w:rPr>
            <w:webHidden/>
          </w:rPr>
          <w:fldChar w:fldCharType="end"/>
        </w:r>
      </w:hyperlink>
    </w:p>
    <w:p w14:paraId="6CE6F9A8"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181" w:history="1">
        <w:r w:rsidRPr="00AB164A">
          <w:rPr>
            <w:rStyle w:val="Hyperlink"/>
          </w:rPr>
          <w:t>2.1.9. Prašymai gauti lėšas</w:t>
        </w:r>
        <w:r>
          <w:rPr>
            <w:webHidden/>
          </w:rPr>
          <w:tab/>
        </w:r>
        <w:r>
          <w:rPr>
            <w:webHidden/>
          </w:rPr>
          <w:fldChar w:fldCharType="begin"/>
        </w:r>
        <w:r>
          <w:rPr>
            <w:webHidden/>
          </w:rPr>
          <w:instrText xml:space="preserve"> PAGEREF _Toc159222181 \h </w:instrText>
        </w:r>
        <w:r>
          <w:rPr>
            <w:webHidden/>
          </w:rPr>
        </w:r>
        <w:r>
          <w:rPr>
            <w:webHidden/>
          </w:rPr>
          <w:fldChar w:fldCharType="separate"/>
        </w:r>
        <w:r>
          <w:rPr>
            <w:webHidden/>
          </w:rPr>
          <w:t>91</w:t>
        </w:r>
        <w:r>
          <w:rPr>
            <w:webHidden/>
          </w:rPr>
          <w:fldChar w:fldCharType="end"/>
        </w:r>
      </w:hyperlink>
    </w:p>
    <w:p w14:paraId="74048C6D"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82" w:history="1">
        <w:r w:rsidRPr="00AB164A">
          <w:rPr>
            <w:rStyle w:val="Hyperlink"/>
            <w14:scene3d>
              <w14:camera w14:prst="orthographicFront"/>
              <w14:lightRig w14:rig="threePt" w14:dir="t">
                <w14:rot w14:lat="0" w14:lon="0" w14:rev="0"/>
              </w14:lightRig>
            </w14:scene3d>
          </w:rPr>
          <w:t>2.1.9.1.</w:t>
        </w:r>
        <w:r w:rsidRPr="00AB164A">
          <w:rPr>
            <w:rStyle w:val="Hyperlink"/>
          </w:rPr>
          <w:t xml:space="preserve"> Prašymai gauti lėšas</w:t>
        </w:r>
        <w:r>
          <w:rPr>
            <w:webHidden/>
          </w:rPr>
          <w:tab/>
        </w:r>
        <w:r>
          <w:rPr>
            <w:webHidden/>
          </w:rPr>
          <w:fldChar w:fldCharType="begin"/>
        </w:r>
        <w:r>
          <w:rPr>
            <w:webHidden/>
          </w:rPr>
          <w:instrText xml:space="preserve"> PAGEREF _Toc159222182 \h </w:instrText>
        </w:r>
        <w:r>
          <w:rPr>
            <w:webHidden/>
          </w:rPr>
        </w:r>
        <w:r>
          <w:rPr>
            <w:webHidden/>
          </w:rPr>
          <w:fldChar w:fldCharType="separate"/>
        </w:r>
        <w:r>
          <w:rPr>
            <w:webHidden/>
          </w:rPr>
          <w:t>92</w:t>
        </w:r>
        <w:r>
          <w:rPr>
            <w:webHidden/>
          </w:rPr>
          <w:fldChar w:fldCharType="end"/>
        </w:r>
      </w:hyperlink>
    </w:p>
    <w:p w14:paraId="6D8C2F1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83" w:history="1">
        <w:r w:rsidRPr="00AB164A">
          <w:rPr>
            <w:rStyle w:val="Hyperlink"/>
            <w14:scene3d>
              <w14:camera w14:prst="orthographicFront"/>
              <w14:lightRig w14:rig="threePt" w14:dir="t">
                <w14:rot w14:lat="0" w14:lon="0" w14:rev="0"/>
              </w14:lightRig>
            </w14:scene3d>
          </w:rPr>
          <w:t>2.1.9.2.</w:t>
        </w:r>
        <w:r w:rsidRPr="00AB164A">
          <w:rPr>
            <w:rStyle w:val="Hyperlink"/>
          </w:rPr>
          <w:t xml:space="preserve"> Grafiko eilutės</w:t>
        </w:r>
        <w:r>
          <w:rPr>
            <w:webHidden/>
          </w:rPr>
          <w:tab/>
        </w:r>
        <w:r>
          <w:rPr>
            <w:webHidden/>
          </w:rPr>
          <w:fldChar w:fldCharType="begin"/>
        </w:r>
        <w:r>
          <w:rPr>
            <w:webHidden/>
          </w:rPr>
          <w:instrText xml:space="preserve"> PAGEREF _Toc159222183 \h </w:instrText>
        </w:r>
        <w:r>
          <w:rPr>
            <w:webHidden/>
          </w:rPr>
        </w:r>
        <w:r>
          <w:rPr>
            <w:webHidden/>
          </w:rPr>
          <w:fldChar w:fldCharType="separate"/>
        </w:r>
        <w:r>
          <w:rPr>
            <w:webHidden/>
          </w:rPr>
          <w:t>93</w:t>
        </w:r>
        <w:r>
          <w:rPr>
            <w:webHidden/>
          </w:rPr>
          <w:fldChar w:fldCharType="end"/>
        </w:r>
      </w:hyperlink>
    </w:p>
    <w:p w14:paraId="35F7DBE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84" w:history="1">
        <w:r w:rsidRPr="00AB164A">
          <w:rPr>
            <w:rStyle w:val="Hyperlink"/>
            <w14:scene3d>
              <w14:camera w14:prst="orthographicFront"/>
              <w14:lightRig w14:rig="threePt" w14:dir="t">
                <w14:rot w14:lat="0" w14:lon="0" w14:rev="0"/>
              </w14:lightRig>
            </w14:scene3d>
          </w:rPr>
          <w:t>2.1.9.3.</w:t>
        </w:r>
        <w:r w:rsidRPr="00AB164A">
          <w:rPr>
            <w:rStyle w:val="Hyperlink"/>
          </w:rPr>
          <w:t xml:space="preserve"> PGL patikros lapai</w:t>
        </w:r>
        <w:r>
          <w:rPr>
            <w:webHidden/>
          </w:rPr>
          <w:tab/>
        </w:r>
        <w:r>
          <w:rPr>
            <w:webHidden/>
          </w:rPr>
          <w:fldChar w:fldCharType="begin"/>
        </w:r>
        <w:r>
          <w:rPr>
            <w:webHidden/>
          </w:rPr>
          <w:instrText xml:space="preserve"> PAGEREF _Toc159222184 \h </w:instrText>
        </w:r>
        <w:r>
          <w:rPr>
            <w:webHidden/>
          </w:rPr>
        </w:r>
        <w:r>
          <w:rPr>
            <w:webHidden/>
          </w:rPr>
          <w:fldChar w:fldCharType="separate"/>
        </w:r>
        <w:r>
          <w:rPr>
            <w:webHidden/>
          </w:rPr>
          <w:t>94</w:t>
        </w:r>
        <w:r>
          <w:rPr>
            <w:webHidden/>
          </w:rPr>
          <w:fldChar w:fldCharType="end"/>
        </w:r>
      </w:hyperlink>
    </w:p>
    <w:p w14:paraId="00BAFBB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85" w:history="1">
        <w:r w:rsidRPr="00AB164A">
          <w:rPr>
            <w:rStyle w:val="Hyperlink"/>
            <w14:scene3d>
              <w14:camera w14:prst="orthographicFront"/>
              <w14:lightRig w14:rig="threePt" w14:dir="t">
                <w14:rot w14:lat="0" w14:lon="0" w14:rev="0"/>
              </w14:lightRig>
            </w14:scene3d>
          </w:rPr>
          <w:t>2.1.9.4.</w:t>
        </w:r>
        <w:r w:rsidRPr="00AB164A">
          <w:rPr>
            <w:rStyle w:val="Hyperlink"/>
          </w:rPr>
          <w:t xml:space="preserve"> PGL dokumentai</w:t>
        </w:r>
        <w:r>
          <w:rPr>
            <w:webHidden/>
          </w:rPr>
          <w:tab/>
        </w:r>
        <w:r>
          <w:rPr>
            <w:webHidden/>
          </w:rPr>
          <w:fldChar w:fldCharType="begin"/>
        </w:r>
        <w:r>
          <w:rPr>
            <w:webHidden/>
          </w:rPr>
          <w:instrText xml:space="preserve"> PAGEREF _Toc159222185 \h </w:instrText>
        </w:r>
        <w:r>
          <w:rPr>
            <w:webHidden/>
          </w:rPr>
        </w:r>
        <w:r>
          <w:rPr>
            <w:webHidden/>
          </w:rPr>
          <w:fldChar w:fldCharType="separate"/>
        </w:r>
        <w:r>
          <w:rPr>
            <w:webHidden/>
          </w:rPr>
          <w:t>95</w:t>
        </w:r>
        <w:r>
          <w:rPr>
            <w:webHidden/>
          </w:rPr>
          <w:fldChar w:fldCharType="end"/>
        </w:r>
      </w:hyperlink>
    </w:p>
    <w:p w14:paraId="20575F1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86" w:history="1">
        <w:r w:rsidRPr="00AB164A">
          <w:rPr>
            <w:rStyle w:val="Hyperlink"/>
            <w14:scene3d>
              <w14:camera w14:prst="orthographicFront"/>
              <w14:lightRig w14:rig="threePt" w14:dir="t">
                <w14:rot w14:lat="0" w14:lon="0" w14:rev="0"/>
              </w14:lightRig>
            </w14:scene3d>
          </w:rPr>
          <w:t>2.1.9.5.</w:t>
        </w:r>
        <w:r w:rsidRPr="00AB164A">
          <w:rPr>
            <w:rStyle w:val="Hyperlink"/>
          </w:rPr>
          <w:t xml:space="preserve"> PGL būsenų istorija</w:t>
        </w:r>
        <w:r>
          <w:rPr>
            <w:webHidden/>
          </w:rPr>
          <w:tab/>
        </w:r>
        <w:r>
          <w:rPr>
            <w:webHidden/>
          </w:rPr>
          <w:fldChar w:fldCharType="begin"/>
        </w:r>
        <w:r>
          <w:rPr>
            <w:webHidden/>
          </w:rPr>
          <w:instrText xml:space="preserve"> PAGEREF _Toc159222186 \h </w:instrText>
        </w:r>
        <w:r>
          <w:rPr>
            <w:webHidden/>
          </w:rPr>
        </w:r>
        <w:r>
          <w:rPr>
            <w:webHidden/>
          </w:rPr>
          <w:fldChar w:fldCharType="separate"/>
        </w:r>
        <w:r>
          <w:rPr>
            <w:webHidden/>
          </w:rPr>
          <w:t>95</w:t>
        </w:r>
        <w:r>
          <w:rPr>
            <w:webHidden/>
          </w:rPr>
          <w:fldChar w:fldCharType="end"/>
        </w:r>
      </w:hyperlink>
    </w:p>
    <w:p w14:paraId="52E6E2DF"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187" w:history="1">
        <w:r w:rsidRPr="00AB164A">
          <w:rPr>
            <w:rStyle w:val="Hyperlink"/>
            <w:smallCaps/>
          </w:rPr>
          <w:t>2.1.10.</w:t>
        </w:r>
        <w:r w:rsidRPr="00AB164A">
          <w:rPr>
            <w:rStyle w:val="Hyperlink"/>
          </w:rPr>
          <w:t xml:space="preserve"> Patikros vietoje</w:t>
        </w:r>
        <w:r>
          <w:rPr>
            <w:webHidden/>
          </w:rPr>
          <w:tab/>
        </w:r>
        <w:r>
          <w:rPr>
            <w:webHidden/>
          </w:rPr>
          <w:fldChar w:fldCharType="begin"/>
        </w:r>
        <w:r>
          <w:rPr>
            <w:webHidden/>
          </w:rPr>
          <w:instrText xml:space="preserve"> PAGEREF _Toc159222187 \h </w:instrText>
        </w:r>
        <w:r>
          <w:rPr>
            <w:webHidden/>
          </w:rPr>
        </w:r>
        <w:r>
          <w:rPr>
            <w:webHidden/>
          </w:rPr>
          <w:fldChar w:fldCharType="separate"/>
        </w:r>
        <w:r>
          <w:rPr>
            <w:webHidden/>
          </w:rPr>
          <w:t>97</w:t>
        </w:r>
        <w:r>
          <w:rPr>
            <w:webHidden/>
          </w:rPr>
          <w:fldChar w:fldCharType="end"/>
        </w:r>
      </w:hyperlink>
    </w:p>
    <w:p w14:paraId="7E9A663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88" w:history="1">
        <w:r w:rsidRPr="00AB164A">
          <w:rPr>
            <w:rStyle w:val="Hyperlink"/>
            <w14:scene3d>
              <w14:camera w14:prst="orthographicFront"/>
              <w14:lightRig w14:rig="threePt" w14:dir="t">
                <w14:rot w14:lat="0" w14:lon="0" w14:rev="0"/>
              </w14:lightRig>
            </w14:scene3d>
          </w:rPr>
          <w:t>2.1.10.1.</w:t>
        </w:r>
        <w:r w:rsidRPr="00AB164A">
          <w:rPr>
            <w:rStyle w:val="Hyperlink"/>
          </w:rPr>
          <w:t xml:space="preserve"> Patikros vietoje</w:t>
        </w:r>
        <w:r>
          <w:rPr>
            <w:webHidden/>
          </w:rPr>
          <w:tab/>
        </w:r>
        <w:r>
          <w:rPr>
            <w:webHidden/>
          </w:rPr>
          <w:fldChar w:fldCharType="begin"/>
        </w:r>
        <w:r>
          <w:rPr>
            <w:webHidden/>
          </w:rPr>
          <w:instrText xml:space="preserve"> PAGEREF _Toc159222188 \h </w:instrText>
        </w:r>
        <w:r>
          <w:rPr>
            <w:webHidden/>
          </w:rPr>
        </w:r>
        <w:r>
          <w:rPr>
            <w:webHidden/>
          </w:rPr>
          <w:fldChar w:fldCharType="separate"/>
        </w:r>
        <w:r>
          <w:rPr>
            <w:webHidden/>
          </w:rPr>
          <w:t>98</w:t>
        </w:r>
        <w:r>
          <w:rPr>
            <w:webHidden/>
          </w:rPr>
          <w:fldChar w:fldCharType="end"/>
        </w:r>
      </w:hyperlink>
    </w:p>
    <w:p w14:paraId="0450C61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89" w:history="1">
        <w:r w:rsidRPr="00AB164A">
          <w:rPr>
            <w:rStyle w:val="Hyperlink"/>
            <w14:scene3d>
              <w14:camera w14:prst="orthographicFront"/>
              <w14:lightRig w14:rig="threePt" w14:dir="t">
                <w14:rot w14:lat="0" w14:lon="0" w14:rev="0"/>
              </w14:lightRig>
            </w14:scene3d>
          </w:rPr>
          <w:t>2.1.10.2.</w:t>
        </w:r>
        <w:r w:rsidRPr="00AB164A">
          <w:rPr>
            <w:rStyle w:val="Hyperlink"/>
          </w:rPr>
          <w:t xml:space="preserve"> Patikros vietoje atsakingi asmenys</w:t>
        </w:r>
        <w:r>
          <w:rPr>
            <w:webHidden/>
          </w:rPr>
          <w:tab/>
        </w:r>
        <w:r>
          <w:rPr>
            <w:webHidden/>
          </w:rPr>
          <w:fldChar w:fldCharType="begin"/>
        </w:r>
        <w:r>
          <w:rPr>
            <w:webHidden/>
          </w:rPr>
          <w:instrText xml:space="preserve"> PAGEREF _Toc159222189 \h </w:instrText>
        </w:r>
        <w:r>
          <w:rPr>
            <w:webHidden/>
          </w:rPr>
        </w:r>
        <w:r>
          <w:rPr>
            <w:webHidden/>
          </w:rPr>
          <w:fldChar w:fldCharType="separate"/>
        </w:r>
        <w:r>
          <w:rPr>
            <w:webHidden/>
          </w:rPr>
          <w:t>100</w:t>
        </w:r>
        <w:r>
          <w:rPr>
            <w:webHidden/>
          </w:rPr>
          <w:fldChar w:fldCharType="end"/>
        </w:r>
      </w:hyperlink>
    </w:p>
    <w:p w14:paraId="29CC467C"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90" w:history="1">
        <w:r w:rsidRPr="00AB164A">
          <w:rPr>
            <w:rStyle w:val="Hyperlink"/>
            <w14:scene3d>
              <w14:camera w14:prst="orthographicFront"/>
              <w14:lightRig w14:rig="threePt" w14:dir="t">
                <w14:rot w14:lat="0" w14:lon="0" w14:rev="0"/>
              </w14:lightRig>
            </w14:scene3d>
          </w:rPr>
          <w:t>2.1.10.3.</w:t>
        </w:r>
        <w:r w:rsidRPr="00AB164A">
          <w:rPr>
            <w:rStyle w:val="Hyperlink"/>
          </w:rPr>
          <w:t xml:space="preserve"> Patikros vietoje mokėjimo prašymai</w:t>
        </w:r>
        <w:r>
          <w:rPr>
            <w:webHidden/>
          </w:rPr>
          <w:tab/>
        </w:r>
        <w:r>
          <w:rPr>
            <w:webHidden/>
          </w:rPr>
          <w:fldChar w:fldCharType="begin"/>
        </w:r>
        <w:r>
          <w:rPr>
            <w:webHidden/>
          </w:rPr>
          <w:instrText xml:space="preserve"> PAGEREF _Toc159222190 \h </w:instrText>
        </w:r>
        <w:r>
          <w:rPr>
            <w:webHidden/>
          </w:rPr>
        </w:r>
        <w:r>
          <w:rPr>
            <w:webHidden/>
          </w:rPr>
          <w:fldChar w:fldCharType="separate"/>
        </w:r>
        <w:r>
          <w:rPr>
            <w:webHidden/>
          </w:rPr>
          <w:t>100</w:t>
        </w:r>
        <w:r>
          <w:rPr>
            <w:webHidden/>
          </w:rPr>
          <w:fldChar w:fldCharType="end"/>
        </w:r>
      </w:hyperlink>
    </w:p>
    <w:p w14:paraId="1CB8CCA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91" w:history="1">
        <w:r w:rsidRPr="00AB164A">
          <w:rPr>
            <w:rStyle w:val="Hyperlink"/>
            <w14:scene3d>
              <w14:camera w14:prst="orthographicFront"/>
              <w14:lightRig w14:rig="threePt" w14:dir="t">
                <w14:rot w14:lat="0" w14:lon="0" w14:rev="0"/>
              </w14:lightRig>
            </w14:scene3d>
          </w:rPr>
          <w:t>2.1.10.4.</w:t>
        </w:r>
        <w:r w:rsidRPr="00AB164A">
          <w:rPr>
            <w:rStyle w:val="Hyperlink"/>
          </w:rPr>
          <w:t xml:space="preserve"> Patikros vietoje neatitikimai</w:t>
        </w:r>
        <w:r>
          <w:rPr>
            <w:webHidden/>
          </w:rPr>
          <w:tab/>
        </w:r>
        <w:r>
          <w:rPr>
            <w:webHidden/>
          </w:rPr>
          <w:fldChar w:fldCharType="begin"/>
        </w:r>
        <w:r>
          <w:rPr>
            <w:webHidden/>
          </w:rPr>
          <w:instrText xml:space="preserve"> PAGEREF _Toc159222191 \h </w:instrText>
        </w:r>
        <w:r>
          <w:rPr>
            <w:webHidden/>
          </w:rPr>
        </w:r>
        <w:r>
          <w:rPr>
            <w:webHidden/>
          </w:rPr>
          <w:fldChar w:fldCharType="separate"/>
        </w:r>
        <w:r>
          <w:rPr>
            <w:webHidden/>
          </w:rPr>
          <w:t>101</w:t>
        </w:r>
        <w:r>
          <w:rPr>
            <w:webHidden/>
          </w:rPr>
          <w:fldChar w:fldCharType="end"/>
        </w:r>
      </w:hyperlink>
    </w:p>
    <w:p w14:paraId="788EFE33"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92" w:history="1">
        <w:r w:rsidRPr="00AB164A">
          <w:rPr>
            <w:rStyle w:val="Hyperlink"/>
            <w14:scene3d>
              <w14:camera w14:prst="orthographicFront"/>
              <w14:lightRig w14:rig="threePt" w14:dir="t">
                <w14:rot w14:lat="0" w14:lon="0" w14:rev="0"/>
              </w14:lightRig>
            </w14:scene3d>
          </w:rPr>
          <w:t>2.1.10.5.</w:t>
        </w:r>
        <w:r w:rsidRPr="00AB164A">
          <w:rPr>
            <w:rStyle w:val="Hyperlink"/>
          </w:rPr>
          <w:t xml:space="preserve"> Patikros vietoje pastabos</w:t>
        </w:r>
        <w:r>
          <w:rPr>
            <w:webHidden/>
          </w:rPr>
          <w:tab/>
        </w:r>
        <w:r>
          <w:rPr>
            <w:webHidden/>
          </w:rPr>
          <w:fldChar w:fldCharType="begin"/>
        </w:r>
        <w:r>
          <w:rPr>
            <w:webHidden/>
          </w:rPr>
          <w:instrText xml:space="preserve"> PAGEREF _Toc159222192 \h </w:instrText>
        </w:r>
        <w:r>
          <w:rPr>
            <w:webHidden/>
          </w:rPr>
        </w:r>
        <w:r>
          <w:rPr>
            <w:webHidden/>
          </w:rPr>
          <w:fldChar w:fldCharType="separate"/>
        </w:r>
        <w:r>
          <w:rPr>
            <w:webHidden/>
          </w:rPr>
          <w:t>101</w:t>
        </w:r>
        <w:r>
          <w:rPr>
            <w:webHidden/>
          </w:rPr>
          <w:fldChar w:fldCharType="end"/>
        </w:r>
      </w:hyperlink>
    </w:p>
    <w:p w14:paraId="20BACFD5"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93" w:history="1">
        <w:r w:rsidRPr="00AB164A">
          <w:rPr>
            <w:rStyle w:val="Hyperlink"/>
            <w14:scene3d>
              <w14:camera w14:prst="orthographicFront"/>
              <w14:lightRig w14:rig="threePt" w14:dir="t">
                <w14:rot w14:lat="0" w14:lon="0" w14:rev="0"/>
              </w14:lightRig>
            </w14:scene3d>
          </w:rPr>
          <w:t>2.1.10.6.</w:t>
        </w:r>
        <w:r w:rsidRPr="00AB164A">
          <w:rPr>
            <w:rStyle w:val="Hyperlink"/>
          </w:rPr>
          <w:t xml:space="preserve"> Patikros vietoje patikros lapai</w:t>
        </w:r>
        <w:r>
          <w:rPr>
            <w:webHidden/>
          </w:rPr>
          <w:tab/>
        </w:r>
        <w:r>
          <w:rPr>
            <w:webHidden/>
          </w:rPr>
          <w:fldChar w:fldCharType="begin"/>
        </w:r>
        <w:r>
          <w:rPr>
            <w:webHidden/>
          </w:rPr>
          <w:instrText xml:space="preserve"> PAGEREF _Toc159222193 \h </w:instrText>
        </w:r>
        <w:r>
          <w:rPr>
            <w:webHidden/>
          </w:rPr>
        </w:r>
        <w:r>
          <w:rPr>
            <w:webHidden/>
          </w:rPr>
          <w:fldChar w:fldCharType="separate"/>
        </w:r>
        <w:r>
          <w:rPr>
            <w:webHidden/>
          </w:rPr>
          <w:t>102</w:t>
        </w:r>
        <w:r>
          <w:rPr>
            <w:webHidden/>
          </w:rPr>
          <w:fldChar w:fldCharType="end"/>
        </w:r>
      </w:hyperlink>
    </w:p>
    <w:p w14:paraId="39C3E809"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94" w:history="1">
        <w:r w:rsidRPr="00AB164A">
          <w:rPr>
            <w:rStyle w:val="Hyperlink"/>
            <w14:scene3d>
              <w14:camera w14:prst="orthographicFront"/>
              <w14:lightRig w14:rig="threePt" w14:dir="t">
                <w14:rot w14:lat="0" w14:lon="0" w14:rev="0"/>
              </w14:lightRig>
            </w14:scene3d>
          </w:rPr>
          <w:t>2.1.10.7.</w:t>
        </w:r>
        <w:r w:rsidRPr="00AB164A">
          <w:rPr>
            <w:rStyle w:val="Hyperlink"/>
          </w:rPr>
          <w:t xml:space="preserve"> Patikros vietoje dokumentai</w:t>
        </w:r>
        <w:r>
          <w:rPr>
            <w:webHidden/>
          </w:rPr>
          <w:tab/>
        </w:r>
        <w:r>
          <w:rPr>
            <w:webHidden/>
          </w:rPr>
          <w:fldChar w:fldCharType="begin"/>
        </w:r>
        <w:r>
          <w:rPr>
            <w:webHidden/>
          </w:rPr>
          <w:instrText xml:space="preserve"> PAGEREF _Toc159222194 \h </w:instrText>
        </w:r>
        <w:r>
          <w:rPr>
            <w:webHidden/>
          </w:rPr>
        </w:r>
        <w:r>
          <w:rPr>
            <w:webHidden/>
          </w:rPr>
          <w:fldChar w:fldCharType="separate"/>
        </w:r>
        <w:r>
          <w:rPr>
            <w:webHidden/>
          </w:rPr>
          <w:t>102</w:t>
        </w:r>
        <w:r>
          <w:rPr>
            <w:webHidden/>
          </w:rPr>
          <w:fldChar w:fldCharType="end"/>
        </w:r>
      </w:hyperlink>
    </w:p>
    <w:p w14:paraId="2BA969F4"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95" w:history="1">
        <w:r w:rsidRPr="00AB164A">
          <w:rPr>
            <w:rStyle w:val="Hyperlink"/>
            <w14:scene3d>
              <w14:camera w14:prst="orthographicFront"/>
              <w14:lightRig w14:rig="threePt" w14:dir="t">
                <w14:rot w14:lat="0" w14:lon="0" w14:rev="0"/>
              </w14:lightRig>
            </w14:scene3d>
          </w:rPr>
          <w:t>2.1.10.8.</w:t>
        </w:r>
        <w:r w:rsidRPr="00AB164A">
          <w:rPr>
            <w:rStyle w:val="Hyperlink"/>
          </w:rPr>
          <w:t xml:space="preserve"> Patikros vietoje būsenų istorija</w:t>
        </w:r>
        <w:r>
          <w:rPr>
            <w:webHidden/>
          </w:rPr>
          <w:tab/>
        </w:r>
        <w:r>
          <w:rPr>
            <w:webHidden/>
          </w:rPr>
          <w:fldChar w:fldCharType="begin"/>
        </w:r>
        <w:r>
          <w:rPr>
            <w:webHidden/>
          </w:rPr>
          <w:instrText xml:space="preserve"> PAGEREF _Toc159222195 \h </w:instrText>
        </w:r>
        <w:r>
          <w:rPr>
            <w:webHidden/>
          </w:rPr>
        </w:r>
        <w:r>
          <w:rPr>
            <w:webHidden/>
          </w:rPr>
          <w:fldChar w:fldCharType="separate"/>
        </w:r>
        <w:r>
          <w:rPr>
            <w:webHidden/>
          </w:rPr>
          <w:t>102</w:t>
        </w:r>
        <w:r>
          <w:rPr>
            <w:webHidden/>
          </w:rPr>
          <w:fldChar w:fldCharType="end"/>
        </w:r>
      </w:hyperlink>
    </w:p>
    <w:p w14:paraId="1D527076"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197" w:history="1">
        <w:r w:rsidRPr="00AB164A">
          <w:rPr>
            <w:rStyle w:val="Hyperlink"/>
            <w14:scene3d>
              <w14:camera w14:prst="orthographicFront"/>
              <w14:lightRig w14:rig="threePt" w14:dir="t">
                <w14:rot w14:lat="0" w14:lon="0" w14:rev="0"/>
              </w14:lightRig>
            </w14:scene3d>
          </w:rPr>
          <w:t>2.1.10.9.</w:t>
        </w:r>
        <w:r w:rsidRPr="00AB164A">
          <w:rPr>
            <w:rStyle w:val="Hyperlink"/>
          </w:rPr>
          <w:t xml:space="preserve"> Patikros vietoje išlaidų supaprastinimai</w:t>
        </w:r>
        <w:r>
          <w:rPr>
            <w:webHidden/>
          </w:rPr>
          <w:tab/>
        </w:r>
        <w:r>
          <w:rPr>
            <w:webHidden/>
          </w:rPr>
          <w:fldChar w:fldCharType="begin"/>
        </w:r>
        <w:r>
          <w:rPr>
            <w:webHidden/>
          </w:rPr>
          <w:instrText xml:space="preserve"> PAGEREF _Toc159222197 \h </w:instrText>
        </w:r>
        <w:r>
          <w:rPr>
            <w:webHidden/>
          </w:rPr>
        </w:r>
        <w:r>
          <w:rPr>
            <w:webHidden/>
          </w:rPr>
          <w:fldChar w:fldCharType="separate"/>
        </w:r>
        <w:r>
          <w:rPr>
            <w:webHidden/>
          </w:rPr>
          <w:t>103</w:t>
        </w:r>
        <w:r>
          <w:rPr>
            <w:webHidden/>
          </w:rPr>
          <w:fldChar w:fldCharType="end"/>
        </w:r>
      </w:hyperlink>
    </w:p>
    <w:p w14:paraId="7EB128E5"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200" w:history="1">
        <w:r w:rsidRPr="00AB164A">
          <w:rPr>
            <w:rStyle w:val="Hyperlink"/>
          </w:rPr>
          <w:t>2.1.11. Pažeidimai</w:t>
        </w:r>
        <w:r>
          <w:rPr>
            <w:webHidden/>
          </w:rPr>
          <w:tab/>
        </w:r>
        <w:r>
          <w:rPr>
            <w:webHidden/>
          </w:rPr>
          <w:fldChar w:fldCharType="begin"/>
        </w:r>
        <w:r>
          <w:rPr>
            <w:webHidden/>
          </w:rPr>
          <w:instrText xml:space="preserve"> PAGEREF _Toc159222200 \h </w:instrText>
        </w:r>
        <w:r>
          <w:rPr>
            <w:webHidden/>
          </w:rPr>
        </w:r>
        <w:r>
          <w:rPr>
            <w:webHidden/>
          </w:rPr>
          <w:fldChar w:fldCharType="separate"/>
        </w:r>
        <w:r>
          <w:rPr>
            <w:webHidden/>
          </w:rPr>
          <w:t>104</w:t>
        </w:r>
        <w:r>
          <w:rPr>
            <w:webHidden/>
          </w:rPr>
          <w:fldChar w:fldCharType="end"/>
        </w:r>
      </w:hyperlink>
    </w:p>
    <w:p w14:paraId="6D7AC4B6"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02" w:history="1">
        <w:r w:rsidRPr="00AB164A">
          <w:rPr>
            <w:rStyle w:val="Hyperlink"/>
            <w14:scene3d>
              <w14:camera w14:prst="orthographicFront"/>
              <w14:lightRig w14:rig="threePt" w14:dir="t">
                <w14:rot w14:lat="0" w14:lon="0" w14:rev="0"/>
              </w14:lightRig>
            </w14:scene3d>
          </w:rPr>
          <w:t>2.1.11.1.</w:t>
        </w:r>
        <w:r w:rsidRPr="00AB164A">
          <w:rPr>
            <w:rStyle w:val="Hyperlink"/>
          </w:rPr>
          <w:t xml:space="preserve"> Pažeidimai</w:t>
        </w:r>
        <w:r>
          <w:rPr>
            <w:webHidden/>
          </w:rPr>
          <w:tab/>
        </w:r>
        <w:r>
          <w:rPr>
            <w:webHidden/>
          </w:rPr>
          <w:fldChar w:fldCharType="begin"/>
        </w:r>
        <w:r>
          <w:rPr>
            <w:webHidden/>
          </w:rPr>
          <w:instrText xml:space="preserve"> PAGEREF _Toc159222202 \h </w:instrText>
        </w:r>
        <w:r>
          <w:rPr>
            <w:webHidden/>
          </w:rPr>
        </w:r>
        <w:r>
          <w:rPr>
            <w:webHidden/>
          </w:rPr>
          <w:fldChar w:fldCharType="separate"/>
        </w:r>
        <w:r>
          <w:rPr>
            <w:webHidden/>
          </w:rPr>
          <w:t>106</w:t>
        </w:r>
        <w:r>
          <w:rPr>
            <w:webHidden/>
          </w:rPr>
          <w:fldChar w:fldCharType="end"/>
        </w:r>
      </w:hyperlink>
    </w:p>
    <w:p w14:paraId="19D96D23"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03" w:history="1">
        <w:r w:rsidRPr="00AB164A">
          <w:rPr>
            <w:rStyle w:val="Hyperlink"/>
            <w14:scene3d>
              <w14:camera w14:prst="orthographicFront"/>
              <w14:lightRig w14:rig="threePt" w14:dir="t">
                <w14:rot w14:lat="0" w14:lon="0" w14:rev="0"/>
              </w14:lightRig>
            </w14:scene3d>
          </w:rPr>
          <w:t>2.1.11.2.</w:t>
        </w:r>
        <w:r w:rsidRPr="00AB164A">
          <w:rPr>
            <w:rStyle w:val="Hyperlink"/>
          </w:rPr>
          <w:t xml:space="preserve"> Pažeidimo dokumentai</w:t>
        </w:r>
        <w:r>
          <w:rPr>
            <w:webHidden/>
          </w:rPr>
          <w:tab/>
        </w:r>
        <w:r>
          <w:rPr>
            <w:webHidden/>
          </w:rPr>
          <w:fldChar w:fldCharType="begin"/>
        </w:r>
        <w:r>
          <w:rPr>
            <w:webHidden/>
          </w:rPr>
          <w:instrText xml:space="preserve"> PAGEREF _Toc159222203 \h </w:instrText>
        </w:r>
        <w:r>
          <w:rPr>
            <w:webHidden/>
          </w:rPr>
        </w:r>
        <w:r>
          <w:rPr>
            <w:webHidden/>
          </w:rPr>
          <w:fldChar w:fldCharType="separate"/>
        </w:r>
        <w:r>
          <w:rPr>
            <w:webHidden/>
          </w:rPr>
          <w:t>107</w:t>
        </w:r>
        <w:r>
          <w:rPr>
            <w:webHidden/>
          </w:rPr>
          <w:fldChar w:fldCharType="end"/>
        </w:r>
      </w:hyperlink>
    </w:p>
    <w:p w14:paraId="453C844C"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04" w:history="1">
        <w:r w:rsidRPr="00AB164A">
          <w:rPr>
            <w:rStyle w:val="Hyperlink"/>
            <w14:scene3d>
              <w14:camera w14:prst="orthographicFront"/>
              <w14:lightRig w14:rig="threePt" w14:dir="t">
                <w14:rot w14:lat="0" w14:lon="0" w14:rev="0"/>
              </w14:lightRig>
            </w14:scene3d>
          </w:rPr>
          <w:t>2.1.11.3.</w:t>
        </w:r>
        <w:r w:rsidRPr="00AB164A">
          <w:rPr>
            <w:rStyle w:val="Hyperlink"/>
          </w:rPr>
          <w:t xml:space="preserve"> Pažeidimo pastabos</w:t>
        </w:r>
        <w:r>
          <w:rPr>
            <w:webHidden/>
          </w:rPr>
          <w:tab/>
        </w:r>
        <w:r>
          <w:rPr>
            <w:webHidden/>
          </w:rPr>
          <w:fldChar w:fldCharType="begin"/>
        </w:r>
        <w:r>
          <w:rPr>
            <w:webHidden/>
          </w:rPr>
          <w:instrText xml:space="preserve"> PAGEREF _Toc159222204 \h </w:instrText>
        </w:r>
        <w:r>
          <w:rPr>
            <w:webHidden/>
          </w:rPr>
        </w:r>
        <w:r>
          <w:rPr>
            <w:webHidden/>
          </w:rPr>
          <w:fldChar w:fldCharType="separate"/>
        </w:r>
        <w:r>
          <w:rPr>
            <w:webHidden/>
          </w:rPr>
          <w:t>107</w:t>
        </w:r>
        <w:r>
          <w:rPr>
            <w:webHidden/>
          </w:rPr>
          <w:fldChar w:fldCharType="end"/>
        </w:r>
      </w:hyperlink>
    </w:p>
    <w:p w14:paraId="3DAC345F"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05" w:history="1">
        <w:r w:rsidRPr="00AB164A">
          <w:rPr>
            <w:rStyle w:val="Hyperlink"/>
            <w14:scene3d>
              <w14:camera w14:prst="orthographicFront"/>
              <w14:lightRig w14:rig="threePt" w14:dir="t">
                <w14:rot w14:lat="0" w14:lon="0" w14:rev="0"/>
              </w14:lightRig>
            </w14:scene3d>
          </w:rPr>
          <w:t>2.1.11.4.</w:t>
        </w:r>
        <w:r w:rsidRPr="00AB164A">
          <w:rPr>
            <w:rStyle w:val="Hyperlink"/>
          </w:rPr>
          <w:t xml:space="preserve"> Pažeidimo PK sprendimai</w:t>
        </w:r>
        <w:r>
          <w:rPr>
            <w:webHidden/>
          </w:rPr>
          <w:tab/>
        </w:r>
        <w:r>
          <w:rPr>
            <w:webHidden/>
          </w:rPr>
          <w:fldChar w:fldCharType="begin"/>
        </w:r>
        <w:r>
          <w:rPr>
            <w:webHidden/>
          </w:rPr>
          <w:instrText xml:space="preserve"> PAGEREF _Toc159222205 \h </w:instrText>
        </w:r>
        <w:r>
          <w:rPr>
            <w:webHidden/>
          </w:rPr>
        </w:r>
        <w:r>
          <w:rPr>
            <w:webHidden/>
          </w:rPr>
          <w:fldChar w:fldCharType="separate"/>
        </w:r>
        <w:r>
          <w:rPr>
            <w:webHidden/>
          </w:rPr>
          <w:t>108</w:t>
        </w:r>
        <w:r>
          <w:rPr>
            <w:webHidden/>
          </w:rPr>
          <w:fldChar w:fldCharType="end"/>
        </w:r>
      </w:hyperlink>
    </w:p>
    <w:p w14:paraId="1261F569"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06" w:history="1">
        <w:r w:rsidRPr="00AB164A">
          <w:rPr>
            <w:rStyle w:val="Hyperlink"/>
            <w14:scene3d>
              <w14:camera w14:prst="orthographicFront"/>
              <w14:lightRig w14:rig="threePt" w14:dir="t">
                <w14:rot w14:lat="0" w14:lon="0" w14:rev="0"/>
              </w14:lightRig>
            </w14:scene3d>
          </w:rPr>
          <w:t>2.1.11.5.</w:t>
        </w:r>
        <w:r w:rsidRPr="00AB164A">
          <w:rPr>
            <w:rStyle w:val="Hyperlink"/>
          </w:rPr>
          <w:t xml:space="preserve"> Pažeidimo tyrimai</w:t>
        </w:r>
        <w:r>
          <w:rPr>
            <w:webHidden/>
          </w:rPr>
          <w:tab/>
        </w:r>
        <w:r>
          <w:rPr>
            <w:webHidden/>
          </w:rPr>
          <w:fldChar w:fldCharType="begin"/>
        </w:r>
        <w:r>
          <w:rPr>
            <w:webHidden/>
          </w:rPr>
          <w:instrText xml:space="preserve"> PAGEREF _Toc159222206 \h </w:instrText>
        </w:r>
        <w:r>
          <w:rPr>
            <w:webHidden/>
          </w:rPr>
        </w:r>
        <w:r>
          <w:rPr>
            <w:webHidden/>
          </w:rPr>
          <w:fldChar w:fldCharType="separate"/>
        </w:r>
        <w:r>
          <w:rPr>
            <w:webHidden/>
          </w:rPr>
          <w:t>108</w:t>
        </w:r>
        <w:r>
          <w:rPr>
            <w:webHidden/>
          </w:rPr>
          <w:fldChar w:fldCharType="end"/>
        </w:r>
      </w:hyperlink>
    </w:p>
    <w:p w14:paraId="531068E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07" w:history="1">
        <w:r w:rsidRPr="00AB164A">
          <w:rPr>
            <w:rStyle w:val="Hyperlink"/>
            <w14:scene3d>
              <w14:camera w14:prst="orthographicFront"/>
              <w14:lightRig w14:rig="threePt" w14:dir="t">
                <w14:rot w14:lat="0" w14:lon="0" w14:rev="0"/>
              </w14:lightRig>
            </w14:scene3d>
          </w:rPr>
          <w:t>2.1.11.6.</w:t>
        </w:r>
        <w:r w:rsidRPr="00AB164A">
          <w:rPr>
            <w:rStyle w:val="Hyperlink"/>
          </w:rPr>
          <w:t xml:space="preserve"> Finansavimo duomenys</w:t>
        </w:r>
        <w:r>
          <w:rPr>
            <w:webHidden/>
          </w:rPr>
          <w:tab/>
        </w:r>
        <w:r>
          <w:rPr>
            <w:webHidden/>
          </w:rPr>
          <w:fldChar w:fldCharType="begin"/>
        </w:r>
        <w:r>
          <w:rPr>
            <w:webHidden/>
          </w:rPr>
          <w:instrText xml:space="preserve"> PAGEREF _Toc159222207 \h </w:instrText>
        </w:r>
        <w:r>
          <w:rPr>
            <w:webHidden/>
          </w:rPr>
        </w:r>
        <w:r>
          <w:rPr>
            <w:webHidden/>
          </w:rPr>
          <w:fldChar w:fldCharType="separate"/>
        </w:r>
        <w:r>
          <w:rPr>
            <w:webHidden/>
          </w:rPr>
          <w:t>110</w:t>
        </w:r>
        <w:r>
          <w:rPr>
            <w:webHidden/>
          </w:rPr>
          <w:fldChar w:fldCharType="end"/>
        </w:r>
      </w:hyperlink>
    </w:p>
    <w:p w14:paraId="379542C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08" w:history="1">
        <w:r w:rsidRPr="00AB164A">
          <w:rPr>
            <w:rStyle w:val="Hyperlink"/>
            <w14:scene3d>
              <w14:camera w14:prst="orthographicFront"/>
              <w14:lightRig w14:rig="threePt" w14:dir="t">
                <w14:rot w14:lat="0" w14:lon="0" w14:rev="0"/>
              </w14:lightRig>
            </w14:scene3d>
          </w:rPr>
          <w:t>2.1.11.7.</w:t>
        </w:r>
        <w:r w:rsidRPr="00AB164A">
          <w:rPr>
            <w:rStyle w:val="Hyperlink"/>
          </w:rPr>
          <w:t xml:space="preserve"> Pažeidimo tyrimo mokėjimo prašymai</w:t>
        </w:r>
        <w:r>
          <w:rPr>
            <w:webHidden/>
          </w:rPr>
          <w:tab/>
        </w:r>
        <w:r>
          <w:rPr>
            <w:webHidden/>
          </w:rPr>
          <w:fldChar w:fldCharType="begin"/>
        </w:r>
        <w:r>
          <w:rPr>
            <w:webHidden/>
          </w:rPr>
          <w:instrText xml:space="preserve"> PAGEREF _Toc159222208 \h </w:instrText>
        </w:r>
        <w:r>
          <w:rPr>
            <w:webHidden/>
          </w:rPr>
        </w:r>
        <w:r>
          <w:rPr>
            <w:webHidden/>
          </w:rPr>
          <w:fldChar w:fldCharType="separate"/>
        </w:r>
        <w:r>
          <w:rPr>
            <w:webHidden/>
          </w:rPr>
          <w:t>111</w:t>
        </w:r>
        <w:r>
          <w:rPr>
            <w:webHidden/>
          </w:rPr>
          <w:fldChar w:fldCharType="end"/>
        </w:r>
      </w:hyperlink>
    </w:p>
    <w:p w14:paraId="742EC1F9"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211" w:history="1">
        <w:r w:rsidRPr="00AB164A">
          <w:rPr>
            <w:rStyle w:val="Hyperlink"/>
          </w:rPr>
          <w:t>2.1.12. Ex-Post</w:t>
        </w:r>
        <w:r>
          <w:rPr>
            <w:webHidden/>
          </w:rPr>
          <w:tab/>
        </w:r>
        <w:r>
          <w:rPr>
            <w:webHidden/>
          </w:rPr>
          <w:fldChar w:fldCharType="begin"/>
        </w:r>
        <w:r>
          <w:rPr>
            <w:webHidden/>
          </w:rPr>
          <w:instrText xml:space="preserve"> PAGEREF _Toc159222211 \h </w:instrText>
        </w:r>
        <w:r>
          <w:rPr>
            <w:webHidden/>
          </w:rPr>
        </w:r>
        <w:r>
          <w:rPr>
            <w:webHidden/>
          </w:rPr>
          <w:fldChar w:fldCharType="separate"/>
        </w:r>
        <w:r>
          <w:rPr>
            <w:webHidden/>
          </w:rPr>
          <w:t>113</w:t>
        </w:r>
        <w:r>
          <w:rPr>
            <w:webHidden/>
          </w:rPr>
          <w:fldChar w:fldCharType="end"/>
        </w:r>
      </w:hyperlink>
    </w:p>
    <w:p w14:paraId="40D461D2"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12" w:history="1">
        <w:r w:rsidRPr="00AB164A">
          <w:rPr>
            <w:rStyle w:val="Hyperlink"/>
            <w14:scene3d>
              <w14:camera w14:prst="orthographicFront"/>
              <w14:lightRig w14:rig="threePt" w14:dir="t">
                <w14:rot w14:lat="0" w14:lon="0" w14:rev="0"/>
              </w14:lightRig>
            </w14:scene3d>
          </w:rPr>
          <w:t>2.1.12.1.</w:t>
        </w:r>
        <w:r w:rsidRPr="00AB164A">
          <w:rPr>
            <w:rStyle w:val="Hyperlink"/>
          </w:rPr>
          <w:t xml:space="preserve"> Ex-Post ataskaitos</w:t>
        </w:r>
        <w:r>
          <w:rPr>
            <w:webHidden/>
          </w:rPr>
          <w:tab/>
        </w:r>
        <w:r>
          <w:rPr>
            <w:webHidden/>
          </w:rPr>
          <w:fldChar w:fldCharType="begin"/>
        </w:r>
        <w:r>
          <w:rPr>
            <w:webHidden/>
          </w:rPr>
          <w:instrText xml:space="preserve"> PAGEREF _Toc159222212 \h </w:instrText>
        </w:r>
        <w:r>
          <w:rPr>
            <w:webHidden/>
          </w:rPr>
        </w:r>
        <w:r>
          <w:rPr>
            <w:webHidden/>
          </w:rPr>
          <w:fldChar w:fldCharType="separate"/>
        </w:r>
        <w:r>
          <w:rPr>
            <w:webHidden/>
          </w:rPr>
          <w:t>114</w:t>
        </w:r>
        <w:r>
          <w:rPr>
            <w:webHidden/>
          </w:rPr>
          <w:fldChar w:fldCharType="end"/>
        </w:r>
      </w:hyperlink>
    </w:p>
    <w:p w14:paraId="2EB99293"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13" w:history="1">
        <w:r w:rsidRPr="00AB164A">
          <w:rPr>
            <w:rStyle w:val="Hyperlink"/>
            <w14:scene3d>
              <w14:camera w14:prst="orthographicFront"/>
              <w14:lightRig w14:rig="threePt" w14:dir="t">
                <w14:rot w14:lat="0" w14:lon="0" w14:rev="0"/>
              </w14:lightRig>
            </w14:scene3d>
          </w:rPr>
          <w:t>2.1.12.2.</w:t>
        </w:r>
        <w:r w:rsidRPr="00AB164A">
          <w:rPr>
            <w:rStyle w:val="Hyperlink"/>
          </w:rPr>
          <w:t xml:space="preserve"> Ex-Post ataskaitos dokumentai</w:t>
        </w:r>
        <w:r>
          <w:rPr>
            <w:webHidden/>
          </w:rPr>
          <w:tab/>
        </w:r>
        <w:r>
          <w:rPr>
            <w:webHidden/>
          </w:rPr>
          <w:fldChar w:fldCharType="begin"/>
        </w:r>
        <w:r>
          <w:rPr>
            <w:webHidden/>
          </w:rPr>
          <w:instrText xml:space="preserve"> PAGEREF _Toc159222213 \h </w:instrText>
        </w:r>
        <w:r>
          <w:rPr>
            <w:webHidden/>
          </w:rPr>
        </w:r>
        <w:r>
          <w:rPr>
            <w:webHidden/>
          </w:rPr>
          <w:fldChar w:fldCharType="separate"/>
        </w:r>
        <w:r>
          <w:rPr>
            <w:webHidden/>
          </w:rPr>
          <w:t>116</w:t>
        </w:r>
        <w:r>
          <w:rPr>
            <w:webHidden/>
          </w:rPr>
          <w:fldChar w:fldCharType="end"/>
        </w:r>
      </w:hyperlink>
    </w:p>
    <w:p w14:paraId="2038F0B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14" w:history="1">
        <w:r w:rsidRPr="00AB164A">
          <w:rPr>
            <w:rStyle w:val="Hyperlink"/>
            <w14:scene3d>
              <w14:camera w14:prst="orthographicFront"/>
              <w14:lightRig w14:rig="threePt" w14:dir="t">
                <w14:rot w14:lat="0" w14:lon="0" w14:rev="0"/>
              </w14:lightRig>
            </w14:scene3d>
          </w:rPr>
          <w:t>2.1.12.3.</w:t>
        </w:r>
        <w:r w:rsidRPr="00AB164A">
          <w:rPr>
            <w:rStyle w:val="Hyperlink"/>
          </w:rPr>
          <w:t xml:space="preserve"> Ex-Post ataskaitos pastabos</w:t>
        </w:r>
        <w:r>
          <w:rPr>
            <w:webHidden/>
          </w:rPr>
          <w:tab/>
        </w:r>
        <w:r>
          <w:rPr>
            <w:webHidden/>
          </w:rPr>
          <w:fldChar w:fldCharType="begin"/>
        </w:r>
        <w:r>
          <w:rPr>
            <w:webHidden/>
          </w:rPr>
          <w:instrText xml:space="preserve"> PAGEREF _Toc159222214 \h </w:instrText>
        </w:r>
        <w:r>
          <w:rPr>
            <w:webHidden/>
          </w:rPr>
        </w:r>
        <w:r>
          <w:rPr>
            <w:webHidden/>
          </w:rPr>
          <w:fldChar w:fldCharType="separate"/>
        </w:r>
        <w:r>
          <w:rPr>
            <w:webHidden/>
          </w:rPr>
          <w:t>116</w:t>
        </w:r>
        <w:r>
          <w:rPr>
            <w:webHidden/>
          </w:rPr>
          <w:fldChar w:fldCharType="end"/>
        </w:r>
      </w:hyperlink>
    </w:p>
    <w:p w14:paraId="437751C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15" w:history="1">
        <w:r w:rsidRPr="00AB164A">
          <w:rPr>
            <w:rStyle w:val="Hyperlink"/>
            <w14:scene3d>
              <w14:camera w14:prst="orthographicFront"/>
              <w14:lightRig w14:rig="threePt" w14:dir="t">
                <w14:rot w14:lat="0" w14:lon="0" w14:rev="0"/>
              </w14:lightRig>
            </w14:scene3d>
          </w:rPr>
          <w:t>2.1.12.4.</w:t>
        </w:r>
        <w:r w:rsidRPr="00AB164A">
          <w:rPr>
            <w:rStyle w:val="Hyperlink"/>
          </w:rPr>
          <w:t xml:space="preserve"> Ex-Post ataskaitos patikros lapai</w:t>
        </w:r>
        <w:r>
          <w:rPr>
            <w:webHidden/>
          </w:rPr>
          <w:tab/>
        </w:r>
        <w:r>
          <w:rPr>
            <w:webHidden/>
          </w:rPr>
          <w:fldChar w:fldCharType="begin"/>
        </w:r>
        <w:r>
          <w:rPr>
            <w:webHidden/>
          </w:rPr>
          <w:instrText xml:space="preserve"> PAGEREF _Toc159222215 \h </w:instrText>
        </w:r>
        <w:r>
          <w:rPr>
            <w:webHidden/>
          </w:rPr>
        </w:r>
        <w:r>
          <w:rPr>
            <w:webHidden/>
          </w:rPr>
          <w:fldChar w:fldCharType="separate"/>
        </w:r>
        <w:r>
          <w:rPr>
            <w:webHidden/>
          </w:rPr>
          <w:t>116</w:t>
        </w:r>
        <w:r>
          <w:rPr>
            <w:webHidden/>
          </w:rPr>
          <w:fldChar w:fldCharType="end"/>
        </w:r>
      </w:hyperlink>
    </w:p>
    <w:p w14:paraId="53883892"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16" w:history="1">
        <w:r w:rsidRPr="00AB164A">
          <w:rPr>
            <w:rStyle w:val="Hyperlink"/>
            <w14:scene3d>
              <w14:camera w14:prst="orthographicFront"/>
              <w14:lightRig w14:rig="threePt" w14:dir="t">
                <w14:rot w14:lat="0" w14:lon="0" w14:rev="0"/>
              </w14:lightRig>
            </w14:scene3d>
          </w:rPr>
          <w:t>2.1.12.5.</w:t>
        </w:r>
        <w:r w:rsidRPr="00AB164A">
          <w:rPr>
            <w:rStyle w:val="Hyperlink"/>
          </w:rPr>
          <w:t xml:space="preserve"> Ex-Post ataskaitos atsakingi asmenys</w:t>
        </w:r>
        <w:r>
          <w:rPr>
            <w:webHidden/>
          </w:rPr>
          <w:tab/>
        </w:r>
        <w:r>
          <w:rPr>
            <w:webHidden/>
          </w:rPr>
          <w:fldChar w:fldCharType="begin"/>
        </w:r>
        <w:r>
          <w:rPr>
            <w:webHidden/>
          </w:rPr>
          <w:instrText xml:space="preserve"> PAGEREF _Toc159222216 \h </w:instrText>
        </w:r>
        <w:r>
          <w:rPr>
            <w:webHidden/>
          </w:rPr>
        </w:r>
        <w:r>
          <w:rPr>
            <w:webHidden/>
          </w:rPr>
          <w:fldChar w:fldCharType="separate"/>
        </w:r>
        <w:r>
          <w:rPr>
            <w:webHidden/>
          </w:rPr>
          <w:t>117</w:t>
        </w:r>
        <w:r>
          <w:rPr>
            <w:webHidden/>
          </w:rPr>
          <w:fldChar w:fldCharType="end"/>
        </w:r>
      </w:hyperlink>
    </w:p>
    <w:p w14:paraId="2BEF229D"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17" w:history="1">
        <w:r w:rsidRPr="00AB164A">
          <w:rPr>
            <w:rStyle w:val="Hyperlink"/>
            <w14:scene3d>
              <w14:camera w14:prst="orthographicFront"/>
              <w14:lightRig w14:rig="threePt" w14:dir="t">
                <w14:rot w14:lat="0" w14:lon="0" w14:rev="0"/>
              </w14:lightRig>
            </w14:scene3d>
          </w:rPr>
          <w:t>2.1.12.6.</w:t>
        </w:r>
        <w:r w:rsidRPr="00AB164A">
          <w:rPr>
            <w:rStyle w:val="Hyperlink"/>
          </w:rPr>
          <w:t xml:space="preserve"> Ex-Post ataskaitų būsenų istorija</w:t>
        </w:r>
        <w:r>
          <w:rPr>
            <w:webHidden/>
          </w:rPr>
          <w:tab/>
        </w:r>
        <w:r>
          <w:rPr>
            <w:webHidden/>
          </w:rPr>
          <w:fldChar w:fldCharType="begin"/>
        </w:r>
        <w:r>
          <w:rPr>
            <w:webHidden/>
          </w:rPr>
          <w:instrText xml:space="preserve"> PAGEREF _Toc159222217 \h </w:instrText>
        </w:r>
        <w:r>
          <w:rPr>
            <w:webHidden/>
          </w:rPr>
        </w:r>
        <w:r>
          <w:rPr>
            <w:webHidden/>
          </w:rPr>
          <w:fldChar w:fldCharType="separate"/>
        </w:r>
        <w:r>
          <w:rPr>
            <w:webHidden/>
          </w:rPr>
          <w:t>117</w:t>
        </w:r>
        <w:r>
          <w:rPr>
            <w:webHidden/>
          </w:rPr>
          <w:fldChar w:fldCharType="end"/>
        </w:r>
      </w:hyperlink>
    </w:p>
    <w:p w14:paraId="100FB84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18" w:history="1">
        <w:r w:rsidRPr="00AB164A">
          <w:rPr>
            <w:rStyle w:val="Hyperlink"/>
            <w14:scene3d>
              <w14:camera w14:prst="orthographicFront"/>
              <w14:lightRig w14:rig="threePt" w14:dir="t">
                <w14:rot w14:lat="0" w14:lon="0" w14:rev="0"/>
              </w14:lightRig>
            </w14:scene3d>
          </w:rPr>
          <w:t>2.1.12.7.</w:t>
        </w:r>
        <w:r w:rsidRPr="00AB164A">
          <w:rPr>
            <w:rStyle w:val="Hyperlink"/>
          </w:rPr>
          <w:t xml:space="preserve"> Ex-Post patikros vietoje</w:t>
        </w:r>
        <w:r>
          <w:rPr>
            <w:webHidden/>
          </w:rPr>
          <w:tab/>
        </w:r>
        <w:r>
          <w:rPr>
            <w:webHidden/>
          </w:rPr>
          <w:fldChar w:fldCharType="begin"/>
        </w:r>
        <w:r>
          <w:rPr>
            <w:webHidden/>
          </w:rPr>
          <w:instrText xml:space="preserve"> PAGEREF _Toc159222218 \h </w:instrText>
        </w:r>
        <w:r>
          <w:rPr>
            <w:webHidden/>
          </w:rPr>
        </w:r>
        <w:r>
          <w:rPr>
            <w:webHidden/>
          </w:rPr>
          <w:fldChar w:fldCharType="separate"/>
        </w:r>
        <w:r>
          <w:rPr>
            <w:webHidden/>
          </w:rPr>
          <w:t>118</w:t>
        </w:r>
        <w:r>
          <w:rPr>
            <w:webHidden/>
          </w:rPr>
          <w:fldChar w:fldCharType="end"/>
        </w:r>
      </w:hyperlink>
    </w:p>
    <w:p w14:paraId="461C5993"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219" w:history="1">
        <w:r w:rsidRPr="00AB164A">
          <w:rPr>
            <w:rStyle w:val="Hyperlink"/>
            <w:smallCaps/>
          </w:rPr>
          <w:t>2.1.13.</w:t>
        </w:r>
        <w:r w:rsidRPr="00AB164A">
          <w:rPr>
            <w:rStyle w:val="Hyperlink"/>
          </w:rPr>
          <w:t xml:space="preserve"> Auditai, rekomendacijos, jų įgyvendinimas</w:t>
        </w:r>
        <w:r>
          <w:rPr>
            <w:webHidden/>
          </w:rPr>
          <w:tab/>
        </w:r>
        <w:r>
          <w:rPr>
            <w:webHidden/>
          </w:rPr>
          <w:fldChar w:fldCharType="begin"/>
        </w:r>
        <w:r>
          <w:rPr>
            <w:webHidden/>
          </w:rPr>
          <w:instrText xml:space="preserve"> PAGEREF _Toc159222219 \h </w:instrText>
        </w:r>
        <w:r>
          <w:rPr>
            <w:webHidden/>
          </w:rPr>
        </w:r>
        <w:r>
          <w:rPr>
            <w:webHidden/>
          </w:rPr>
          <w:fldChar w:fldCharType="separate"/>
        </w:r>
        <w:r>
          <w:rPr>
            <w:webHidden/>
          </w:rPr>
          <w:t>120</w:t>
        </w:r>
        <w:r>
          <w:rPr>
            <w:webHidden/>
          </w:rPr>
          <w:fldChar w:fldCharType="end"/>
        </w:r>
      </w:hyperlink>
    </w:p>
    <w:p w14:paraId="48A52C93"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20" w:history="1">
        <w:r w:rsidRPr="00AB164A">
          <w:rPr>
            <w:rStyle w:val="Hyperlink"/>
            <w14:scene3d>
              <w14:camera w14:prst="orthographicFront"/>
              <w14:lightRig w14:rig="threePt" w14:dir="t">
                <w14:rot w14:lat="0" w14:lon="0" w14:rev="0"/>
              </w14:lightRig>
            </w14:scene3d>
          </w:rPr>
          <w:t>2.1.13.1.</w:t>
        </w:r>
        <w:r w:rsidRPr="00AB164A">
          <w:rPr>
            <w:rStyle w:val="Hyperlink"/>
          </w:rPr>
          <w:t xml:space="preserve"> Auditai</w:t>
        </w:r>
        <w:r>
          <w:rPr>
            <w:webHidden/>
          </w:rPr>
          <w:tab/>
        </w:r>
        <w:r>
          <w:rPr>
            <w:webHidden/>
          </w:rPr>
          <w:fldChar w:fldCharType="begin"/>
        </w:r>
        <w:r>
          <w:rPr>
            <w:webHidden/>
          </w:rPr>
          <w:instrText xml:space="preserve"> PAGEREF _Toc159222220 \h </w:instrText>
        </w:r>
        <w:r>
          <w:rPr>
            <w:webHidden/>
          </w:rPr>
        </w:r>
        <w:r>
          <w:rPr>
            <w:webHidden/>
          </w:rPr>
          <w:fldChar w:fldCharType="separate"/>
        </w:r>
        <w:r>
          <w:rPr>
            <w:webHidden/>
          </w:rPr>
          <w:t>121</w:t>
        </w:r>
        <w:r>
          <w:rPr>
            <w:webHidden/>
          </w:rPr>
          <w:fldChar w:fldCharType="end"/>
        </w:r>
      </w:hyperlink>
    </w:p>
    <w:p w14:paraId="03ABEAE2"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21" w:history="1">
        <w:r w:rsidRPr="00AB164A">
          <w:rPr>
            <w:rStyle w:val="Hyperlink"/>
            <w14:scene3d>
              <w14:camera w14:prst="orthographicFront"/>
              <w14:lightRig w14:rig="threePt" w14:dir="t">
                <w14:rot w14:lat="0" w14:lon="0" w14:rev="0"/>
              </w14:lightRig>
            </w14:scene3d>
          </w:rPr>
          <w:t>2.1.13.2.</w:t>
        </w:r>
        <w:r w:rsidRPr="00AB164A">
          <w:rPr>
            <w:rStyle w:val="Hyperlink"/>
          </w:rPr>
          <w:t xml:space="preserve"> Audito dokumentai</w:t>
        </w:r>
        <w:r>
          <w:rPr>
            <w:webHidden/>
          </w:rPr>
          <w:tab/>
        </w:r>
        <w:r>
          <w:rPr>
            <w:webHidden/>
          </w:rPr>
          <w:fldChar w:fldCharType="begin"/>
        </w:r>
        <w:r>
          <w:rPr>
            <w:webHidden/>
          </w:rPr>
          <w:instrText xml:space="preserve"> PAGEREF _Toc159222221 \h </w:instrText>
        </w:r>
        <w:r>
          <w:rPr>
            <w:webHidden/>
          </w:rPr>
        </w:r>
        <w:r>
          <w:rPr>
            <w:webHidden/>
          </w:rPr>
          <w:fldChar w:fldCharType="separate"/>
        </w:r>
        <w:r>
          <w:rPr>
            <w:webHidden/>
          </w:rPr>
          <w:t>122</w:t>
        </w:r>
        <w:r>
          <w:rPr>
            <w:webHidden/>
          </w:rPr>
          <w:fldChar w:fldCharType="end"/>
        </w:r>
      </w:hyperlink>
    </w:p>
    <w:p w14:paraId="755E8DA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22" w:history="1">
        <w:r w:rsidRPr="00AB164A">
          <w:rPr>
            <w:rStyle w:val="Hyperlink"/>
            <w14:scene3d>
              <w14:camera w14:prst="orthographicFront"/>
              <w14:lightRig w14:rig="threePt" w14:dir="t">
                <w14:rot w14:lat="0" w14:lon="0" w14:rev="0"/>
              </w14:lightRig>
            </w14:scene3d>
          </w:rPr>
          <w:t>2.1.13.3.</w:t>
        </w:r>
        <w:r w:rsidRPr="00AB164A">
          <w:rPr>
            <w:rStyle w:val="Hyperlink"/>
          </w:rPr>
          <w:t xml:space="preserve"> Audito pastabos</w:t>
        </w:r>
        <w:r>
          <w:rPr>
            <w:webHidden/>
          </w:rPr>
          <w:tab/>
        </w:r>
        <w:r>
          <w:rPr>
            <w:webHidden/>
          </w:rPr>
          <w:fldChar w:fldCharType="begin"/>
        </w:r>
        <w:r>
          <w:rPr>
            <w:webHidden/>
          </w:rPr>
          <w:instrText xml:space="preserve"> PAGEREF _Toc159222222 \h </w:instrText>
        </w:r>
        <w:r>
          <w:rPr>
            <w:webHidden/>
          </w:rPr>
        </w:r>
        <w:r>
          <w:rPr>
            <w:webHidden/>
          </w:rPr>
          <w:fldChar w:fldCharType="separate"/>
        </w:r>
        <w:r>
          <w:rPr>
            <w:webHidden/>
          </w:rPr>
          <w:t>122</w:t>
        </w:r>
        <w:r>
          <w:rPr>
            <w:webHidden/>
          </w:rPr>
          <w:fldChar w:fldCharType="end"/>
        </w:r>
      </w:hyperlink>
    </w:p>
    <w:p w14:paraId="476D50A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23" w:history="1">
        <w:r w:rsidRPr="00AB164A">
          <w:rPr>
            <w:rStyle w:val="Hyperlink"/>
            <w14:scene3d>
              <w14:camera w14:prst="orthographicFront"/>
              <w14:lightRig w14:rig="threePt" w14:dir="t">
                <w14:rot w14:lat="0" w14:lon="0" w14:rev="0"/>
              </w14:lightRig>
            </w14:scene3d>
          </w:rPr>
          <w:t>2.1.13.4.</w:t>
        </w:r>
        <w:r w:rsidRPr="00AB164A">
          <w:rPr>
            <w:rStyle w:val="Hyperlink"/>
          </w:rPr>
          <w:t xml:space="preserve"> Audito rekomendacijos</w:t>
        </w:r>
        <w:r>
          <w:rPr>
            <w:webHidden/>
          </w:rPr>
          <w:tab/>
        </w:r>
        <w:r>
          <w:rPr>
            <w:webHidden/>
          </w:rPr>
          <w:fldChar w:fldCharType="begin"/>
        </w:r>
        <w:r>
          <w:rPr>
            <w:webHidden/>
          </w:rPr>
          <w:instrText xml:space="preserve"> PAGEREF _Toc159222223 \h </w:instrText>
        </w:r>
        <w:r>
          <w:rPr>
            <w:webHidden/>
          </w:rPr>
        </w:r>
        <w:r>
          <w:rPr>
            <w:webHidden/>
          </w:rPr>
          <w:fldChar w:fldCharType="separate"/>
        </w:r>
        <w:r>
          <w:rPr>
            <w:webHidden/>
          </w:rPr>
          <w:t>123</w:t>
        </w:r>
        <w:r>
          <w:rPr>
            <w:webHidden/>
          </w:rPr>
          <w:fldChar w:fldCharType="end"/>
        </w:r>
      </w:hyperlink>
    </w:p>
    <w:p w14:paraId="47BC02C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24" w:history="1">
        <w:r w:rsidRPr="00AB164A">
          <w:rPr>
            <w:rStyle w:val="Hyperlink"/>
            <w14:scene3d>
              <w14:camera w14:prst="orthographicFront"/>
              <w14:lightRig w14:rig="threePt" w14:dir="t">
                <w14:rot w14:lat="0" w14:lon="0" w14:rev="0"/>
              </w14:lightRig>
            </w14:scene3d>
          </w:rPr>
          <w:t>2.1.13.5.</w:t>
        </w:r>
        <w:r w:rsidRPr="00AB164A">
          <w:rPr>
            <w:rStyle w:val="Hyperlink"/>
          </w:rPr>
          <w:t xml:space="preserve"> Rekomendacijų įgyvendinimas</w:t>
        </w:r>
        <w:r>
          <w:rPr>
            <w:webHidden/>
          </w:rPr>
          <w:tab/>
        </w:r>
        <w:r>
          <w:rPr>
            <w:webHidden/>
          </w:rPr>
          <w:fldChar w:fldCharType="begin"/>
        </w:r>
        <w:r>
          <w:rPr>
            <w:webHidden/>
          </w:rPr>
          <w:instrText xml:space="preserve"> PAGEREF _Toc159222224 \h </w:instrText>
        </w:r>
        <w:r>
          <w:rPr>
            <w:webHidden/>
          </w:rPr>
        </w:r>
        <w:r>
          <w:rPr>
            <w:webHidden/>
          </w:rPr>
          <w:fldChar w:fldCharType="separate"/>
        </w:r>
        <w:r>
          <w:rPr>
            <w:webHidden/>
          </w:rPr>
          <w:t>123</w:t>
        </w:r>
        <w:r>
          <w:rPr>
            <w:webHidden/>
          </w:rPr>
          <w:fldChar w:fldCharType="end"/>
        </w:r>
      </w:hyperlink>
    </w:p>
    <w:p w14:paraId="12C3DD59" w14:textId="77777777" w:rsidR="00ED0621" w:rsidRDefault="00ED0621">
      <w:pPr>
        <w:pStyle w:val="TOC1"/>
        <w:rPr>
          <w:rFonts w:asciiTheme="minorHAnsi" w:eastAsiaTheme="minorEastAsia" w:hAnsiTheme="minorHAnsi" w:cstheme="minorBidi"/>
          <w:b w:val="0"/>
          <w:kern w:val="2"/>
          <w:sz w:val="22"/>
          <w:szCs w:val="22"/>
          <w:lang w:eastAsia="lt-LT"/>
          <w14:ligatures w14:val="standardContextual"/>
        </w:rPr>
      </w:pPr>
      <w:hyperlink w:anchor="_Toc159222225" w:history="1">
        <w:r w:rsidRPr="00AB164A">
          <w:rPr>
            <w:rStyle w:val="Hyperlink"/>
          </w:rPr>
          <w:t>3. Naudotojo sąsajos aprašymas</w:t>
        </w:r>
        <w:r>
          <w:rPr>
            <w:webHidden/>
          </w:rPr>
          <w:tab/>
        </w:r>
        <w:r>
          <w:rPr>
            <w:webHidden/>
          </w:rPr>
          <w:fldChar w:fldCharType="begin"/>
        </w:r>
        <w:r>
          <w:rPr>
            <w:webHidden/>
          </w:rPr>
          <w:instrText xml:space="preserve"> PAGEREF _Toc159222225 \h </w:instrText>
        </w:r>
        <w:r>
          <w:rPr>
            <w:webHidden/>
          </w:rPr>
        </w:r>
        <w:r>
          <w:rPr>
            <w:webHidden/>
          </w:rPr>
          <w:fldChar w:fldCharType="separate"/>
        </w:r>
        <w:r>
          <w:rPr>
            <w:webHidden/>
          </w:rPr>
          <w:t>125</w:t>
        </w:r>
        <w:r>
          <w:rPr>
            <w:webHidden/>
          </w:rPr>
          <w:fldChar w:fldCharType="end"/>
        </w:r>
      </w:hyperlink>
    </w:p>
    <w:p w14:paraId="7F0F4A43" w14:textId="77777777" w:rsidR="00ED0621" w:rsidRDefault="00ED0621">
      <w:pPr>
        <w:pStyle w:val="TOC2"/>
        <w:rPr>
          <w:rFonts w:asciiTheme="minorHAnsi" w:eastAsiaTheme="minorEastAsia" w:hAnsiTheme="minorHAnsi" w:cstheme="minorBidi"/>
          <w:i w:val="0"/>
          <w:kern w:val="2"/>
          <w:sz w:val="22"/>
          <w:szCs w:val="22"/>
          <w:lang w:eastAsia="lt-LT"/>
          <w14:ligatures w14:val="standardContextual"/>
        </w:rPr>
      </w:pPr>
      <w:hyperlink w:anchor="_Toc159222226" w:history="1">
        <w:r w:rsidRPr="00AB164A">
          <w:rPr>
            <w:rStyle w:val="Hyperlink"/>
            <w14:scene3d>
              <w14:camera w14:prst="orthographicFront"/>
              <w14:lightRig w14:rig="threePt" w14:dir="t">
                <w14:rot w14:lat="0" w14:lon="0" w14:rev="0"/>
              </w14:lightRig>
            </w14:scene3d>
          </w:rPr>
          <w:t>3.1.</w:t>
        </w:r>
        <w:r w:rsidRPr="00AB164A">
          <w:rPr>
            <w:rStyle w:val="Hyperlink"/>
          </w:rPr>
          <w:t xml:space="preserve"> Navigacija</w:t>
        </w:r>
        <w:r>
          <w:rPr>
            <w:webHidden/>
          </w:rPr>
          <w:tab/>
        </w:r>
        <w:r>
          <w:rPr>
            <w:webHidden/>
          </w:rPr>
          <w:fldChar w:fldCharType="begin"/>
        </w:r>
        <w:r>
          <w:rPr>
            <w:webHidden/>
          </w:rPr>
          <w:instrText xml:space="preserve"> PAGEREF _Toc159222226 \h </w:instrText>
        </w:r>
        <w:r>
          <w:rPr>
            <w:webHidden/>
          </w:rPr>
        </w:r>
        <w:r>
          <w:rPr>
            <w:webHidden/>
          </w:rPr>
          <w:fldChar w:fldCharType="separate"/>
        </w:r>
        <w:r>
          <w:rPr>
            <w:webHidden/>
          </w:rPr>
          <w:t>125</w:t>
        </w:r>
        <w:r>
          <w:rPr>
            <w:webHidden/>
          </w:rPr>
          <w:fldChar w:fldCharType="end"/>
        </w:r>
      </w:hyperlink>
    </w:p>
    <w:p w14:paraId="08A0EF9E" w14:textId="77777777" w:rsidR="00ED0621" w:rsidRDefault="00ED0621">
      <w:pPr>
        <w:pStyle w:val="TOC2"/>
        <w:rPr>
          <w:rFonts w:asciiTheme="minorHAnsi" w:eastAsiaTheme="minorEastAsia" w:hAnsiTheme="minorHAnsi" w:cstheme="minorBidi"/>
          <w:i w:val="0"/>
          <w:kern w:val="2"/>
          <w:sz w:val="22"/>
          <w:szCs w:val="22"/>
          <w:lang w:eastAsia="lt-LT"/>
          <w14:ligatures w14:val="standardContextual"/>
        </w:rPr>
      </w:pPr>
      <w:hyperlink w:anchor="_Toc159222227" w:history="1">
        <w:r w:rsidRPr="00AB164A">
          <w:rPr>
            <w:rStyle w:val="Hyperlink"/>
            <w14:scene3d>
              <w14:camera w14:prst="orthographicFront"/>
              <w14:lightRig w14:rig="threePt" w14:dir="t">
                <w14:rot w14:lat="0" w14:lon="0" w14:rev="0"/>
              </w14:lightRig>
            </w14:scene3d>
          </w:rPr>
          <w:t>3.2.</w:t>
        </w:r>
        <w:r w:rsidRPr="00AB164A">
          <w:rPr>
            <w:rStyle w:val="Hyperlink"/>
          </w:rPr>
          <w:t xml:space="preserve"> Programos modulis</w:t>
        </w:r>
        <w:r>
          <w:rPr>
            <w:webHidden/>
          </w:rPr>
          <w:tab/>
        </w:r>
        <w:r>
          <w:rPr>
            <w:webHidden/>
          </w:rPr>
          <w:fldChar w:fldCharType="begin"/>
        </w:r>
        <w:r>
          <w:rPr>
            <w:webHidden/>
          </w:rPr>
          <w:instrText xml:space="preserve"> PAGEREF _Toc159222227 \h </w:instrText>
        </w:r>
        <w:r>
          <w:rPr>
            <w:webHidden/>
          </w:rPr>
        </w:r>
        <w:r>
          <w:rPr>
            <w:webHidden/>
          </w:rPr>
          <w:fldChar w:fldCharType="separate"/>
        </w:r>
        <w:r>
          <w:rPr>
            <w:webHidden/>
          </w:rPr>
          <w:t>127</w:t>
        </w:r>
        <w:r>
          <w:rPr>
            <w:webHidden/>
          </w:rPr>
          <w:fldChar w:fldCharType="end"/>
        </w:r>
      </w:hyperlink>
    </w:p>
    <w:p w14:paraId="21153CDE"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228" w:history="1">
        <w:r w:rsidRPr="00AB164A">
          <w:rPr>
            <w:rStyle w:val="Hyperlink"/>
          </w:rPr>
          <w:t>3.2.1. Programa</w:t>
        </w:r>
        <w:r>
          <w:rPr>
            <w:webHidden/>
          </w:rPr>
          <w:tab/>
        </w:r>
        <w:r>
          <w:rPr>
            <w:webHidden/>
          </w:rPr>
          <w:fldChar w:fldCharType="begin"/>
        </w:r>
        <w:r>
          <w:rPr>
            <w:webHidden/>
          </w:rPr>
          <w:instrText xml:space="preserve"> PAGEREF _Toc159222228 \h </w:instrText>
        </w:r>
        <w:r>
          <w:rPr>
            <w:webHidden/>
          </w:rPr>
        </w:r>
        <w:r>
          <w:rPr>
            <w:webHidden/>
          </w:rPr>
          <w:fldChar w:fldCharType="separate"/>
        </w:r>
        <w:r>
          <w:rPr>
            <w:webHidden/>
          </w:rPr>
          <w:t>127</w:t>
        </w:r>
        <w:r>
          <w:rPr>
            <w:webHidden/>
          </w:rPr>
          <w:fldChar w:fldCharType="end"/>
        </w:r>
      </w:hyperlink>
    </w:p>
    <w:p w14:paraId="46CCDA8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29" w:history="1">
        <w:r w:rsidRPr="00AB164A">
          <w:rPr>
            <w:rStyle w:val="Hyperlink"/>
            <w14:scene3d>
              <w14:camera w14:prst="orthographicFront"/>
              <w14:lightRig w14:rig="threePt" w14:dir="t">
                <w14:rot w14:lat="0" w14:lon="0" w14:rev="0"/>
              </w14:lightRig>
            </w14:scene3d>
          </w:rPr>
          <w:t>3.2.1.1.</w:t>
        </w:r>
        <w:r w:rsidRPr="00AB164A">
          <w:rPr>
            <w:rStyle w:val="Hyperlink"/>
          </w:rPr>
          <w:t xml:space="preserve"> VSF programos bendra informacija</w:t>
        </w:r>
        <w:r>
          <w:rPr>
            <w:webHidden/>
          </w:rPr>
          <w:tab/>
        </w:r>
        <w:r>
          <w:rPr>
            <w:webHidden/>
          </w:rPr>
          <w:fldChar w:fldCharType="begin"/>
        </w:r>
        <w:r>
          <w:rPr>
            <w:webHidden/>
          </w:rPr>
          <w:instrText xml:space="preserve"> PAGEREF _Toc159222229 \h </w:instrText>
        </w:r>
        <w:r>
          <w:rPr>
            <w:webHidden/>
          </w:rPr>
        </w:r>
        <w:r>
          <w:rPr>
            <w:webHidden/>
          </w:rPr>
          <w:fldChar w:fldCharType="separate"/>
        </w:r>
        <w:r>
          <w:rPr>
            <w:webHidden/>
          </w:rPr>
          <w:t>127</w:t>
        </w:r>
        <w:r>
          <w:rPr>
            <w:webHidden/>
          </w:rPr>
          <w:fldChar w:fldCharType="end"/>
        </w:r>
      </w:hyperlink>
    </w:p>
    <w:p w14:paraId="3BE84AA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30" w:history="1">
        <w:r w:rsidRPr="00AB164A">
          <w:rPr>
            <w:rStyle w:val="Hyperlink"/>
            <w14:scene3d>
              <w14:camera w14:prst="orthographicFront"/>
              <w14:lightRig w14:rig="threePt" w14:dir="t">
                <w14:rot w14:lat="0" w14:lon="0" w14:rev="0"/>
              </w14:lightRig>
            </w14:scene3d>
          </w:rPr>
          <w:t>3.2.1.2.</w:t>
        </w:r>
        <w:r w:rsidRPr="00AB164A">
          <w:rPr>
            <w:rStyle w:val="Hyperlink"/>
          </w:rPr>
          <w:t xml:space="preserve"> SVVP programos bendra informacija</w:t>
        </w:r>
        <w:r>
          <w:rPr>
            <w:webHidden/>
          </w:rPr>
          <w:tab/>
        </w:r>
        <w:r>
          <w:rPr>
            <w:webHidden/>
          </w:rPr>
          <w:fldChar w:fldCharType="begin"/>
        </w:r>
        <w:r>
          <w:rPr>
            <w:webHidden/>
          </w:rPr>
          <w:instrText xml:space="preserve"> PAGEREF _Toc159222230 \h </w:instrText>
        </w:r>
        <w:r>
          <w:rPr>
            <w:webHidden/>
          </w:rPr>
        </w:r>
        <w:r>
          <w:rPr>
            <w:webHidden/>
          </w:rPr>
          <w:fldChar w:fldCharType="separate"/>
        </w:r>
        <w:r>
          <w:rPr>
            <w:webHidden/>
          </w:rPr>
          <w:t>128</w:t>
        </w:r>
        <w:r>
          <w:rPr>
            <w:webHidden/>
          </w:rPr>
          <w:fldChar w:fldCharType="end"/>
        </w:r>
      </w:hyperlink>
    </w:p>
    <w:p w14:paraId="5983D74E"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31" w:history="1">
        <w:r w:rsidRPr="00AB164A">
          <w:rPr>
            <w:rStyle w:val="Hyperlink"/>
            <w14:scene3d>
              <w14:camera w14:prst="orthographicFront"/>
              <w14:lightRig w14:rig="threePt" w14:dir="t">
                <w14:rot w14:lat="0" w14:lon="0" w14:rev="0"/>
              </w14:lightRig>
            </w14:scene3d>
          </w:rPr>
          <w:t>3.2.1.3.</w:t>
        </w:r>
        <w:r w:rsidRPr="00AB164A">
          <w:rPr>
            <w:rStyle w:val="Hyperlink"/>
          </w:rPr>
          <w:t xml:space="preserve"> Pasiūlymai programos rengimui</w:t>
        </w:r>
        <w:r>
          <w:rPr>
            <w:webHidden/>
          </w:rPr>
          <w:tab/>
        </w:r>
        <w:r>
          <w:rPr>
            <w:webHidden/>
          </w:rPr>
          <w:fldChar w:fldCharType="begin"/>
        </w:r>
        <w:r>
          <w:rPr>
            <w:webHidden/>
          </w:rPr>
          <w:instrText xml:space="preserve"> PAGEREF _Toc159222231 \h </w:instrText>
        </w:r>
        <w:r>
          <w:rPr>
            <w:webHidden/>
          </w:rPr>
        </w:r>
        <w:r>
          <w:rPr>
            <w:webHidden/>
          </w:rPr>
          <w:fldChar w:fldCharType="separate"/>
        </w:r>
        <w:r>
          <w:rPr>
            <w:webHidden/>
          </w:rPr>
          <w:t>130</w:t>
        </w:r>
        <w:r>
          <w:rPr>
            <w:webHidden/>
          </w:rPr>
          <w:fldChar w:fldCharType="end"/>
        </w:r>
      </w:hyperlink>
    </w:p>
    <w:p w14:paraId="31E7BCD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32" w:history="1">
        <w:r w:rsidRPr="00AB164A">
          <w:rPr>
            <w:rStyle w:val="Hyperlink"/>
            <w14:scene3d>
              <w14:camera w14:prst="orthographicFront"/>
              <w14:lightRig w14:rig="threePt" w14:dir="t">
                <w14:rot w14:lat="0" w14:lon="0" w14:rev="0"/>
              </w14:lightRig>
            </w14:scene3d>
          </w:rPr>
          <w:t>3.2.1.4.</w:t>
        </w:r>
        <w:r w:rsidRPr="00AB164A">
          <w:rPr>
            <w:rStyle w:val="Hyperlink"/>
          </w:rPr>
          <w:t xml:space="preserve"> DMS pasiūlymų programos rengimui sąrašas</w:t>
        </w:r>
        <w:r>
          <w:rPr>
            <w:webHidden/>
          </w:rPr>
          <w:tab/>
        </w:r>
        <w:r>
          <w:rPr>
            <w:webHidden/>
          </w:rPr>
          <w:fldChar w:fldCharType="begin"/>
        </w:r>
        <w:r>
          <w:rPr>
            <w:webHidden/>
          </w:rPr>
          <w:instrText xml:space="preserve"> PAGEREF _Toc159222232 \h </w:instrText>
        </w:r>
        <w:r>
          <w:rPr>
            <w:webHidden/>
          </w:rPr>
        </w:r>
        <w:r>
          <w:rPr>
            <w:webHidden/>
          </w:rPr>
          <w:fldChar w:fldCharType="separate"/>
        </w:r>
        <w:r>
          <w:rPr>
            <w:webHidden/>
          </w:rPr>
          <w:t>131</w:t>
        </w:r>
        <w:r>
          <w:rPr>
            <w:webHidden/>
          </w:rPr>
          <w:fldChar w:fldCharType="end"/>
        </w:r>
      </w:hyperlink>
    </w:p>
    <w:p w14:paraId="2244D82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33" w:history="1">
        <w:r w:rsidRPr="00AB164A">
          <w:rPr>
            <w:rStyle w:val="Hyperlink"/>
            <w14:scene3d>
              <w14:camera w14:prst="orthographicFront"/>
              <w14:lightRig w14:rig="threePt" w14:dir="t">
                <w14:rot w14:lat="0" w14:lon="0" w14:rev="0"/>
              </w14:lightRig>
            </w14:scene3d>
          </w:rPr>
          <w:t>3.2.1.5.</w:t>
        </w:r>
        <w:r w:rsidRPr="00AB164A">
          <w:rPr>
            <w:rStyle w:val="Hyperlink"/>
          </w:rPr>
          <w:t xml:space="preserve"> Pasiūlymas VSF programos rengimui</w:t>
        </w:r>
        <w:r>
          <w:rPr>
            <w:webHidden/>
          </w:rPr>
          <w:tab/>
        </w:r>
        <w:r>
          <w:rPr>
            <w:webHidden/>
          </w:rPr>
          <w:fldChar w:fldCharType="begin"/>
        </w:r>
        <w:r>
          <w:rPr>
            <w:webHidden/>
          </w:rPr>
          <w:instrText xml:space="preserve"> PAGEREF _Toc159222233 \h </w:instrText>
        </w:r>
        <w:r>
          <w:rPr>
            <w:webHidden/>
          </w:rPr>
        </w:r>
        <w:r>
          <w:rPr>
            <w:webHidden/>
          </w:rPr>
          <w:fldChar w:fldCharType="separate"/>
        </w:r>
        <w:r>
          <w:rPr>
            <w:webHidden/>
          </w:rPr>
          <w:t>131</w:t>
        </w:r>
        <w:r>
          <w:rPr>
            <w:webHidden/>
          </w:rPr>
          <w:fldChar w:fldCharType="end"/>
        </w:r>
      </w:hyperlink>
    </w:p>
    <w:p w14:paraId="46252BA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34" w:history="1">
        <w:r w:rsidRPr="00AB164A">
          <w:rPr>
            <w:rStyle w:val="Hyperlink"/>
            <w14:scene3d>
              <w14:camera w14:prst="orthographicFront"/>
              <w14:lightRig w14:rig="threePt" w14:dir="t">
                <w14:rot w14:lat="0" w14:lon="0" w14:rev="0"/>
              </w14:lightRig>
            </w14:scene3d>
          </w:rPr>
          <w:t>3.2.1.6.</w:t>
        </w:r>
        <w:r w:rsidRPr="00AB164A">
          <w:rPr>
            <w:rStyle w:val="Hyperlink"/>
          </w:rPr>
          <w:t xml:space="preserve"> Pasiūlymas SVVP programos rengimui</w:t>
        </w:r>
        <w:r>
          <w:rPr>
            <w:webHidden/>
          </w:rPr>
          <w:tab/>
        </w:r>
        <w:r>
          <w:rPr>
            <w:webHidden/>
          </w:rPr>
          <w:fldChar w:fldCharType="begin"/>
        </w:r>
        <w:r>
          <w:rPr>
            <w:webHidden/>
          </w:rPr>
          <w:instrText xml:space="preserve"> PAGEREF _Toc159222234 \h </w:instrText>
        </w:r>
        <w:r>
          <w:rPr>
            <w:webHidden/>
          </w:rPr>
        </w:r>
        <w:r>
          <w:rPr>
            <w:webHidden/>
          </w:rPr>
          <w:fldChar w:fldCharType="separate"/>
        </w:r>
        <w:r>
          <w:rPr>
            <w:webHidden/>
          </w:rPr>
          <w:t>136</w:t>
        </w:r>
        <w:r>
          <w:rPr>
            <w:webHidden/>
          </w:rPr>
          <w:fldChar w:fldCharType="end"/>
        </w:r>
      </w:hyperlink>
    </w:p>
    <w:p w14:paraId="1B089D8E"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35" w:history="1">
        <w:r w:rsidRPr="00AB164A">
          <w:rPr>
            <w:rStyle w:val="Hyperlink"/>
            <w14:scene3d>
              <w14:camera w14:prst="orthographicFront"/>
              <w14:lightRig w14:rig="threePt" w14:dir="t">
                <w14:rot w14:lat="0" w14:lon="0" w14:rev="0"/>
              </w14:lightRig>
            </w14:scene3d>
          </w:rPr>
          <w:t>3.2.1.7.</w:t>
        </w:r>
        <w:r w:rsidRPr="00AB164A">
          <w:rPr>
            <w:rStyle w:val="Hyperlink"/>
          </w:rPr>
          <w:t xml:space="preserve"> Programos atsakingi asmenys</w:t>
        </w:r>
        <w:r>
          <w:rPr>
            <w:webHidden/>
          </w:rPr>
          <w:tab/>
        </w:r>
        <w:r>
          <w:rPr>
            <w:webHidden/>
          </w:rPr>
          <w:fldChar w:fldCharType="begin"/>
        </w:r>
        <w:r>
          <w:rPr>
            <w:webHidden/>
          </w:rPr>
          <w:instrText xml:space="preserve"> PAGEREF _Toc159222235 \h </w:instrText>
        </w:r>
        <w:r>
          <w:rPr>
            <w:webHidden/>
          </w:rPr>
        </w:r>
        <w:r>
          <w:rPr>
            <w:webHidden/>
          </w:rPr>
          <w:fldChar w:fldCharType="separate"/>
        </w:r>
        <w:r>
          <w:rPr>
            <w:webHidden/>
          </w:rPr>
          <w:t>140</w:t>
        </w:r>
        <w:r>
          <w:rPr>
            <w:webHidden/>
          </w:rPr>
          <w:fldChar w:fldCharType="end"/>
        </w:r>
      </w:hyperlink>
    </w:p>
    <w:p w14:paraId="34911C0A"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236" w:history="1">
        <w:r w:rsidRPr="00AB164A">
          <w:rPr>
            <w:rStyle w:val="Hyperlink"/>
          </w:rPr>
          <w:t>3.2.2. Veiksmų planas</w:t>
        </w:r>
        <w:r>
          <w:rPr>
            <w:webHidden/>
          </w:rPr>
          <w:tab/>
        </w:r>
        <w:r>
          <w:rPr>
            <w:webHidden/>
          </w:rPr>
          <w:fldChar w:fldCharType="begin"/>
        </w:r>
        <w:r>
          <w:rPr>
            <w:webHidden/>
          </w:rPr>
          <w:instrText xml:space="preserve"> PAGEREF _Toc159222236 \h </w:instrText>
        </w:r>
        <w:r>
          <w:rPr>
            <w:webHidden/>
          </w:rPr>
        </w:r>
        <w:r>
          <w:rPr>
            <w:webHidden/>
          </w:rPr>
          <w:fldChar w:fldCharType="separate"/>
        </w:r>
        <w:r>
          <w:rPr>
            <w:webHidden/>
          </w:rPr>
          <w:t>141</w:t>
        </w:r>
        <w:r>
          <w:rPr>
            <w:webHidden/>
          </w:rPr>
          <w:fldChar w:fldCharType="end"/>
        </w:r>
      </w:hyperlink>
    </w:p>
    <w:p w14:paraId="3DED821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37" w:history="1">
        <w:r w:rsidRPr="00AB164A">
          <w:rPr>
            <w:rStyle w:val="Hyperlink"/>
            <w14:scene3d>
              <w14:camera w14:prst="orthographicFront"/>
              <w14:lightRig w14:rig="threePt" w14:dir="t">
                <w14:rot w14:lat="0" w14:lon="0" w14:rev="0"/>
              </w14:lightRig>
            </w14:scene3d>
          </w:rPr>
          <w:t>3.2.2.1.</w:t>
        </w:r>
        <w:r w:rsidRPr="00AB164A">
          <w:rPr>
            <w:rStyle w:val="Hyperlink"/>
          </w:rPr>
          <w:t xml:space="preserve"> Veiksmų plano sąrašas</w:t>
        </w:r>
        <w:r>
          <w:rPr>
            <w:webHidden/>
          </w:rPr>
          <w:tab/>
        </w:r>
        <w:r>
          <w:rPr>
            <w:webHidden/>
          </w:rPr>
          <w:fldChar w:fldCharType="begin"/>
        </w:r>
        <w:r>
          <w:rPr>
            <w:webHidden/>
          </w:rPr>
          <w:instrText xml:space="preserve"> PAGEREF _Toc159222237 \h </w:instrText>
        </w:r>
        <w:r>
          <w:rPr>
            <w:webHidden/>
          </w:rPr>
        </w:r>
        <w:r>
          <w:rPr>
            <w:webHidden/>
          </w:rPr>
          <w:fldChar w:fldCharType="separate"/>
        </w:r>
        <w:r>
          <w:rPr>
            <w:webHidden/>
          </w:rPr>
          <w:t>141</w:t>
        </w:r>
        <w:r>
          <w:rPr>
            <w:webHidden/>
          </w:rPr>
          <w:fldChar w:fldCharType="end"/>
        </w:r>
      </w:hyperlink>
    </w:p>
    <w:p w14:paraId="5BA4EA72"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38" w:history="1">
        <w:r w:rsidRPr="00AB164A">
          <w:rPr>
            <w:rStyle w:val="Hyperlink"/>
            <w14:scene3d>
              <w14:camera w14:prst="orthographicFront"/>
              <w14:lightRig w14:rig="threePt" w14:dir="t">
                <w14:rot w14:lat="0" w14:lon="0" w14:rev="0"/>
              </w14:lightRig>
            </w14:scene3d>
          </w:rPr>
          <w:t>3.2.2.2.</w:t>
        </w:r>
        <w:r w:rsidRPr="00AB164A">
          <w:rPr>
            <w:rStyle w:val="Hyperlink"/>
          </w:rPr>
          <w:t xml:space="preserve"> Konkretus tikslas</w:t>
        </w:r>
        <w:r>
          <w:rPr>
            <w:webHidden/>
          </w:rPr>
          <w:tab/>
        </w:r>
        <w:r>
          <w:rPr>
            <w:webHidden/>
          </w:rPr>
          <w:fldChar w:fldCharType="begin"/>
        </w:r>
        <w:r>
          <w:rPr>
            <w:webHidden/>
          </w:rPr>
          <w:instrText xml:space="preserve"> PAGEREF _Toc159222238 \h </w:instrText>
        </w:r>
        <w:r>
          <w:rPr>
            <w:webHidden/>
          </w:rPr>
        </w:r>
        <w:r>
          <w:rPr>
            <w:webHidden/>
          </w:rPr>
          <w:fldChar w:fldCharType="separate"/>
        </w:r>
        <w:r>
          <w:rPr>
            <w:webHidden/>
          </w:rPr>
          <w:t>144</w:t>
        </w:r>
        <w:r>
          <w:rPr>
            <w:webHidden/>
          </w:rPr>
          <w:fldChar w:fldCharType="end"/>
        </w:r>
      </w:hyperlink>
    </w:p>
    <w:p w14:paraId="60C310CC"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39" w:history="1">
        <w:r w:rsidRPr="00AB164A">
          <w:rPr>
            <w:rStyle w:val="Hyperlink"/>
            <w14:scene3d>
              <w14:camera w14:prst="orthographicFront"/>
              <w14:lightRig w14:rig="threePt" w14:dir="t">
                <w14:rot w14:lat="0" w14:lon="0" w14:rev="0"/>
              </w14:lightRig>
            </w14:scene3d>
          </w:rPr>
          <w:t>3.2.2.3.</w:t>
        </w:r>
        <w:r w:rsidRPr="00AB164A">
          <w:rPr>
            <w:rStyle w:val="Hyperlink"/>
          </w:rPr>
          <w:t xml:space="preserve"> Veiksmas</w:t>
        </w:r>
        <w:r>
          <w:rPr>
            <w:webHidden/>
          </w:rPr>
          <w:tab/>
        </w:r>
        <w:r>
          <w:rPr>
            <w:webHidden/>
          </w:rPr>
          <w:fldChar w:fldCharType="begin"/>
        </w:r>
        <w:r>
          <w:rPr>
            <w:webHidden/>
          </w:rPr>
          <w:instrText xml:space="preserve"> PAGEREF _Toc159222239 \h </w:instrText>
        </w:r>
        <w:r>
          <w:rPr>
            <w:webHidden/>
          </w:rPr>
        </w:r>
        <w:r>
          <w:rPr>
            <w:webHidden/>
          </w:rPr>
          <w:fldChar w:fldCharType="separate"/>
        </w:r>
        <w:r>
          <w:rPr>
            <w:webHidden/>
          </w:rPr>
          <w:t>145</w:t>
        </w:r>
        <w:r>
          <w:rPr>
            <w:webHidden/>
          </w:rPr>
          <w:fldChar w:fldCharType="end"/>
        </w:r>
      </w:hyperlink>
    </w:p>
    <w:p w14:paraId="366845D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40" w:history="1">
        <w:r w:rsidRPr="00AB164A">
          <w:rPr>
            <w:rStyle w:val="Hyperlink"/>
            <w14:scene3d>
              <w14:camera w14:prst="orthographicFront"/>
              <w14:lightRig w14:rig="threePt" w14:dir="t">
                <w14:rot w14:lat="0" w14:lon="0" w14:rev="0"/>
              </w14:lightRig>
            </w14:scene3d>
          </w:rPr>
          <w:t>3.2.2.4.</w:t>
        </w:r>
        <w:r w:rsidRPr="00AB164A">
          <w:rPr>
            <w:rStyle w:val="Hyperlink"/>
          </w:rPr>
          <w:t xml:space="preserve"> Veiklos parama</w:t>
        </w:r>
        <w:r>
          <w:rPr>
            <w:webHidden/>
          </w:rPr>
          <w:tab/>
        </w:r>
        <w:r>
          <w:rPr>
            <w:webHidden/>
          </w:rPr>
          <w:fldChar w:fldCharType="begin"/>
        </w:r>
        <w:r>
          <w:rPr>
            <w:webHidden/>
          </w:rPr>
          <w:instrText xml:space="preserve"> PAGEREF _Toc159222240 \h </w:instrText>
        </w:r>
        <w:r>
          <w:rPr>
            <w:webHidden/>
          </w:rPr>
        </w:r>
        <w:r>
          <w:rPr>
            <w:webHidden/>
          </w:rPr>
          <w:fldChar w:fldCharType="separate"/>
        </w:r>
        <w:r>
          <w:rPr>
            <w:webHidden/>
          </w:rPr>
          <w:t>147</w:t>
        </w:r>
        <w:r>
          <w:rPr>
            <w:webHidden/>
          </w:rPr>
          <w:fldChar w:fldCharType="end"/>
        </w:r>
      </w:hyperlink>
    </w:p>
    <w:p w14:paraId="594C19E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41" w:history="1">
        <w:r w:rsidRPr="00AB164A">
          <w:rPr>
            <w:rStyle w:val="Hyperlink"/>
            <w14:scene3d>
              <w14:camera w14:prst="orthographicFront"/>
              <w14:lightRig w14:rig="threePt" w14:dir="t">
                <w14:rot w14:lat="0" w14:lon="0" w14:rev="0"/>
              </w14:lightRig>
            </w14:scene3d>
          </w:rPr>
          <w:t>3.2.2.5.</w:t>
        </w:r>
        <w:r w:rsidRPr="00AB164A">
          <w:rPr>
            <w:rStyle w:val="Hyperlink"/>
          </w:rPr>
          <w:t xml:space="preserve"> Projektas</w:t>
        </w:r>
        <w:r>
          <w:rPr>
            <w:webHidden/>
          </w:rPr>
          <w:tab/>
        </w:r>
        <w:r>
          <w:rPr>
            <w:webHidden/>
          </w:rPr>
          <w:fldChar w:fldCharType="begin"/>
        </w:r>
        <w:r>
          <w:rPr>
            <w:webHidden/>
          </w:rPr>
          <w:instrText xml:space="preserve"> PAGEREF _Toc159222241 \h </w:instrText>
        </w:r>
        <w:r>
          <w:rPr>
            <w:webHidden/>
          </w:rPr>
        </w:r>
        <w:r>
          <w:rPr>
            <w:webHidden/>
          </w:rPr>
          <w:fldChar w:fldCharType="separate"/>
        </w:r>
        <w:r>
          <w:rPr>
            <w:webHidden/>
          </w:rPr>
          <w:t>149</w:t>
        </w:r>
        <w:r>
          <w:rPr>
            <w:webHidden/>
          </w:rPr>
          <w:fldChar w:fldCharType="end"/>
        </w:r>
      </w:hyperlink>
    </w:p>
    <w:p w14:paraId="57899F3C"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242" w:history="1">
        <w:r w:rsidRPr="00AB164A">
          <w:rPr>
            <w:rStyle w:val="Hyperlink"/>
          </w:rPr>
          <w:t>3.2.3. Kvietimai</w:t>
        </w:r>
        <w:r>
          <w:rPr>
            <w:webHidden/>
          </w:rPr>
          <w:tab/>
        </w:r>
        <w:r>
          <w:rPr>
            <w:webHidden/>
          </w:rPr>
          <w:fldChar w:fldCharType="begin"/>
        </w:r>
        <w:r>
          <w:rPr>
            <w:webHidden/>
          </w:rPr>
          <w:instrText xml:space="preserve"> PAGEREF _Toc159222242 \h </w:instrText>
        </w:r>
        <w:r>
          <w:rPr>
            <w:webHidden/>
          </w:rPr>
        </w:r>
        <w:r>
          <w:rPr>
            <w:webHidden/>
          </w:rPr>
          <w:fldChar w:fldCharType="separate"/>
        </w:r>
        <w:r>
          <w:rPr>
            <w:webHidden/>
          </w:rPr>
          <w:t>150</w:t>
        </w:r>
        <w:r>
          <w:rPr>
            <w:webHidden/>
          </w:rPr>
          <w:fldChar w:fldCharType="end"/>
        </w:r>
      </w:hyperlink>
    </w:p>
    <w:p w14:paraId="55AE9A1C"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43" w:history="1">
        <w:r w:rsidRPr="00AB164A">
          <w:rPr>
            <w:rStyle w:val="Hyperlink"/>
            <w14:scene3d>
              <w14:camera w14:prst="orthographicFront"/>
              <w14:lightRig w14:rig="threePt" w14:dir="t">
                <w14:rot w14:lat="0" w14:lon="0" w14:rev="0"/>
              </w14:lightRig>
            </w14:scene3d>
          </w:rPr>
          <w:t>3.2.3.1.</w:t>
        </w:r>
        <w:r w:rsidRPr="00AB164A">
          <w:rPr>
            <w:rStyle w:val="Hyperlink"/>
          </w:rPr>
          <w:t xml:space="preserve"> Kvietimas</w:t>
        </w:r>
        <w:r>
          <w:rPr>
            <w:webHidden/>
          </w:rPr>
          <w:tab/>
        </w:r>
        <w:r>
          <w:rPr>
            <w:webHidden/>
          </w:rPr>
          <w:fldChar w:fldCharType="begin"/>
        </w:r>
        <w:r>
          <w:rPr>
            <w:webHidden/>
          </w:rPr>
          <w:instrText xml:space="preserve"> PAGEREF _Toc159222243 \h </w:instrText>
        </w:r>
        <w:r>
          <w:rPr>
            <w:webHidden/>
          </w:rPr>
        </w:r>
        <w:r>
          <w:rPr>
            <w:webHidden/>
          </w:rPr>
          <w:fldChar w:fldCharType="separate"/>
        </w:r>
        <w:r>
          <w:rPr>
            <w:webHidden/>
          </w:rPr>
          <w:t>155</w:t>
        </w:r>
        <w:r>
          <w:rPr>
            <w:webHidden/>
          </w:rPr>
          <w:fldChar w:fldCharType="end"/>
        </w:r>
      </w:hyperlink>
    </w:p>
    <w:p w14:paraId="265B11CB"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244" w:history="1">
        <w:r w:rsidRPr="00AB164A">
          <w:rPr>
            <w:rStyle w:val="Hyperlink"/>
          </w:rPr>
          <w:t>3.2.4. Programos rodikliai</w:t>
        </w:r>
        <w:r>
          <w:rPr>
            <w:webHidden/>
          </w:rPr>
          <w:tab/>
        </w:r>
        <w:r>
          <w:rPr>
            <w:webHidden/>
          </w:rPr>
          <w:fldChar w:fldCharType="begin"/>
        </w:r>
        <w:r>
          <w:rPr>
            <w:webHidden/>
          </w:rPr>
          <w:instrText xml:space="preserve"> PAGEREF _Toc159222244 \h </w:instrText>
        </w:r>
        <w:r>
          <w:rPr>
            <w:webHidden/>
          </w:rPr>
        </w:r>
        <w:r>
          <w:rPr>
            <w:webHidden/>
          </w:rPr>
          <w:fldChar w:fldCharType="separate"/>
        </w:r>
        <w:r>
          <w:rPr>
            <w:webHidden/>
          </w:rPr>
          <w:t>157</w:t>
        </w:r>
        <w:r>
          <w:rPr>
            <w:webHidden/>
          </w:rPr>
          <w:fldChar w:fldCharType="end"/>
        </w:r>
      </w:hyperlink>
    </w:p>
    <w:p w14:paraId="0EC6689F"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45" w:history="1">
        <w:r w:rsidRPr="00AB164A">
          <w:rPr>
            <w:rStyle w:val="Hyperlink"/>
            <w14:scene3d>
              <w14:camera w14:prst="orthographicFront"/>
              <w14:lightRig w14:rig="threePt" w14:dir="t">
                <w14:rot w14:lat="0" w14:lon="0" w14:rev="0"/>
              </w14:lightRig>
            </w14:scene3d>
          </w:rPr>
          <w:t>3.2.4.1.</w:t>
        </w:r>
        <w:r w:rsidRPr="00AB164A">
          <w:rPr>
            <w:rStyle w:val="Hyperlink"/>
          </w:rPr>
          <w:t xml:space="preserve"> Programos rodiklių sąrašas</w:t>
        </w:r>
        <w:r>
          <w:rPr>
            <w:webHidden/>
          </w:rPr>
          <w:tab/>
        </w:r>
        <w:r>
          <w:rPr>
            <w:webHidden/>
          </w:rPr>
          <w:fldChar w:fldCharType="begin"/>
        </w:r>
        <w:r>
          <w:rPr>
            <w:webHidden/>
          </w:rPr>
          <w:instrText xml:space="preserve"> PAGEREF _Toc159222245 \h </w:instrText>
        </w:r>
        <w:r>
          <w:rPr>
            <w:webHidden/>
          </w:rPr>
        </w:r>
        <w:r>
          <w:rPr>
            <w:webHidden/>
          </w:rPr>
          <w:fldChar w:fldCharType="separate"/>
        </w:r>
        <w:r>
          <w:rPr>
            <w:webHidden/>
          </w:rPr>
          <w:t>157</w:t>
        </w:r>
        <w:r>
          <w:rPr>
            <w:webHidden/>
          </w:rPr>
          <w:fldChar w:fldCharType="end"/>
        </w:r>
      </w:hyperlink>
    </w:p>
    <w:p w14:paraId="6CA8675D"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46" w:history="1">
        <w:r w:rsidRPr="00AB164A">
          <w:rPr>
            <w:rStyle w:val="Hyperlink"/>
            <w14:scene3d>
              <w14:camera w14:prst="orthographicFront"/>
              <w14:lightRig w14:rig="threePt" w14:dir="t">
                <w14:rot w14:lat="0" w14:lon="0" w14:rev="0"/>
              </w14:lightRig>
            </w14:scene3d>
          </w:rPr>
          <w:t>3.2.4.2.</w:t>
        </w:r>
        <w:r w:rsidRPr="00AB164A">
          <w:rPr>
            <w:rStyle w:val="Hyperlink"/>
          </w:rPr>
          <w:t xml:space="preserve"> Programos rodiklis</w:t>
        </w:r>
        <w:r>
          <w:rPr>
            <w:webHidden/>
          </w:rPr>
          <w:tab/>
        </w:r>
        <w:r>
          <w:rPr>
            <w:webHidden/>
          </w:rPr>
          <w:fldChar w:fldCharType="begin"/>
        </w:r>
        <w:r>
          <w:rPr>
            <w:webHidden/>
          </w:rPr>
          <w:instrText xml:space="preserve"> PAGEREF _Toc159222246 \h </w:instrText>
        </w:r>
        <w:r>
          <w:rPr>
            <w:webHidden/>
          </w:rPr>
        </w:r>
        <w:r>
          <w:rPr>
            <w:webHidden/>
          </w:rPr>
          <w:fldChar w:fldCharType="separate"/>
        </w:r>
        <w:r>
          <w:rPr>
            <w:webHidden/>
          </w:rPr>
          <w:t>159</w:t>
        </w:r>
        <w:r>
          <w:rPr>
            <w:webHidden/>
          </w:rPr>
          <w:fldChar w:fldCharType="end"/>
        </w:r>
      </w:hyperlink>
    </w:p>
    <w:p w14:paraId="13923F31" w14:textId="77777777" w:rsidR="00ED0621" w:rsidRDefault="00ED0621">
      <w:pPr>
        <w:pStyle w:val="TOC2"/>
        <w:rPr>
          <w:rFonts w:asciiTheme="minorHAnsi" w:eastAsiaTheme="minorEastAsia" w:hAnsiTheme="minorHAnsi" w:cstheme="minorBidi"/>
          <w:i w:val="0"/>
          <w:kern w:val="2"/>
          <w:sz w:val="22"/>
          <w:szCs w:val="22"/>
          <w:lang w:eastAsia="lt-LT"/>
          <w14:ligatures w14:val="standardContextual"/>
        </w:rPr>
      </w:pPr>
      <w:hyperlink w:anchor="_Toc159222247" w:history="1">
        <w:r w:rsidRPr="00AB164A">
          <w:rPr>
            <w:rStyle w:val="Hyperlink"/>
            <w14:scene3d>
              <w14:camera w14:prst="orthographicFront"/>
              <w14:lightRig w14:rig="threePt" w14:dir="t">
                <w14:rot w14:lat="0" w14:lon="0" w14:rev="0"/>
              </w14:lightRig>
            </w14:scene3d>
          </w:rPr>
          <w:t>3.3.</w:t>
        </w:r>
        <w:r w:rsidRPr="00AB164A">
          <w:rPr>
            <w:rStyle w:val="Hyperlink"/>
          </w:rPr>
          <w:t xml:space="preserve"> Projekto įgyvendinimo plano modulis</w:t>
        </w:r>
        <w:r>
          <w:rPr>
            <w:webHidden/>
          </w:rPr>
          <w:tab/>
        </w:r>
        <w:r>
          <w:rPr>
            <w:webHidden/>
          </w:rPr>
          <w:fldChar w:fldCharType="begin"/>
        </w:r>
        <w:r>
          <w:rPr>
            <w:webHidden/>
          </w:rPr>
          <w:instrText xml:space="preserve"> PAGEREF _Toc159222247 \h </w:instrText>
        </w:r>
        <w:r>
          <w:rPr>
            <w:webHidden/>
          </w:rPr>
        </w:r>
        <w:r>
          <w:rPr>
            <w:webHidden/>
          </w:rPr>
          <w:fldChar w:fldCharType="separate"/>
        </w:r>
        <w:r>
          <w:rPr>
            <w:webHidden/>
          </w:rPr>
          <w:t>162</w:t>
        </w:r>
        <w:r>
          <w:rPr>
            <w:webHidden/>
          </w:rPr>
          <w:fldChar w:fldCharType="end"/>
        </w:r>
      </w:hyperlink>
    </w:p>
    <w:p w14:paraId="6C8EFD8F"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248" w:history="1">
        <w:r w:rsidRPr="00AB164A">
          <w:rPr>
            <w:rStyle w:val="Hyperlink"/>
          </w:rPr>
          <w:t>3.3.1. Projekto įgyvendinimo planas</w:t>
        </w:r>
        <w:r>
          <w:rPr>
            <w:webHidden/>
          </w:rPr>
          <w:tab/>
        </w:r>
        <w:r>
          <w:rPr>
            <w:webHidden/>
          </w:rPr>
          <w:fldChar w:fldCharType="begin"/>
        </w:r>
        <w:r>
          <w:rPr>
            <w:webHidden/>
          </w:rPr>
          <w:instrText xml:space="preserve"> PAGEREF _Toc159222248 \h </w:instrText>
        </w:r>
        <w:r>
          <w:rPr>
            <w:webHidden/>
          </w:rPr>
        </w:r>
        <w:r>
          <w:rPr>
            <w:webHidden/>
          </w:rPr>
          <w:fldChar w:fldCharType="separate"/>
        </w:r>
        <w:r>
          <w:rPr>
            <w:webHidden/>
          </w:rPr>
          <w:t>162</w:t>
        </w:r>
        <w:r>
          <w:rPr>
            <w:webHidden/>
          </w:rPr>
          <w:fldChar w:fldCharType="end"/>
        </w:r>
      </w:hyperlink>
    </w:p>
    <w:p w14:paraId="44A25115"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49" w:history="1">
        <w:r w:rsidRPr="00AB164A">
          <w:rPr>
            <w:rStyle w:val="Hyperlink"/>
            <w14:scene3d>
              <w14:camera w14:prst="orthographicFront"/>
              <w14:lightRig w14:rig="threePt" w14:dir="t">
                <w14:rot w14:lat="0" w14:lon="0" w14:rev="0"/>
              </w14:lightRig>
            </w14:scene3d>
          </w:rPr>
          <w:t>3.3.1.1.</w:t>
        </w:r>
        <w:r w:rsidRPr="00AB164A">
          <w:rPr>
            <w:rStyle w:val="Hyperlink"/>
          </w:rPr>
          <w:t xml:space="preserve"> Projekto įgyvendinimo planų sąrašas</w:t>
        </w:r>
        <w:r>
          <w:rPr>
            <w:webHidden/>
          </w:rPr>
          <w:tab/>
        </w:r>
        <w:r>
          <w:rPr>
            <w:webHidden/>
          </w:rPr>
          <w:fldChar w:fldCharType="begin"/>
        </w:r>
        <w:r>
          <w:rPr>
            <w:webHidden/>
          </w:rPr>
          <w:instrText xml:space="preserve"> PAGEREF _Toc159222249 \h </w:instrText>
        </w:r>
        <w:r>
          <w:rPr>
            <w:webHidden/>
          </w:rPr>
        </w:r>
        <w:r>
          <w:rPr>
            <w:webHidden/>
          </w:rPr>
          <w:fldChar w:fldCharType="separate"/>
        </w:r>
        <w:r>
          <w:rPr>
            <w:webHidden/>
          </w:rPr>
          <w:t>162</w:t>
        </w:r>
        <w:r>
          <w:rPr>
            <w:webHidden/>
          </w:rPr>
          <w:fldChar w:fldCharType="end"/>
        </w:r>
      </w:hyperlink>
    </w:p>
    <w:p w14:paraId="220D6F7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50" w:history="1">
        <w:r w:rsidRPr="00AB164A">
          <w:rPr>
            <w:rStyle w:val="Hyperlink"/>
            <w14:scene3d>
              <w14:camera w14:prst="orthographicFront"/>
              <w14:lightRig w14:rig="threePt" w14:dir="t">
                <w14:rot w14:lat="0" w14:lon="0" w14:rev="0"/>
              </w14:lightRig>
            </w14:scene3d>
          </w:rPr>
          <w:t>3.3.1.2.</w:t>
        </w:r>
        <w:r w:rsidRPr="00AB164A">
          <w:rPr>
            <w:rStyle w:val="Hyperlink"/>
          </w:rPr>
          <w:t xml:space="preserve"> DMS projekto įgyvendinimo planų sąrašas</w:t>
        </w:r>
        <w:r>
          <w:rPr>
            <w:webHidden/>
          </w:rPr>
          <w:tab/>
        </w:r>
        <w:r>
          <w:rPr>
            <w:webHidden/>
          </w:rPr>
          <w:fldChar w:fldCharType="begin"/>
        </w:r>
        <w:r>
          <w:rPr>
            <w:webHidden/>
          </w:rPr>
          <w:instrText xml:space="preserve"> PAGEREF _Toc159222250 \h </w:instrText>
        </w:r>
        <w:r>
          <w:rPr>
            <w:webHidden/>
          </w:rPr>
        </w:r>
        <w:r>
          <w:rPr>
            <w:webHidden/>
          </w:rPr>
          <w:fldChar w:fldCharType="separate"/>
        </w:r>
        <w:r>
          <w:rPr>
            <w:webHidden/>
          </w:rPr>
          <w:t>164</w:t>
        </w:r>
        <w:r>
          <w:rPr>
            <w:webHidden/>
          </w:rPr>
          <w:fldChar w:fldCharType="end"/>
        </w:r>
      </w:hyperlink>
    </w:p>
    <w:p w14:paraId="787A041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51" w:history="1">
        <w:r w:rsidRPr="00AB164A">
          <w:rPr>
            <w:rStyle w:val="Hyperlink"/>
            <w14:scene3d>
              <w14:camera w14:prst="orthographicFront"/>
              <w14:lightRig w14:rig="threePt" w14:dir="t">
                <w14:rot w14:lat="0" w14:lon="0" w14:rev="0"/>
              </w14:lightRig>
            </w14:scene3d>
          </w:rPr>
          <w:t>3.3.1.3.</w:t>
        </w:r>
        <w:r w:rsidRPr="00AB164A">
          <w:rPr>
            <w:rStyle w:val="Hyperlink"/>
          </w:rPr>
          <w:t xml:space="preserve"> Projekto įgyvendinimo plano bendra informacija</w:t>
        </w:r>
        <w:r>
          <w:rPr>
            <w:webHidden/>
          </w:rPr>
          <w:tab/>
        </w:r>
        <w:r>
          <w:rPr>
            <w:webHidden/>
          </w:rPr>
          <w:fldChar w:fldCharType="begin"/>
        </w:r>
        <w:r>
          <w:rPr>
            <w:webHidden/>
          </w:rPr>
          <w:instrText xml:space="preserve"> PAGEREF _Toc159222251 \h </w:instrText>
        </w:r>
        <w:r>
          <w:rPr>
            <w:webHidden/>
          </w:rPr>
        </w:r>
        <w:r>
          <w:rPr>
            <w:webHidden/>
          </w:rPr>
          <w:fldChar w:fldCharType="separate"/>
        </w:r>
        <w:r>
          <w:rPr>
            <w:webHidden/>
          </w:rPr>
          <w:t>166</w:t>
        </w:r>
        <w:r>
          <w:rPr>
            <w:webHidden/>
          </w:rPr>
          <w:fldChar w:fldCharType="end"/>
        </w:r>
      </w:hyperlink>
    </w:p>
    <w:p w14:paraId="7BFBDAB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52" w:history="1">
        <w:r w:rsidRPr="00AB164A">
          <w:rPr>
            <w:rStyle w:val="Hyperlink"/>
            <w14:scene3d>
              <w14:camera w14:prst="orthographicFront"/>
              <w14:lightRig w14:rig="threePt" w14:dir="t">
                <w14:rot w14:lat="0" w14:lon="0" w14:rev="0"/>
              </w14:lightRig>
            </w14:scene3d>
          </w:rPr>
          <w:t>3.3.1.4.</w:t>
        </w:r>
        <w:r w:rsidRPr="00AB164A">
          <w:rPr>
            <w:rStyle w:val="Hyperlink"/>
          </w:rPr>
          <w:t xml:space="preserve"> Projekto įgyvendinimo plano veiklos</w:t>
        </w:r>
        <w:r>
          <w:rPr>
            <w:webHidden/>
          </w:rPr>
          <w:tab/>
        </w:r>
        <w:r>
          <w:rPr>
            <w:webHidden/>
          </w:rPr>
          <w:fldChar w:fldCharType="begin"/>
        </w:r>
        <w:r>
          <w:rPr>
            <w:webHidden/>
          </w:rPr>
          <w:instrText xml:space="preserve"> PAGEREF _Toc159222252 \h </w:instrText>
        </w:r>
        <w:r>
          <w:rPr>
            <w:webHidden/>
          </w:rPr>
        </w:r>
        <w:r>
          <w:rPr>
            <w:webHidden/>
          </w:rPr>
          <w:fldChar w:fldCharType="separate"/>
        </w:r>
        <w:r>
          <w:rPr>
            <w:webHidden/>
          </w:rPr>
          <w:t>170</w:t>
        </w:r>
        <w:r>
          <w:rPr>
            <w:webHidden/>
          </w:rPr>
          <w:fldChar w:fldCharType="end"/>
        </w:r>
      </w:hyperlink>
    </w:p>
    <w:p w14:paraId="0802A222"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53" w:history="1">
        <w:r w:rsidRPr="00AB164A">
          <w:rPr>
            <w:rStyle w:val="Hyperlink"/>
            <w14:scene3d>
              <w14:camera w14:prst="orthographicFront"/>
              <w14:lightRig w14:rig="threePt" w14:dir="t">
                <w14:rot w14:lat="0" w14:lon="0" w14:rev="0"/>
              </w14:lightRig>
            </w14:scene3d>
          </w:rPr>
          <w:t>3.3.1.5.</w:t>
        </w:r>
        <w:r w:rsidRPr="00AB164A">
          <w:rPr>
            <w:rStyle w:val="Hyperlink"/>
          </w:rPr>
          <w:t xml:space="preserve"> Projekto įgyvendinimo plano rodikliai</w:t>
        </w:r>
        <w:r>
          <w:rPr>
            <w:webHidden/>
          </w:rPr>
          <w:tab/>
        </w:r>
        <w:r>
          <w:rPr>
            <w:webHidden/>
          </w:rPr>
          <w:fldChar w:fldCharType="begin"/>
        </w:r>
        <w:r>
          <w:rPr>
            <w:webHidden/>
          </w:rPr>
          <w:instrText xml:space="preserve"> PAGEREF _Toc159222253 \h </w:instrText>
        </w:r>
        <w:r>
          <w:rPr>
            <w:webHidden/>
          </w:rPr>
        </w:r>
        <w:r>
          <w:rPr>
            <w:webHidden/>
          </w:rPr>
          <w:fldChar w:fldCharType="separate"/>
        </w:r>
        <w:r>
          <w:rPr>
            <w:webHidden/>
          </w:rPr>
          <w:t>173</w:t>
        </w:r>
        <w:r>
          <w:rPr>
            <w:webHidden/>
          </w:rPr>
          <w:fldChar w:fldCharType="end"/>
        </w:r>
      </w:hyperlink>
    </w:p>
    <w:p w14:paraId="6812AB5F"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54" w:history="1">
        <w:r w:rsidRPr="00AB164A">
          <w:rPr>
            <w:rStyle w:val="Hyperlink"/>
            <w14:scene3d>
              <w14:camera w14:prst="orthographicFront"/>
              <w14:lightRig w14:rig="threePt" w14:dir="t">
                <w14:rot w14:lat="0" w14:lon="0" w14:rev="0"/>
              </w14:lightRig>
            </w14:scene3d>
          </w:rPr>
          <w:t>3.3.1.6.</w:t>
        </w:r>
        <w:r w:rsidRPr="00AB164A">
          <w:rPr>
            <w:rStyle w:val="Hyperlink"/>
          </w:rPr>
          <w:t xml:space="preserve"> Projekto įgyvendinimo plano finansavimas</w:t>
        </w:r>
        <w:r>
          <w:rPr>
            <w:webHidden/>
          </w:rPr>
          <w:tab/>
        </w:r>
        <w:r>
          <w:rPr>
            <w:webHidden/>
          </w:rPr>
          <w:fldChar w:fldCharType="begin"/>
        </w:r>
        <w:r>
          <w:rPr>
            <w:webHidden/>
          </w:rPr>
          <w:instrText xml:space="preserve"> PAGEREF _Toc159222254 \h </w:instrText>
        </w:r>
        <w:r>
          <w:rPr>
            <w:webHidden/>
          </w:rPr>
        </w:r>
        <w:r>
          <w:rPr>
            <w:webHidden/>
          </w:rPr>
          <w:fldChar w:fldCharType="separate"/>
        </w:r>
        <w:r>
          <w:rPr>
            <w:webHidden/>
          </w:rPr>
          <w:t>175</w:t>
        </w:r>
        <w:r>
          <w:rPr>
            <w:webHidden/>
          </w:rPr>
          <w:fldChar w:fldCharType="end"/>
        </w:r>
      </w:hyperlink>
    </w:p>
    <w:p w14:paraId="2F453E1E"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55" w:history="1">
        <w:r w:rsidRPr="00AB164A">
          <w:rPr>
            <w:rStyle w:val="Hyperlink"/>
            <w14:scene3d>
              <w14:camera w14:prst="orthographicFront"/>
              <w14:lightRig w14:rig="threePt" w14:dir="t">
                <w14:rot w14:lat="0" w14:lon="0" w14:rev="0"/>
              </w14:lightRig>
            </w14:scene3d>
          </w:rPr>
          <w:t>3.3.1.9.</w:t>
        </w:r>
        <w:r w:rsidRPr="00AB164A">
          <w:rPr>
            <w:rStyle w:val="Hyperlink"/>
          </w:rPr>
          <w:t xml:space="preserve"> Projekto įgyvendinimo plano išlaidų supaprastinimai</w:t>
        </w:r>
        <w:r>
          <w:rPr>
            <w:webHidden/>
          </w:rPr>
          <w:tab/>
        </w:r>
        <w:r>
          <w:rPr>
            <w:webHidden/>
          </w:rPr>
          <w:fldChar w:fldCharType="begin"/>
        </w:r>
        <w:r>
          <w:rPr>
            <w:webHidden/>
          </w:rPr>
          <w:instrText xml:space="preserve"> PAGEREF _Toc159222255 \h </w:instrText>
        </w:r>
        <w:r>
          <w:rPr>
            <w:webHidden/>
          </w:rPr>
        </w:r>
        <w:r>
          <w:rPr>
            <w:webHidden/>
          </w:rPr>
          <w:fldChar w:fldCharType="separate"/>
        </w:r>
        <w:r>
          <w:rPr>
            <w:webHidden/>
          </w:rPr>
          <w:t>182</w:t>
        </w:r>
        <w:r>
          <w:rPr>
            <w:webHidden/>
          </w:rPr>
          <w:fldChar w:fldCharType="end"/>
        </w:r>
      </w:hyperlink>
    </w:p>
    <w:p w14:paraId="0E6CE03D"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56" w:history="1">
        <w:r w:rsidRPr="00AB164A">
          <w:rPr>
            <w:rStyle w:val="Hyperlink"/>
            <w14:scene3d>
              <w14:camera w14:prst="orthographicFront"/>
              <w14:lightRig w14:rig="threePt" w14:dir="t">
                <w14:rot w14:lat="0" w14:lon="0" w14:rev="0"/>
              </w14:lightRig>
            </w14:scene3d>
          </w:rPr>
          <w:t>3.3.1.11.</w:t>
        </w:r>
        <w:r w:rsidRPr="00AB164A">
          <w:rPr>
            <w:rStyle w:val="Hyperlink"/>
          </w:rPr>
          <w:t xml:space="preserve"> Projekto įgyvendinimo plano pirkimo planas</w:t>
        </w:r>
        <w:r>
          <w:rPr>
            <w:webHidden/>
          </w:rPr>
          <w:tab/>
        </w:r>
        <w:r>
          <w:rPr>
            <w:webHidden/>
          </w:rPr>
          <w:fldChar w:fldCharType="begin"/>
        </w:r>
        <w:r>
          <w:rPr>
            <w:webHidden/>
          </w:rPr>
          <w:instrText xml:space="preserve"> PAGEREF _Toc159222256 \h </w:instrText>
        </w:r>
        <w:r>
          <w:rPr>
            <w:webHidden/>
          </w:rPr>
        </w:r>
        <w:r>
          <w:rPr>
            <w:webHidden/>
          </w:rPr>
          <w:fldChar w:fldCharType="separate"/>
        </w:r>
        <w:r>
          <w:rPr>
            <w:webHidden/>
          </w:rPr>
          <w:t>187</w:t>
        </w:r>
        <w:r>
          <w:rPr>
            <w:webHidden/>
          </w:rPr>
          <w:fldChar w:fldCharType="end"/>
        </w:r>
      </w:hyperlink>
    </w:p>
    <w:p w14:paraId="01E347C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57" w:history="1">
        <w:r w:rsidRPr="00AB164A">
          <w:rPr>
            <w:rStyle w:val="Hyperlink"/>
            <w14:scene3d>
              <w14:camera w14:prst="orthographicFront"/>
              <w14:lightRig w14:rig="threePt" w14:dir="t">
                <w14:rot w14:lat="0" w14:lon="0" w14:rev="0"/>
              </w14:lightRig>
            </w14:scene3d>
          </w:rPr>
          <w:t>3.3.1.12.</w:t>
        </w:r>
        <w:r w:rsidRPr="00AB164A">
          <w:rPr>
            <w:rStyle w:val="Hyperlink"/>
          </w:rPr>
          <w:t xml:space="preserve"> Projekto įgyvendinimo plano patikros lapai</w:t>
        </w:r>
        <w:r>
          <w:rPr>
            <w:webHidden/>
          </w:rPr>
          <w:tab/>
        </w:r>
        <w:r>
          <w:rPr>
            <w:webHidden/>
          </w:rPr>
          <w:fldChar w:fldCharType="begin"/>
        </w:r>
        <w:r>
          <w:rPr>
            <w:webHidden/>
          </w:rPr>
          <w:instrText xml:space="preserve"> PAGEREF _Toc159222257 \h </w:instrText>
        </w:r>
        <w:r>
          <w:rPr>
            <w:webHidden/>
          </w:rPr>
        </w:r>
        <w:r>
          <w:rPr>
            <w:webHidden/>
          </w:rPr>
          <w:fldChar w:fldCharType="separate"/>
        </w:r>
        <w:r>
          <w:rPr>
            <w:webHidden/>
          </w:rPr>
          <w:t>190</w:t>
        </w:r>
        <w:r>
          <w:rPr>
            <w:webHidden/>
          </w:rPr>
          <w:fldChar w:fldCharType="end"/>
        </w:r>
      </w:hyperlink>
    </w:p>
    <w:p w14:paraId="07443E16"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58" w:history="1">
        <w:r w:rsidRPr="00AB164A">
          <w:rPr>
            <w:rStyle w:val="Hyperlink"/>
            <w14:scene3d>
              <w14:camera w14:prst="orthographicFront"/>
              <w14:lightRig w14:rig="threePt" w14:dir="t">
                <w14:rot w14:lat="0" w14:lon="0" w14:rev="0"/>
              </w14:lightRig>
            </w14:scene3d>
          </w:rPr>
          <w:t>3.3.1.13.</w:t>
        </w:r>
        <w:r w:rsidRPr="00AB164A">
          <w:rPr>
            <w:rStyle w:val="Hyperlink"/>
          </w:rPr>
          <w:t xml:space="preserve"> Projekto įgyvendinimo plano mokymų grafikas</w:t>
        </w:r>
        <w:r>
          <w:rPr>
            <w:webHidden/>
          </w:rPr>
          <w:tab/>
        </w:r>
        <w:r>
          <w:rPr>
            <w:webHidden/>
          </w:rPr>
          <w:fldChar w:fldCharType="begin"/>
        </w:r>
        <w:r>
          <w:rPr>
            <w:webHidden/>
          </w:rPr>
          <w:instrText xml:space="preserve"> PAGEREF _Toc159222258 \h </w:instrText>
        </w:r>
        <w:r>
          <w:rPr>
            <w:webHidden/>
          </w:rPr>
        </w:r>
        <w:r>
          <w:rPr>
            <w:webHidden/>
          </w:rPr>
          <w:fldChar w:fldCharType="separate"/>
        </w:r>
        <w:r>
          <w:rPr>
            <w:webHidden/>
          </w:rPr>
          <w:t>192</w:t>
        </w:r>
        <w:r>
          <w:rPr>
            <w:webHidden/>
          </w:rPr>
          <w:fldChar w:fldCharType="end"/>
        </w:r>
      </w:hyperlink>
    </w:p>
    <w:p w14:paraId="600E8159"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59" w:history="1">
        <w:r w:rsidRPr="00AB164A">
          <w:rPr>
            <w:rStyle w:val="Hyperlink"/>
            <w14:scene3d>
              <w14:camera w14:prst="orthographicFront"/>
              <w14:lightRig w14:rig="threePt" w14:dir="t">
                <w14:rot w14:lat="0" w14:lon="0" w14:rev="0"/>
              </w14:lightRig>
            </w14:scene3d>
          </w:rPr>
          <w:t>3.3.1.14.</w:t>
        </w:r>
        <w:r w:rsidRPr="00AB164A">
          <w:rPr>
            <w:rStyle w:val="Hyperlink"/>
          </w:rPr>
          <w:t xml:space="preserve"> Projekto įgyvendinimo plano STS pagrindimas</w:t>
        </w:r>
        <w:r>
          <w:rPr>
            <w:webHidden/>
          </w:rPr>
          <w:tab/>
        </w:r>
        <w:r>
          <w:rPr>
            <w:webHidden/>
          </w:rPr>
          <w:fldChar w:fldCharType="begin"/>
        </w:r>
        <w:r>
          <w:rPr>
            <w:webHidden/>
          </w:rPr>
          <w:instrText xml:space="preserve"> PAGEREF _Toc159222259 \h </w:instrText>
        </w:r>
        <w:r>
          <w:rPr>
            <w:webHidden/>
          </w:rPr>
        </w:r>
        <w:r>
          <w:rPr>
            <w:webHidden/>
          </w:rPr>
          <w:fldChar w:fldCharType="separate"/>
        </w:r>
        <w:r>
          <w:rPr>
            <w:webHidden/>
          </w:rPr>
          <w:t>193</w:t>
        </w:r>
        <w:r>
          <w:rPr>
            <w:webHidden/>
          </w:rPr>
          <w:fldChar w:fldCharType="end"/>
        </w:r>
      </w:hyperlink>
    </w:p>
    <w:p w14:paraId="27851C6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60" w:history="1">
        <w:r w:rsidRPr="00AB164A">
          <w:rPr>
            <w:rStyle w:val="Hyperlink"/>
            <w14:scene3d>
              <w14:camera w14:prst="orthographicFront"/>
              <w14:lightRig w14:rig="threePt" w14:dir="t">
                <w14:rot w14:lat="0" w14:lon="0" w14:rev="0"/>
              </w14:lightRig>
            </w14:scene3d>
          </w:rPr>
          <w:t>3.3.1.15.</w:t>
        </w:r>
        <w:r w:rsidRPr="00AB164A">
          <w:rPr>
            <w:rStyle w:val="Hyperlink"/>
          </w:rPr>
          <w:t xml:space="preserve"> Projekto įgyvendinimo plano projekto aprašymas</w:t>
        </w:r>
        <w:r>
          <w:rPr>
            <w:webHidden/>
          </w:rPr>
          <w:tab/>
        </w:r>
        <w:r>
          <w:rPr>
            <w:webHidden/>
          </w:rPr>
          <w:fldChar w:fldCharType="begin"/>
        </w:r>
        <w:r>
          <w:rPr>
            <w:webHidden/>
          </w:rPr>
          <w:instrText xml:space="preserve"> PAGEREF _Toc159222260 \h </w:instrText>
        </w:r>
        <w:r>
          <w:rPr>
            <w:webHidden/>
          </w:rPr>
        </w:r>
        <w:r>
          <w:rPr>
            <w:webHidden/>
          </w:rPr>
          <w:fldChar w:fldCharType="separate"/>
        </w:r>
        <w:r>
          <w:rPr>
            <w:webHidden/>
          </w:rPr>
          <w:t>194</w:t>
        </w:r>
        <w:r>
          <w:rPr>
            <w:webHidden/>
          </w:rPr>
          <w:fldChar w:fldCharType="end"/>
        </w:r>
      </w:hyperlink>
    </w:p>
    <w:p w14:paraId="389E4C64"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61" w:history="1">
        <w:r w:rsidRPr="00AB164A">
          <w:rPr>
            <w:rStyle w:val="Hyperlink"/>
            <w14:scene3d>
              <w14:camera w14:prst="orthographicFront"/>
              <w14:lightRig w14:rig="threePt" w14:dir="t">
                <w14:rot w14:lat="0" w14:lon="0" w14:rev="0"/>
              </w14:lightRig>
            </w14:scene3d>
          </w:rPr>
          <w:t>3.3.1.16.</w:t>
        </w:r>
        <w:r w:rsidRPr="00AB164A">
          <w:rPr>
            <w:rStyle w:val="Hyperlink"/>
          </w:rPr>
          <w:t xml:space="preserve"> Projekto įgyvendinimo plano dvigubas finansavimas</w:t>
        </w:r>
        <w:r>
          <w:rPr>
            <w:webHidden/>
          </w:rPr>
          <w:tab/>
        </w:r>
        <w:r>
          <w:rPr>
            <w:webHidden/>
          </w:rPr>
          <w:fldChar w:fldCharType="begin"/>
        </w:r>
        <w:r>
          <w:rPr>
            <w:webHidden/>
          </w:rPr>
          <w:instrText xml:space="preserve"> PAGEREF _Toc159222261 \h </w:instrText>
        </w:r>
        <w:r>
          <w:rPr>
            <w:webHidden/>
          </w:rPr>
        </w:r>
        <w:r>
          <w:rPr>
            <w:webHidden/>
          </w:rPr>
          <w:fldChar w:fldCharType="separate"/>
        </w:r>
        <w:r>
          <w:rPr>
            <w:webHidden/>
          </w:rPr>
          <w:t>198</w:t>
        </w:r>
        <w:r>
          <w:rPr>
            <w:webHidden/>
          </w:rPr>
          <w:fldChar w:fldCharType="end"/>
        </w:r>
      </w:hyperlink>
    </w:p>
    <w:p w14:paraId="2BE5770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62" w:history="1">
        <w:r w:rsidRPr="00AB164A">
          <w:rPr>
            <w:rStyle w:val="Hyperlink"/>
            <w14:scene3d>
              <w14:camera w14:prst="orthographicFront"/>
              <w14:lightRig w14:rig="threePt" w14:dir="t">
                <w14:rot w14:lat="0" w14:lon="0" w14:rev="0"/>
              </w14:lightRig>
            </w14:scene3d>
          </w:rPr>
          <w:t>3.3.1.17.</w:t>
        </w:r>
        <w:r w:rsidRPr="00AB164A">
          <w:rPr>
            <w:rStyle w:val="Hyperlink"/>
          </w:rPr>
          <w:t xml:space="preserve"> Projekto įgyvendinimo plano matomumas ir informavimas</w:t>
        </w:r>
        <w:r>
          <w:rPr>
            <w:webHidden/>
          </w:rPr>
          <w:tab/>
        </w:r>
        <w:r>
          <w:rPr>
            <w:webHidden/>
          </w:rPr>
          <w:fldChar w:fldCharType="begin"/>
        </w:r>
        <w:r>
          <w:rPr>
            <w:webHidden/>
          </w:rPr>
          <w:instrText xml:space="preserve"> PAGEREF _Toc159222262 \h </w:instrText>
        </w:r>
        <w:r>
          <w:rPr>
            <w:webHidden/>
          </w:rPr>
        </w:r>
        <w:r>
          <w:rPr>
            <w:webHidden/>
          </w:rPr>
          <w:fldChar w:fldCharType="separate"/>
        </w:r>
        <w:r>
          <w:rPr>
            <w:webHidden/>
          </w:rPr>
          <w:t>199</w:t>
        </w:r>
        <w:r>
          <w:rPr>
            <w:webHidden/>
          </w:rPr>
          <w:fldChar w:fldCharType="end"/>
        </w:r>
      </w:hyperlink>
    </w:p>
    <w:p w14:paraId="1D1484E4"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264" w:history="1">
        <w:r w:rsidRPr="00AB164A">
          <w:rPr>
            <w:rStyle w:val="Hyperlink"/>
          </w:rPr>
          <w:t>3.3.2. Finansuotini projektai</w:t>
        </w:r>
        <w:r>
          <w:rPr>
            <w:webHidden/>
          </w:rPr>
          <w:tab/>
        </w:r>
        <w:r>
          <w:rPr>
            <w:webHidden/>
          </w:rPr>
          <w:fldChar w:fldCharType="begin"/>
        </w:r>
        <w:r>
          <w:rPr>
            <w:webHidden/>
          </w:rPr>
          <w:instrText xml:space="preserve"> PAGEREF _Toc159222264 \h </w:instrText>
        </w:r>
        <w:r>
          <w:rPr>
            <w:webHidden/>
          </w:rPr>
        </w:r>
        <w:r>
          <w:rPr>
            <w:webHidden/>
          </w:rPr>
          <w:fldChar w:fldCharType="separate"/>
        </w:r>
        <w:r>
          <w:rPr>
            <w:webHidden/>
          </w:rPr>
          <w:t>203</w:t>
        </w:r>
        <w:r>
          <w:rPr>
            <w:webHidden/>
          </w:rPr>
          <w:fldChar w:fldCharType="end"/>
        </w:r>
      </w:hyperlink>
    </w:p>
    <w:p w14:paraId="373AD28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65" w:history="1">
        <w:r w:rsidRPr="00AB164A">
          <w:rPr>
            <w:rStyle w:val="Hyperlink"/>
            <w14:scene3d>
              <w14:camera w14:prst="orthographicFront"/>
              <w14:lightRig w14:rig="threePt" w14:dir="t">
                <w14:rot w14:lat="0" w14:lon="0" w14:rev="0"/>
              </w14:lightRig>
            </w14:scene3d>
          </w:rPr>
          <w:t>3.3.2.1.</w:t>
        </w:r>
        <w:r w:rsidRPr="00AB164A">
          <w:rPr>
            <w:rStyle w:val="Hyperlink"/>
          </w:rPr>
          <w:t xml:space="preserve"> Finansuotinų projektų sąrašas</w:t>
        </w:r>
        <w:r>
          <w:rPr>
            <w:webHidden/>
          </w:rPr>
          <w:tab/>
        </w:r>
        <w:r>
          <w:rPr>
            <w:webHidden/>
          </w:rPr>
          <w:fldChar w:fldCharType="begin"/>
        </w:r>
        <w:r>
          <w:rPr>
            <w:webHidden/>
          </w:rPr>
          <w:instrText xml:space="preserve"> PAGEREF _Toc159222265 \h </w:instrText>
        </w:r>
        <w:r>
          <w:rPr>
            <w:webHidden/>
          </w:rPr>
        </w:r>
        <w:r>
          <w:rPr>
            <w:webHidden/>
          </w:rPr>
          <w:fldChar w:fldCharType="separate"/>
        </w:r>
        <w:r>
          <w:rPr>
            <w:webHidden/>
          </w:rPr>
          <w:t>203</w:t>
        </w:r>
        <w:r>
          <w:rPr>
            <w:webHidden/>
          </w:rPr>
          <w:fldChar w:fldCharType="end"/>
        </w:r>
      </w:hyperlink>
    </w:p>
    <w:p w14:paraId="66AB6B9E" w14:textId="77777777" w:rsidR="00ED0621" w:rsidRDefault="00ED0621">
      <w:pPr>
        <w:pStyle w:val="TOC2"/>
        <w:rPr>
          <w:rFonts w:asciiTheme="minorHAnsi" w:eastAsiaTheme="minorEastAsia" w:hAnsiTheme="minorHAnsi" w:cstheme="minorBidi"/>
          <w:i w:val="0"/>
          <w:kern w:val="2"/>
          <w:sz w:val="22"/>
          <w:szCs w:val="22"/>
          <w:lang w:eastAsia="lt-LT"/>
          <w14:ligatures w14:val="standardContextual"/>
        </w:rPr>
      </w:pPr>
      <w:hyperlink w:anchor="_Toc159222267" w:history="1">
        <w:r w:rsidRPr="00AB164A">
          <w:rPr>
            <w:rStyle w:val="Hyperlink"/>
            <w14:scene3d>
              <w14:camera w14:prst="orthographicFront"/>
              <w14:lightRig w14:rig="threePt" w14:dir="t">
                <w14:rot w14:lat="0" w14:lon="0" w14:rev="0"/>
              </w14:lightRig>
            </w14:scene3d>
          </w:rPr>
          <w:t>3.4.</w:t>
        </w:r>
        <w:r w:rsidRPr="00AB164A">
          <w:rPr>
            <w:rStyle w:val="Hyperlink"/>
          </w:rPr>
          <w:t xml:space="preserve"> Projektų modulis</w:t>
        </w:r>
        <w:r>
          <w:rPr>
            <w:webHidden/>
          </w:rPr>
          <w:tab/>
        </w:r>
        <w:r>
          <w:rPr>
            <w:webHidden/>
          </w:rPr>
          <w:fldChar w:fldCharType="begin"/>
        </w:r>
        <w:r>
          <w:rPr>
            <w:webHidden/>
          </w:rPr>
          <w:instrText xml:space="preserve"> PAGEREF _Toc159222267 \h </w:instrText>
        </w:r>
        <w:r>
          <w:rPr>
            <w:webHidden/>
          </w:rPr>
        </w:r>
        <w:r>
          <w:rPr>
            <w:webHidden/>
          </w:rPr>
          <w:fldChar w:fldCharType="separate"/>
        </w:r>
        <w:r>
          <w:rPr>
            <w:webHidden/>
          </w:rPr>
          <w:t>208</w:t>
        </w:r>
        <w:r>
          <w:rPr>
            <w:webHidden/>
          </w:rPr>
          <w:fldChar w:fldCharType="end"/>
        </w:r>
      </w:hyperlink>
    </w:p>
    <w:p w14:paraId="594C7FC9"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268" w:history="1">
        <w:r w:rsidRPr="00AB164A">
          <w:rPr>
            <w:rStyle w:val="Hyperlink"/>
          </w:rPr>
          <w:t>3.4.1. Projektų sąrašas</w:t>
        </w:r>
        <w:r>
          <w:rPr>
            <w:webHidden/>
          </w:rPr>
          <w:tab/>
        </w:r>
        <w:r>
          <w:rPr>
            <w:webHidden/>
          </w:rPr>
          <w:fldChar w:fldCharType="begin"/>
        </w:r>
        <w:r>
          <w:rPr>
            <w:webHidden/>
          </w:rPr>
          <w:instrText xml:space="preserve"> PAGEREF _Toc159222268 \h </w:instrText>
        </w:r>
        <w:r>
          <w:rPr>
            <w:webHidden/>
          </w:rPr>
        </w:r>
        <w:r>
          <w:rPr>
            <w:webHidden/>
          </w:rPr>
          <w:fldChar w:fldCharType="separate"/>
        </w:r>
        <w:r>
          <w:rPr>
            <w:webHidden/>
          </w:rPr>
          <w:t>208</w:t>
        </w:r>
        <w:r>
          <w:rPr>
            <w:webHidden/>
          </w:rPr>
          <w:fldChar w:fldCharType="end"/>
        </w:r>
      </w:hyperlink>
    </w:p>
    <w:p w14:paraId="66CF37BB"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69" w:history="1">
        <w:r w:rsidRPr="00AB164A">
          <w:rPr>
            <w:rStyle w:val="Hyperlink"/>
            <w14:scene3d>
              <w14:camera w14:prst="orthographicFront"/>
              <w14:lightRig w14:rig="threePt" w14:dir="t">
                <w14:rot w14:lat="0" w14:lon="0" w14:rev="0"/>
              </w14:lightRig>
            </w14:scene3d>
          </w:rPr>
          <w:t>3.4.1.1.</w:t>
        </w:r>
        <w:r w:rsidRPr="00AB164A">
          <w:rPr>
            <w:rStyle w:val="Hyperlink"/>
          </w:rPr>
          <w:t xml:space="preserve"> DMS projektų sąrašas</w:t>
        </w:r>
        <w:r>
          <w:rPr>
            <w:webHidden/>
          </w:rPr>
          <w:tab/>
        </w:r>
        <w:r>
          <w:rPr>
            <w:webHidden/>
          </w:rPr>
          <w:fldChar w:fldCharType="begin"/>
        </w:r>
        <w:r>
          <w:rPr>
            <w:webHidden/>
          </w:rPr>
          <w:instrText xml:space="preserve"> PAGEREF _Toc159222269 \h </w:instrText>
        </w:r>
        <w:r>
          <w:rPr>
            <w:webHidden/>
          </w:rPr>
        </w:r>
        <w:r>
          <w:rPr>
            <w:webHidden/>
          </w:rPr>
          <w:fldChar w:fldCharType="separate"/>
        </w:r>
        <w:r>
          <w:rPr>
            <w:webHidden/>
          </w:rPr>
          <w:t>210</w:t>
        </w:r>
        <w:r>
          <w:rPr>
            <w:webHidden/>
          </w:rPr>
          <w:fldChar w:fldCharType="end"/>
        </w:r>
      </w:hyperlink>
    </w:p>
    <w:p w14:paraId="3699E87C"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70" w:history="1">
        <w:r w:rsidRPr="00AB164A">
          <w:rPr>
            <w:rStyle w:val="Hyperlink"/>
            <w14:scene3d>
              <w14:camera w14:prst="orthographicFront"/>
              <w14:lightRig w14:rig="threePt" w14:dir="t">
                <w14:rot w14:lat="0" w14:lon="0" w14:rev="0"/>
              </w14:lightRig>
            </w14:scene3d>
          </w:rPr>
          <w:t>3.4.1.2.</w:t>
        </w:r>
        <w:r w:rsidRPr="00AB164A">
          <w:rPr>
            <w:rStyle w:val="Hyperlink"/>
          </w:rPr>
          <w:t xml:space="preserve"> Projekto bendra informacija</w:t>
        </w:r>
        <w:r>
          <w:rPr>
            <w:webHidden/>
          </w:rPr>
          <w:tab/>
        </w:r>
        <w:r>
          <w:rPr>
            <w:webHidden/>
          </w:rPr>
          <w:fldChar w:fldCharType="begin"/>
        </w:r>
        <w:r>
          <w:rPr>
            <w:webHidden/>
          </w:rPr>
          <w:instrText xml:space="preserve"> PAGEREF _Toc159222270 \h </w:instrText>
        </w:r>
        <w:r>
          <w:rPr>
            <w:webHidden/>
          </w:rPr>
        </w:r>
        <w:r>
          <w:rPr>
            <w:webHidden/>
          </w:rPr>
          <w:fldChar w:fldCharType="separate"/>
        </w:r>
        <w:r>
          <w:rPr>
            <w:webHidden/>
          </w:rPr>
          <w:t>212</w:t>
        </w:r>
        <w:r>
          <w:rPr>
            <w:webHidden/>
          </w:rPr>
          <w:fldChar w:fldCharType="end"/>
        </w:r>
      </w:hyperlink>
    </w:p>
    <w:p w14:paraId="4978B7EF"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71" w:history="1">
        <w:r w:rsidRPr="00AB164A">
          <w:rPr>
            <w:rStyle w:val="Hyperlink"/>
            <w14:scene3d>
              <w14:camera w14:prst="orthographicFront"/>
              <w14:lightRig w14:rig="threePt" w14:dir="t">
                <w14:rot w14:lat="0" w14:lon="0" w14:rev="0"/>
              </w14:lightRig>
            </w14:scene3d>
          </w:rPr>
          <w:t>3.4.1.3.</w:t>
        </w:r>
        <w:r w:rsidRPr="00AB164A">
          <w:rPr>
            <w:rStyle w:val="Hyperlink"/>
          </w:rPr>
          <w:t xml:space="preserve"> Projekto sutartis</w:t>
        </w:r>
        <w:r>
          <w:rPr>
            <w:webHidden/>
          </w:rPr>
          <w:tab/>
        </w:r>
        <w:r>
          <w:rPr>
            <w:webHidden/>
          </w:rPr>
          <w:fldChar w:fldCharType="begin"/>
        </w:r>
        <w:r>
          <w:rPr>
            <w:webHidden/>
          </w:rPr>
          <w:instrText xml:space="preserve"> PAGEREF _Toc159222271 \h </w:instrText>
        </w:r>
        <w:r>
          <w:rPr>
            <w:webHidden/>
          </w:rPr>
        </w:r>
        <w:r>
          <w:rPr>
            <w:webHidden/>
          </w:rPr>
          <w:fldChar w:fldCharType="separate"/>
        </w:r>
        <w:r>
          <w:rPr>
            <w:webHidden/>
          </w:rPr>
          <w:t>218</w:t>
        </w:r>
        <w:r>
          <w:rPr>
            <w:webHidden/>
          </w:rPr>
          <w:fldChar w:fldCharType="end"/>
        </w:r>
      </w:hyperlink>
    </w:p>
    <w:p w14:paraId="37353254"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72" w:history="1">
        <w:r w:rsidRPr="00AB164A">
          <w:rPr>
            <w:rStyle w:val="Hyperlink"/>
            <w14:scene3d>
              <w14:camera w14:prst="orthographicFront"/>
              <w14:lightRig w14:rig="threePt" w14:dir="t">
                <w14:rot w14:lat="0" w14:lon="0" w14:rev="0"/>
              </w14:lightRig>
            </w14:scene3d>
          </w:rPr>
          <w:t>3.4.1.4.</w:t>
        </w:r>
        <w:r w:rsidRPr="00AB164A">
          <w:rPr>
            <w:rStyle w:val="Hyperlink"/>
          </w:rPr>
          <w:t xml:space="preserve"> Projekto sutarties pakeitimų sąrašas</w:t>
        </w:r>
        <w:r>
          <w:rPr>
            <w:webHidden/>
          </w:rPr>
          <w:tab/>
        </w:r>
        <w:r>
          <w:rPr>
            <w:webHidden/>
          </w:rPr>
          <w:fldChar w:fldCharType="begin"/>
        </w:r>
        <w:r>
          <w:rPr>
            <w:webHidden/>
          </w:rPr>
          <w:instrText xml:space="preserve"> PAGEREF _Toc159222272 \h </w:instrText>
        </w:r>
        <w:r>
          <w:rPr>
            <w:webHidden/>
          </w:rPr>
        </w:r>
        <w:r>
          <w:rPr>
            <w:webHidden/>
          </w:rPr>
          <w:fldChar w:fldCharType="separate"/>
        </w:r>
        <w:r>
          <w:rPr>
            <w:webHidden/>
          </w:rPr>
          <w:t>226</w:t>
        </w:r>
        <w:r>
          <w:rPr>
            <w:webHidden/>
          </w:rPr>
          <w:fldChar w:fldCharType="end"/>
        </w:r>
      </w:hyperlink>
    </w:p>
    <w:p w14:paraId="0ED88694"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73" w:history="1">
        <w:r w:rsidRPr="00AB164A">
          <w:rPr>
            <w:rStyle w:val="Hyperlink"/>
            <w14:scene3d>
              <w14:camera w14:prst="orthographicFront"/>
              <w14:lightRig w14:rig="threePt" w14:dir="t">
                <w14:rot w14:lat="0" w14:lon="0" w14:rev="0"/>
              </w14:lightRig>
            </w14:scene3d>
          </w:rPr>
          <w:t>3.4.1.5.</w:t>
        </w:r>
        <w:r w:rsidRPr="00AB164A">
          <w:rPr>
            <w:rStyle w:val="Hyperlink"/>
          </w:rPr>
          <w:t xml:space="preserve"> Sutarties pakeitimas</w:t>
        </w:r>
        <w:r>
          <w:rPr>
            <w:webHidden/>
          </w:rPr>
          <w:tab/>
        </w:r>
        <w:r>
          <w:rPr>
            <w:webHidden/>
          </w:rPr>
          <w:fldChar w:fldCharType="begin"/>
        </w:r>
        <w:r>
          <w:rPr>
            <w:webHidden/>
          </w:rPr>
          <w:instrText xml:space="preserve"> PAGEREF _Toc159222273 \h </w:instrText>
        </w:r>
        <w:r>
          <w:rPr>
            <w:webHidden/>
          </w:rPr>
        </w:r>
        <w:r>
          <w:rPr>
            <w:webHidden/>
          </w:rPr>
          <w:fldChar w:fldCharType="separate"/>
        </w:r>
        <w:r>
          <w:rPr>
            <w:webHidden/>
          </w:rPr>
          <w:t>228</w:t>
        </w:r>
        <w:r>
          <w:rPr>
            <w:webHidden/>
          </w:rPr>
          <w:fldChar w:fldCharType="end"/>
        </w:r>
      </w:hyperlink>
    </w:p>
    <w:p w14:paraId="23AF88E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74" w:history="1">
        <w:r w:rsidRPr="00AB164A">
          <w:rPr>
            <w:rStyle w:val="Hyperlink"/>
            <w14:scene3d>
              <w14:camera w14:prst="orthographicFront"/>
              <w14:lightRig w14:rig="threePt" w14:dir="t">
                <w14:rot w14:lat="0" w14:lon="0" w14:rev="0"/>
              </w14:lightRig>
            </w14:scene3d>
          </w:rPr>
          <w:t>3.4.1.6.</w:t>
        </w:r>
        <w:r w:rsidRPr="00AB164A">
          <w:rPr>
            <w:rStyle w:val="Hyperlink"/>
          </w:rPr>
          <w:t xml:space="preserve"> Projekto veiklos</w:t>
        </w:r>
        <w:r>
          <w:rPr>
            <w:webHidden/>
          </w:rPr>
          <w:tab/>
        </w:r>
        <w:r>
          <w:rPr>
            <w:webHidden/>
          </w:rPr>
          <w:fldChar w:fldCharType="begin"/>
        </w:r>
        <w:r>
          <w:rPr>
            <w:webHidden/>
          </w:rPr>
          <w:instrText xml:space="preserve"> PAGEREF _Toc159222274 \h </w:instrText>
        </w:r>
        <w:r>
          <w:rPr>
            <w:webHidden/>
          </w:rPr>
        </w:r>
        <w:r>
          <w:rPr>
            <w:webHidden/>
          </w:rPr>
          <w:fldChar w:fldCharType="separate"/>
        </w:r>
        <w:r>
          <w:rPr>
            <w:webHidden/>
          </w:rPr>
          <w:t>240</w:t>
        </w:r>
        <w:r>
          <w:rPr>
            <w:webHidden/>
          </w:rPr>
          <w:fldChar w:fldCharType="end"/>
        </w:r>
      </w:hyperlink>
    </w:p>
    <w:p w14:paraId="2022BA3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75" w:history="1">
        <w:r w:rsidRPr="00AB164A">
          <w:rPr>
            <w:rStyle w:val="Hyperlink"/>
            <w14:scene3d>
              <w14:camera w14:prst="orthographicFront"/>
              <w14:lightRig w14:rig="threePt" w14:dir="t">
                <w14:rot w14:lat="0" w14:lon="0" w14:rev="0"/>
              </w14:lightRig>
            </w14:scene3d>
          </w:rPr>
          <w:t>3.4.1.7.</w:t>
        </w:r>
        <w:r w:rsidRPr="00AB164A">
          <w:rPr>
            <w:rStyle w:val="Hyperlink"/>
          </w:rPr>
          <w:t xml:space="preserve"> Projekto rodikliai</w:t>
        </w:r>
        <w:r>
          <w:rPr>
            <w:webHidden/>
          </w:rPr>
          <w:tab/>
        </w:r>
        <w:r>
          <w:rPr>
            <w:webHidden/>
          </w:rPr>
          <w:fldChar w:fldCharType="begin"/>
        </w:r>
        <w:r>
          <w:rPr>
            <w:webHidden/>
          </w:rPr>
          <w:instrText xml:space="preserve"> PAGEREF _Toc159222275 \h </w:instrText>
        </w:r>
        <w:r>
          <w:rPr>
            <w:webHidden/>
          </w:rPr>
        </w:r>
        <w:r>
          <w:rPr>
            <w:webHidden/>
          </w:rPr>
          <w:fldChar w:fldCharType="separate"/>
        </w:r>
        <w:r>
          <w:rPr>
            <w:webHidden/>
          </w:rPr>
          <w:t>243</w:t>
        </w:r>
        <w:r>
          <w:rPr>
            <w:webHidden/>
          </w:rPr>
          <w:fldChar w:fldCharType="end"/>
        </w:r>
      </w:hyperlink>
    </w:p>
    <w:p w14:paraId="6F4DA1D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76" w:history="1">
        <w:r w:rsidRPr="00AB164A">
          <w:rPr>
            <w:rStyle w:val="Hyperlink"/>
            <w14:scene3d>
              <w14:camera w14:prst="orthographicFront"/>
              <w14:lightRig w14:rig="threePt" w14:dir="t">
                <w14:rot w14:lat="0" w14:lon="0" w14:rev="0"/>
              </w14:lightRig>
            </w14:scene3d>
          </w:rPr>
          <w:t>3.4.1.8.</w:t>
        </w:r>
        <w:r w:rsidRPr="00AB164A">
          <w:rPr>
            <w:rStyle w:val="Hyperlink"/>
          </w:rPr>
          <w:t xml:space="preserve"> Projekto finansavimas</w:t>
        </w:r>
        <w:r>
          <w:rPr>
            <w:webHidden/>
          </w:rPr>
          <w:tab/>
        </w:r>
        <w:r>
          <w:rPr>
            <w:webHidden/>
          </w:rPr>
          <w:fldChar w:fldCharType="begin"/>
        </w:r>
        <w:r>
          <w:rPr>
            <w:webHidden/>
          </w:rPr>
          <w:instrText xml:space="preserve"> PAGEREF _Toc159222276 \h </w:instrText>
        </w:r>
        <w:r>
          <w:rPr>
            <w:webHidden/>
          </w:rPr>
        </w:r>
        <w:r>
          <w:rPr>
            <w:webHidden/>
          </w:rPr>
          <w:fldChar w:fldCharType="separate"/>
        </w:r>
        <w:r>
          <w:rPr>
            <w:webHidden/>
          </w:rPr>
          <w:t>245</w:t>
        </w:r>
        <w:r>
          <w:rPr>
            <w:webHidden/>
          </w:rPr>
          <w:fldChar w:fldCharType="end"/>
        </w:r>
      </w:hyperlink>
    </w:p>
    <w:p w14:paraId="1046D694"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77" w:history="1">
        <w:r w:rsidRPr="00AB164A">
          <w:rPr>
            <w:rStyle w:val="Hyperlink"/>
            <w14:scene3d>
              <w14:camera w14:prst="orthographicFront"/>
              <w14:lightRig w14:rig="threePt" w14:dir="t">
                <w14:rot w14:lat="0" w14:lon="0" w14:rev="0"/>
              </w14:lightRig>
            </w14:scene3d>
          </w:rPr>
          <w:t>3.4.1.9.</w:t>
        </w:r>
        <w:r w:rsidRPr="00AB164A">
          <w:rPr>
            <w:rStyle w:val="Hyperlink"/>
          </w:rPr>
          <w:t xml:space="preserve"> Išlaidų suvestinė</w:t>
        </w:r>
        <w:r>
          <w:rPr>
            <w:webHidden/>
          </w:rPr>
          <w:tab/>
        </w:r>
        <w:r>
          <w:rPr>
            <w:webHidden/>
          </w:rPr>
          <w:fldChar w:fldCharType="begin"/>
        </w:r>
        <w:r>
          <w:rPr>
            <w:webHidden/>
          </w:rPr>
          <w:instrText xml:space="preserve"> PAGEREF _Toc159222277 \h </w:instrText>
        </w:r>
        <w:r>
          <w:rPr>
            <w:webHidden/>
          </w:rPr>
        </w:r>
        <w:r>
          <w:rPr>
            <w:webHidden/>
          </w:rPr>
          <w:fldChar w:fldCharType="separate"/>
        </w:r>
        <w:r>
          <w:rPr>
            <w:webHidden/>
          </w:rPr>
          <w:t>247</w:t>
        </w:r>
        <w:r>
          <w:rPr>
            <w:webHidden/>
          </w:rPr>
          <w:fldChar w:fldCharType="end"/>
        </w:r>
      </w:hyperlink>
    </w:p>
    <w:p w14:paraId="08A2B00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78" w:history="1">
        <w:r w:rsidRPr="00AB164A">
          <w:rPr>
            <w:rStyle w:val="Hyperlink"/>
            <w14:scene3d>
              <w14:camera w14:prst="orthographicFront"/>
              <w14:lightRig w14:rig="threePt" w14:dir="t">
                <w14:rot w14:lat="0" w14:lon="0" w14:rev="0"/>
              </w14:lightRig>
            </w14:scene3d>
          </w:rPr>
          <w:t>3.4.1.10.</w:t>
        </w:r>
        <w:r w:rsidRPr="00AB164A">
          <w:rPr>
            <w:rStyle w:val="Hyperlink"/>
          </w:rPr>
          <w:t xml:space="preserve"> Projekto mokymų grafikas</w:t>
        </w:r>
        <w:r>
          <w:rPr>
            <w:webHidden/>
          </w:rPr>
          <w:tab/>
        </w:r>
        <w:r>
          <w:rPr>
            <w:webHidden/>
          </w:rPr>
          <w:fldChar w:fldCharType="begin"/>
        </w:r>
        <w:r>
          <w:rPr>
            <w:webHidden/>
          </w:rPr>
          <w:instrText xml:space="preserve"> PAGEREF _Toc159222278 \h </w:instrText>
        </w:r>
        <w:r>
          <w:rPr>
            <w:webHidden/>
          </w:rPr>
        </w:r>
        <w:r>
          <w:rPr>
            <w:webHidden/>
          </w:rPr>
          <w:fldChar w:fldCharType="separate"/>
        </w:r>
        <w:r>
          <w:rPr>
            <w:webHidden/>
          </w:rPr>
          <w:t>248</w:t>
        </w:r>
        <w:r>
          <w:rPr>
            <w:webHidden/>
          </w:rPr>
          <w:fldChar w:fldCharType="end"/>
        </w:r>
      </w:hyperlink>
    </w:p>
    <w:p w14:paraId="6447C239"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79" w:history="1">
        <w:r w:rsidRPr="00AB164A">
          <w:rPr>
            <w:rStyle w:val="Hyperlink"/>
            <w14:scene3d>
              <w14:camera w14:prst="orthographicFront"/>
              <w14:lightRig w14:rig="threePt" w14:dir="t">
                <w14:rot w14:lat="0" w14:lon="0" w14:rev="0"/>
              </w14:lightRig>
            </w14:scene3d>
          </w:rPr>
          <w:t>3.4.1.11.</w:t>
        </w:r>
        <w:r w:rsidRPr="00AB164A">
          <w:rPr>
            <w:rStyle w:val="Hyperlink"/>
          </w:rPr>
          <w:t xml:space="preserve"> Projekto dvigubas finansavimas</w:t>
        </w:r>
        <w:r>
          <w:rPr>
            <w:webHidden/>
          </w:rPr>
          <w:tab/>
        </w:r>
        <w:r>
          <w:rPr>
            <w:webHidden/>
          </w:rPr>
          <w:fldChar w:fldCharType="begin"/>
        </w:r>
        <w:r>
          <w:rPr>
            <w:webHidden/>
          </w:rPr>
          <w:instrText xml:space="preserve"> PAGEREF _Toc159222279 \h </w:instrText>
        </w:r>
        <w:r>
          <w:rPr>
            <w:webHidden/>
          </w:rPr>
        </w:r>
        <w:r>
          <w:rPr>
            <w:webHidden/>
          </w:rPr>
          <w:fldChar w:fldCharType="separate"/>
        </w:r>
        <w:r>
          <w:rPr>
            <w:webHidden/>
          </w:rPr>
          <w:t>249</w:t>
        </w:r>
        <w:r>
          <w:rPr>
            <w:webHidden/>
          </w:rPr>
          <w:fldChar w:fldCharType="end"/>
        </w:r>
      </w:hyperlink>
    </w:p>
    <w:p w14:paraId="2FF3021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80" w:history="1">
        <w:r w:rsidRPr="00AB164A">
          <w:rPr>
            <w:rStyle w:val="Hyperlink"/>
            <w14:scene3d>
              <w14:camera w14:prst="orthographicFront"/>
              <w14:lightRig w14:rig="threePt" w14:dir="t">
                <w14:rot w14:lat="0" w14:lon="0" w14:rev="0"/>
              </w14:lightRig>
            </w14:scene3d>
          </w:rPr>
          <w:t>3.4.1.12.</w:t>
        </w:r>
        <w:r w:rsidRPr="00AB164A">
          <w:rPr>
            <w:rStyle w:val="Hyperlink"/>
          </w:rPr>
          <w:t xml:space="preserve"> Projekto STS pagrindimas</w:t>
        </w:r>
        <w:r>
          <w:rPr>
            <w:webHidden/>
          </w:rPr>
          <w:tab/>
        </w:r>
        <w:r>
          <w:rPr>
            <w:webHidden/>
          </w:rPr>
          <w:fldChar w:fldCharType="begin"/>
        </w:r>
        <w:r>
          <w:rPr>
            <w:webHidden/>
          </w:rPr>
          <w:instrText xml:space="preserve"> PAGEREF _Toc159222280 \h </w:instrText>
        </w:r>
        <w:r>
          <w:rPr>
            <w:webHidden/>
          </w:rPr>
        </w:r>
        <w:r>
          <w:rPr>
            <w:webHidden/>
          </w:rPr>
          <w:fldChar w:fldCharType="separate"/>
        </w:r>
        <w:r>
          <w:rPr>
            <w:webHidden/>
          </w:rPr>
          <w:t>250</w:t>
        </w:r>
        <w:r>
          <w:rPr>
            <w:webHidden/>
          </w:rPr>
          <w:fldChar w:fldCharType="end"/>
        </w:r>
      </w:hyperlink>
    </w:p>
    <w:p w14:paraId="18A2F53C"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81" w:history="1">
        <w:r w:rsidRPr="00AB164A">
          <w:rPr>
            <w:rStyle w:val="Hyperlink"/>
            <w14:scene3d>
              <w14:camera w14:prst="orthographicFront"/>
              <w14:lightRig w14:rig="threePt" w14:dir="t">
                <w14:rot w14:lat="0" w14:lon="0" w14:rev="0"/>
              </w14:lightRig>
            </w14:scene3d>
          </w:rPr>
          <w:t>3.4.1.13.</w:t>
        </w:r>
        <w:r w:rsidRPr="00AB164A">
          <w:rPr>
            <w:rStyle w:val="Hyperlink"/>
          </w:rPr>
          <w:t xml:space="preserve"> Projekto aprašymas</w:t>
        </w:r>
        <w:r>
          <w:rPr>
            <w:webHidden/>
          </w:rPr>
          <w:tab/>
        </w:r>
        <w:r>
          <w:rPr>
            <w:webHidden/>
          </w:rPr>
          <w:fldChar w:fldCharType="begin"/>
        </w:r>
        <w:r>
          <w:rPr>
            <w:webHidden/>
          </w:rPr>
          <w:instrText xml:space="preserve"> PAGEREF _Toc159222281 \h </w:instrText>
        </w:r>
        <w:r>
          <w:rPr>
            <w:webHidden/>
          </w:rPr>
        </w:r>
        <w:r>
          <w:rPr>
            <w:webHidden/>
          </w:rPr>
          <w:fldChar w:fldCharType="separate"/>
        </w:r>
        <w:r>
          <w:rPr>
            <w:webHidden/>
          </w:rPr>
          <w:t>251</w:t>
        </w:r>
        <w:r>
          <w:rPr>
            <w:webHidden/>
          </w:rPr>
          <w:fldChar w:fldCharType="end"/>
        </w:r>
      </w:hyperlink>
    </w:p>
    <w:p w14:paraId="3EA6B4F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82" w:history="1">
        <w:r w:rsidRPr="00AB164A">
          <w:rPr>
            <w:rStyle w:val="Hyperlink"/>
            <w14:scene3d>
              <w14:camera w14:prst="orthographicFront"/>
              <w14:lightRig w14:rig="threePt" w14:dir="t">
                <w14:rot w14:lat="0" w14:lon="0" w14:rev="0"/>
              </w14:lightRig>
            </w14:scene3d>
          </w:rPr>
          <w:t>3.4.1.14.</w:t>
        </w:r>
        <w:r w:rsidRPr="00AB164A">
          <w:rPr>
            <w:rStyle w:val="Hyperlink"/>
          </w:rPr>
          <w:t xml:space="preserve"> Projekto matomumas ir informavimas</w:t>
        </w:r>
        <w:r>
          <w:rPr>
            <w:webHidden/>
          </w:rPr>
          <w:tab/>
        </w:r>
        <w:r>
          <w:rPr>
            <w:webHidden/>
          </w:rPr>
          <w:fldChar w:fldCharType="begin"/>
        </w:r>
        <w:r>
          <w:rPr>
            <w:webHidden/>
          </w:rPr>
          <w:instrText xml:space="preserve"> PAGEREF _Toc159222282 \h </w:instrText>
        </w:r>
        <w:r>
          <w:rPr>
            <w:webHidden/>
          </w:rPr>
        </w:r>
        <w:r>
          <w:rPr>
            <w:webHidden/>
          </w:rPr>
          <w:fldChar w:fldCharType="separate"/>
        </w:r>
        <w:r>
          <w:rPr>
            <w:webHidden/>
          </w:rPr>
          <w:t>255</w:t>
        </w:r>
        <w:r>
          <w:rPr>
            <w:webHidden/>
          </w:rPr>
          <w:fldChar w:fldCharType="end"/>
        </w:r>
      </w:hyperlink>
    </w:p>
    <w:p w14:paraId="1C797473"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283" w:history="1">
        <w:r w:rsidRPr="00AB164A">
          <w:rPr>
            <w:rStyle w:val="Hyperlink"/>
          </w:rPr>
          <w:t>3.4.2. Pirkimai</w:t>
        </w:r>
        <w:r>
          <w:rPr>
            <w:webHidden/>
          </w:rPr>
          <w:tab/>
        </w:r>
        <w:r>
          <w:rPr>
            <w:webHidden/>
          </w:rPr>
          <w:fldChar w:fldCharType="begin"/>
        </w:r>
        <w:r>
          <w:rPr>
            <w:webHidden/>
          </w:rPr>
          <w:instrText xml:space="preserve"> PAGEREF _Toc159222283 \h </w:instrText>
        </w:r>
        <w:r>
          <w:rPr>
            <w:webHidden/>
          </w:rPr>
        </w:r>
        <w:r>
          <w:rPr>
            <w:webHidden/>
          </w:rPr>
          <w:fldChar w:fldCharType="separate"/>
        </w:r>
        <w:r>
          <w:rPr>
            <w:webHidden/>
          </w:rPr>
          <w:t>258</w:t>
        </w:r>
        <w:r>
          <w:rPr>
            <w:webHidden/>
          </w:rPr>
          <w:fldChar w:fldCharType="end"/>
        </w:r>
      </w:hyperlink>
    </w:p>
    <w:p w14:paraId="7A7517E5"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84" w:history="1">
        <w:r w:rsidRPr="00AB164A">
          <w:rPr>
            <w:rStyle w:val="Hyperlink"/>
            <w14:scene3d>
              <w14:camera w14:prst="orthographicFront"/>
              <w14:lightRig w14:rig="threePt" w14:dir="t">
                <w14:rot w14:lat="0" w14:lon="0" w14:rev="0"/>
              </w14:lightRig>
            </w14:scene3d>
          </w:rPr>
          <w:t>3.4.2.0.</w:t>
        </w:r>
        <w:r w:rsidRPr="00AB164A">
          <w:rPr>
            <w:rStyle w:val="Hyperlink"/>
          </w:rPr>
          <w:t xml:space="preserve"> Projekto pirkimai</w:t>
        </w:r>
        <w:r>
          <w:rPr>
            <w:webHidden/>
          </w:rPr>
          <w:tab/>
        </w:r>
        <w:r>
          <w:rPr>
            <w:webHidden/>
          </w:rPr>
          <w:fldChar w:fldCharType="begin"/>
        </w:r>
        <w:r>
          <w:rPr>
            <w:webHidden/>
          </w:rPr>
          <w:instrText xml:space="preserve"> PAGEREF _Toc159222284 \h </w:instrText>
        </w:r>
        <w:r>
          <w:rPr>
            <w:webHidden/>
          </w:rPr>
        </w:r>
        <w:r>
          <w:rPr>
            <w:webHidden/>
          </w:rPr>
          <w:fldChar w:fldCharType="separate"/>
        </w:r>
        <w:r>
          <w:rPr>
            <w:webHidden/>
          </w:rPr>
          <w:t>258</w:t>
        </w:r>
        <w:r>
          <w:rPr>
            <w:webHidden/>
          </w:rPr>
          <w:fldChar w:fldCharType="end"/>
        </w:r>
      </w:hyperlink>
    </w:p>
    <w:p w14:paraId="7922AE44"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85" w:history="1">
        <w:r w:rsidRPr="00AB164A">
          <w:rPr>
            <w:rStyle w:val="Hyperlink"/>
            <w14:scene3d>
              <w14:camera w14:prst="orthographicFront"/>
              <w14:lightRig w14:rig="threePt" w14:dir="t">
                <w14:rot w14:lat="0" w14:lon="0" w14:rev="0"/>
              </w14:lightRig>
            </w14:scene3d>
          </w:rPr>
          <w:t>3.4.2.1.</w:t>
        </w:r>
        <w:r w:rsidRPr="00AB164A">
          <w:rPr>
            <w:rStyle w:val="Hyperlink"/>
          </w:rPr>
          <w:t xml:space="preserve"> Pirkimo bendra informacija</w:t>
        </w:r>
        <w:r>
          <w:rPr>
            <w:webHidden/>
          </w:rPr>
          <w:tab/>
        </w:r>
        <w:r>
          <w:rPr>
            <w:webHidden/>
          </w:rPr>
          <w:fldChar w:fldCharType="begin"/>
        </w:r>
        <w:r>
          <w:rPr>
            <w:webHidden/>
          </w:rPr>
          <w:instrText xml:space="preserve"> PAGEREF _Toc159222285 \h </w:instrText>
        </w:r>
        <w:r>
          <w:rPr>
            <w:webHidden/>
          </w:rPr>
        </w:r>
        <w:r>
          <w:rPr>
            <w:webHidden/>
          </w:rPr>
          <w:fldChar w:fldCharType="separate"/>
        </w:r>
        <w:r>
          <w:rPr>
            <w:webHidden/>
          </w:rPr>
          <w:t>260</w:t>
        </w:r>
        <w:r>
          <w:rPr>
            <w:webHidden/>
          </w:rPr>
          <w:fldChar w:fldCharType="end"/>
        </w:r>
      </w:hyperlink>
    </w:p>
    <w:p w14:paraId="42844D21"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86" w:history="1">
        <w:r w:rsidRPr="00AB164A">
          <w:rPr>
            <w:rStyle w:val="Hyperlink"/>
            <w14:scene3d>
              <w14:camera w14:prst="orthographicFront"/>
              <w14:lightRig w14:rig="threePt" w14:dir="t">
                <w14:rot w14:lat="0" w14:lon="0" w14:rev="0"/>
              </w14:lightRig>
            </w14:scene3d>
          </w:rPr>
          <w:t>3.4.2.2.</w:t>
        </w:r>
        <w:r w:rsidRPr="00AB164A">
          <w:rPr>
            <w:rStyle w:val="Hyperlink"/>
          </w:rPr>
          <w:t xml:space="preserve"> Pirkimo finansavimas</w:t>
        </w:r>
        <w:r>
          <w:rPr>
            <w:webHidden/>
          </w:rPr>
          <w:tab/>
        </w:r>
        <w:r>
          <w:rPr>
            <w:webHidden/>
          </w:rPr>
          <w:fldChar w:fldCharType="begin"/>
        </w:r>
        <w:r>
          <w:rPr>
            <w:webHidden/>
          </w:rPr>
          <w:instrText xml:space="preserve"> PAGEREF _Toc159222286 \h </w:instrText>
        </w:r>
        <w:r>
          <w:rPr>
            <w:webHidden/>
          </w:rPr>
        </w:r>
        <w:r>
          <w:rPr>
            <w:webHidden/>
          </w:rPr>
          <w:fldChar w:fldCharType="separate"/>
        </w:r>
        <w:r>
          <w:rPr>
            <w:webHidden/>
          </w:rPr>
          <w:t>264</w:t>
        </w:r>
        <w:r>
          <w:rPr>
            <w:webHidden/>
          </w:rPr>
          <w:fldChar w:fldCharType="end"/>
        </w:r>
      </w:hyperlink>
    </w:p>
    <w:p w14:paraId="688FD084"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87" w:history="1">
        <w:r w:rsidRPr="00AB164A">
          <w:rPr>
            <w:rStyle w:val="Hyperlink"/>
            <w14:scene3d>
              <w14:camera w14:prst="orthographicFront"/>
              <w14:lightRig w14:rig="threePt" w14:dir="t">
                <w14:rot w14:lat="0" w14:lon="0" w14:rev="0"/>
              </w14:lightRig>
            </w14:scene3d>
          </w:rPr>
          <w:t>3.4.2.3.</w:t>
        </w:r>
        <w:r w:rsidRPr="00AB164A">
          <w:rPr>
            <w:rStyle w:val="Hyperlink"/>
          </w:rPr>
          <w:t xml:space="preserve"> Pirkimo finansavimo eilutė</w:t>
        </w:r>
        <w:r>
          <w:rPr>
            <w:webHidden/>
          </w:rPr>
          <w:tab/>
        </w:r>
        <w:r>
          <w:rPr>
            <w:webHidden/>
          </w:rPr>
          <w:fldChar w:fldCharType="begin"/>
        </w:r>
        <w:r>
          <w:rPr>
            <w:webHidden/>
          </w:rPr>
          <w:instrText xml:space="preserve"> PAGEREF _Toc159222287 \h </w:instrText>
        </w:r>
        <w:r>
          <w:rPr>
            <w:webHidden/>
          </w:rPr>
        </w:r>
        <w:r>
          <w:rPr>
            <w:webHidden/>
          </w:rPr>
          <w:fldChar w:fldCharType="separate"/>
        </w:r>
        <w:r>
          <w:rPr>
            <w:webHidden/>
          </w:rPr>
          <w:t>265</w:t>
        </w:r>
        <w:r>
          <w:rPr>
            <w:webHidden/>
          </w:rPr>
          <w:fldChar w:fldCharType="end"/>
        </w:r>
      </w:hyperlink>
    </w:p>
    <w:p w14:paraId="703F3683"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288" w:history="1">
        <w:r w:rsidRPr="00AB164A">
          <w:rPr>
            <w:rStyle w:val="Hyperlink"/>
          </w:rPr>
          <w:t>3.4.3. Sutartys</w:t>
        </w:r>
        <w:r>
          <w:rPr>
            <w:webHidden/>
          </w:rPr>
          <w:tab/>
        </w:r>
        <w:r>
          <w:rPr>
            <w:webHidden/>
          </w:rPr>
          <w:fldChar w:fldCharType="begin"/>
        </w:r>
        <w:r>
          <w:rPr>
            <w:webHidden/>
          </w:rPr>
          <w:instrText xml:space="preserve"> PAGEREF _Toc159222288 \h </w:instrText>
        </w:r>
        <w:r>
          <w:rPr>
            <w:webHidden/>
          </w:rPr>
        </w:r>
        <w:r>
          <w:rPr>
            <w:webHidden/>
          </w:rPr>
          <w:fldChar w:fldCharType="separate"/>
        </w:r>
        <w:r>
          <w:rPr>
            <w:webHidden/>
          </w:rPr>
          <w:t>266</w:t>
        </w:r>
        <w:r>
          <w:rPr>
            <w:webHidden/>
          </w:rPr>
          <w:fldChar w:fldCharType="end"/>
        </w:r>
      </w:hyperlink>
    </w:p>
    <w:p w14:paraId="441B2245"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89" w:history="1">
        <w:r w:rsidRPr="00AB164A">
          <w:rPr>
            <w:rStyle w:val="Hyperlink"/>
            <w14:scene3d>
              <w14:camera w14:prst="orthographicFront"/>
              <w14:lightRig w14:rig="threePt" w14:dir="t">
                <w14:rot w14:lat="0" w14:lon="0" w14:rev="0"/>
              </w14:lightRig>
            </w14:scene3d>
          </w:rPr>
          <w:t>3.4.3.0.</w:t>
        </w:r>
        <w:r w:rsidRPr="00AB164A">
          <w:rPr>
            <w:rStyle w:val="Hyperlink"/>
          </w:rPr>
          <w:t xml:space="preserve"> Sutarčių sąrašas</w:t>
        </w:r>
        <w:r>
          <w:rPr>
            <w:webHidden/>
          </w:rPr>
          <w:tab/>
        </w:r>
        <w:r>
          <w:rPr>
            <w:webHidden/>
          </w:rPr>
          <w:fldChar w:fldCharType="begin"/>
        </w:r>
        <w:r>
          <w:rPr>
            <w:webHidden/>
          </w:rPr>
          <w:instrText xml:space="preserve"> PAGEREF _Toc159222289 \h </w:instrText>
        </w:r>
        <w:r>
          <w:rPr>
            <w:webHidden/>
          </w:rPr>
        </w:r>
        <w:r>
          <w:rPr>
            <w:webHidden/>
          </w:rPr>
          <w:fldChar w:fldCharType="separate"/>
        </w:r>
        <w:r>
          <w:rPr>
            <w:webHidden/>
          </w:rPr>
          <w:t>266</w:t>
        </w:r>
        <w:r>
          <w:rPr>
            <w:webHidden/>
          </w:rPr>
          <w:fldChar w:fldCharType="end"/>
        </w:r>
      </w:hyperlink>
    </w:p>
    <w:p w14:paraId="5FFE9372"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90" w:history="1">
        <w:r w:rsidRPr="00AB164A">
          <w:rPr>
            <w:rStyle w:val="Hyperlink"/>
            <w14:scene3d>
              <w14:camera w14:prst="orthographicFront"/>
              <w14:lightRig w14:rig="threePt" w14:dir="t">
                <w14:rot w14:lat="0" w14:lon="0" w14:rev="0"/>
              </w14:lightRig>
            </w14:scene3d>
          </w:rPr>
          <w:t>3.4.3.1.</w:t>
        </w:r>
        <w:r w:rsidRPr="00AB164A">
          <w:rPr>
            <w:rStyle w:val="Hyperlink"/>
          </w:rPr>
          <w:t xml:space="preserve"> Sutarties bendra informacija</w:t>
        </w:r>
        <w:r>
          <w:rPr>
            <w:webHidden/>
          </w:rPr>
          <w:tab/>
        </w:r>
        <w:r>
          <w:rPr>
            <w:webHidden/>
          </w:rPr>
          <w:fldChar w:fldCharType="begin"/>
        </w:r>
        <w:r>
          <w:rPr>
            <w:webHidden/>
          </w:rPr>
          <w:instrText xml:space="preserve"> PAGEREF _Toc159222290 \h </w:instrText>
        </w:r>
        <w:r>
          <w:rPr>
            <w:webHidden/>
          </w:rPr>
        </w:r>
        <w:r>
          <w:rPr>
            <w:webHidden/>
          </w:rPr>
          <w:fldChar w:fldCharType="separate"/>
        </w:r>
        <w:r>
          <w:rPr>
            <w:webHidden/>
          </w:rPr>
          <w:t>268</w:t>
        </w:r>
        <w:r>
          <w:rPr>
            <w:webHidden/>
          </w:rPr>
          <w:fldChar w:fldCharType="end"/>
        </w:r>
      </w:hyperlink>
    </w:p>
    <w:p w14:paraId="446B6936"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91" w:history="1">
        <w:r w:rsidRPr="00AB164A">
          <w:rPr>
            <w:rStyle w:val="Hyperlink"/>
            <w14:scene3d>
              <w14:camera w14:prst="orthographicFront"/>
              <w14:lightRig w14:rig="threePt" w14:dir="t">
                <w14:rot w14:lat="0" w14:lon="0" w14:rev="0"/>
              </w14:lightRig>
            </w14:scene3d>
          </w:rPr>
          <w:t>3.4.3.2.</w:t>
        </w:r>
        <w:r w:rsidRPr="00AB164A">
          <w:rPr>
            <w:rStyle w:val="Hyperlink"/>
          </w:rPr>
          <w:t xml:space="preserve"> Sutarties finansavimas</w:t>
        </w:r>
        <w:r>
          <w:rPr>
            <w:webHidden/>
          </w:rPr>
          <w:tab/>
        </w:r>
        <w:r>
          <w:rPr>
            <w:webHidden/>
          </w:rPr>
          <w:fldChar w:fldCharType="begin"/>
        </w:r>
        <w:r>
          <w:rPr>
            <w:webHidden/>
          </w:rPr>
          <w:instrText xml:space="preserve"> PAGEREF _Toc159222291 \h </w:instrText>
        </w:r>
        <w:r>
          <w:rPr>
            <w:webHidden/>
          </w:rPr>
        </w:r>
        <w:r>
          <w:rPr>
            <w:webHidden/>
          </w:rPr>
          <w:fldChar w:fldCharType="separate"/>
        </w:r>
        <w:r>
          <w:rPr>
            <w:webHidden/>
          </w:rPr>
          <w:t>270</w:t>
        </w:r>
        <w:r>
          <w:rPr>
            <w:webHidden/>
          </w:rPr>
          <w:fldChar w:fldCharType="end"/>
        </w:r>
      </w:hyperlink>
    </w:p>
    <w:p w14:paraId="67B00C9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92" w:history="1">
        <w:r w:rsidRPr="00AB164A">
          <w:rPr>
            <w:rStyle w:val="Hyperlink"/>
            <w14:scene3d>
              <w14:camera w14:prst="orthographicFront"/>
              <w14:lightRig w14:rig="threePt" w14:dir="t">
                <w14:rot w14:lat="0" w14:lon="0" w14:rev="0"/>
              </w14:lightRig>
            </w14:scene3d>
          </w:rPr>
          <w:t>3.4.3.3.</w:t>
        </w:r>
        <w:r w:rsidRPr="00AB164A">
          <w:rPr>
            <w:rStyle w:val="Hyperlink"/>
          </w:rPr>
          <w:t xml:space="preserve"> Sutarties finansavimo eilutė</w:t>
        </w:r>
        <w:r>
          <w:rPr>
            <w:webHidden/>
          </w:rPr>
          <w:tab/>
        </w:r>
        <w:r>
          <w:rPr>
            <w:webHidden/>
          </w:rPr>
          <w:fldChar w:fldCharType="begin"/>
        </w:r>
        <w:r>
          <w:rPr>
            <w:webHidden/>
          </w:rPr>
          <w:instrText xml:space="preserve"> PAGEREF _Toc159222292 \h </w:instrText>
        </w:r>
        <w:r>
          <w:rPr>
            <w:webHidden/>
          </w:rPr>
        </w:r>
        <w:r>
          <w:rPr>
            <w:webHidden/>
          </w:rPr>
          <w:fldChar w:fldCharType="separate"/>
        </w:r>
        <w:r>
          <w:rPr>
            <w:webHidden/>
          </w:rPr>
          <w:t>271</w:t>
        </w:r>
        <w:r>
          <w:rPr>
            <w:webHidden/>
          </w:rPr>
          <w:fldChar w:fldCharType="end"/>
        </w:r>
      </w:hyperlink>
    </w:p>
    <w:p w14:paraId="67DEE93F"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293" w:history="1">
        <w:r w:rsidRPr="00AB164A">
          <w:rPr>
            <w:rStyle w:val="Hyperlink"/>
          </w:rPr>
          <w:t>3.4.4. Mokėjimo prašymai</w:t>
        </w:r>
        <w:r>
          <w:rPr>
            <w:webHidden/>
          </w:rPr>
          <w:tab/>
        </w:r>
        <w:r>
          <w:rPr>
            <w:webHidden/>
          </w:rPr>
          <w:fldChar w:fldCharType="begin"/>
        </w:r>
        <w:r>
          <w:rPr>
            <w:webHidden/>
          </w:rPr>
          <w:instrText xml:space="preserve"> PAGEREF _Toc159222293 \h </w:instrText>
        </w:r>
        <w:r>
          <w:rPr>
            <w:webHidden/>
          </w:rPr>
        </w:r>
        <w:r>
          <w:rPr>
            <w:webHidden/>
          </w:rPr>
          <w:fldChar w:fldCharType="separate"/>
        </w:r>
        <w:r>
          <w:rPr>
            <w:webHidden/>
          </w:rPr>
          <w:t>272</w:t>
        </w:r>
        <w:r>
          <w:rPr>
            <w:webHidden/>
          </w:rPr>
          <w:fldChar w:fldCharType="end"/>
        </w:r>
      </w:hyperlink>
    </w:p>
    <w:p w14:paraId="6DA6F62B"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94" w:history="1">
        <w:r w:rsidRPr="00AB164A">
          <w:rPr>
            <w:rStyle w:val="Hyperlink"/>
            <w14:scene3d>
              <w14:camera w14:prst="orthographicFront"/>
              <w14:lightRig w14:rig="threePt" w14:dir="t">
                <w14:rot w14:lat="0" w14:lon="0" w14:rev="0"/>
              </w14:lightRig>
            </w14:scene3d>
          </w:rPr>
          <w:t>3.4.4.0.</w:t>
        </w:r>
        <w:r w:rsidRPr="00AB164A">
          <w:rPr>
            <w:rStyle w:val="Hyperlink"/>
          </w:rPr>
          <w:t xml:space="preserve"> Mokėjimo prašymų teikimo grafikas</w:t>
        </w:r>
        <w:r>
          <w:rPr>
            <w:webHidden/>
          </w:rPr>
          <w:tab/>
        </w:r>
        <w:r>
          <w:rPr>
            <w:webHidden/>
          </w:rPr>
          <w:fldChar w:fldCharType="begin"/>
        </w:r>
        <w:r>
          <w:rPr>
            <w:webHidden/>
          </w:rPr>
          <w:instrText xml:space="preserve"> PAGEREF _Toc159222294 \h </w:instrText>
        </w:r>
        <w:r>
          <w:rPr>
            <w:webHidden/>
          </w:rPr>
        </w:r>
        <w:r>
          <w:rPr>
            <w:webHidden/>
          </w:rPr>
          <w:fldChar w:fldCharType="separate"/>
        </w:r>
        <w:r>
          <w:rPr>
            <w:webHidden/>
          </w:rPr>
          <w:t>272</w:t>
        </w:r>
        <w:r>
          <w:rPr>
            <w:webHidden/>
          </w:rPr>
          <w:fldChar w:fldCharType="end"/>
        </w:r>
      </w:hyperlink>
    </w:p>
    <w:p w14:paraId="393EB91F"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95" w:history="1">
        <w:r w:rsidRPr="00AB164A">
          <w:rPr>
            <w:rStyle w:val="Hyperlink"/>
            <w14:scene3d>
              <w14:camera w14:prst="orthographicFront"/>
              <w14:lightRig w14:rig="threePt" w14:dir="t">
                <w14:rot w14:lat="0" w14:lon="0" w14:rev="0"/>
              </w14:lightRig>
            </w14:scene3d>
          </w:rPr>
          <w:t>3.4.4.1.</w:t>
        </w:r>
        <w:r w:rsidRPr="00AB164A">
          <w:rPr>
            <w:rStyle w:val="Hyperlink"/>
          </w:rPr>
          <w:t xml:space="preserve"> PAI bendra informacija</w:t>
        </w:r>
        <w:r>
          <w:rPr>
            <w:webHidden/>
          </w:rPr>
          <w:tab/>
        </w:r>
        <w:r>
          <w:rPr>
            <w:webHidden/>
          </w:rPr>
          <w:fldChar w:fldCharType="begin"/>
        </w:r>
        <w:r>
          <w:rPr>
            <w:webHidden/>
          </w:rPr>
          <w:instrText xml:space="preserve"> PAGEREF _Toc159222295 \h </w:instrText>
        </w:r>
        <w:r>
          <w:rPr>
            <w:webHidden/>
          </w:rPr>
        </w:r>
        <w:r>
          <w:rPr>
            <w:webHidden/>
          </w:rPr>
          <w:fldChar w:fldCharType="separate"/>
        </w:r>
        <w:r>
          <w:rPr>
            <w:webHidden/>
          </w:rPr>
          <w:t>274</w:t>
        </w:r>
        <w:r>
          <w:rPr>
            <w:webHidden/>
          </w:rPr>
          <w:fldChar w:fldCharType="end"/>
        </w:r>
      </w:hyperlink>
    </w:p>
    <w:p w14:paraId="3650AA83"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96" w:history="1">
        <w:r w:rsidRPr="00AB164A">
          <w:rPr>
            <w:rStyle w:val="Hyperlink"/>
            <w14:scene3d>
              <w14:camera w14:prst="orthographicFront"/>
              <w14:lightRig w14:rig="threePt" w14:dir="t">
                <w14:rot w14:lat="0" w14:lon="0" w14:rev="0"/>
              </w14:lightRig>
            </w14:scene3d>
          </w:rPr>
          <w:t>3.4.4.2.</w:t>
        </w:r>
        <w:r w:rsidRPr="00AB164A">
          <w:rPr>
            <w:rStyle w:val="Hyperlink"/>
          </w:rPr>
          <w:t xml:space="preserve"> PKI/ID/Negautų tranzito vizų MP bendra informacija</w:t>
        </w:r>
        <w:r>
          <w:rPr>
            <w:webHidden/>
          </w:rPr>
          <w:tab/>
        </w:r>
        <w:r>
          <w:rPr>
            <w:webHidden/>
          </w:rPr>
          <w:fldChar w:fldCharType="begin"/>
        </w:r>
        <w:r>
          <w:rPr>
            <w:webHidden/>
          </w:rPr>
          <w:instrText xml:space="preserve"> PAGEREF _Toc159222296 \h </w:instrText>
        </w:r>
        <w:r>
          <w:rPr>
            <w:webHidden/>
          </w:rPr>
        </w:r>
        <w:r>
          <w:rPr>
            <w:webHidden/>
          </w:rPr>
          <w:fldChar w:fldCharType="separate"/>
        </w:r>
        <w:r>
          <w:rPr>
            <w:webHidden/>
          </w:rPr>
          <w:t>278</w:t>
        </w:r>
        <w:r>
          <w:rPr>
            <w:webHidden/>
          </w:rPr>
          <w:fldChar w:fldCharType="end"/>
        </w:r>
      </w:hyperlink>
    </w:p>
    <w:p w14:paraId="4FAA2BAC"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97" w:history="1">
        <w:r w:rsidRPr="00AB164A">
          <w:rPr>
            <w:rStyle w:val="Hyperlink"/>
            <w14:scene3d>
              <w14:camera w14:prst="orthographicFront"/>
              <w14:lightRig w14:rig="threePt" w14:dir="t">
                <w14:rot w14:lat="0" w14:lon="0" w14:rev="0"/>
              </w14:lightRig>
            </w14:scene3d>
          </w:rPr>
          <w:t>3.4.4.3.</w:t>
        </w:r>
        <w:r w:rsidRPr="00AB164A">
          <w:rPr>
            <w:rStyle w:val="Hyperlink"/>
          </w:rPr>
          <w:t xml:space="preserve"> PAI Išlaidų detalizacija</w:t>
        </w:r>
        <w:r>
          <w:rPr>
            <w:webHidden/>
          </w:rPr>
          <w:tab/>
        </w:r>
        <w:r>
          <w:rPr>
            <w:webHidden/>
          </w:rPr>
          <w:fldChar w:fldCharType="begin"/>
        </w:r>
        <w:r>
          <w:rPr>
            <w:webHidden/>
          </w:rPr>
          <w:instrText xml:space="preserve"> PAGEREF _Toc159222297 \h </w:instrText>
        </w:r>
        <w:r>
          <w:rPr>
            <w:webHidden/>
          </w:rPr>
        </w:r>
        <w:r>
          <w:rPr>
            <w:webHidden/>
          </w:rPr>
          <w:fldChar w:fldCharType="separate"/>
        </w:r>
        <w:r>
          <w:rPr>
            <w:webHidden/>
          </w:rPr>
          <w:t>284</w:t>
        </w:r>
        <w:r>
          <w:rPr>
            <w:webHidden/>
          </w:rPr>
          <w:fldChar w:fldCharType="end"/>
        </w:r>
      </w:hyperlink>
    </w:p>
    <w:p w14:paraId="4E5A3548"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98" w:history="1">
        <w:r w:rsidRPr="00AB164A">
          <w:rPr>
            <w:rStyle w:val="Hyperlink"/>
            <w14:scene3d>
              <w14:camera w14:prst="orthographicFront"/>
              <w14:lightRig w14:rig="threePt" w14:dir="t">
                <w14:rot w14:lat="0" w14:lon="0" w14:rev="0"/>
              </w14:lightRig>
            </w14:scene3d>
          </w:rPr>
          <w:t>3.4.4.4.</w:t>
        </w:r>
        <w:r w:rsidRPr="00AB164A">
          <w:rPr>
            <w:rStyle w:val="Hyperlink"/>
          </w:rPr>
          <w:t xml:space="preserve"> PKI/ID Išlaidų detalizacija</w:t>
        </w:r>
        <w:r>
          <w:rPr>
            <w:webHidden/>
          </w:rPr>
          <w:tab/>
        </w:r>
        <w:r>
          <w:rPr>
            <w:webHidden/>
          </w:rPr>
          <w:fldChar w:fldCharType="begin"/>
        </w:r>
        <w:r>
          <w:rPr>
            <w:webHidden/>
          </w:rPr>
          <w:instrText xml:space="preserve"> PAGEREF _Toc159222298 \h </w:instrText>
        </w:r>
        <w:r>
          <w:rPr>
            <w:webHidden/>
          </w:rPr>
        </w:r>
        <w:r>
          <w:rPr>
            <w:webHidden/>
          </w:rPr>
          <w:fldChar w:fldCharType="separate"/>
        </w:r>
        <w:r>
          <w:rPr>
            <w:webHidden/>
          </w:rPr>
          <w:t>287</w:t>
        </w:r>
        <w:r>
          <w:rPr>
            <w:webHidden/>
          </w:rPr>
          <w:fldChar w:fldCharType="end"/>
        </w:r>
      </w:hyperlink>
    </w:p>
    <w:p w14:paraId="75BAF62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299" w:history="1">
        <w:r w:rsidRPr="00AB164A">
          <w:rPr>
            <w:rStyle w:val="Hyperlink"/>
            <w14:scene3d>
              <w14:camera w14:prst="orthographicFront"/>
              <w14:lightRig w14:rig="threePt" w14:dir="t">
                <w14:rot w14:lat="0" w14:lon="0" w14:rev="0"/>
              </w14:lightRig>
            </w14:scene3d>
          </w:rPr>
          <w:t>3.4.4.5.</w:t>
        </w:r>
        <w:r w:rsidRPr="00AB164A">
          <w:rPr>
            <w:rStyle w:val="Hyperlink"/>
          </w:rPr>
          <w:t xml:space="preserve"> PKI/ID  bendra suvestinė</w:t>
        </w:r>
        <w:r>
          <w:rPr>
            <w:webHidden/>
          </w:rPr>
          <w:tab/>
        </w:r>
        <w:r>
          <w:rPr>
            <w:webHidden/>
          </w:rPr>
          <w:fldChar w:fldCharType="begin"/>
        </w:r>
        <w:r>
          <w:rPr>
            <w:webHidden/>
          </w:rPr>
          <w:instrText xml:space="preserve"> PAGEREF _Toc159222299 \h </w:instrText>
        </w:r>
        <w:r>
          <w:rPr>
            <w:webHidden/>
          </w:rPr>
        </w:r>
        <w:r>
          <w:rPr>
            <w:webHidden/>
          </w:rPr>
          <w:fldChar w:fldCharType="separate"/>
        </w:r>
        <w:r>
          <w:rPr>
            <w:webHidden/>
          </w:rPr>
          <w:t>294</w:t>
        </w:r>
        <w:r>
          <w:rPr>
            <w:webHidden/>
          </w:rPr>
          <w:fldChar w:fldCharType="end"/>
        </w:r>
      </w:hyperlink>
    </w:p>
    <w:p w14:paraId="20821EB2"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00" w:history="1">
        <w:r w:rsidRPr="00AB164A">
          <w:rPr>
            <w:rStyle w:val="Hyperlink"/>
            <w14:scene3d>
              <w14:camera w14:prst="orthographicFront"/>
              <w14:lightRig w14:rig="threePt" w14:dir="t">
                <w14:rot w14:lat="0" w14:lon="0" w14:rev="0"/>
              </w14:lightRig>
            </w14:scene3d>
          </w:rPr>
          <w:t>3.4.4.6.</w:t>
        </w:r>
        <w:r w:rsidRPr="00AB164A">
          <w:rPr>
            <w:rStyle w:val="Hyperlink"/>
          </w:rPr>
          <w:t xml:space="preserve"> Negautų tranzito vizų suvestinė</w:t>
        </w:r>
        <w:r>
          <w:rPr>
            <w:webHidden/>
          </w:rPr>
          <w:tab/>
        </w:r>
        <w:r>
          <w:rPr>
            <w:webHidden/>
          </w:rPr>
          <w:fldChar w:fldCharType="begin"/>
        </w:r>
        <w:r>
          <w:rPr>
            <w:webHidden/>
          </w:rPr>
          <w:instrText xml:space="preserve"> PAGEREF _Toc159222300 \h </w:instrText>
        </w:r>
        <w:r>
          <w:rPr>
            <w:webHidden/>
          </w:rPr>
        </w:r>
        <w:r>
          <w:rPr>
            <w:webHidden/>
          </w:rPr>
          <w:fldChar w:fldCharType="separate"/>
        </w:r>
        <w:r>
          <w:rPr>
            <w:webHidden/>
          </w:rPr>
          <w:t>297</w:t>
        </w:r>
        <w:r>
          <w:rPr>
            <w:webHidden/>
          </w:rPr>
          <w:fldChar w:fldCharType="end"/>
        </w:r>
      </w:hyperlink>
    </w:p>
    <w:p w14:paraId="3AE05520"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01" w:history="1">
        <w:r w:rsidRPr="00AB164A">
          <w:rPr>
            <w:rStyle w:val="Hyperlink"/>
            <w14:scene3d>
              <w14:camera w14:prst="orthographicFront"/>
              <w14:lightRig w14:rig="threePt" w14:dir="t">
                <w14:rot w14:lat="0" w14:lon="0" w14:rev="0"/>
              </w14:lightRig>
            </w14:scene3d>
          </w:rPr>
          <w:t>3.4.4.7.</w:t>
        </w:r>
        <w:r w:rsidRPr="00AB164A">
          <w:rPr>
            <w:rStyle w:val="Hyperlink"/>
          </w:rPr>
          <w:t xml:space="preserve"> Projekto ataskaita</w:t>
        </w:r>
        <w:r>
          <w:rPr>
            <w:webHidden/>
          </w:rPr>
          <w:tab/>
        </w:r>
        <w:r>
          <w:rPr>
            <w:webHidden/>
          </w:rPr>
          <w:fldChar w:fldCharType="begin"/>
        </w:r>
        <w:r>
          <w:rPr>
            <w:webHidden/>
          </w:rPr>
          <w:instrText xml:space="preserve"> PAGEREF _Toc159222301 \h </w:instrText>
        </w:r>
        <w:r>
          <w:rPr>
            <w:webHidden/>
          </w:rPr>
        </w:r>
        <w:r>
          <w:rPr>
            <w:webHidden/>
          </w:rPr>
          <w:fldChar w:fldCharType="separate"/>
        </w:r>
        <w:r>
          <w:rPr>
            <w:webHidden/>
          </w:rPr>
          <w:t>300</w:t>
        </w:r>
        <w:r>
          <w:rPr>
            <w:webHidden/>
          </w:rPr>
          <w:fldChar w:fldCharType="end"/>
        </w:r>
      </w:hyperlink>
    </w:p>
    <w:p w14:paraId="4B2E8AE2"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02" w:history="1">
        <w:r w:rsidRPr="00AB164A">
          <w:rPr>
            <w:rStyle w:val="Hyperlink"/>
            <w14:scene3d>
              <w14:camera w14:prst="orthographicFront"/>
              <w14:lightRig w14:rig="threePt" w14:dir="t">
                <w14:rot w14:lat="0" w14:lon="0" w14:rev="0"/>
              </w14:lightRig>
            </w14:scene3d>
          </w:rPr>
          <w:t>3.4.4.8.</w:t>
        </w:r>
        <w:r w:rsidRPr="00AB164A">
          <w:rPr>
            <w:rStyle w:val="Hyperlink"/>
          </w:rPr>
          <w:t xml:space="preserve"> Infrastruktūra</w:t>
        </w:r>
        <w:r>
          <w:rPr>
            <w:webHidden/>
          </w:rPr>
          <w:tab/>
        </w:r>
        <w:r>
          <w:rPr>
            <w:webHidden/>
          </w:rPr>
          <w:fldChar w:fldCharType="begin"/>
        </w:r>
        <w:r>
          <w:rPr>
            <w:webHidden/>
          </w:rPr>
          <w:instrText xml:space="preserve"> PAGEREF _Toc159222302 \h </w:instrText>
        </w:r>
        <w:r>
          <w:rPr>
            <w:webHidden/>
          </w:rPr>
        </w:r>
        <w:r>
          <w:rPr>
            <w:webHidden/>
          </w:rPr>
          <w:fldChar w:fldCharType="separate"/>
        </w:r>
        <w:r>
          <w:rPr>
            <w:webHidden/>
          </w:rPr>
          <w:t>302</w:t>
        </w:r>
        <w:r>
          <w:rPr>
            <w:webHidden/>
          </w:rPr>
          <w:fldChar w:fldCharType="end"/>
        </w:r>
      </w:hyperlink>
    </w:p>
    <w:p w14:paraId="5392ED45"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03" w:history="1">
        <w:r w:rsidRPr="00AB164A">
          <w:rPr>
            <w:rStyle w:val="Hyperlink"/>
            <w14:scene3d>
              <w14:camera w14:prst="orthographicFront"/>
              <w14:lightRig w14:rig="threePt" w14:dir="t">
                <w14:rot w14:lat="0" w14:lon="0" w14:rev="0"/>
              </w14:lightRig>
            </w14:scene3d>
          </w:rPr>
          <w:t>3.4.4.9.</w:t>
        </w:r>
        <w:r w:rsidRPr="00AB164A">
          <w:rPr>
            <w:rStyle w:val="Hyperlink"/>
          </w:rPr>
          <w:t xml:space="preserve"> Viešieji pirkimai</w:t>
        </w:r>
        <w:r>
          <w:rPr>
            <w:webHidden/>
          </w:rPr>
          <w:tab/>
        </w:r>
        <w:r>
          <w:rPr>
            <w:webHidden/>
          </w:rPr>
          <w:fldChar w:fldCharType="begin"/>
        </w:r>
        <w:r>
          <w:rPr>
            <w:webHidden/>
          </w:rPr>
          <w:instrText xml:space="preserve"> PAGEREF _Toc159222303 \h </w:instrText>
        </w:r>
        <w:r>
          <w:rPr>
            <w:webHidden/>
          </w:rPr>
        </w:r>
        <w:r>
          <w:rPr>
            <w:webHidden/>
          </w:rPr>
          <w:fldChar w:fldCharType="separate"/>
        </w:r>
        <w:r>
          <w:rPr>
            <w:webHidden/>
          </w:rPr>
          <w:t>304</w:t>
        </w:r>
        <w:r>
          <w:rPr>
            <w:webHidden/>
          </w:rPr>
          <w:fldChar w:fldCharType="end"/>
        </w:r>
      </w:hyperlink>
    </w:p>
    <w:p w14:paraId="46A562DB"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04" w:history="1">
        <w:r w:rsidRPr="00AB164A">
          <w:rPr>
            <w:rStyle w:val="Hyperlink"/>
            <w14:scene3d>
              <w14:camera w14:prst="orthographicFront"/>
              <w14:lightRig w14:rig="threePt" w14:dir="t">
                <w14:rot w14:lat="0" w14:lon="0" w14:rev="0"/>
              </w14:lightRig>
            </w14:scene3d>
          </w:rPr>
          <w:t>3.4.4.10.</w:t>
        </w:r>
        <w:r w:rsidRPr="00AB164A">
          <w:rPr>
            <w:rStyle w:val="Hyperlink"/>
          </w:rPr>
          <w:t xml:space="preserve"> Viešinimas</w:t>
        </w:r>
        <w:r>
          <w:rPr>
            <w:webHidden/>
          </w:rPr>
          <w:tab/>
        </w:r>
        <w:r>
          <w:rPr>
            <w:webHidden/>
          </w:rPr>
          <w:fldChar w:fldCharType="begin"/>
        </w:r>
        <w:r>
          <w:rPr>
            <w:webHidden/>
          </w:rPr>
          <w:instrText xml:space="preserve"> PAGEREF _Toc159222304 \h </w:instrText>
        </w:r>
        <w:r>
          <w:rPr>
            <w:webHidden/>
          </w:rPr>
        </w:r>
        <w:r>
          <w:rPr>
            <w:webHidden/>
          </w:rPr>
          <w:fldChar w:fldCharType="separate"/>
        </w:r>
        <w:r>
          <w:rPr>
            <w:webHidden/>
          </w:rPr>
          <w:t>305</w:t>
        </w:r>
        <w:r>
          <w:rPr>
            <w:webHidden/>
          </w:rPr>
          <w:fldChar w:fldCharType="end"/>
        </w:r>
      </w:hyperlink>
    </w:p>
    <w:p w14:paraId="51CE4FE3"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05" w:history="1">
        <w:r w:rsidRPr="00AB164A">
          <w:rPr>
            <w:rStyle w:val="Hyperlink"/>
            <w14:scene3d>
              <w14:camera w14:prst="orthographicFront"/>
              <w14:lightRig w14:rig="threePt" w14:dir="t">
                <w14:rot w14:lat="0" w14:lon="0" w14:rev="0"/>
              </w14:lightRig>
            </w14:scene3d>
          </w:rPr>
          <w:t>3.4.4.11.</w:t>
        </w:r>
        <w:r w:rsidRPr="00AB164A">
          <w:rPr>
            <w:rStyle w:val="Hyperlink"/>
          </w:rPr>
          <w:t xml:space="preserve"> Programos rodiklių ataskaita</w:t>
        </w:r>
        <w:r>
          <w:rPr>
            <w:webHidden/>
          </w:rPr>
          <w:tab/>
        </w:r>
        <w:r>
          <w:rPr>
            <w:webHidden/>
          </w:rPr>
          <w:fldChar w:fldCharType="begin"/>
        </w:r>
        <w:r>
          <w:rPr>
            <w:webHidden/>
          </w:rPr>
          <w:instrText xml:space="preserve"> PAGEREF _Toc159222305 \h </w:instrText>
        </w:r>
        <w:r>
          <w:rPr>
            <w:webHidden/>
          </w:rPr>
        </w:r>
        <w:r>
          <w:rPr>
            <w:webHidden/>
          </w:rPr>
          <w:fldChar w:fldCharType="separate"/>
        </w:r>
        <w:r>
          <w:rPr>
            <w:webHidden/>
          </w:rPr>
          <w:t>306</w:t>
        </w:r>
        <w:r>
          <w:rPr>
            <w:webHidden/>
          </w:rPr>
          <w:fldChar w:fldCharType="end"/>
        </w:r>
      </w:hyperlink>
    </w:p>
    <w:p w14:paraId="72DB999E"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06" w:history="1">
        <w:r w:rsidRPr="00AB164A">
          <w:rPr>
            <w:rStyle w:val="Hyperlink"/>
            <w14:scene3d>
              <w14:camera w14:prst="orthographicFront"/>
              <w14:lightRig w14:rig="threePt" w14:dir="t">
                <w14:rot w14:lat="0" w14:lon="0" w14:rev="0"/>
              </w14:lightRig>
            </w14:scene3d>
          </w:rPr>
          <w:t>3.4.4.12.</w:t>
        </w:r>
        <w:r w:rsidRPr="00AB164A">
          <w:rPr>
            <w:rStyle w:val="Hyperlink"/>
          </w:rPr>
          <w:t xml:space="preserve"> VRM Patikros lapai</w:t>
        </w:r>
        <w:r>
          <w:rPr>
            <w:webHidden/>
          </w:rPr>
          <w:tab/>
        </w:r>
        <w:r>
          <w:rPr>
            <w:webHidden/>
          </w:rPr>
          <w:fldChar w:fldCharType="begin"/>
        </w:r>
        <w:r>
          <w:rPr>
            <w:webHidden/>
          </w:rPr>
          <w:instrText xml:space="preserve"> PAGEREF _Toc159222306 \h </w:instrText>
        </w:r>
        <w:r>
          <w:rPr>
            <w:webHidden/>
          </w:rPr>
        </w:r>
        <w:r>
          <w:rPr>
            <w:webHidden/>
          </w:rPr>
          <w:fldChar w:fldCharType="separate"/>
        </w:r>
        <w:r>
          <w:rPr>
            <w:webHidden/>
          </w:rPr>
          <w:t>309</w:t>
        </w:r>
        <w:r>
          <w:rPr>
            <w:webHidden/>
          </w:rPr>
          <w:fldChar w:fldCharType="end"/>
        </w:r>
      </w:hyperlink>
    </w:p>
    <w:p w14:paraId="6DA140A6"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07" w:history="1">
        <w:r w:rsidRPr="00AB164A">
          <w:rPr>
            <w:rStyle w:val="Hyperlink"/>
            <w14:scene3d>
              <w14:camera w14:prst="orthographicFront"/>
              <w14:lightRig w14:rig="threePt" w14:dir="t">
                <w14:rot w14:lat="0" w14:lon="0" w14:rev="0"/>
              </w14:lightRig>
            </w14:scene3d>
          </w:rPr>
          <w:t>3.4.4.13.</w:t>
        </w:r>
        <w:r w:rsidRPr="00AB164A">
          <w:rPr>
            <w:rStyle w:val="Hyperlink"/>
          </w:rPr>
          <w:t xml:space="preserve"> Apmokėjimai tiekėjui</w:t>
        </w:r>
        <w:r>
          <w:rPr>
            <w:webHidden/>
          </w:rPr>
          <w:tab/>
        </w:r>
        <w:r>
          <w:rPr>
            <w:webHidden/>
          </w:rPr>
          <w:fldChar w:fldCharType="begin"/>
        </w:r>
        <w:r>
          <w:rPr>
            <w:webHidden/>
          </w:rPr>
          <w:instrText xml:space="preserve"> PAGEREF _Toc159222307 \h </w:instrText>
        </w:r>
        <w:r>
          <w:rPr>
            <w:webHidden/>
          </w:rPr>
        </w:r>
        <w:r>
          <w:rPr>
            <w:webHidden/>
          </w:rPr>
          <w:fldChar w:fldCharType="separate"/>
        </w:r>
        <w:r>
          <w:rPr>
            <w:webHidden/>
          </w:rPr>
          <w:t>311</w:t>
        </w:r>
        <w:r>
          <w:rPr>
            <w:webHidden/>
          </w:rPr>
          <w:fldChar w:fldCharType="end"/>
        </w:r>
      </w:hyperlink>
    </w:p>
    <w:p w14:paraId="5E3A230E"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08" w:history="1">
        <w:r w:rsidRPr="00AB164A">
          <w:rPr>
            <w:rStyle w:val="Hyperlink"/>
            <w14:scene3d>
              <w14:camera w14:prst="orthographicFront"/>
              <w14:lightRig w14:rig="threePt" w14:dir="t">
                <w14:rot w14:lat="0" w14:lon="0" w14:rev="0"/>
              </w14:lightRig>
            </w14:scene3d>
          </w:rPr>
          <w:t>3.4.4.14.</w:t>
        </w:r>
        <w:r w:rsidRPr="00AB164A">
          <w:rPr>
            <w:rStyle w:val="Hyperlink"/>
          </w:rPr>
          <w:t xml:space="preserve"> Apmokėjimo tiekėjui įvedimas</w:t>
        </w:r>
        <w:r>
          <w:rPr>
            <w:webHidden/>
          </w:rPr>
          <w:tab/>
        </w:r>
        <w:r>
          <w:rPr>
            <w:webHidden/>
          </w:rPr>
          <w:fldChar w:fldCharType="begin"/>
        </w:r>
        <w:r>
          <w:rPr>
            <w:webHidden/>
          </w:rPr>
          <w:instrText xml:space="preserve"> PAGEREF _Toc159222308 \h </w:instrText>
        </w:r>
        <w:r>
          <w:rPr>
            <w:webHidden/>
          </w:rPr>
        </w:r>
        <w:r>
          <w:rPr>
            <w:webHidden/>
          </w:rPr>
          <w:fldChar w:fldCharType="separate"/>
        </w:r>
        <w:r>
          <w:rPr>
            <w:webHidden/>
          </w:rPr>
          <w:t>311</w:t>
        </w:r>
        <w:r>
          <w:rPr>
            <w:webHidden/>
          </w:rPr>
          <w:fldChar w:fldCharType="end"/>
        </w:r>
      </w:hyperlink>
    </w:p>
    <w:p w14:paraId="775FA893"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09" w:history="1">
        <w:r w:rsidRPr="00AB164A">
          <w:rPr>
            <w:rStyle w:val="Hyperlink"/>
            <w14:scene3d>
              <w14:camera w14:prst="orthographicFront"/>
              <w14:lightRig w14:rig="threePt" w14:dir="t">
                <w14:rot w14:lat="0" w14:lon="0" w14:rev="0"/>
              </w14:lightRig>
            </w14:scene3d>
          </w:rPr>
          <w:t>3.4.4.15.</w:t>
        </w:r>
        <w:r w:rsidRPr="00AB164A">
          <w:rPr>
            <w:rStyle w:val="Hyperlink"/>
          </w:rPr>
          <w:t xml:space="preserve"> PKI/ID ir PAI išlaidų supaprastinimai</w:t>
        </w:r>
        <w:r>
          <w:rPr>
            <w:webHidden/>
          </w:rPr>
          <w:tab/>
        </w:r>
        <w:r>
          <w:rPr>
            <w:webHidden/>
          </w:rPr>
          <w:fldChar w:fldCharType="begin"/>
        </w:r>
        <w:r>
          <w:rPr>
            <w:webHidden/>
          </w:rPr>
          <w:instrText xml:space="preserve"> PAGEREF _Toc159222309 \h </w:instrText>
        </w:r>
        <w:r>
          <w:rPr>
            <w:webHidden/>
          </w:rPr>
        </w:r>
        <w:r>
          <w:rPr>
            <w:webHidden/>
          </w:rPr>
          <w:fldChar w:fldCharType="separate"/>
        </w:r>
        <w:r>
          <w:rPr>
            <w:webHidden/>
          </w:rPr>
          <w:t>313</w:t>
        </w:r>
        <w:r>
          <w:rPr>
            <w:webHidden/>
          </w:rPr>
          <w:fldChar w:fldCharType="end"/>
        </w:r>
      </w:hyperlink>
    </w:p>
    <w:p w14:paraId="2BD2FD19"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10" w:history="1">
        <w:r w:rsidRPr="00AB164A">
          <w:rPr>
            <w:rStyle w:val="Hyperlink"/>
          </w:rPr>
          <w:t>3.4.5. Prašymų gauti lėšas modulis</w:t>
        </w:r>
        <w:r>
          <w:rPr>
            <w:webHidden/>
          </w:rPr>
          <w:tab/>
        </w:r>
        <w:r>
          <w:rPr>
            <w:webHidden/>
          </w:rPr>
          <w:fldChar w:fldCharType="begin"/>
        </w:r>
        <w:r>
          <w:rPr>
            <w:webHidden/>
          </w:rPr>
          <w:instrText xml:space="preserve"> PAGEREF _Toc159222310 \h </w:instrText>
        </w:r>
        <w:r>
          <w:rPr>
            <w:webHidden/>
          </w:rPr>
        </w:r>
        <w:r>
          <w:rPr>
            <w:webHidden/>
          </w:rPr>
          <w:fldChar w:fldCharType="separate"/>
        </w:r>
        <w:r>
          <w:rPr>
            <w:webHidden/>
          </w:rPr>
          <w:t>320</w:t>
        </w:r>
        <w:r>
          <w:rPr>
            <w:webHidden/>
          </w:rPr>
          <w:fldChar w:fldCharType="end"/>
        </w:r>
      </w:hyperlink>
    </w:p>
    <w:p w14:paraId="58447EEC"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11" w:history="1">
        <w:r w:rsidRPr="00AB164A">
          <w:rPr>
            <w:rStyle w:val="Hyperlink"/>
            <w14:scene3d>
              <w14:camera w14:prst="orthographicFront"/>
              <w14:lightRig w14:rig="threePt" w14:dir="t">
                <w14:rot w14:lat="0" w14:lon="0" w14:rev="0"/>
              </w14:lightRig>
            </w14:scene3d>
          </w:rPr>
          <w:t>3.4.5.1.</w:t>
        </w:r>
        <w:r w:rsidRPr="00AB164A">
          <w:rPr>
            <w:rStyle w:val="Hyperlink"/>
          </w:rPr>
          <w:t xml:space="preserve"> Prašymų gauti lėšas sąrašas</w:t>
        </w:r>
        <w:r>
          <w:rPr>
            <w:webHidden/>
          </w:rPr>
          <w:tab/>
        </w:r>
        <w:r>
          <w:rPr>
            <w:webHidden/>
          </w:rPr>
          <w:fldChar w:fldCharType="begin"/>
        </w:r>
        <w:r>
          <w:rPr>
            <w:webHidden/>
          </w:rPr>
          <w:instrText xml:space="preserve"> PAGEREF _Toc159222311 \h </w:instrText>
        </w:r>
        <w:r>
          <w:rPr>
            <w:webHidden/>
          </w:rPr>
        </w:r>
        <w:r>
          <w:rPr>
            <w:webHidden/>
          </w:rPr>
          <w:fldChar w:fldCharType="separate"/>
        </w:r>
        <w:r>
          <w:rPr>
            <w:webHidden/>
          </w:rPr>
          <w:t>320</w:t>
        </w:r>
        <w:r>
          <w:rPr>
            <w:webHidden/>
          </w:rPr>
          <w:fldChar w:fldCharType="end"/>
        </w:r>
      </w:hyperlink>
    </w:p>
    <w:p w14:paraId="56C61194"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12" w:history="1">
        <w:r w:rsidRPr="00AB164A">
          <w:rPr>
            <w:rStyle w:val="Hyperlink"/>
            <w14:scene3d>
              <w14:camera w14:prst="orthographicFront"/>
              <w14:lightRig w14:rig="threePt" w14:dir="t">
                <w14:rot w14:lat="0" w14:lon="0" w14:rev="0"/>
              </w14:lightRig>
            </w14:scene3d>
          </w:rPr>
          <w:t>3.4.5.2.</w:t>
        </w:r>
        <w:r w:rsidRPr="00AB164A">
          <w:rPr>
            <w:rStyle w:val="Hyperlink"/>
          </w:rPr>
          <w:t xml:space="preserve"> Prašymas gauti lėšas</w:t>
        </w:r>
        <w:r>
          <w:rPr>
            <w:webHidden/>
          </w:rPr>
          <w:tab/>
        </w:r>
        <w:r>
          <w:rPr>
            <w:webHidden/>
          </w:rPr>
          <w:fldChar w:fldCharType="begin"/>
        </w:r>
        <w:r>
          <w:rPr>
            <w:webHidden/>
          </w:rPr>
          <w:instrText xml:space="preserve"> PAGEREF _Toc159222312 \h </w:instrText>
        </w:r>
        <w:r>
          <w:rPr>
            <w:webHidden/>
          </w:rPr>
        </w:r>
        <w:r>
          <w:rPr>
            <w:webHidden/>
          </w:rPr>
          <w:fldChar w:fldCharType="separate"/>
        </w:r>
        <w:r>
          <w:rPr>
            <w:webHidden/>
          </w:rPr>
          <w:t>322</w:t>
        </w:r>
        <w:r>
          <w:rPr>
            <w:webHidden/>
          </w:rPr>
          <w:fldChar w:fldCharType="end"/>
        </w:r>
      </w:hyperlink>
    </w:p>
    <w:p w14:paraId="079D3F8C"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13" w:history="1">
        <w:r w:rsidRPr="00AB164A">
          <w:rPr>
            <w:rStyle w:val="Hyperlink"/>
            <w14:scene3d>
              <w14:camera w14:prst="orthographicFront"/>
              <w14:lightRig w14:rig="threePt" w14:dir="t">
                <w14:rot w14:lat="0" w14:lon="0" w14:rev="0"/>
              </w14:lightRig>
            </w14:scene3d>
          </w:rPr>
          <w:t>3.4.5.3.</w:t>
        </w:r>
        <w:r w:rsidRPr="00AB164A">
          <w:rPr>
            <w:rStyle w:val="Hyperlink"/>
          </w:rPr>
          <w:t xml:space="preserve"> Prašomos lėšos</w:t>
        </w:r>
        <w:r>
          <w:rPr>
            <w:webHidden/>
          </w:rPr>
          <w:tab/>
        </w:r>
        <w:r>
          <w:rPr>
            <w:webHidden/>
          </w:rPr>
          <w:fldChar w:fldCharType="begin"/>
        </w:r>
        <w:r>
          <w:rPr>
            <w:webHidden/>
          </w:rPr>
          <w:instrText xml:space="preserve"> PAGEREF _Toc159222313 \h </w:instrText>
        </w:r>
        <w:r>
          <w:rPr>
            <w:webHidden/>
          </w:rPr>
        </w:r>
        <w:r>
          <w:rPr>
            <w:webHidden/>
          </w:rPr>
          <w:fldChar w:fldCharType="separate"/>
        </w:r>
        <w:r>
          <w:rPr>
            <w:webHidden/>
          </w:rPr>
          <w:t>324</w:t>
        </w:r>
        <w:r>
          <w:rPr>
            <w:webHidden/>
          </w:rPr>
          <w:fldChar w:fldCharType="end"/>
        </w:r>
      </w:hyperlink>
    </w:p>
    <w:p w14:paraId="369B9D1A"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14" w:history="1">
        <w:r w:rsidRPr="00AB164A">
          <w:rPr>
            <w:rStyle w:val="Hyperlink"/>
            <w14:scene3d>
              <w14:camera w14:prst="orthographicFront"/>
              <w14:lightRig w14:rig="threePt" w14:dir="t">
                <w14:rot w14:lat="0" w14:lon="0" w14:rev="0"/>
              </w14:lightRig>
            </w14:scene3d>
          </w:rPr>
          <w:t>3.4.5.4.</w:t>
        </w:r>
        <w:r w:rsidRPr="00AB164A">
          <w:rPr>
            <w:rStyle w:val="Hyperlink"/>
          </w:rPr>
          <w:t xml:space="preserve"> Lėšų išmokėjimo grafikas</w:t>
        </w:r>
        <w:r>
          <w:rPr>
            <w:webHidden/>
          </w:rPr>
          <w:tab/>
        </w:r>
        <w:r>
          <w:rPr>
            <w:webHidden/>
          </w:rPr>
          <w:fldChar w:fldCharType="begin"/>
        </w:r>
        <w:r>
          <w:rPr>
            <w:webHidden/>
          </w:rPr>
          <w:instrText xml:space="preserve"> PAGEREF _Toc159222314 \h </w:instrText>
        </w:r>
        <w:r>
          <w:rPr>
            <w:webHidden/>
          </w:rPr>
        </w:r>
        <w:r>
          <w:rPr>
            <w:webHidden/>
          </w:rPr>
          <w:fldChar w:fldCharType="separate"/>
        </w:r>
        <w:r>
          <w:rPr>
            <w:webHidden/>
          </w:rPr>
          <w:t>325</w:t>
        </w:r>
        <w:r>
          <w:rPr>
            <w:webHidden/>
          </w:rPr>
          <w:fldChar w:fldCharType="end"/>
        </w:r>
      </w:hyperlink>
    </w:p>
    <w:p w14:paraId="0AE6AD9D"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15" w:history="1">
        <w:r w:rsidRPr="00AB164A">
          <w:rPr>
            <w:rStyle w:val="Hyperlink"/>
            <w14:scene3d>
              <w14:camera w14:prst="orthographicFront"/>
              <w14:lightRig w14:rig="threePt" w14:dir="t">
                <w14:rot w14:lat="0" w14:lon="0" w14:rev="0"/>
              </w14:lightRig>
            </w14:scene3d>
          </w:rPr>
          <w:t>3.4.5.5.</w:t>
        </w:r>
        <w:r w:rsidRPr="00AB164A">
          <w:rPr>
            <w:rStyle w:val="Hyperlink"/>
          </w:rPr>
          <w:t xml:space="preserve"> Grafikas pagal ekonominės klasifikacijos kodus</w:t>
        </w:r>
        <w:r>
          <w:rPr>
            <w:webHidden/>
          </w:rPr>
          <w:tab/>
        </w:r>
        <w:r>
          <w:rPr>
            <w:webHidden/>
          </w:rPr>
          <w:fldChar w:fldCharType="begin"/>
        </w:r>
        <w:r>
          <w:rPr>
            <w:webHidden/>
          </w:rPr>
          <w:instrText xml:space="preserve"> PAGEREF _Toc159222315 \h </w:instrText>
        </w:r>
        <w:r>
          <w:rPr>
            <w:webHidden/>
          </w:rPr>
        </w:r>
        <w:r>
          <w:rPr>
            <w:webHidden/>
          </w:rPr>
          <w:fldChar w:fldCharType="separate"/>
        </w:r>
        <w:r>
          <w:rPr>
            <w:webHidden/>
          </w:rPr>
          <w:t>326</w:t>
        </w:r>
        <w:r>
          <w:rPr>
            <w:webHidden/>
          </w:rPr>
          <w:fldChar w:fldCharType="end"/>
        </w:r>
      </w:hyperlink>
    </w:p>
    <w:p w14:paraId="4E9F183B" w14:textId="77777777" w:rsidR="00ED0621" w:rsidRDefault="00ED0621">
      <w:pPr>
        <w:pStyle w:val="TOC2"/>
        <w:rPr>
          <w:rFonts w:asciiTheme="minorHAnsi" w:eastAsiaTheme="minorEastAsia" w:hAnsiTheme="minorHAnsi" w:cstheme="minorBidi"/>
          <w:i w:val="0"/>
          <w:kern w:val="2"/>
          <w:sz w:val="22"/>
          <w:szCs w:val="22"/>
          <w:lang w:eastAsia="lt-LT"/>
          <w14:ligatures w14:val="standardContextual"/>
        </w:rPr>
      </w:pPr>
      <w:hyperlink w:anchor="_Toc159222316" w:history="1">
        <w:r w:rsidRPr="00AB164A">
          <w:rPr>
            <w:rStyle w:val="Hyperlink"/>
            <w14:scene3d>
              <w14:camera w14:prst="orthographicFront"/>
              <w14:lightRig w14:rig="threePt" w14:dir="t">
                <w14:rot w14:lat="0" w14:lon="0" w14:rev="0"/>
              </w14:lightRig>
            </w14:scene3d>
          </w:rPr>
          <w:t>3.5.</w:t>
        </w:r>
        <w:r w:rsidRPr="00AB164A">
          <w:rPr>
            <w:rStyle w:val="Hyperlink"/>
          </w:rPr>
          <w:t xml:space="preserve"> Patikrų vietoje modulis</w:t>
        </w:r>
        <w:r>
          <w:rPr>
            <w:webHidden/>
          </w:rPr>
          <w:tab/>
        </w:r>
        <w:r>
          <w:rPr>
            <w:webHidden/>
          </w:rPr>
          <w:fldChar w:fldCharType="begin"/>
        </w:r>
        <w:r>
          <w:rPr>
            <w:webHidden/>
          </w:rPr>
          <w:instrText xml:space="preserve"> PAGEREF _Toc159222316 \h </w:instrText>
        </w:r>
        <w:r>
          <w:rPr>
            <w:webHidden/>
          </w:rPr>
        </w:r>
        <w:r>
          <w:rPr>
            <w:webHidden/>
          </w:rPr>
          <w:fldChar w:fldCharType="separate"/>
        </w:r>
        <w:r>
          <w:rPr>
            <w:webHidden/>
          </w:rPr>
          <w:t>328</w:t>
        </w:r>
        <w:r>
          <w:rPr>
            <w:webHidden/>
          </w:rPr>
          <w:fldChar w:fldCharType="end"/>
        </w:r>
      </w:hyperlink>
    </w:p>
    <w:p w14:paraId="4871721D"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17" w:history="1">
        <w:r w:rsidRPr="00AB164A">
          <w:rPr>
            <w:rStyle w:val="Hyperlink"/>
          </w:rPr>
          <w:t>3.5.1. Patikrų vietoje sąrašas</w:t>
        </w:r>
        <w:r>
          <w:rPr>
            <w:webHidden/>
          </w:rPr>
          <w:tab/>
        </w:r>
        <w:r>
          <w:rPr>
            <w:webHidden/>
          </w:rPr>
          <w:fldChar w:fldCharType="begin"/>
        </w:r>
        <w:r>
          <w:rPr>
            <w:webHidden/>
          </w:rPr>
          <w:instrText xml:space="preserve"> PAGEREF _Toc159222317 \h </w:instrText>
        </w:r>
        <w:r>
          <w:rPr>
            <w:webHidden/>
          </w:rPr>
        </w:r>
        <w:r>
          <w:rPr>
            <w:webHidden/>
          </w:rPr>
          <w:fldChar w:fldCharType="separate"/>
        </w:r>
        <w:r>
          <w:rPr>
            <w:webHidden/>
          </w:rPr>
          <w:t>328</w:t>
        </w:r>
        <w:r>
          <w:rPr>
            <w:webHidden/>
          </w:rPr>
          <w:fldChar w:fldCharType="end"/>
        </w:r>
      </w:hyperlink>
    </w:p>
    <w:p w14:paraId="4333A4D7"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18" w:history="1">
        <w:r w:rsidRPr="00AB164A">
          <w:rPr>
            <w:rStyle w:val="Hyperlink"/>
          </w:rPr>
          <w:t>3.5.2. Patikros vietoje bendra informacija</w:t>
        </w:r>
        <w:r>
          <w:rPr>
            <w:webHidden/>
          </w:rPr>
          <w:tab/>
        </w:r>
        <w:r>
          <w:rPr>
            <w:webHidden/>
          </w:rPr>
          <w:fldChar w:fldCharType="begin"/>
        </w:r>
        <w:r>
          <w:rPr>
            <w:webHidden/>
          </w:rPr>
          <w:instrText xml:space="preserve"> PAGEREF _Toc159222318 \h </w:instrText>
        </w:r>
        <w:r>
          <w:rPr>
            <w:webHidden/>
          </w:rPr>
        </w:r>
        <w:r>
          <w:rPr>
            <w:webHidden/>
          </w:rPr>
          <w:fldChar w:fldCharType="separate"/>
        </w:r>
        <w:r>
          <w:rPr>
            <w:webHidden/>
          </w:rPr>
          <w:t>329</w:t>
        </w:r>
        <w:r>
          <w:rPr>
            <w:webHidden/>
          </w:rPr>
          <w:fldChar w:fldCharType="end"/>
        </w:r>
      </w:hyperlink>
    </w:p>
    <w:p w14:paraId="2F47B1EF"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19" w:history="1">
        <w:r w:rsidRPr="00AB164A">
          <w:rPr>
            <w:rStyle w:val="Hyperlink"/>
          </w:rPr>
          <w:t>3.5.3. Patikros vietoje neatitikimas</w:t>
        </w:r>
        <w:r>
          <w:rPr>
            <w:webHidden/>
          </w:rPr>
          <w:tab/>
        </w:r>
        <w:r>
          <w:rPr>
            <w:webHidden/>
          </w:rPr>
          <w:fldChar w:fldCharType="begin"/>
        </w:r>
        <w:r>
          <w:rPr>
            <w:webHidden/>
          </w:rPr>
          <w:instrText xml:space="preserve"> PAGEREF _Toc159222319 \h </w:instrText>
        </w:r>
        <w:r>
          <w:rPr>
            <w:webHidden/>
          </w:rPr>
        </w:r>
        <w:r>
          <w:rPr>
            <w:webHidden/>
          </w:rPr>
          <w:fldChar w:fldCharType="separate"/>
        </w:r>
        <w:r>
          <w:rPr>
            <w:webHidden/>
          </w:rPr>
          <w:t>331</w:t>
        </w:r>
        <w:r>
          <w:rPr>
            <w:webHidden/>
          </w:rPr>
          <w:fldChar w:fldCharType="end"/>
        </w:r>
      </w:hyperlink>
    </w:p>
    <w:p w14:paraId="6C81F1E4"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20" w:history="1">
        <w:r w:rsidRPr="00AB164A">
          <w:rPr>
            <w:rStyle w:val="Hyperlink"/>
          </w:rPr>
          <w:t>3.5.4. Patikros vietoje patikros lapas</w:t>
        </w:r>
        <w:r>
          <w:rPr>
            <w:webHidden/>
          </w:rPr>
          <w:tab/>
        </w:r>
        <w:r>
          <w:rPr>
            <w:webHidden/>
          </w:rPr>
          <w:fldChar w:fldCharType="begin"/>
        </w:r>
        <w:r>
          <w:rPr>
            <w:webHidden/>
          </w:rPr>
          <w:instrText xml:space="preserve"> PAGEREF _Toc159222320 \h </w:instrText>
        </w:r>
        <w:r>
          <w:rPr>
            <w:webHidden/>
          </w:rPr>
        </w:r>
        <w:r>
          <w:rPr>
            <w:webHidden/>
          </w:rPr>
          <w:fldChar w:fldCharType="separate"/>
        </w:r>
        <w:r>
          <w:rPr>
            <w:webHidden/>
          </w:rPr>
          <w:t>333</w:t>
        </w:r>
        <w:r>
          <w:rPr>
            <w:webHidden/>
          </w:rPr>
          <w:fldChar w:fldCharType="end"/>
        </w:r>
      </w:hyperlink>
    </w:p>
    <w:p w14:paraId="5029B063"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21" w:history="1">
        <w:r w:rsidRPr="00AB164A">
          <w:rPr>
            <w:rStyle w:val="Hyperlink"/>
          </w:rPr>
          <w:t>3.5.5. Patikros vietoje išlaidų supaprastinimai</w:t>
        </w:r>
        <w:r>
          <w:rPr>
            <w:webHidden/>
          </w:rPr>
          <w:tab/>
        </w:r>
        <w:r>
          <w:rPr>
            <w:webHidden/>
          </w:rPr>
          <w:fldChar w:fldCharType="begin"/>
        </w:r>
        <w:r>
          <w:rPr>
            <w:webHidden/>
          </w:rPr>
          <w:instrText xml:space="preserve"> PAGEREF _Toc159222321 \h </w:instrText>
        </w:r>
        <w:r>
          <w:rPr>
            <w:webHidden/>
          </w:rPr>
        </w:r>
        <w:r>
          <w:rPr>
            <w:webHidden/>
          </w:rPr>
          <w:fldChar w:fldCharType="separate"/>
        </w:r>
        <w:r>
          <w:rPr>
            <w:webHidden/>
          </w:rPr>
          <w:t>335</w:t>
        </w:r>
        <w:r>
          <w:rPr>
            <w:webHidden/>
          </w:rPr>
          <w:fldChar w:fldCharType="end"/>
        </w:r>
      </w:hyperlink>
    </w:p>
    <w:p w14:paraId="6A60A9D8" w14:textId="77777777" w:rsidR="00ED0621" w:rsidRDefault="00ED0621">
      <w:pPr>
        <w:pStyle w:val="TOC2"/>
        <w:rPr>
          <w:rFonts w:asciiTheme="minorHAnsi" w:eastAsiaTheme="minorEastAsia" w:hAnsiTheme="minorHAnsi" w:cstheme="minorBidi"/>
          <w:i w:val="0"/>
          <w:kern w:val="2"/>
          <w:sz w:val="22"/>
          <w:szCs w:val="22"/>
          <w:lang w:eastAsia="lt-LT"/>
          <w14:ligatures w14:val="standardContextual"/>
        </w:rPr>
      </w:pPr>
      <w:hyperlink w:anchor="_Toc159222322" w:history="1">
        <w:r w:rsidRPr="00AB164A">
          <w:rPr>
            <w:rStyle w:val="Hyperlink"/>
            <w14:scene3d>
              <w14:camera w14:prst="orthographicFront"/>
              <w14:lightRig w14:rig="threePt" w14:dir="t">
                <w14:rot w14:lat="0" w14:lon="0" w14:rev="0"/>
              </w14:lightRig>
            </w14:scene3d>
          </w:rPr>
          <w:t>3.6.</w:t>
        </w:r>
        <w:r w:rsidRPr="00AB164A">
          <w:rPr>
            <w:rStyle w:val="Hyperlink"/>
          </w:rPr>
          <w:t xml:space="preserve"> Pažeidimų modulis</w:t>
        </w:r>
        <w:r>
          <w:rPr>
            <w:webHidden/>
          </w:rPr>
          <w:tab/>
        </w:r>
        <w:r>
          <w:rPr>
            <w:webHidden/>
          </w:rPr>
          <w:fldChar w:fldCharType="begin"/>
        </w:r>
        <w:r>
          <w:rPr>
            <w:webHidden/>
          </w:rPr>
          <w:instrText xml:space="preserve"> PAGEREF _Toc159222322 \h </w:instrText>
        </w:r>
        <w:r>
          <w:rPr>
            <w:webHidden/>
          </w:rPr>
        </w:r>
        <w:r>
          <w:rPr>
            <w:webHidden/>
          </w:rPr>
          <w:fldChar w:fldCharType="separate"/>
        </w:r>
        <w:r>
          <w:rPr>
            <w:webHidden/>
          </w:rPr>
          <w:t>339</w:t>
        </w:r>
        <w:r>
          <w:rPr>
            <w:webHidden/>
          </w:rPr>
          <w:fldChar w:fldCharType="end"/>
        </w:r>
      </w:hyperlink>
    </w:p>
    <w:p w14:paraId="1960A22E"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23" w:history="1">
        <w:r w:rsidRPr="00AB164A">
          <w:rPr>
            <w:rStyle w:val="Hyperlink"/>
          </w:rPr>
          <w:t>3.6.1. Pažeidimų sąrašas</w:t>
        </w:r>
        <w:r>
          <w:rPr>
            <w:webHidden/>
          </w:rPr>
          <w:tab/>
        </w:r>
        <w:r>
          <w:rPr>
            <w:webHidden/>
          </w:rPr>
          <w:fldChar w:fldCharType="begin"/>
        </w:r>
        <w:r>
          <w:rPr>
            <w:webHidden/>
          </w:rPr>
          <w:instrText xml:space="preserve"> PAGEREF _Toc159222323 \h </w:instrText>
        </w:r>
        <w:r>
          <w:rPr>
            <w:webHidden/>
          </w:rPr>
        </w:r>
        <w:r>
          <w:rPr>
            <w:webHidden/>
          </w:rPr>
          <w:fldChar w:fldCharType="separate"/>
        </w:r>
        <w:r>
          <w:rPr>
            <w:webHidden/>
          </w:rPr>
          <w:t>339</w:t>
        </w:r>
        <w:r>
          <w:rPr>
            <w:webHidden/>
          </w:rPr>
          <w:fldChar w:fldCharType="end"/>
        </w:r>
      </w:hyperlink>
    </w:p>
    <w:p w14:paraId="2B3A88F7"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24" w:history="1">
        <w:r w:rsidRPr="00AB164A">
          <w:rPr>
            <w:rStyle w:val="Hyperlink"/>
          </w:rPr>
          <w:t>3.6.2. Įtariamo pažeidimo bendra informacija</w:t>
        </w:r>
        <w:r>
          <w:rPr>
            <w:webHidden/>
          </w:rPr>
          <w:tab/>
        </w:r>
        <w:r>
          <w:rPr>
            <w:webHidden/>
          </w:rPr>
          <w:fldChar w:fldCharType="begin"/>
        </w:r>
        <w:r>
          <w:rPr>
            <w:webHidden/>
          </w:rPr>
          <w:instrText xml:space="preserve"> PAGEREF _Toc159222324 \h </w:instrText>
        </w:r>
        <w:r>
          <w:rPr>
            <w:webHidden/>
          </w:rPr>
        </w:r>
        <w:r>
          <w:rPr>
            <w:webHidden/>
          </w:rPr>
          <w:fldChar w:fldCharType="separate"/>
        </w:r>
        <w:r>
          <w:rPr>
            <w:webHidden/>
          </w:rPr>
          <w:t>340</w:t>
        </w:r>
        <w:r>
          <w:rPr>
            <w:webHidden/>
          </w:rPr>
          <w:fldChar w:fldCharType="end"/>
        </w:r>
      </w:hyperlink>
    </w:p>
    <w:p w14:paraId="7FA545CA"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25" w:history="1">
        <w:r w:rsidRPr="00AB164A">
          <w:rPr>
            <w:rStyle w:val="Hyperlink"/>
          </w:rPr>
          <w:t>3.6.3. Pažeidimo registravimas</w:t>
        </w:r>
        <w:r>
          <w:rPr>
            <w:webHidden/>
          </w:rPr>
          <w:tab/>
        </w:r>
        <w:r>
          <w:rPr>
            <w:webHidden/>
          </w:rPr>
          <w:fldChar w:fldCharType="begin"/>
        </w:r>
        <w:r>
          <w:rPr>
            <w:webHidden/>
          </w:rPr>
          <w:instrText xml:space="preserve"> PAGEREF _Toc159222325 \h </w:instrText>
        </w:r>
        <w:r>
          <w:rPr>
            <w:webHidden/>
          </w:rPr>
        </w:r>
        <w:r>
          <w:rPr>
            <w:webHidden/>
          </w:rPr>
          <w:fldChar w:fldCharType="separate"/>
        </w:r>
        <w:r>
          <w:rPr>
            <w:webHidden/>
          </w:rPr>
          <w:t>343</w:t>
        </w:r>
        <w:r>
          <w:rPr>
            <w:webHidden/>
          </w:rPr>
          <w:fldChar w:fldCharType="end"/>
        </w:r>
      </w:hyperlink>
    </w:p>
    <w:p w14:paraId="02736354"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26" w:history="1">
        <w:r w:rsidRPr="00AB164A">
          <w:rPr>
            <w:rStyle w:val="Hyperlink"/>
          </w:rPr>
          <w:t>3.6.4. Pažeidimo tyrimų sąrašas</w:t>
        </w:r>
        <w:r>
          <w:rPr>
            <w:webHidden/>
          </w:rPr>
          <w:tab/>
        </w:r>
        <w:r>
          <w:rPr>
            <w:webHidden/>
          </w:rPr>
          <w:fldChar w:fldCharType="begin"/>
        </w:r>
        <w:r>
          <w:rPr>
            <w:webHidden/>
          </w:rPr>
          <w:instrText xml:space="preserve"> PAGEREF _Toc159222326 \h </w:instrText>
        </w:r>
        <w:r>
          <w:rPr>
            <w:webHidden/>
          </w:rPr>
        </w:r>
        <w:r>
          <w:rPr>
            <w:webHidden/>
          </w:rPr>
          <w:fldChar w:fldCharType="separate"/>
        </w:r>
        <w:r>
          <w:rPr>
            <w:webHidden/>
          </w:rPr>
          <w:t>344</w:t>
        </w:r>
        <w:r>
          <w:rPr>
            <w:webHidden/>
          </w:rPr>
          <w:fldChar w:fldCharType="end"/>
        </w:r>
      </w:hyperlink>
    </w:p>
    <w:p w14:paraId="1FB63441"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27" w:history="1">
        <w:r w:rsidRPr="00AB164A">
          <w:rPr>
            <w:rStyle w:val="Hyperlink"/>
          </w:rPr>
          <w:t>3.6.5. Pažeidimo tyrimas</w:t>
        </w:r>
        <w:r>
          <w:rPr>
            <w:webHidden/>
          </w:rPr>
          <w:tab/>
        </w:r>
        <w:r>
          <w:rPr>
            <w:webHidden/>
          </w:rPr>
          <w:fldChar w:fldCharType="begin"/>
        </w:r>
        <w:r>
          <w:rPr>
            <w:webHidden/>
          </w:rPr>
          <w:instrText xml:space="preserve"> PAGEREF _Toc159222327 \h </w:instrText>
        </w:r>
        <w:r>
          <w:rPr>
            <w:webHidden/>
          </w:rPr>
        </w:r>
        <w:r>
          <w:rPr>
            <w:webHidden/>
          </w:rPr>
          <w:fldChar w:fldCharType="separate"/>
        </w:r>
        <w:r>
          <w:rPr>
            <w:webHidden/>
          </w:rPr>
          <w:t>345</w:t>
        </w:r>
        <w:r>
          <w:rPr>
            <w:webHidden/>
          </w:rPr>
          <w:fldChar w:fldCharType="end"/>
        </w:r>
      </w:hyperlink>
    </w:p>
    <w:p w14:paraId="2BFF77EF" w14:textId="77777777" w:rsidR="00ED0621" w:rsidRDefault="00ED0621">
      <w:pPr>
        <w:pStyle w:val="TOC2"/>
        <w:rPr>
          <w:rFonts w:asciiTheme="minorHAnsi" w:eastAsiaTheme="minorEastAsia" w:hAnsiTheme="minorHAnsi" w:cstheme="minorBidi"/>
          <w:i w:val="0"/>
          <w:kern w:val="2"/>
          <w:sz w:val="22"/>
          <w:szCs w:val="22"/>
          <w:lang w:eastAsia="lt-LT"/>
          <w14:ligatures w14:val="standardContextual"/>
        </w:rPr>
      </w:pPr>
      <w:hyperlink w:anchor="_Toc159222328" w:history="1">
        <w:r w:rsidRPr="00AB164A">
          <w:rPr>
            <w:rStyle w:val="Hyperlink"/>
            <w14:scene3d>
              <w14:camera w14:prst="orthographicFront"/>
              <w14:lightRig w14:rig="threePt" w14:dir="t">
                <w14:rot w14:lat="0" w14:lon="0" w14:rev="0"/>
              </w14:lightRig>
            </w14:scene3d>
          </w:rPr>
          <w:t>3.7.</w:t>
        </w:r>
        <w:r w:rsidRPr="00AB164A">
          <w:rPr>
            <w:rStyle w:val="Hyperlink"/>
          </w:rPr>
          <w:t xml:space="preserve"> Ex-Post patikrų modulis</w:t>
        </w:r>
        <w:r>
          <w:rPr>
            <w:webHidden/>
          </w:rPr>
          <w:tab/>
        </w:r>
        <w:r>
          <w:rPr>
            <w:webHidden/>
          </w:rPr>
          <w:fldChar w:fldCharType="begin"/>
        </w:r>
        <w:r>
          <w:rPr>
            <w:webHidden/>
          </w:rPr>
          <w:instrText xml:space="preserve"> PAGEREF _Toc159222328 \h </w:instrText>
        </w:r>
        <w:r>
          <w:rPr>
            <w:webHidden/>
          </w:rPr>
        </w:r>
        <w:r>
          <w:rPr>
            <w:webHidden/>
          </w:rPr>
          <w:fldChar w:fldCharType="separate"/>
        </w:r>
        <w:r>
          <w:rPr>
            <w:webHidden/>
          </w:rPr>
          <w:t>348</w:t>
        </w:r>
        <w:r>
          <w:rPr>
            <w:webHidden/>
          </w:rPr>
          <w:fldChar w:fldCharType="end"/>
        </w:r>
      </w:hyperlink>
    </w:p>
    <w:p w14:paraId="02A8DFE6"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29" w:history="1">
        <w:r w:rsidRPr="00AB164A">
          <w:rPr>
            <w:rStyle w:val="Hyperlink"/>
          </w:rPr>
          <w:t>3.7.1. Ex-Post patikrų sąrašas</w:t>
        </w:r>
        <w:r>
          <w:rPr>
            <w:webHidden/>
          </w:rPr>
          <w:tab/>
        </w:r>
        <w:r>
          <w:rPr>
            <w:webHidden/>
          </w:rPr>
          <w:fldChar w:fldCharType="begin"/>
        </w:r>
        <w:r>
          <w:rPr>
            <w:webHidden/>
          </w:rPr>
          <w:instrText xml:space="preserve"> PAGEREF _Toc159222329 \h </w:instrText>
        </w:r>
        <w:r>
          <w:rPr>
            <w:webHidden/>
          </w:rPr>
        </w:r>
        <w:r>
          <w:rPr>
            <w:webHidden/>
          </w:rPr>
          <w:fldChar w:fldCharType="separate"/>
        </w:r>
        <w:r>
          <w:rPr>
            <w:webHidden/>
          </w:rPr>
          <w:t>348</w:t>
        </w:r>
        <w:r>
          <w:rPr>
            <w:webHidden/>
          </w:rPr>
          <w:fldChar w:fldCharType="end"/>
        </w:r>
      </w:hyperlink>
    </w:p>
    <w:p w14:paraId="23A22664"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30" w:history="1">
        <w:r w:rsidRPr="00AB164A">
          <w:rPr>
            <w:rStyle w:val="Hyperlink"/>
          </w:rPr>
          <w:t>3.7.2. Ex-Post patikra</w:t>
        </w:r>
        <w:r>
          <w:rPr>
            <w:webHidden/>
          </w:rPr>
          <w:tab/>
        </w:r>
        <w:r>
          <w:rPr>
            <w:webHidden/>
          </w:rPr>
          <w:fldChar w:fldCharType="begin"/>
        </w:r>
        <w:r>
          <w:rPr>
            <w:webHidden/>
          </w:rPr>
          <w:instrText xml:space="preserve"> PAGEREF _Toc159222330 \h </w:instrText>
        </w:r>
        <w:r>
          <w:rPr>
            <w:webHidden/>
          </w:rPr>
        </w:r>
        <w:r>
          <w:rPr>
            <w:webHidden/>
          </w:rPr>
          <w:fldChar w:fldCharType="separate"/>
        </w:r>
        <w:r>
          <w:rPr>
            <w:webHidden/>
          </w:rPr>
          <w:t>350</w:t>
        </w:r>
        <w:r>
          <w:rPr>
            <w:webHidden/>
          </w:rPr>
          <w:fldChar w:fldCharType="end"/>
        </w:r>
      </w:hyperlink>
    </w:p>
    <w:p w14:paraId="1EA787C6"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31" w:history="1">
        <w:r w:rsidRPr="00AB164A">
          <w:rPr>
            <w:rStyle w:val="Hyperlink"/>
          </w:rPr>
          <w:t>3.7.3. VRM patikros lapų sąrašas</w:t>
        </w:r>
        <w:r>
          <w:rPr>
            <w:webHidden/>
          </w:rPr>
          <w:tab/>
        </w:r>
        <w:r>
          <w:rPr>
            <w:webHidden/>
          </w:rPr>
          <w:fldChar w:fldCharType="begin"/>
        </w:r>
        <w:r>
          <w:rPr>
            <w:webHidden/>
          </w:rPr>
          <w:instrText xml:space="preserve"> PAGEREF _Toc159222331 \h </w:instrText>
        </w:r>
        <w:r>
          <w:rPr>
            <w:webHidden/>
          </w:rPr>
        </w:r>
        <w:r>
          <w:rPr>
            <w:webHidden/>
          </w:rPr>
          <w:fldChar w:fldCharType="separate"/>
        </w:r>
        <w:r>
          <w:rPr>
            <w:webHidden/>
          </w:rPr>
          <w:t>351</w:t>
        </w:r>
        <w:r>
          <w:rPr>
            <w:webHidden/>
          </w:rPr>
          <w:fldChar w:fldCharType="end"/>
        </w:r>
      </w:hyperlink>
    </w:p>
    <w:p w14:paraId="1C107F50"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32" w:history="1">
        <w:r w:rsidRPr="00AB164A">
          <w:rPr>
            <w:rStyle w:val="Hyperlink"/>
          </w:rPr>
          <w:t>3.7.4. VRM patikros lapas</w:t>
        </w:r>
        <w:r>
          <w:rPr>
            <w:webHidden/>
          </w:rPr>
          <w:tab/>
        </w:r>
        <w:r>
          <w:rPr>
            <w:webHidden/>
          </w:rPr>
          <w:fldChar w:fldCharType="begin"/>
        </w:r>
        <w:r>
          <w:rPr>
            <w:webHidden/>
          </w:rPr>
          <w:instrText xml:space="preserve"> PAGEREF _Toc159222332 \h </w:instrText>
        </w:r>
        <w:r>
          <w:rPr>
            <w:webHidden/>
          </w:rPr>
        </w:r>
        <w:r>
          <w:rPr>
            <w:webHidden/>
          </w:rPr>
          <w:fldChar w:fldCharType="separate"/>
        </w:r>
        <w:r>
          <w:rPr>
            <w:webHidden/>
          </w:rPr>
          <w:t>352</w:t>
        </w:r>
        <w:r>
          <w:rPr>
            <w:webHidden/>
          </w:rPr>
          <w:fldChar w:fldCharType="end"/>
        </w:r>
      </w:hyperlink>
    </w:p>
    <w:p w14:paraId="3FF0E55F"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33" w:history="1">
        <w:r w:rsidRPr="00AB164A">
          <w:rPr>
            <w:rStyle w:val="Hyperlink"/>
          </w:rPr>
          <w:t>3.7.5. VSFSVVP IS Ex-Post ataskaitų sąrašas</w:t>
        </w:r>
        <w:r>
          <w:rPr>
            <w:webHidden/>
          </w:rPr>
          <w:tab/>
        </w:r>
        <w:r>
          <w:rPr>
            <w:webHidden/>
          </w:rPr>
          <w:fldChar w:fldCharType="begin"/>
        </w:r>
        <w:r>
          <w:rPr>
            <w:webHidden/>
          </w:rPr>
          <w:instrText xml:space="preserve"> PAGEREF _Toc159222333 \h </w:instrText>
        </w:r>
        <w:r>
          <w:rPr>
            <w:webHidden/>
          </w:rPr>
        </w:r>
        <w:r>
          <w:rPr>
            <w:webHidden/>
          </w:rPr>
          <w:fldChar w:fldCharType="separate"/>
        </w:r>
        <w:r>
          <w:rPr>
            <w:webHidden/>
          </w:rPr>
          <w:t>354</w:t>
        </w:r>
        <w:r>
          <w:rPr>
            <w:webHidden/>
          </w:rPr>
          <w:fldChar w:fldCharType="end"/>
        </w:r>
      </w:hyperlink>
    </w:p>
    <w:p w14:paraId="179C4807"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34" w:history="1">
        <w:r w:rsidRPr="00AB164A">
          <w:rPr>
            <w:rStyle w:val="Hyperlink"/>
            <w14:scene3d>
              <w14:camera w14:prst="orthographicFront"/>
              <w14:lightRig w14:rig="threePt" w14:dir="t">
                <w14:rot w14:lat="0" w14:lon="0" w14:rev="0"/>
              </w14:lightRig>
            </w14:scene3d>
          </w:rPr>
          <w:t>3.7.5.1.</w:t>
        </w:r>
        <w:r w:rsidRPr="00AB164A">
          <w:rPr>
            <w:rStyle w:val="Hyperlink"/>
          </w:rPr>
          <w:t xml:space="preserve"> VSFSVVP IS Ex-Post ataskaita</w:t>
        </w:r>
        <w:r>
          <w:rPr>
            <w:webHidden/>
          </w:rPr>
          <w:tab/>
        </w:r>
        <w:r>
          <w:rPr>
            <w:webHidden/>
          </w:rPr>
          <w:fldChar w:fldCharType="begin"/>
        </w:r>
        <w:r>
          <w:rPr>
            <w:webHidden/>
          </w:rPr>
          <w:instrText xml:space="preserve"> PAGEREF _Toc159222334 \h </w:instrText>
        </w:r>
        <w:r>
          <w:rPr>
            <w:webHidden/>
          </w:rPr>
        </w:r>
        <w:r>
          <w:rPr>
            <w:webHidden/>
          </w:rPr>
          <w:fldChar w:fldCharType="separate"/>
        </w:r>
        <w:r>
          <w:rPr>
            <w:webHidden/>
          </w:rPr>
          <w:t>357</w:t>
        </w:r>
        <w:r>
          <w:rPr>
            <w:webHidden/>
          </w:rPr>
          <w:fldChar w:fldCharType="end"/>
        </w:r>
      </w:hyperlink>
    </w:p>
    <w:p w14:paraId="6183F834"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35" w:history="1">
        <w:r w:rsidRPr="00AB164A">
          <w:rPr>
            <w:rStyle w:val="Hyperlink"/>
          </w:rPr>
          <w:t>3.7.6. DMS Ex-Post ataskaitų sąrašas</w:t>
        </w:r>
        <w:r>
          <w:rPr>
            <w:webHidden/>
          </w:rPr>
          <w:tab/>
        </w:r>
        <w:r>
          <w:rPr>
            <w:webHidden/>
          </w:rPr>
          <w:fldChar w:fldCharType="begin"/>
        </w:r>
        <w:r>
          <w:rPr>
            <w:webHidden/>
          </w:rPr>
          <w:instrText xml:space="preserve"> PAGEREF _Toc159222335 \h </w:instrText>
        </w:r>
        <w:r>
          <w:rPr>
            <w:webHidden/>
          </w:rPr>
        </w:r>
        <w:r>
          <w:rPr>
            <w:webHidden/>
          </w:rPr>
          <w:fldChar w:fldCharType="separate"/>
        </w:r>
        <w:r>
          <w:rPr>
            <w:webHidden/>
          </w:rPr>
          <w:t>361</w:t>
        </w:r>
        <w:r>
          <w:rPr>
            <w:webHidden/>
          </w:rPr>
          <w:fldChar w:fldCharType="end"/>
        </w:r>
      </w:hyperlink>
    </w:p>
    <w:p w14:paraId="1ED5BD8E" w14:textId="77777777" w:rsidR="00ED0621" w:rsidRDefault="00ED0621">
      <w:pPr>
        <w:pStyle w:val="TOC4"/>
        <w:rPr>
          <w:rFonts w:asciiTheme="minorHAnsi" w:eastAsiaTheme="minorEastAsia" w:hAnsiTheme="minorHAnsi" w:cstheme="minorBidi"/>
          <w:i w:val="0"/>
          <w:kern w:val="2"/>
          <w:sz w:val="22"/>
          <w:szCs w:val="22"/>
          <w:lang w:eastAsia="lt-LT"/>
          <w14:ligatures w14:val="standardContextual"/>
        </w:rPr>
      </w:pPr>
      <w:hyperlink w:anchor="_Toc159222336" w:history="1">
        <w:r w:rsidRPr="00AB164A">
          <w:rPr>
            <w:rStyle w:val="Hyperlink"/>
            <w14:scene3d>
              <w14:camera w14:prst="orthographicFront"/>
              <w14:lightRig w14:rig="threePt" w14:dir="t">
                <w14:rot w14:lat="0" w14:lon="0" w14:rev="0"/>
              </w14:lightRig>
            </w14:scene3d>
          </w:rPr>
          <w:t>3.7.6.1.</w:t>
        </w:r>
        <w:r w:rsidRPr="00AB164A">
          <w:rPr>
            <w:rStyle w:val="Hyperlink"/>
          </w:rPr>
          <w:t xml:space="preserve"> DMS Ex-Post ataskaita</w:t>
        </w:r>
        <w:r>
          <w:rPr>
            <w:webHidden/>
          </w:rPr>
          <w:tab/>
        </w:r>
        <w:r>
          <w:rPr>
            <w:webHidden/>
          </w:rPr>
          <w:fldChar w:fldCharType="begin"/>
        </w:r>
        <w:r>
          <w:rPr>
            <w:webHidden/>
          </w:rPr>
          <w:instrText xml:space="preserve"> PAGEREF _Toc159222336 \h </w:instrText>
        </w:r>
        <w:r>
          <w:rPr>
            <w:webHidden/>
          </w:rPr>
        </w:r>
        <w:r>
          <w:rPr>
            <w:webHidden/>
          </w:rPr>
          <w:fldChar w:fldCharType="separate"/>
        </w:r>
        <w:r>
          <w:rPr>
            <w:webHidden/>
          </w:rPr>
          <w:t>363</w:t>
        </w:r>
        <w:r>
          <w:rPr>
            <w:webHidden/>
          </w:rPr>
          <w:fldChar w:fldCharType="end"/>
        </w:r>
      </w:hyperlink>
    </w:p>
    <w:p w14:paraId="08D5C230" w14:textId="77777777" w:rsidR="00ED0621" w:rsidRDefault="00ED0621">
      <w:pPr>
        <w:pStyle w:val="TOC2"/>
        <w:rPr>
          <w:rFonts w:asciiTheme="minorHAnsi" w:eastAsiaTheme="minorEastAsia" w:hAnsiTheme="minorHAnsi" w:cstheme="minorBidi"/>
          <w:i w:val="0"/>
          <w:kern w:val="2"/>
          <w:sz w:val="22"/>
          <w:szCs w:val="22"/>
          <w:lang w:eastAsia="lt-LT"/>
          <w14:ligatures w14:val="standardContextual"/>
        </w:rPr>
      </w:pPr>
      <w:hyperlink w:anchor="_Toc159222337" w:history="1">
        <w:r w:rsidRPr="00AB164A">
          <w:rPr>
            <w:rStyle w:val="Hyperlink"/>
            <w14:scene3d>
              <w14:camera w14:prst="orthographicFront"/>
              <w14:lightRig w14:rig="threePt" w14:dir="t">
                <w14:rot w14:lat="0" w14:lon="0" w14:rev="0"/>
              </w14:lightRig>
            </w14:scene3d>
          </w:rPr>
          <w:t>3.8.</w:t>
        </w:r>
        <w:r w:rsidRPr="00AB164A">
          <w:rPr>
            <w:rStyle w:val="Hyperlink"/>
          </w:rPr>
          <w:t xml:space="preserve"> Rizikos</w:t>
        </w:r>
        <w:r>
          <w:rPr>
            <w:webHidden/>
          </w:rPr>
          <w:tab/>
        </w:r>
        <w:r>
          <w:rPr>
            <w:webHidden/>
          </w:rPr>
          <w:fldChar w:fldCharType="begin"/>
        </w:r>
        <w:r>
          <w:rPr>
            <w:webHidden/>
          </w:rPr>
          <w:instrText xml:space="preserve"> PAGEREF _Toc159222337 \h </w:instrText>
        </w:r>
        <w:r>
          <w:rPr>
            <w:webHidden/>
          </w:rPr>
        </w:r>
        <w:r>
          <w:rPr>
            <w:webHidden/>
          </w:rPr>
          <w:fldChar w:fldCharType="separate"/>
        </w:r>
        <w:r>
          <w:rPr>
            <w:webHidden/>
          </w:rPr>
          <w:t>365</w:t>
        </w:r>
        <w:r>
          <w:rPr>
            <w:webHidden/>
          </w:rPr>
          <w:fldChar w:fldCharType="end"/>
        </w:r>
      </w:hyperlink>
    </w:p>
    <w:p w14:paraId="0B875780"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38" w:history="1">
        <w:r w:rsidRPr="00AB164A">
          <w:rPr>
            <w:rStyle w:val="Hyperlink"/>
          </w:rPr>
          <w:t>3.8.1. Rizikų vertinimo lapų sąrašas</w:t>
        </w:r>
        <w:r>
          <w:rPr>
            <w:webHidden/>
          </w:rPr>
          <w:tab/>
        </w:r>
        <w:r>
          <w:rPr>
            <w:webHidden/>
          </w:rPr>
          <w:fldChar w:fldCharType="begin"/>
        </w:r>
        <w:r>
          <w:rPr>
            <w:webHidden/>
          </w:rPr>
          <w:instrText xml:space="preserve"> PAGEREF _Toc159222338 \h </w:instrText>
        </w:r>
        <w:r>
          <w:rPr>
            <w:webHidden/>
          </w:rPr>
        </w:r>
        <w:r>
          <w:rPr>
            <w:webHidden/>
          </w:rPr>
          <w:fldChar w:fldCharType="separate"/>
        </w:r>
        <w:r>
          <w:rPr>
            <w:webHidden/>
          </w:rPr>
          <w:t>365</w:t>
        </w:r>
        <w:r>
          <w:rPr>
            <w:webHidden/>
          </w:rPr>
          <w:fldChar w:fldCharType="end"/>
        </w:r>
      </w:hyperlink>
    </w:p>
    <w:p w14:paraId="6234757B"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39" w:history="1">
        <w:r w:rsidRPr="00AB164A">
          <w:rPr>
            <w:rStyle w:val="Hyperlink"/>
          </w:rPr>
          <w:t>3.8.2. Rizikų vertinimo lapas</w:t>
        </w:r>
        <w:r>
          <w:rPr>
            <w:webHidden/>
          </w:rPr>
          <w:tab/>
        </w:r>
        <w:r>
          <w:rPr>
            <w:webHidden/>
          </w:rPr>
          <w:fldChar w:fldCharType="begin"/>
        </w:r>
        <w:r>
          <w:rPr>
            <w:webHidden/>
          </w:rPr>
          <w:instrText xml:space="preserve"> PAGEREF _Toc159222339 \h </w:instrText>
        </w:r>
        <w:r>
          <w:rPr>
            <w:webHidden/>
          </w:rPr>
        </w:r>
        <w:r>
          <w:rPr>
            <w:webHidden/>
          </w:rPr>
          <w:fldChar w:fldCharType="separate"/>
        </w:r>
        <w:r>
          <w:rPr>
            <w:webHidden/>
          </w:rPr>
          <w:t>367</w:t>
        </w:r>
        <w:r>
          <w:rPr>
            <w:webHidden/>
          </w:rPr>
          <w:fldChar w:fldCharType="end"/>
        </w:r>
      </w:hyperlink>
    </w:p>
    <w:p w14:paraId="118BE16E" w14:textId="77777777" w:rsidR="00ED0621" w:rsidRDefault="00ED0621">
      <w:pPr>
        <w:pStyle w:val="TOC3"/>
        <w:rPr>
          <w:rFonts w:asciiTheme="minorHAnsi" w:eastAsiaTheme="minorEastAsia" w:hAnsiTheme="minorHAnsi" w:cstheme="minorBidi"/>
          <w:kern w:val="2"/>
          <w:sz w:val="22"/>
          <w:szCs w:val="22"/>
          <w:lang w:eastAsia="lt-LT"/>
          <w14:ligatures w14:val="standardContextual"/>
        </w:rPr>
      </w:pPr>
      <w:hyperlink w:anchor="_Toc159222340" w:history="1">
        <w:r w:rsidRPr="00AB164A">
          <w:rPr>
            <w:rStyle w:val="Hyperlink"/>
          </w:rPr>
          <w:t>3.8.3. Rizikų valdymo priemonės</w:t>
        </w:r>
        <w:r>
          <w:rPr>
            <w:webHidden/>
          </w:rPr>
          <w:tab/>
        </w:r>
        <w:r>
          <w:rPr>
            <w:webHidden/>
          </w:rPr>
          <w:fldChar w:fldCharType="begin"/>
        </w:r>
        <w:r>
          <w:rPr>
            <w:webHidden/>
          </w:rPr>
          <w:instrText xml:space="preserve"> PAGEREF _Toc159222340 \h </w:instrText>
        </w:r>
        <w:r>
          <w:rPr>
            <w:webHidden/>
          </w:rPr>
        </w:r>
        <w:r>
          <w:rPr>
            <w:webHidden/>
          </w:rPr>
          <w:fldChar w:fldCharType="separate"/>
        </w:r>
        <w:r>
          <w:rPr>
            <w:webHidden/>
          </w:rPr>
          <w:t>372</w:t>
        </w:r>
        <w:r>
          <w:rPr>
            <w:webHidden/>
          </w:rPr>
          <w:fldChar w:fldCharType="end"/>
        </w:r>
      </w:hyperlink>
    </w:p>
    <w:p w14:paraId="3E53E219" w14:textId="77777777" w:rsidR="00ED0621" w:rsidRDefault="00ED0621">
      <w:pPr>
        <w:pStyle w:val="TOC1"/>
        <w:rPr>
          <w:rFonts w:asciiTheme="minorHAnsi" w:eastAsiaTheme="minorEastAsia" w:hAnsiTheme="minorHAnsi" w:cstheme="minorBidi"/>
          <w:b w:val="0"/>
          <w:kern w:val="2"/>
          <w:sz w:val="22"/>
          <w:szCs w:val="22"/>
          <w:lang w:eastAsia="lt-LT"/>
          <w14:ligatures w14:val="standardContextual"/>
        </w:rPr>
      </w:pPr>
      <w:hyperlink w:anchor="_Toc159222341" w:history="1">
        <w:r w:rsidRPr="00AB164A">
          <w:rPr>
            <w:rStyle w:val="Hyperlink"/>
          </w:rPr>
          <w:t>4. Pakeitimų registravimo žurnalas</w:t>
        </w:r>
        <w:r>
          <w:rPr>
            <w:webHidden/>
          </w:rPr>
          <w:tab/>
        </w:r>
        <w:r>
          <w:rPr>
            <w:webHidden/>
          </w:rPr>
          <w:fldChar w:fldCharType="begin"/>
        </w:r>
        <w:r>
          <w:rPr>
            <w:webHidden/>
          </w:rPr>
          <w:instrText xml:space="preserve"> PAGEREF _Toc159222341 \h </w:instrText>
        </w:r>
        <w:r>
          <w:rPr>
            <w:webHidden/>
          </w:rPr>
        </w:r>
        <w:r>
          <w:rPr>
            <w:webHidden/>
          </w:rPr>
          <w:fldChar w:fldCharType="separate"/>
        </w:r>
        <w:r>
          <w:rPr>
            <w:webHidden/>
          </w:rPr>
          <w:t>373</w:t>
        </w:r>
        <w:r>
          <w:rPr>
            <w:webHidden/>
          </w:rPr>
          <w:fldChar w:fldCharType="end"/>
        </w:r>
      </w:hyperlink>
    </w:p>
    <w:p w14:paraId="3315A835" w14:textId="77777777" w:rsidR="00574746" w:rsidRPr="00A8683D" w:rsidRDefault="0093604B" w:rsidP="0093604B">
      <w:pPr>
        <w:pStyle w:val="Header"/>
        <w:rPr>
          <w:b/>
          <w:caps/>
          <w:szCs w:val="20"/>
        </w:rPr>
      </w:pPr>
      <w:r w:rsidRPr="00A8683D">
        <w:rPr>
          <w:i/>
          <w:caps/>
          <w:szCs w:val="20"/>
        </w:rPr>
        <w:fldChar w:fldCharType="end"/>
      </w:r>
    </w:p>
    <w:p w14:paraId="60E2CBE6" w14:textId="77777777" w:rsidR="0011069F" w:rsidRPr="00A8683D" w:rsidRDefault="00606E62" w:rsidP="00BB77DF">
      <w:pPr>
        <w:pStyle w:val="Heading1"/>
      </w:pPr>
      <w:bookmarkStart w:id="0" w:name="_Toc159222085"/>
      <w:r>
        <w:lastRenderedPageBreak/>
        <w:t>Sa</w:t>
      </w:r>
      <w:bookmarkStart w:id="1" w:name="_Toc150240911"/>
      <w:bookmarkStart w:id="2" w:name="_Toc150240912"/>
      <w:bookmarkStart w:id="3" w:name="_Ref190573150"/>
      <w:bookmarkStart w:id="4" w:name="_Ref190577454"/>
      <w:bookmarkEnd w:id="1"/>
      <w:bookmarkEnd w:id="2"/>
      <w:r w:rsidR="0011069F" w:rsidRPr="00A8683D">
        <w:t>ntrauka</w:t>
      </w:r>
      <w:bookmarkEnd w:id="0"/>
      <w:bookmarkEnd w:id="3"/>
      <w:bookmarkEnd w:id="4"/>
    </w:p>
    <w:p w14:paraId="77B51DCE" w14:textId="77777777" w:rsidR="006A1581" w:rsidRPr="00A8683D" w:rsidRDefault="00115122" w:rsidP="0035745C">
      <w:bookmarkStart w:id="5" w:name="_Hlt494775805"/>
      <w:bookmarkEnd w:id="5"/>
      <w:r w:rsidRPr="00A8683D">
        <w:t>Šiame dokumente pateikiam</w:t>
      </w:r>
      <w:r w:rsidR="00DE5F8E" w:rsidRPr="00A8683D">
        <w:t>as</w:t>
      </w:r>
      <w:r w:rsidRPr="00A8683D">
        <w:t xml:space="preserve"> </w:t>
      </w:r>
      <w:r w:rsidR="00CB220D">
        <w:t>modernizuojamo</w:t>
      </w:r>
      <w:r w:rsidR="00780B5F" w:rsidRPr="00A8683D">
        <w:t xml:space="preserve"> </w:t>
      </w:r>
      <w:r w:rsidR="00125723" w:rsidRPr="00A8683D">
        <w:t>VSFSVVP</w:t>
      </w:r>
      <w:r w:rsidR="00DE5F8E" w:rsidRPr="00A8683D">
        <w:t xml:space="preserve"> IS duomenų modelio aprašymas kartu su </w:t>
      </w:r>
      <w:r w:rsidR="00626432" w:rsidRPr="00A8683D">
        <w:t xml:space="preserve">esybių diagramomis, kurios iliustruoja veiklos objektų </w:t>
      </w:r>
      <w:r w:rsidR="00647107" w:rsidRPr="00A8683D">
        <w:t xml:space="preserve">sąryšius sistemos duomenų bazėje. Dokumento antroje dalyje pateikiami </w:t>
      </w:r>
      <w:r w:rsidR="00125723" w:rsidRPr="00A8683D">
        <w:t>VSFSVVP</w:t>
      </w:r>
      <w:r w:rsidR="0034351C" w:rsidRPr="00A8683D">
        <w:t xml:space="preserve"> </w:t>
      </w:r>
      <w:r w:rsidR="00647107" w:rsidRPr="00A8683D">
        <w:t xml:space="preserve">IS ir DMS </w:t>
      </w:r>
      <w:r w:rsidR="003C7A41" w:rsidRPr="00A8683D">
        <w:t xml:space="preserve">ekranvaizdžiai, kurie yra atnaujinami modernizavimo metu. Prie kiekvieno ekranvaizdžio pateikiamas laukų, </w:t>
      </w:r>
      <w:r w:rsidR="00395869" w:rsidRPr="00A8683D">
        <w:t>filtro bei mygtukų aprašas kartu su informacija, kuriems naudotojams ši informacija yra prieinama.</w:t>
      </w:r>
    </w:p>
    <w:p w14:paraId="7A454D36" w14:textId="77777777" w:rsidR="00315844" w:rsidRPr="00A8683D" w:rsidRDefault="00315844" w:rsidP="0035745C"/>
    <w:p w14:paraId="4FB007AD" w14:textId="77777777" w:rsidR="00315844" w:rsidRPr="00A8683D" w:rsidRDefault="00315844" w:rsidP="0035745C"/>
    <w:p w14:paraId="2F2369D1" w14:textId="77777777" w:rsidR="00315844" w:rsidRPr="00A8683D" w:rsidRDefault="00315844" w:rsidP="0035745C"/>
    <w:p w14:paraId="7C9F34F7" w14:textId="77777777" w:rsidR="00315844" w:rsidRPr="00A8683D" w:rsidRDefault="00315844" w:rsidP="0035745C"/>
    <w:p w14:paraId="02BFD0DC" w14:textId="77777777" w:rsidR="00315844" w:rsidRPr="00A8683D" w:rsidRDefault="00315844" w:rsidP="0035745C"/>
    <w:p w14:paraId="7FED7CAA" w14:textId="77777777" w:rsidR="00FA70D8" w:rsidRPr="00A8683D" w:rsidRDefault="00FA70D8" w:rsidP="00315844">
      <w:pPr>
        <w:ind w:firstLine="0"/>
        <w:sectPr w:rsidR="00FA70D8" w:rsidRPr="00A8683D" w:rsidSect="007E6D6C">
          <w:footerReference w:type="even" r:id="rId13"/>
          <w:pgSz w:w="11907" w:h="16840" w:code="9"/>
          <w:pgMar w:top="1134" w:right="567" w:bottom="1134" w:left="1418" w:header="567" w:footer="255" w:gutter="0"/>
          <w:cols w:space="720"/>
          <w:docGrid w:linePitch="272"/>
        </w:sectPr>
      </w:pPr>
    </w:p>
    <w:p w14:paraId="54D485E2" w14:textId="77777777" w:rsidR="00BB1A8C" w:rsidRPr="00A8683D" w:rsidRDefault="003B14E5" w:rsidP="00BB77DF">
      <w:pPr>
        <w:pStyle w:val="Heading1"/>
      </w:pPr>
      <w:bookmarkStart w:id="6" w:name="_Toc416782878"/>
      <w:bookmarkStart w:id="7" w:name="_Toc416782879"/>
      <w:bookmarkStart w:id="8" w:name="_Toc416782880"/>
      <w:bookmarkStart w:id="9" w:name="_Toc416782881"/>
      <w:bookmarkStart w:id="10" w:name="_Toc416782882"/>
      <w:bookmarkStart w:id="11" w:name="_Toc159222086"/>
      <w:bookmarkEnd w:id="6"/>
      <w:bookmarkEnd w:id="7"/>
      <w:bookmarkEnd w:id="8"/>
      <w:bookmarkEnd w:id="9"/>
      <w:bookmarkEnd w:id="10"/>
      <w:r w:rsidRPr="00A8683D">
        <w:lastRenderedPageBreak/>
        <w:t xml:space="preserve">Duomenų </w:t>
      </w:r>
      <w:r w:rsidR="00E720CE" w:rsidRPr="00A8683D">
        <w:t>struktūrų aprašymas</w:t>
      </w:r>
      <w:bookmarkEnd w:id="11"/>
    </w:p>
    <w:p w14:paraId="78212051" w14:textId="77777777" w:rsidR="00E720CE" w:rsidRPr="00A8683D" w:rsidRDefault="00E720CE" w:rsidP="0015438E">
      <w:pPr>
        <w:pStyle w:val="Heading2"/>
      </w:pPr>
      <w:bookmarkStart w:id="12" w:name="_Toc159222087"/>
      <w:r w:rsidRPr="00A8683D">
        <w:t>Duomenų modelis</w:t>
      </w:r>
      <w:bookmarkEnd w:id="12"/>
    </w:p>
    <w:p w14:paraId="29E1AEE0" w14:textId="77777777" w:rsidR="00EF3BBB" w:rsidRPr="00A8683D" w:rsidRDefault="003B1272" w:rsidP="003E6AD6">
      <w:pPr>
        <w:pStyle w:val="Heading3"/>
      </w:pPr>
      <w:bookmarkStart w:id="13" w:name="_Toc159222088"/>
      <w:r w:rsidRPr="00A8683D">
        <w:t>Programa</w:t>
      </w:r>
      <w:bookmarkEnd w:id="13"/>
    </w:p>
    <w:p w14:paraId="51FE8D22" w14:textId="77777777" w:rsidR="00FA70D8" w:rsidRPr="00A8683D" w:rsidRDefault="000D7163" w:rsidP="00ED0621">
      <w:pPr>
        <w:pStyle w:val="Captionfigura"/>
      </w:pPr>
      <w:bookmarkStart w:id="14" w:name="BKM_5BBEC6C2_662A_4521_9651_8A45CB3EFBA8"/>
      <w:r>
        <w:rPr>
          <w:noProof/>
        </w:rPr>
        <w:drawing>
          <wp:inline distT="0" distB="0" distL="0" distR="0" wp14:anchorId="3B9C2619" wp14:editId="6052C978">
            <wp:extent cx="6130456" cy="4553896"/>
            <wp:effectExtent l="0" t="0" r="3810" b="0"/>
            <wp:docPr id="324269793" name="Picture 324269793" descr="A diagram of a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69793" name="Picture 5" descr="A diagram of a program&#10;&#10;Description automatically generated with medium confidenc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39713" cy="4560772"/>
                    </a:xfrm>
                    <a:prstGeom prst="rect">
                      <a:avLst/>
                    </a:prstGeom>
                    <a:noFill/>
                    <a:ln>
                      <a:noFill/>
                    </a:ln>
                  </pic:spPr>
                </pic:pic>
              </a:graphicData>
            </a:graphic>
          </wp:inline>
        </w:drawing>
      </w:r>
      <w:r w:rsidR="00CA23CD" w:rsidDel="00CA23CD">
        <w:rPr>
          <w:noProof/>
        </w:rPr>
        <w:t xml:space="preserve"> </w:t>
      </w:r>
    </w:p>
    <w:p w14:paraId="2D792F50" w14:textId="77777777" w:rsidR="003B1272" w:rsidRPr="00A8683D" w:rsidRDefault="00FA70D8" w:rsidP="00FA70D8">
      <w:pPr>
        <w:jc w:val="center"/>
        <w:rPr>
          <w:noProof/>
        </w:rPr>
      </w:pPr>
      <w:r w:rsidRPr="00A8683D">
        <w:t xml:space="preserve">pav. </w:t>
      </w:r>
      <w:fldSimple w:instr=" STYLEREF 1 \s ">
        <w:r w:rsidR="000E53E0">
          <w:rPr>
            <w:noProof/>
          </w:rPr>
          <w:t>2</w:t>
        </w:r>
      </w:fldSimple>
      <w:r w:rsidR="00215C96">
        <w:t>.</w:t>
      </w:r>
      <w:fldSimple w:instr=" SEQ pav. \* ARABIC \s 1 ">
        <w:r w:rsidR="000E53E0">
          <w:rPr>
            <w:noProof/>
          </w:rPr>
          <w:t>1</w:t>
        </w:r>
      </w:fldSimple>
      <w:r w:rsidRPr="00A8683D">
        <w:rPr>
          <w:noProof/>
        </w:rPr>
        <w:t xml:space="preserve"> Programa</w:t>
      </w:r>
      <w:r w:rsidR="00682604">
        <w:rPr>
          <w:noProof/>
        </w:rPr>
        <w:t xml:space="preserve"> </w:t>
      </w:r>
    </w:p>
    <w:p w14:paraId="1D18E15D" w14:textId="77777777" w:rsidR="00773EB5" w:rsidRPr="00A8683D" w:rsidRDefault="00773EB5" w:rsidP="00D17778">
      <w:pPr>
        <w:keepNext/>
        <w:rPr>
          <w:b/>
          <w:u w:val="single"/>
        </w:rPr>
      </w:pPr>
    </w:p>
    <w:p w14:paraId="5E8A6355" w14:textId="77777777" w:rsidR="00773EB5" w:rsidRPr="00A8683D" w:rsidRDefault="0023531C" w:rsidP="00244C34">
      <w:pPr>
        <w:keepNext/>
        <w:jc w:val="center"/>
      </w:pPr>
      <w:r w:rsidRPr="00A8683D">
        <w:object w:dxaOrig="14011" w:dyaOrig="10620" w14:anchorId="697C7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4.4pt;height:417pt" o:ole="">
            <v:imagedata r:id="rId15" o:title=""/>
          </v:shape>
          <o:OLEObject Type="Embed" ProgID="Visio.Drawing.15" ShapeID="_x0000_i1025" DrawAspect="Content" ObjectID="_1790752859" r:id="rId16"/>
        </w:object>
      </w:r>
    </w:p>
    <w:p w14:paraId="4C874D5F" w14:textId="77777777" w:rsidR="00D17778" w:rsidRPr="00A8683D" w:rsidRDefault="00773EB5" w:rsidP="00773EB5">
      <w:pPr>
        <w:jc w:val="center"/>
        <w:rPr>
          <w:b/>
          <w:u w:val="single"/>
        </w:rPr>
      </w:pPr>
      <w:r w:rsidRPr="00A8683D">
        <w:t xml:space="preserve">pav. </w:t>
      </w:r>
      <w:fldSimple w:instr=" STYLEREF 1 \s ">
        <w:r w:rsidR="000E53E0">
          <w:rPr>
            <w:noProof/>
          </w:rPr>
          <w:t>2</w:t>
        </w:r>
      </w:fldSimple>
      <w:r w:rsidR="00215C96">
        <w:t>.</w:t>
      </w:r>
      <w:fldSimple w:instr=" SEQ pav. \* ARABIC \s 1 ">
        <w:r w:rsidR="000E53E0">
          <w:rPr>
            <w:noProof/>
          </w:rPr>
          <w:t>2</w:t>
        </w:r>
      </w:fldSimple>
      <w:r w:rsidRPr="00A8683D">
        <w:rPr>
          <w:noProof/>
        </w:rPr>
        <w:t xml:space="preserve"> Pasiūlymai</w:t>
      </w:r>
    </w:p>
    <w:p w14:paraId="7DB01844" w14:textId="77777777" w:rsidR="000E3CF0" w:rsidRPr="00A8683D" w:rsidRDefault="000E3CF0" w:rsidP="00FA70D8">
      <w:pPr>
        <w:keepNext/>
      </w:pPr>
      <w:bookmarkStart w:id="15" w:name="BKM_3FCCE5B1_D50D_447C_8F06_3465DD5A1C37"/>
      <w:bookmarkEnd w:id="14"/>
    </w:p>
    <w:p w14:paraId="679FD1FA" w14:textId="77777777" w:rsidR="000E3CF0" w:rsidRPr="00A8683D" w:rsidRDefault="00170FB6" w:rsidP="000E3CF0">
      <w:pPr>
        <w:keepNext/>
        <w:jc w:val="center"/>
      </w:pPr>
      <w:r w:rsidRPr="00A8683D">
        <w:object w:dxaOrig="15571" w:dyaOrig="10441" w14:anchorId="1D48453A">
          <v:shape id="_x0000_i1026" type="#_x0000_t75" style="width:633.6pt;height:425.4pt" o:ole="">
            <v:imagedata r:id="rId17" o:title=""/>
          </v:shape>
          <o:OLEObject Type="Embed" ProgID="Visio.Drawing.15" ShapeID="_x0000_i1026" DrawAspect="Content" ObjectID="_1790752860" r:id="rId18"/>
        </w:object>
      </w:r>
    </w:p>
    <w:p w14:paraId="78A1AD64" w14:textId="77777777" w:rsidR="003B1272" w:rsidRPr="00A8683D" w:rsidRDefault="000E3CF0" w:rsidP="000E3CF0">
      <w:pPr>
        <w:jc w:val="center"/>
        <w:rPr>
          <w:noProof/>
        </w:rPr>
      </w:pPr>
      <w:r w:rsidRPr="00A8683D">
        <w:t xml:space="preserve">pav. </w:t>
      </w:r>
      <w:fldSimple w:instr=" STYLEREF 1 \s ">
        <w:r w:rsidR="000E53E0">
          <w:rPr>
            <w:noProof/>
          </w:rPr>
          <w:t>2</w:t>
        </w:r>
      </w:fldSimple>
      <w:r w:rsidR="00215C96">
        <w:t>.</w:t>
      </w:r>
      <w:fldSimple w:instr=" SEQ pav. \* ARABIC \s 1 ">
        <w:r w:rsidR="000E53E0">
          <w:rPr>
            <w:noProof/>
          </w:rPr>
          <w:t>3</w:t>
        </w:r>
      </w:fldSimple>
      <w:r w:rsidRPr="00A8683D">
        <w:rPr>
          <w:noProof/>
        </w:rPr>
        <w:t xml:space="preserve"> Programos rodikliai</w:t>
      </w:r>
    </w:p>
    <w:p w14:paraId="6D85D1C8" w14:textId="77777777" w:rsidR="00530A65" w:rsidRPr="00A8683D" w:rsidRDefault="00530A65" w:rsidP="00530A65"/>
    <w:p w14:paraId="41CDDA9F" w14:textId="77777777" w:rsidR="003B1272" w:rsidRPr="00A8683D" w:rsidRDefault="003B1272" w:rsidP="00DF40CE">
      <w:pPr>
        <w:pStyle w:val="Heading4"/>
        <w:rPr>
          <w:color w:val="004080"/>
          <w:sz w:val="28"/>
        </w:rPr>
      </w:pPr>
      <w:bookmarkStart w:id="16" w:name="_Toc452045745"/>
      <w:bookmarkStart w:id="17" w:name="_Toc159222089"/>
      <w:bookmarkStart w:id="18" w:name="BKM_B2DBF29C_BB04_4EC8_B423_F899B3FEEC74"/>
      <w:bookmarkEnd w:id="15"/>
      <w:r w:rsidRPr="00A8683D">
        <w:lastRenderedPageBreak/>
        <w:t>Programa</w:t>
      </w:r>
      <w:bookmarkEnd w:id="16"/>
      <w:bookmarkEnd w:id="17"/>
    </w:p>
    <w:p w14:paraId="1148CE12" w14:textId="77777777" w:rsidR="003B1272" w:rsidRPr="00A8683D" w:rsidRDefault="003B1272" w:rsidP="0028745B">
      <w:pPr>
        <w:pStyle w:val="ListParagraph"/>
      </w:pPr>
      <w:r w:rsidRPr="00A8683D">
        <w:rPr>
          <w:i/>
          <w:iCs/>
        </w:rPr>
        <w:t>Katalogas</w:t>
      </w:r>
      <w:r w:rsidRPr="00A8683D">
        <w:t>:</w:t>
      </w:r>
      <w:r w:rsidR="00BD568F" w:rsidRPr="00A8683D">
        <w:t xml:space="preserve"> </w:t>
      </w:r>
      <w:r w:rsidRPr="00A8683D">
        <w:rPr>
          <w:color w:val="000000"/>
        </w:rPr>
        <w:t xml:space="preserve"> Programos</w:t>
      </w:r>
    </w:p>
    <w:p w14:paraId="311646E1" w14:textId="77777777" w:rsidR="003B1272" w:rsidRPr="00A8683D" w:rsidRDefault="003B1272" w:rsidP="008F55AE">
      <w:pPr>
        <w:ind w:firstLine="0"/>
      </w:pPr>
      <w:r w:rsidRPr="00A8683D">
        <w:rPr>
          <w:bCs/>
          <w:color w:val="447524"/>
          <w:u w:val="single"/>
        </w:rPr>
        <w:t>Detalės</w:t>
      </w:r>
      <w:r w:rsidRPr="00A8683D">
        <w:rPr>
          <w:rFonts w:cs="Arial"/>
        </w:rPr>
        <w:t>:</w:t>
      </w:r>
      <w:r w:rsidRPr="00A8683D">
        <w:tab/>
      </w:r>
      <w:r w:rsidRPr="00A8683D">
        <w:rPr>
          <w:i/>
        </w:rPr>
        <w:t>Sukurta</w:t>
      </w:r>
      <w:r w:rsidRPr="00A8683D">
        <w:t xml:space="preserve"> 2015-09-10. </w:t>
      </w:r>
      <w:r w:rsidRPr="00A8683D">
        <w:rPr>
          <w:i/>
        </w:rPr>
        <w:t xml:space="preserve">Modifikuota </w:t>
      </w:r>
      <w:r w:rsidR="00FA1296" w:rsidRPr="00A8683D">
        <w:t>2020m</w:t>
      </w:r>
      <w:r w:rsidRPr="00A8683D">
        <w:t>.</w:t>
      </w:r>
    </w:p>
    <w:p w14:paraId="3EAA0460" w14:textId="77777777" w:rsidR="003B1272" w:rsidRPr="00A8683D" w:rsidRDefault="003B1272" w:rsidP="003B1272">
      <w:pPr>
        <w:ind w:left="1440" w:hanging="1440"/>
      </w:pPr>
      <w:r w:rsidRPr="00A8683D">
        <w:rPr>
          <w:bCs/>
          <w:i/>
          <w:iCs/>
          <w:color w:val="447524"/>
          <w:u w:val="single"/>
        </w:rPr>
        <w:t>Pastabos</w:t>
      </w:r>
      <w:r w:rsidRPr="00A8683D">
        <w:rPr>
          <w:rFonts w:cs="Arial"/>
        </w:rPr>
        <w:t>:</w:t>
      </w:r>
      <w:r w:rsidRPr="00A8683D">
        <w:rPr>
          <w:rFonts w:cs="Arial"/>
        </w:rPr>
        <w:tab/>
      </w:r>
    </w:p>
    <w:p w14:paraId="1B769A2A" w14:textId="77777777" w:rsidR="003B1272" w:rsidRPr="00A8683D" w:rsidRDefault="003B1272" w:rsidP="003B1272"/>
    <w:p w14:paraId="3004F515" w14:textId="77777777" w:rsidR="003B1272" w:rsidRPr="00A8683D" w:rsidRDefault="003B1272" w:rsidP="0028745B">
      <w:pPr>
        <w:pStyle w:val="ListParagraph"/>
        <w:rPr>
          <w:rFonts w:cs="Arial"/>
        </w:rPr>
      </w:pPr>
      <w:bookmarkStart w:id="19" w:name="BKM_5644D3D8_FF12_4F45_B0FF_FEA07D348938"/>
      <w:bookmarkEnd w:id="19"/>
      <w:r w:rsidRPr="00A8683D">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3B1272" w:rsidRPr="00A8683D" w14:paraId="672947BB"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493AE678" w14:textId="77777777" w:rsidR="003B1272" w:rsidRPr="00A8683D" w:rsidRDefault="003B1272"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73A85A24" w14:textId="77777777" w:rsidR="003B1272" w:rsidRPr="00A8683D" w:rsidRDefault="003B1272"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1C96FB09" w14:textId="77777777" w:rsidR="003B1272" w:rsidRPr="00A8683D" w:rsidRDefault="003B1272" w:rsidP="00BB4CBC">
            <w:pPr>
              <w:rPr>
                <w:b/>
              </w:rPr>
            </w:pPr>
            <w:r w:rsidRPr="00A8683D">
              <w:rPr>
                <w:b/>
              </w:rPr>
              <w:t>Pastabos</w:t>
            </w:r>
          </w:p>
        </w:tc>
      </w:tr>
      <w:tr w:rsidR="003B1272" w:rsidRPr="00A8683D" w14:paraId="53EE89AC"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5B1CB5E" w14:textId="77777777" w:rsidR="003B1272" w:rsidRPr="00A8683D" w:rsidRDefault="003B1272" w:rsidP="007F532B">
            <w:r w:rsidRPr="00A8683D">
              <w:t>Programos pavadinimas</w:t>
            </w:r>
          </w:p>
        </w:tc>
        <w:tc>
          <w:tcPr>
            <w:tcW w:w="1980" w:type="dxa"/>
            <w:tcBorders>
              <w:top w:val="single" w:sz="2" w:space="0" w:color="auto"/>
              <w:left w:val="single" w:sz="2" w:space="0" w:color="auto"/>
              <w:bottom w:val="single" w:sz="2" w:space="0" w:color="auto"/>
              <w:right w:val="single" w:sz="2" w:space="0" w:color="auto"/>
            </w:tcBorders>
          </w:tcPr>
          <w:p w14:paraId="00D3A759" w14:textId="77777777" w:rsidR="003B1272" w:rsidRPr="00A8683D" w:rsidRDefault="003B1272" w:rsidP="007F532B">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2C7BEC6" w14:textId="77777777" w:rsidR="003B1272" w:rsidRPr="00A8683D" w:rsidRDefault="003B1272" w:rsidP="00BB4CBC"/>
        </w:tc>
      </w:tr>
      <w:tr w:rsidR="00156902" w:rsidRPr="00A8683D" w14:paraId="327519D6"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1246554" w14:textId="77777777" w:rsidR="00156902" w:rsidRPr="00A8683D" w:rsidRDefault="00156902" w:rsidP="007F532B">
            <w:r w:rsidRPr="00A8683D">
              <w:t>CCI</w:t>
            </w:r>
          </w:p>
        </w:tc>
        <w:tc>
          <w:tcPr>
            <w:tcW w:w="1980" w:type="dxa"/>
            <w:tcBorders>
              <w:top w:val="single" w:sz="2" w:space="0" w:color="auto"/>
              <w:left w:val="single" w:sz="2" w:space="0" w:color="auto"/>
              <w:bottom w:val="single" w:sz="2" w:space="0" w:color="auto"/>
              <w:right w:val="single" w:sz="2" w:space="0" w:color="auto"/>
            </w:tcBorders>
          </w:tcPr>
          <w:p w14:paraId="6C4FF2D2" w14:textId="77777777" w:rsidR="00156902" w:rsidRPr="00A8683D" w:rsidRDefault="00156902" w:rsidP="007F532B">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223620B" w14:textId="77777777" w:rsidR="00156902" w:rsidRPr="00A8683D" w:rsidRDefault="00156902" w:rsidP="00BB4CBC"/>
        </w:tc>
      </w:tr>
      <w:tr w:rsidR="003B1272" w:rsidRPr="00A8683D" w14:paraId="25138069"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516CF86A" w14:textId="77777777" w:rsidR="003B1272" w:rsidRPr="00A8683D" w:rsidRDefault="00CC539A" w:rsidP="007F532B">
            <w:bookmarkStart w:id="20" w:name="BKM_F67889DC_CF75_4907_ABD6_E91252653C45"/>
            <w:r w:rsidRPr="00A8683D">
              <w:t>Išlaidų tinkamumo finansuoti pradžios data nuo</w:t>
            </w:r>
          </w:p>
        </w:tc>
        <w:tc>
          <w:tcPr>
            <w:tcW w:w="1980" w:type="dxa"/>
            <w:tcBorders>
              <w:top w:val="single" w:sz="2" w:space="0" w:color="auto"/>
              <w:left w:val="single" w:sz="2" w:space="0" w:color="auto"/>
              <w:bottom w:val="single" w:sz="2" w:space="0" w:color="auto"/>
              <w:right w:val="single" w:sz="2" w:space="0" w:color="auto"/>
            </w:tcBorders>
          </w:tcPr>
          <w:p w14:paraId="5C82D3E5" w14:textId="77777777" w:rsidR="003B1272" w:rsidRPr="00A8683D" w:rsidRDefault="003B1272" w:rsidP="007F532B">
            <w:r w:rsidRPr="00A8683D">
              <w:t>Data</w:t>
            </w:r>
          </w:p>
        </w:tc>
        <w:tc>
          <w:tcPr>
            <w:tcW w:w="4680" w:type="dxa"/>
            <w:tcBorders>
              <w:top w:val="single" w:sz="2" w:space="0" w:color="auto"/>
              <w:left w:val="single" w:sz="2" w:space="0" w:color="auto"/>
              <w:bottom w:val="single" w:sz="2" w:space="0" w:color="auto"/>
              <w:right w:val="single" w:sz="2" w:space="0" w:color="auto"/>
            </w:tcBorders>
          </w:tcPr>
          <w:p w14:paraId="2207ECC8" w14:textId="77777777" w:rsidR="003B1272" w:rsidRPr="00A8683D" w:rsidRDefault="003B1272" w:rsidP="00BB4CBC"/>
        </w:tc>
        <w:bookmarkEnd w:id="20"/>
      </w:tr>
      <w:tr w:rsidR="003B1272" w:rsidRPr="00A8683D" w14:paraId="5CE573E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7832081E" w14:textId="77777777" w:rsidR="003B1272" w:rsidRPr="00A8683D" w:rsidRDefault="00CC539A" w:rsidP="007F532B">
            <w:bookmarkStart w:id="21" w:name="BKM_8F883343_F50E_4395_9F37_F40EEDF64E3F"/>
            <w:r w:rsidRPr="00A8683D">
              <w:t xml:space="preserve">Išlaidų tinkamumo finansuoti </w:t>
            </w:r>
            <w:r w:rsidR="00122D24" w:rsidRPr="00A8683D">
              <w:t>pabaigos</w:t>
            </w:r>
            <w:r w:rsidRPr="00A8683D">
              <w:t xml:space="preserve"> data iki</w:t>
            </w:r>
          </w:p>
        </w:tc>
        <w:tc>
          <w:tcPr>
            <w:tcW w:w="1980" w:type="dxa"/>
            <w:tcBorders>
              <w:top w:val="single" w:sz="2" w:space="0" w:color="auto"/>
              <w:left w:val="single" w:sz="2" w:space="0" w:color="auto"/>
              <w:bottom w:val="single" w:sz="2" w:space="0" w:color="auto"/>
              <w:right w:val="single" w:sz="2" w:space="0" w:color="auto"/>
            </w:tcBorders>
          </w:tcPr>
          <w:p w14:paraId="326E6E25" w14:textId="77777777" w:rsidR="003B1272" w:rsidRPr="00A8683D" w:rsidRDefault="003B1272" w:rsidP="007F532B">
            <w:r w:rsidRPr="00A8683D">
              <w:t>Data</w:t>
            </w:r>
          </w:p>
        </w:tc>
        <w:tc>
          <w:tcPr>
            <w:tcW w:w="4680" w:type="dxa"/>
            <w:tcBorders>
              <w:top w:val="single" w:sz="2" w:space="0" w:color="auto"/>
              <w:left w:val="single" w:sz="2" w:space="0" w:color="auto"/>
              <w:bottom w:val="single" w:sz="2" w:space="0" w:color="auto"/>
              <w:right w:val="single" w:sz="2" w:space="0" w:color="auto"/>
            </w:tcBorders>
          </w:tcPr>
          <w:p w14:paraId="51845609" w14:textId="77777777" w:rsidR="003B1272" w:rsidRPr="00A8683D" w:rsidRDefault="003B1272" w:rsidP="00BB4CBC"/>
        </w:tc>
        <w:bookmarkEnd w:id="21"/>
      </w:tr>
      <w:tr w:rsidR="003B1272" w:rsidRPr="00A8683D" w14:paraId="0EE70B37"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99B6C0E" w14:textId="77777777" w:rsidR="003B1272" w:rsidRPr="00A8683D" w:rsidRDefault="00CC539A" w:rsidP="007F532B">
            <w:bookmarkStart w:id="22" w:name="BKM_91ADFCB4_25C8_4454_8572_8279FA5E96A6"/>
            <w:r w:rsidRPr="00A8683D">
              <w:t>Išlaidų tinkamumo apmokėti pradžios data nuo</w:t>
            </w:r>
          </w:p>
        </w:tc>
        <w:tc>
          <w:tcPr>
            <w:tcW w:w="1980" w:type="dxa"/>
            <w:tcBorders>
              <w:top w:val="single" w:sz="2" w:space="0" w:color="auto"/>
              <w:left w:val="single" w:sz="2" w:space="0" w:color="auto"/>
              <w:bottom w:val="single" w:sz="2" w:space="0" w:color="auto"/>
              <w:right w:val="single" w:sz="2" w:space="0" w:color="auto"/>
            </w:tcBorders>
          </w:tcPr>
          <w:p w14:paraId="0A8D55D1" w14:textId="77777777" w:rsidR="003B1272" w:rsidRPr="00A8683D" w:rsidRDefault="003B1272" w:rsidP="007F532B">
            <w:r w:rsidRPr="00A8683D">
              <w:t>Data</w:t>
            </w:r>
          </w:p>
        </w:tc>
        <w:tc>
          <w:tcPr>
            <w:tcW w:w="4680" w:type="dxa"/>
            <w:tcBorders>
              <w:top w:val="single" w:sz="2" w:space="0" w:color="auto"/>
              <w:left w:val="single" w:sz="2" w:space="0" w:color="auto"/>
              <w:bottom w:val="single" w:sz="2" w:space="0" w:color="auto"/>
              <w:right w:val="single" w:sz="2" w:space="0" w:color="auto"/>
            </w:tcBorders>
          </w:tcPr>
          <w:p w14:paraId="6B21E8A6" w14:textId="77777777" w:rsidR="003B1272" w:rsidRPr="00A8683D" w:rsidRDefault="003B1272" w:rsidP="00BB4CBC"/>
        </w:tc>
        <w:bookmarkEnd w:id="22"/>
      </w:tr>
      <w:tr w:rsidR="003B1272" w:rsidRPr="00A8683D" w14:paraId="2DEFBD8E"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50A5E777" w14:textId="77777777" w:rsidR="003B1272" w:rsidRPr="00A8683D" w:rsidRDefault="00CC539A" w:rsidP="007F532B">
            <w:bookmarkStart w:id="23" w:name="BKM_1538196E_93F5_43C0_993E_D6C69A1719CA"/>
            <w:r w:rsidRPr="00A8683D">
              <w:t xml:space="preserve">Išlaidų tinkamumo apmokėti </w:t>
            </w:r>
            <w:r w:rsidR="00122D24" w:rsidRPr="00A8683D">
              <w:t>pabaigos</w:t>
            </w:r>
            <w:r w:rsidRPr="00A8683D">
              <w:t xml:space="preserve"> data iki</w:t>
            </w:r>
          </w:p>
        </w:tc>
        <w:tc>
          <w:tcPr>
            <w:tcW w:w="1980" w:type="dxa"/>
            <w:tcBorders>
              <w:top w:val="single" w:sz="2" w:space="0" w:color="auto"/>
              <w:left w:val="single" w:sz="2" w:space="0" w:color="auto"/>
              <w:bottom w:val="single" w:sz="2" w:space="0" w:color="auto"/>
              <w:right w:val="single" w:sz="2" w:space="0" w:color="auto"/>
            </w:tcBorders>
          </w:tcPr>
          <w:p w14:paraId="07AD99B3" w14:textId="77777777" w:rsidR="003B1272" w:rsidRPr="00A8683D" w:rsidRDefault="003B1272" w:rsidP="007F532B">
            <w:r w:rsidRPr="00A8683D">
              <w:t>Data</w:t>
            </w:r>
          </w:p>
        </w:tc>
        <w:tc>
          <w:tcPr>
            <w:tcW w:w="4680" w:type="dxa"/>
            <w:tcBorders>
              <w:top w:val="single" w:sz="2" w:space="0" w:color="auto"/>
              <w:left w:val="single" w:sz="2" w:space="0" w:color="auto"/>
              <w:bottom w:val="single" w:sz="2" w:space="0" w:color="auto"/>
              <w:right w:val="single" w:sz="2" w:space="0" w:color="auto"/>
            </w:tcBorders>
          </w:tcPr>
          <w:p w14:paraId="29EE16DC" w14:textId="77777777" w:rsidR="003B1272" w:rsidRPr="00A8683D" w:rsidRDefault="003B1272" w:rsidP="00BB4CBC"/>
        </w:tc>
        <w:bookmarkEnd w:id="23"/>
      </w:tr>
      <w:tr w:rsidR="003B1272" w:rsidRPr="00A8683D" w14:paraId="74E7F33A"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147BCF0" w14:textId="77777777" w:rsidR="003B1272" w:rsidRPr="00A8683D" w:rsidRDefault="00DB5D12" w:rsidP="007F532B">
            <w:bookmarkStart w:id="24" w:name="BKM_82D3CA1C_B232_4083_BCA5_611C51BC0271"/>
            <w:r w:rsidRPr="00A8683D">
              <w:t>ES lėšos</w:t>
            </w:r>
          </w:p>
        </w:tc>
        <w:tc>
          <w:tcPr>
            <w:tcW w:w="1980" w:type="dxa"/>
            <w:tcBorders>
              <w:top w:val="single" w:sz="2" w:space="0" w:color="auto"/>
              <w:left w:val="single" w:sz="2" w:space="0" w:color="auto"/>
              <w:bottom w:val="single" w:sz="2" w:space="0" w:color="auto"/>
              <w:right w:val="single" w:sz="2" w:space="0" w:color="auto"/>
            </w:tcBorders>
          </w:tcPr>
          <w:p w14:paraId="1828208D" w14:textId="77777777" w:rsidR="003B1272" w:rsidRPr="00A8683D" w:rsidRDefault="007F532B" w:rsidP="007F532B">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56758123" w14:textId="77777777" w:rsidR="003B1272" w:rsidRPr="00A8683D" w:rsidRDefault="003B1272" w:rsidP="00BB4CBC"/>
        </w:tc>
        <w:bookmarkEnd w:id="24"/>
      </w:tr>
      <w:tr w:rsidR="00DB5D12" w:rsidRPr="00A8683D" w14:paraId="4F0C4A94"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16AFE45" w14:textId="77777777" w:rsidR="00DB5D12" w:rsidRPr="00A8683D" w:rsidRDefault="00DB5D12" w:rsidP="007F532B">
            <w:r w:rsidRPr="00A8683D">
              <w:t>BF lėšos</w:t>
            </w:r>
          </w:p>
        </w:tc>
        <w:tc>
          <w:tcPr>
            <w:tcW w:w="1980" w:type="dxa"/>
            <w:tcBorders>
              <w:top w:val="single" w:sz="2" w:space="0" w:color="auto"/>
              <w:left w:val="single" w:sz="2" w:space="0" w:color="auto"/>
              <w:bottom w:val="single" w:sz="2" w:space="0" w:color="auto"/>
              <w:right w:val="single" w:sz="2" w:space="0" w:color="auto"/>
            </w:tcBorders>
          </w:tcPr>
          <w:p w14:paraId="00A95CD6" w14:textId="77777777" w:rsidR="00DB5D12" w:rsidRPr="00A8683D" w:rsidRDefault="007F532B" w:rsidP="007F532B">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C5B20F5" w14:textId="77777777" w:rsidR="00DB5D12" w:rsidRPr="00A8683D" w:rsidRDefault="00DB5D12" w:rsidP="00BB4CBC"/>
        </w:tc>
      </w:tr>
      <w:tr w:rsidR="00DB5D12" w:rsidRPr="00A8683D" w14:paraId="09E20C26"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595ECC1" w14:textId="77777777" w:rsidR="00DB5D12" w:rsidRPr="00A8683D" w:rsidRDefault="00DB5D12" w:rsidP="007F532B">
            <w:r w:rsidRPr="00A8683D">
              <w:t>SVVP ES lėšos</w:t>
            </w:r>
          </w:p>
        </w:tc>
        <w:tc>
          <w:tcPr>
            <w:tcW w:w="1980" w:type="dxa"/>
            <w:tcBorders>
              <w:top w:val="single" w:sz="2" w:space="0" w:color="auto"/>
              <w:left w:val="single" w:sz="2" w:space="0" w:color="auto"/>
              <w:bottom w:val="single" w:sz="2" w:space="0" w:color="auto"/>
              <w:right w:val="single" w:sz="2" w:space="0" w:color="auto"/>
            </w:tcBorders>
          </w:tcPr>
          <w:p w14:paraId="03A86B8E" w14:textId="77777777" w:rsidR="00DB5D12" w:rsidRPr="00A8683D" w:rsidRDefault="007F532B" w:rsidP="007F532B">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F32C5FA" w14:textId="77777777" w:rsidR="00DB5D12" w:rsidRPr="00A8683D" w:rsidRDefault="00DB5D12" w:rsidP="00BB4CBC"/>
        </w:tc>
      </w:tr>
      <w:tr w:rsidR="00DB5D12" w:rsidRPr="00A8683D" w14:paraId="29FE2B4C"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FF8B8E4" w14:textId="77777777" w:rsidR="00DB5D12" w:rsidRPr="00A8683D" w:rsidRDefault="00DB5D12" w:rsidP="007F532B">
            <w:r w:rsidRPr="00A8683D">
              <w:t>SVVP BF lėšos</w:t>
            </w:r>
          </w:p>
        </w:tc>
        <w:tc>
          <w:tcPr>
            <w:tcW w:w="1980" w:type="dxa"/>
            <w:tcBorders>
              <w:top w:val="single" w:sz="2" w:space="0" w:color="auto"/>
              <w:left w:val="single" w:sz="2" w:space="0" w:color="auto"/>
              <w:bottom w:val="single" w:sz="2" w:space="0" w:color="auto"/>
              <w:right w:val="single" w:sz="2" w:space="0" w:color="auto"/>
            </w:tcBorders>
          </w:tcPr>
          <w:p w14:paraId="43D9C750" w14:textId="77777777" w:rsidR="00DB5D12" w:rsidRPr="00A8683D" w:rsidRDefault="007F532B" w:rsidP="007F532B">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4C022A7" w14:textId="77777777" w:rsidR="00DB5D12" w:rsidRPr="00A8683D" w:rsidRDefault="00DB5D12" w:rsidP="00BB4CBC"/>
        </w:tc>
      </w:tr>
      <w:tr w:rsidR="00DB5D12" w:rsidRPr="00A8683D" w14:paraId="322198ED"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6CFD928" w14:textId="77777777" w:rsidR="00DB5D12" w:rsidRPr="00A8683D" w:rsidRDefault="007F532B" w:rsidP="007F532B">
            <w:r w:rsidRPr="00A8683D">
              <w:t>STS ES lėšos</w:t>
            </w:r>
          </w:p>
        </w:tc>
        <w:tc>
          <w:tcPr>
            <w:tcW w:w="1980" w:type="dxa"/>
            <w:tcBorders>
              <w:top w:val="single" w:sz="2" w:space="0" w:color="auto"/>
              <w:left w:val="single" w:sz="2" w:space="0" w:color="auto"/>
              <w:bottom w:val="single" w:sz="2" w:space="0" w:color="auto"/>
              <w:right w:val="single" w:sz="2" w:space="0" w:color="auto"/>
            </w:tcBorders>
          </w:tcPr>
          <w:p w14:paraId="3ECA7F24" w14:textId="77777777" w:rsidR="00DB5D12" w:rsidRPr="00A8683D" w:rsidRDefault="007F532B" w:rsidP="007F532B">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97C56F9" w14:textId="77777777" w:rsidR="00DB5D12" w:rsidRPr="00A8683D" w:rsidRDefault="00DB5D12" w:rsidP="00BB4CBC"/>
        </w:tc>
      </w:tr>
      <w:tr w:rsidR="00DB5D12" w:rsidRPr="00A8683D" w14:paraId="1BD3073A"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DF48959" w14:textId="77777777" w:rsidR="00DB5D12" w:rsidRPr="00A8683D" w:rsidRDefault="007F532B" w:rsidP="007F532B">
            <w:r w:rsidRPr="00A8683D">
              <w:t>STS BF lėšos</w:t>
            </w:r>
          </w:p>
        </w:tc>
        <w:tc>
          <w:tcPr>
            <w:tcW w:w="1980" w:type="dxa"/>
            <w:tcBorders>
              <w:top w:val="single" w:sz="2" w:space="0" w:color="auto"/>
              <w:left w:val="single" w:sz="2" w:space="0" w:color="auto"/>
              <w:bottom w:val="single" w:sz="2" w:space="0" w:color="auto"/>
              <w:right w:val="single" w:sz="2" w:space="0" w:color="auto"/>
            </w:tcBorders>
          </w:tcPr>
          <w:p w14:paraId="3945FF96" w14:textId="77777777" w:rsidR="00DB5D12" w:rsidRPr="00A8683D" w:rsidRDefault="007F532B" w:rsidP="007F532B">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D6AF8AE" w14:textId="77777777" w:rsidR="00DB5D12" w:rsidRPr="00A8683D" w:rsidRDefault="00DB5D12" w:rsidP="00BB4CBC"/>
        </w:tc>
      </w:tr>
    </w:tbl>
    <w:p w14:paraId="09C8F1A6" w14:textId="77777777" w:rsidR="003B1272" w:rsidRPr="00A8683D" w:rsidRDefault="003B1272" w:rsidP="003B1272"/>
    <w:p w14:paraId="7CEB1BE8" w14:textId="77777777" w:rsidR="003B1272" w:rsidRPr="00A8683D" w:rsidRDefault="003B1272" w:rsidP="003B1272"/>
    <w:p w14:paraId="629A92BC" w14:textId="77777777" w:rsidR="003B1272" w:rsidRPr="00A8683D" w:rsidRDefault="003B1272" w:rsidP="0028745B">
      <w:pPr>
        <w:pStyle w:val="ListParagraph"/>
      </w:pPr>
      <w:r w:rsidRPr="00A8683D">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3B1272" w:rsidRPr="00A8683D" w14:paraId="60618171"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5EFC0F16" w14:textId="77777777" w:rsidR="003B1272" w:rsidRPr="00A8683D" w:rsidRDefault="003B1272"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6DBA233" w14:textId="77777777" w:rsidR="003B1272" w:rsidRPr="00A8683D" w:rsidRDefault="003B1272"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2EA44E3" w14:textId="77777777" w:rsidR="003B1272" w:rsidRPr="00A8683D" w:rsidRDefault="003B1272" w:rsidP="00BB4CBC">
            <w:pPr>
              <w:rPr>
                <w:b/>
              </w:rPr>
            </w:pPr>
            <w:r w:rsidRPr="00A8683D">
              <w:rPr>
                <w:b/>
              </w:rPr>
              <w:t>Pastabos</w:t>
            </w:r>
          </w:p>
        </w:tc>
      </w:tr>
      <w:tr w:rsidR="003B1272" w:rsidRPr="00A8683D" w14:paraId="5C44E144"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7AFC91C" w14:textId="77777777" w:rsidR="003B1272" w:rsidRPr="00A8683D" w:rsidRDefault="003B1272" w:rsidP="006C15AF"/>
        </w:tc>
        <w:tc>
          <w:tcPr>
            <w:tcW w:w="5220" w:type="dxa"/>
            <w:tcBorders>
              <w:top w:val="single" w:sz="2" w:space="0" w:color="auto"/>
              <w:left w:val="single" w:sz="2" w:space="0" w:color="auto"/>
              <w:bottom w:val="single" w:sz="2" w:space="0" w:color="auto"/>
              <w:right w:val="single" w:sz="2" w:space="0" w:color="auto"/>
            </w:tcBorders>
          </w:tcPr>
          <w:p w14:paraId="4DC2F0B7" w14:textId="77777777" w:rsidR="003B1272" w:rsidRPr="00A8683D" w:rsidRDefault="003B1272" w:rsidP="006C15AF">
            <w:r w:rsidRPr="00A8683D">
              <w:t xml:space="preserve">  0..*</w:t>
            </w:r>
            <w:r w:rsidRPr="00A8683D">
              <w:tab/>
              <w:t xml:space="preserve">Programos priemonės. </w:t>
            </w:r>
          </w:p>
          <w:p w14:paraId="4A998980" w14:textId="77777777" w:rsidR="003B1272" w:rsidRPr="00A8683D" w:rsidRDefault="003B1272" w:rsidP="006C15AF">
            <w:r w:rsidRPr="00A8683D">
              <w:t xml:space="preserve">  1</w:t>
            </w:r>
            <w:r w:rsidRPr="00A8683D">
              <w:tab/>
              <w:t>Programa.</w:t>
            </w:r>
          </w:p>
        </w:tc>
        <w:tc>
          <w:tcPr>
            <w:tcW w:w="1710" w:type="dxa"/>
            <w:tcBorders>
              <w:top w:val="single" w:sz="2" w:space="0" w:color="auto"/>
              <w:left w:val="single" w:sz="2" w:space="0" w:color="auto"/>
              <w:bottom w:val="single" w:sz="2" w:space="0" w:color="auto"/>
              <w:right w:val="single" w:sz="2" w:space="0" w:color="auto"/>
            </w:tcBorders>
          </w:tcPr>
          <w:p w14:paraId="7F3CD85A" w14:textId="77777777" w:rsidR="003B1272" w:rsidRPr="00A8683D" w:rsidRDefault="003B1272" w:rsidP="00BB4CBC"/>
        </w:tc>
      </w:tr>
      <w:tr w:rsidR="003B1272" w:rsidRPr="00A8683D" w14:paraId="3557F3D1"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982CF2F" w14:textId="77777777" w:rsidR="003B1272" w:rsidRPr="00A8683D" w:rsidRDefault="003B1272" w:rsidP="006C15AF"/>
        </w:tc>
        <w:tc>
          <w:tcPr>
            <w:tcW w:w="5220" w:type="dxa"/>
            <w:tcBorders>
              <w:top w:val="single" w:sz="2" w:space="0" w:color="auto"/>
              <w:left w:val="single" w:sz="2" w:space="0" w:color="auto"/>
              <w:bottom w:val="single" w:sz="2" w:space="0" w:color="auto"/>
              <w:right w:val="single" w:sz="2" w:space="0" w:color="auto"/>
            </w:tcBorders>
          </w:tcPr>
          <w:p w14:paraId="0A5323FB" w14:textId="77777777" w:rsidR="003B1272" w:rsidRPr="00A8683D" w:rsidRDefault="003B1272" w:rsidP="006C15AF">
            <w:r w:rsidRPr="00A8683D">
              <w:t xml:space="preserve">  0..*</w:t>
            </w:r>
            <w:r w:rsidRPr="00A8683D">
              <w:tab/>
              <w:t xml:space="preserve">Programos pastabos. </w:t>
            </w:r>
          </w:p>
          <w:p w14:paraId="329808DC" w14:textId="77777777" w:rsidR="003B1272" w:rsidRPr="00A8683D" w:rsidRDefault="003B1272" w:rsidP="006C15AF">
            <w:r w:rsidRPr="00A8683D">
              <w:t xml:space="preserve">  1</w:t>
            </w:r>
            <w:r w:rsidRPr="00A8683D">
              <w:tab/>
              <w:t>Programa.</w:t>
            </w:r>
          </w:p>
        </w:tc>
        <w:tc>
          <w:tcPr>
            <w:tcW w:w="1710" w:type="dxa"/>
            <w:tcBorders>
              <w:top w:val="single" w:sz="2" w:space="0" w:color="auto"/>
              <w:left w:val="single" w:sz="2" w:space="0" w:color="auto"/>
              <w:bottom w:val="single" w:sz="2" w:space="0" w:color="auto"/>
              <w:right w:val="single" w:sz="2" w:space="0" w:color="auto"/>
            </w:tcBorders>
          </w:tcPr>
          <w:p w14:paraId="0D98AE00" w14:textId="77777777" w:rsidR="003B1272" w:rsidRPr="00A8683D" w:rsidRDefault="003B1272" w:rsidP="00BB4CBC"/>
        </w:tc>
      </w:tr>
      <w:tr w:rsidR="003B1272" w:rsidRPr="00A8683D" w14:paraId="0140C41E"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A316D26" w14:textId="77777777" w:rsidR="003B1272" w:rsidRPr="00A8683D" w:rsidRDefault="003B1272" w:rsidP="006C15AF"/>
        </w:tc>
        <w:tc>
          <w:tcPr>
            <w:tcW w:w="5220" w:type="dxa"/>
            <w:tcBorders>
              <w:top w:val="single" w:sz="2" w:space="0" w:color="auto"/>
              <w:left w:val="single" w:sz="2" w:space="0" w:color="auto"/>
              <w:bottom w:val="single" w:sz="2" w:space="0" w:color="auto"/>
              <w:right w:val="single" w:sz="2" w:space="0" w:color="auto"/>
            </w:tcBorders>
          </w:tcPr>
          <w:p w14:paraId="25350494" w14:textId="77777777" w:rsidR="003B1272" w:rsidRPr="00A8683D" w:rsidRDefault="003B1272" w:rsidP="006C15AF">
            <w:r w:rsidRPr="00A8683D">
              <w:t xml:space="preserve">  0..*</w:t>
            </w:r>
            <w:r w:rsidRPr="00A8683D">
              <w:tab/>
              <w:t xml:space="preserve">Programos dokumentai. </w:t>
            </w:r>
          </w:p>
          <w:p w14:paraId="7DFD56F6" w14:textId="77777777" w:rsidR="003B1272" w:rsidRPr="00A8683D" w:rsidRDefault="003B1272" w:rsidP="006C15AF">
            <w:r w:rsidRPr="00A8683D">
              <w:lastRenderedPageBreak/>
              <w:t xml:space="preserve">  1</w:t>
            </w:r>
            <w:r w:rsidRPr="00A8683D">
              <w:tab/>
              <w:t>Programa.</w:t>
            </w:r>
          </w:p>
        </w:tc>
        <w:tc>
          <w:tcPr>
            <w:tcW w:w="1710" w:type="dxa"/>
            <w:tcBorders>
              <w:top w:val="single" w:sz="2" w:space="0" w:color="auto"/>
              <w:left w:val="single" w:sz="2" w:space="0" w:color="auto"/>
              <w:bottom w:val="single" w:sz="2" w:space="0" w:color="auto"/>
              <w:right w:val="single" w:sz="2" w:space="0" w:color="auto"/>
            </w:tcBorders>
          </w:tcPr>
          <w:p w14:paraId="7AFE1A38" w14:textId="77777777" w:rsidR="003B1272" w:rsidRPr="00A8683D" w:rsidRDefault="003B1272" w:rsidP="00BB4CBC"/>
        </w:tc>
        <w:bookmarkEnd w:id="18"/>
      </w:tr>
      <w:tr w:rsidR="00303ED4" w:rsidRPr="00A8683D" w14:paraId="16AE6F38"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CB06A6C" w14:textId="77777777" w:rsidR="00303ED4" w:rsidRPr="00A8683D" w:rsidRDefault="00303ED4" w:rsidP="006C15AF"/>
        </w:tc>
        <w:tc>
          <w:tcPr>
            <w:tcW w:w="5220" w:type="dxa"/>
            <w:tcBorders>
              <w:top w:val="single" w:sz="2" w:space="0" w:color="auto"/>
              <w:left w:val="single" w:sz="2" w:space="0" w:color="auto"/>
              <w:bottom w:val="single" w:sz="2" w:space="0" w:color="auto"/>
              <w:right w:val="single" w:sz="2" w:space="0" w:color="auto"/>
            </w:tcBorders>
          </w:tcPr>
          <w:p w14:paraId="06EF7B91" w14:textId="77777777" w:rsidR="00303ED4" w:rsidRPr="00A8683D" w:rsidRDefault="00303ED4" w:rsidP="00875358">
            <w:r w:rsidRPr="00A8683D">
              <w:t xml:space="preserve">  0..*</w:t>
            </w:r>
            <w:r w:rsidRPr="00A8683D">
              <w:tab/>
            </w:r>
            <w:r w:rsidR="00875358" w:rsidRPr="00A8683D">
              <w:t>Programos atsakingi asmenys</w:t>
            </w:r>
            <w:r w:rsidRPr="00A8683D">
              <w:t xml:space="preserve">. </w:t>
            </w:r>
          </w:p>
          <w:p w14:paraId="2C642FD9" w14:textId="77777777" w:rsidR="00303ED4" w:rsidRPr="00A8683D" w:rsidRDefault="00303ED4" w:rsidP="00875358">
            <w:r w:rsidRPr="00A8683D">
              <w:t xml:space="preserve">  1</w:t>
            </w:r>
            <w:r w:rsidRPr="00A8683D">
              <w:tab/>
              <w:t>Programa.</w:t>
            </w:r>
          </w:p>
        </w:tc>
        <w:tc>
          <w:tcPr>
            <w:tcW w:w="1710" w:type="dxa"/>
            <w:tcBorders>
              <w:top w:val="single" w:sz="2" w:space="0" w:color="auto"/>
              <w:left w:val="single" w:sz="2" w:space="0" w:color="auto"/>
              <w:bottom w:val="single" w:sz="2" w:space="0" w:color="auto"/>
              <w:right w:val="single" w:sz="2" w:space="0" w:color="auto"/>
            </w:tcBorders>
          </w:tcPr>
          <w:p w14:paraId="1A8C6293" w14:textId="77777777" w:rsidR="00303ED4" w:rsidRPr="00A8683D" w:rsidRDefault="00303ED4" w:rsidP="00BB4CBC"/>
        </w:tc>
      </w:tr>
    </w:tbl>
    <w:p w14:paraId="3CED6FF4" w14:textId="77777777" w:rsidR="003B1272" w:rsidRPr="00A8683D" w:rsidRDefault="003B1272" w:rsidP="00DF40CE">
      <w:pPr>
        <w:pStyle w:val="Heading4"/>
        <w:rPr>
          <w:color w:val="004080"/>
          <w:sz w:val="28"/>
        </w:rPr>
      </w:pPr>
      <w:bookmarkStart w:id="25" w:name="_Toc452045746"/>
      <w:bookmarkStart w:id="26" w:name="_Toc159222090"/>
      <w:bookmarkStart w:id="27" w:name="BKM_D3DA833C_AB9B_4668_BD7C_3D602C2F4F72"/>
      <w:r w:rsidRPr="00A8683D">
        <w:t>Programos</w:t>
      </w:r>
      <w:r w:rsidRPr="00A8683D">
        <w:rPr>
          <w:color w:val="004080"/>
          <w:sz w:val="28"/>
        </w:rPr>
        <w:t xml:space="preserve"> </w:t>
      </w:r>
      <w:r w:rsidRPr="00A8683D">
        <w:t>dokumentai</w:t>
      </w:r>
      <w:bookmarkEnd w:id="25"/>
      <w:bookmarkEnd w:id="26"/>
    </w:p>
    <w:p w14:paraId="7BECB319" w14:textId="77777777" w:rsidR="003B1272" w:rsidRPr="00A8683D" w:rsidRDefault="003B1272" w:rsidP="008D0D92">
      <w:pPr>
        <w:ind w:firstLine="0"/>
      </w:pPr>
      <w:r w:rsidRPr="00A8683D">
        <w:rPr>
          <w:bCs/>
          <w:i/>
          <w:iCs/>
          <w:color w:val="447524"/>
        </w:rPr>
        <w:t>Katalogas:</w:t>
      </w:r>
      <w:r w:rsidRPr="00A8683D">
        <w:rPr>
          <w:rFonts w:cs="Arial"/>
          <w:color w:val="000000"/>
        </w:rPr>
        <w:t xml:space="preserve"> Programos</w:t>
      </w:r>
    </w:p>
    <w:p w14:paraId="429FCB4E" w14:textId="77777777" w:rsidR="003B1272" w:rsidRPr="00A8683D" w:rsidRDefault="003B1272" w:rsidP="008D0D92">
      <w:pPr>
        <w:ind w:firstLine="0"/>
      </w:pPr>
      <w:r w:rsidRPr="00A8683D">
        <w:rPr>
          <w:bCs/>
          <w:i/>
          <w:iCs/>
          <w:color w:val="447524"/>
        </w:rPr>
        <w:t>Detalės:</w:t>
      </w:r>
      <w:r w:rsidRPr="00A8683D">
        <w:rPr>
          <w:bCs/>
          <w:i/>
          <w:iCs/>
          <w:color w:val="447524"/>
        </w:rPr>
        <w:tab/>
      </w:r>
      <w:r w:rsidRPr="00A8683D">
        <w:rPr>
          <w:i/>
        </w:rPr>
        <w:t>Sukurta</w:t>
      </w:r>
      <w:r w:rsidRPr="00A8683D">
        <w:t xml:space="preserve"> 2015-09-17. </w:t>
      </w:r>
      <w:r w:rsidRPr="00A8683D">
        <w:rPr>
          <w:i/>
        </w:rPr>
        <w:t xml:space="preserve">Modifikuota </w:t>
      </w:r>
      <w:r w:rsidRPr="00A8683D">
        <w:t>2015-11-09.</w:t>
      </w:r>
    </w:p>
    <w:p w14:paraId="074747AE" w14:textId="77777777" w:rsidR="003B1272" w:rsidRPr="00A8683D" w:rsidRDefault="003B1272" w:rsidP="003B1272">
      <w:pPr>
        <w:ind w:left="1440" w:hanging="1440"/>
        <w:rPr>
          <w:i/>
          <w:iCs/>
        </w:rPr>
      </w:pPr>
      <w:r w:rsidRPr="00A8683D">
        <w:rPr>
          <w:bCs/>
          <w:i/>
          <w:iCs/>
          <w:color w:val="447524"/>
        </w:rPr>
        <w:t>Pastabos:</w:t>
      </w:r>
      <w:r w:rsidRPr="00A8683D">
        <w:rPr>
          <w:rFonts w:cs="Arial"/>
        </w:rPr>
        <w:tab/>
      </w:r>
    </w:p>
    <w:p w14:paraId="5495979B" w14:textId="77777777" w:rsidR="003B1272" w:rsidRPr="00A8683D" w:rsidRDefault="003B1272" w:rsidP="003B1272"/>
    <w:p w14:paraId="09E5F465" w14:textId="77777777" w:rsidR="003B1272" w:rsidRPr="00A8683D" w:rsidRDefault="003B1272" w:rsidP="003B1272"/>
    <w:p w14:paraId="55DD8D6C" w14:textId="77777777" w:rsidR="003B1272" w:rsidRPr="00A8683D" w:rsidRDefault="003B1272" w:rsidP="003B1272"/>
    <w:p w14:paraId="2F87540F" w14:textId="77777777" w:rsidR="003B1272" w:rsidRPr="00A8683D" w:rsidRDefault="003B1272" w:rsidP="0028745B">
      <w:pPr>
        <w:pStyle w:val="ListParagraph"/>
      </w:pPr>
      <w:r w:rsidRPr="00A8683D">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3B1272" w:rsidRPr="00A8683D" w14:paraId="2403ADA4"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5B08588" w14:textId="77777777" w:rsidR="003B1272" w:rsidRPr="00A8683D" w:rsidRDefault="003B1272"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FFFBA8E" w14:textId="77777777" w:rsidR="003B1272" w:rsidRPr="00A8683D" w:rsidRDefault="003B1272"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60A48EB5" w14:textId="77777777" w:rsidR="003B1272" w:rsidRPr="00A8683D" w:rsidRDefault="003B1272" w:rsidP="00BB4CBC">
            <w:pPr>
              <w:rPr>
                <w:b/>
              </w:rPr>
            </w:pPr>
            <w:r w:rsidRPr="00A8683D">
              <w:rPr>
                <w:b/>
              </w:rPr>
              <w:t>Pastabos</w:t>
            </w:r>
          </w:p>
        </w:tc>
      </w:tr>
      <w:tr w:rsidR="003B1272" w:rsidRPr="00A8683D" w14:paraId="6B9A5234"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3C293808" w14:textId="77777777" w:rsidR="003B1272" w:rsidRPr="00A8683D" w:rsidRDefault="003B1272" w:rsidP="006C15AF"/>
        </w:tc>
        <w:tc>
          <w:tcPr>
            <w:tcW w:w="5220" w:type="dxa"/>
            <w:tcBorders>
              <w:top w:val="single" w:sz="2" w:space="0" w:color="auto"/>
              <w:left w:val="single" w:sz="2" w:space="0" w:color="auto"/>
              <w:bottom w:val="single" w:sz="2" w:space="0" w:color="auto"/>
              <w:right w:val="single" w:sz="2" w:space="0" w:color="auto"/>
            </w:tcBorders>
          </w:tcPr>
          <w:p w14:paraId="14576160" w14:textId="77777777" w:rsidR="003B1272" w:rsidRPr="00A8683D" w:rsidRDefault="003B1272" w:rsidP="00CE3D77">
            <w:r w:rsidRPr="00A8683D">
              <w:t xml:space="preserve">  </w:t>
            </w:r>
            <w:r w:rsidRPr="00A8683D">
              <w:tab/>
              <w:t xml:space="preserve">Programos dokumentai. </w:t>
            </w:r>
          </w:p>
          <w:p w14:paraId="773F6AE0" w14:textId="77777777" w:rsidR="003B1272" w:rsidRPr="00A8683D" w:rsidRDefault="003B1272" w:rsidP="00CE3D77">
            <w:r w:rsidRPr="00A8683D">
              <w:t xml:space="preserve">  </w:t>
            </w:r>
            <w:r w:rsidRPr="00A8683D">
              <w:tab/>
              <w:t>Dokumentai.</w:t>
            </w:r>
          </w:p>
        </w:tc>
        <w:tc>
          <w:tcPr>
            <w:tcW w:w="1710" w:type="dxa"/>
            <w:tcBorders>
              <w:top w:val="single" w:sz="2" w:space="0" w:color="auto"/>
              <w:left w:val="single" w:sz="2" w:space="0" w:color="auto"/>
              <w:bottom w:val="single" w:sz="2" w:space="0" w:color="auto"/>
              <w:right w:val="single" w:sz="2" w:space="0" w:color="auto"/>
            </w:tcBorders>
          </w:tcPr>
          <w:p w14:paraId="56F40CC2" w14:textId="77777777" w:rsidR="003B1272" w:rsidRPr="00A8683D" w:rsidRDefault="003B1272" w:rsidP="00BB4CBC"/>
        </w:tc>
      </w:tr>
      <w:tr w:rsidR="003B1272" w:rsidRPr="00A8683D" w14:paraId="5BAD840C"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A508C07" w14:textId="77777777" w:rsidR="003B1272" w:rsidRPr="00A8683D" w:rsidRDefault="003B1272" w:rsidP="006C15AF"/>
        </w:tc>
        <w:tc>
          <w:tcPr>
            <w:tcW w:w="5220" w:type="dxa"/>
            <w:tcBorders>
              <w:top w:val="single" w:sz="2" w:space="0" w:color="auto"/>
              <w:left w:val="single" w:sz="2" w:space="0" w:color="auto"/>
              <w:bottom w:val="single" w:sz="2" w:space="0" w:color="auto"/>
              <w:right w:val="single" w:sz="2" w:space="0" w:color="auto"/>
            </w:tcBorders>
          </w:tcPr>
          <w:p w14:paraId="1F18BB31" w14:textId="77777777" w:rsidR="003B1272" w:rsidRPr="00A8683D" w:rsidRDefault="003B1272" w:rsidP="00CE3D77">
            <w:r w:rsidRPr="00A8683D">
              <w:t xml:space="preserve">  0..*</w:t>
            </w:r>
            <w:r w:rsidRPr="00A8683D">
              <w:tab/>
              <w:t xml:space="preserve">Programos dokumentai. </w:t>
            </w:r>
          </w:p>
          <w:p w14:paraId="12D207B1" w14:textId="77777777" w:rsidR="003B1272" w:rsidRPr="00A8683D" w:rsidRDefault="003B1272" w:rsidP="00CE3D77">
            <w:r w:rsidRPr="00A8683D">
              <w:t xml:space="preserve">  1</w:t>
            </w:r>
            <w:r w:rsidRPr="00A8683D">
              <w:tab/>
              <w:t>Programa.</w:t>
            </w:r>
          </w:p>
        </w:tc>
        <w:tc>
          <w:tcPr>
            <w:tcW w:w="1710" w:type="dxa"/>
            <w:tcBorders>
              <w:top w:val="single" w:sz="2" w:space="0" w:color="auto"/>
              <w:left w:val="single" w:sz="2" w:space="0" w:color="auto"/>
              <w:bottom w:val="single" w:sz="2" w:space="0" w:color="auto"/>
              <w:right w:val="single" w:sz="2" w:space="0" w:color="auto"/>
            </w:tcBorders>
          </w:tcPr>
          <w:p w14:paraId="1E7DD051" w14:textId="77777777" w:rsidR="003B1272" w:rsidRPr="00A8683D" w:rsidRDefault="003B1272" w:rsidP="00BB4CBC"/>
        </w:tc>
        <w:bookmarkEnd w:id="27"/>
      </w:tr>
    </w:tbl>
    <w:p w14:paraId="2AAFAB49" w14:textId="77777777" w:rsidR="003B1272" w:rsidRPr="00A8683D" w:rsidRDefault="003B1272" w:rsidP="00DF40CE">
      <w:pPr>
        <w:pStyle w:val="Heading4"/>
      </w:pPr>
      <w:bookmarkStart w:id="28" w:name="_Toc452045747"/>
      <w:bookmarkStart w:id="29" w:name="_Toc159222091"/>
      <w:bookmarkStart w:id="30" w:name="BKM_85DE296E_C3B5_43B4_8538_70BE4A2F3FE3"/>
      <w:r w:rsidRPr="00A8683D">
        <w:t>Programos pastabos</w:t>
      </w:r>
      <w:bookmarkEnd w:id="28"/>
      <w:bookmarkEnd w:id="29"/>
    </w:p>
    <w:p w14:paraId="304ACAB7" w14:textId="77777777" w:rsidR="003B1272" w:rsidRPr="00A8683D" w:rsidRDefault="003B1272" w:rsidP="00500272">
      <w:pPr>
        <w:ind w:firstLine="0"/>
      </w:pPr>
      <w:r w:rsidRPr="00A8683D">
        <w:rPr>
          <w:bCs/>
          <w:i/>
          <w:iCs/>
          <w:color w:val="447524"/>
        </w:rPr>
        <w:t>Katalogas:</w:t>
      </w:r>
      <w:r w:rsidRPr="00A8683D">
        <w:rPr>
          <w:rFonts w:cs="Arial"/>
          <w:color w:val="000000"/>
        </w:rPr>
        <w:t xml:space="preserve"> Programos</w:t>
      </w:r>
    </w:p>
    <w:p w14:paraId="404F94FD" w14:textId="77777777" w:rsidR="003B1272" w:rsidRPr="00A8683D" w:rsidRDefault="003B1272" w:rsidP="00500272">
      <w:pPr>
        <w:ind w:firstLine="0"/>
      </w:pPr>
      <w:r w:rsidRPr="00A8683D">
        <w:rPr>
          <w:bCs/>
          <w:i/>
          <w:iCs/>
          <w:color w:val="447524"/>
        </w:rPr>
        <w:t>Detalės:</w:t>
      </w:r>
      <w:r w:rsidRPr="00A8683D">
        <w:tab/>
      </w:r>
      <w:r w:rsidRPr="00A8683D">
        <w:rPr>
          <w:i/>
        </w:rPr>
        <w:t>Sukurta</w:t>
      </w:r>
      <w:r w:rsidRPr="00A8683D">
        <w:t xml:space="preserve"> 2015-09-10. </w:t>
      </w:r>
      <w:r w:rsidRPr="00A8683D">
        <w:rPr>
          <w:i/>
        </w:rPr>
        <w:t xml:space="preserve">Modifikuota </w:t>
      </w:r>
      <w:r w:rsidRPr="00A8683D">
        <w:t>2015-11-09.</w:t>
      </w:r>
    </w:p>
    <w:p w14:paraId="481384D4" w14:textId="77777777" w:rsidR="003B1272" w:rsidRPr="00A8683D" w:rsidRDefault="003B1272" w:rsidP="00500272">
      <w:pPr>
        <w:ind w:firstLine="0"/>
        <w:rPr>
          <w:i/>
          <w:iCs/>
        </w:rPr>
      </w:pPr>
      <w:r w:rsidRPr="00A8683D">
        <w:rPr>
          <w:bCs/>
          <w:i/>
          <w:iCs/>
          <w:color w:val="447524"/>
        </w:rPr>
        <w:t>Pastabos:</w:t>
      </w:r>
      <w:r w:rsidRPr="00A8683D">
        <w:rPr>
          <w:rFonts w:cs="Arial"/>
        </w:rPr>
        <w:tab/>
      </w:r>
    </w:p>
    <w:p w14:paraId="2FDB8778" w14:textId="77777777" w:rsidR="003B1272" w:rsidRPr="00A8683D" w:rsidRDefault="003B1272" w:rsidP="003B1272"/>
    <w:p w14:paraId="13E8C0E4" w14:textId="77777777" w:rsidR="003B1272" w:rsidRPr="00A8683D" w:rsidRDefault="003B1272" w:rsidP="003B1272"/>
    <w:p w14:paraId="633CAA71" w14:textId="77777777" w:rsidR="003B1272" w:rsidRPr="00A8683D" w:rsidRDefault="003B1272" w:rsidP="003B1272"/>
    <w:p w14:paraId="2963930F" w14:textId="77777777" w:rsidR="003B1272" w:rsidRPr="00A8683D" w:rsidRDefault="003B1272" w:rsidP="0028745B">
      <w:pPr>
        <w:pStyle w:val="ListParagraph"/>
      </w:pPr>
      <w:r w:rsidRPr="00A8683D">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3B1272" w:rsidRPr="00A8683D" w14:paraId="787BE1CC"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6C0D7067" w14:textId="77777777" w:rsidR="003B1272" w:rsidRPr="00A8683D" w:rsidRDefault="003B1272"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A9E03F8" w14:textId="77777777" w:rsidR="003B1272" w:rsidRPr="00A8683D" w:rsidRDefault="003B1272"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7B0B384D" w14:textId="77777777" w:rsidR="003B1272" w:rsidRPr="00A8683D" w:rsidRDefault="003B1272" w:rsidP="00BB4CBC">
            <w:pPr>
              <w:rPr>
                <w:b/>
              </w:rPr>
            </w:pPr>
            <w:r w:rsidRPr="00A8683D">
              <w:rPr>
                <w:b/>
              </w:rPr>
              <w:t>Pastabos</w:t>
            </w:r>
          </w:p>
        </w:tc>
      </w:tr>
      <w:tr w:rsidR="003B1272" w:rsidRPr="00A8683D" w14:paraId="304A1513"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3924AD1"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5E4D0991" w14:textId="77777777" w:rsidR="003B1272" w:rsidRPr="00A8683D" w:rsidRDefault="003B1272" w:rsidP="006C15AF">
            <w:r w:rsidRPr="00A8683D">
              <w:rPr>
                <w:b/>
              </w:rPr>
              <w:t xml:space="preserve"> </w:t>
            </w:r>
            <w:r w:rsidRPr="00A8683D">
              <w:t xml:space="preserve"> </w:t>
            </w:r>
            <w:r w:rsidRPr="00A8683D">
              <w:rPr>
                <w:b/>
              </w:rPr>
              <w:t>0..*</w:t>
            </w:r>
            <w:r w:rsidRPr="00A8683D">
              <w:rPr>
                <w:b/>
              </w:rPr>
              <w:tab/>
            </w:r>
            <w:r w:rsidRPr="00A8683D">
              <w:t xml:space="preserve">Programos pastabos. </w:t>
            </w:r>
          </w:p>
          <w:p w14:paraId="4C74F11E" w14:textId="77777777" w:rsidR="003B1272" w:rsidRPr="00A8683D" w:rsidRDefault="003B1272" w:rsidP="006C15AF">
            <w:r w:rsidRPr="00A8683D">
              <w:rPr>
                <w:b/>
              </w:rPr>
              <w:t xml:space="preserve"> </w:t>
            </w:r>
            <w:r w:rsidRPr="00A8683D">
              <w:t xml:space="preserve"> </w:t>
            </w:r>
            <w:r w:rsidRPr="00A8683D">
              <w:rPr>
                <w:b/>
              </w:rPr>
              <w:t>1</w:t>
            </w:r>
            <w:r w:rsidRPr="00A8683D">
              <w:rPr>
                <w:b/>
              </w:rPr>
              <w:tab/>
            </w:r>
            <w:r w:rsidRPr="00A8683D">
              <w:t>Programa.</w:t>
            </w:r>
          </w:p>
        </w:tc>
        <w:tc>
          <w:tcPr>
            <w:tcW w:w="1710" w:type="dxa"/>
            <w:tcBorders>
              <w:top w:val="single" w:sz="2" w:space="0" w:color="auto"/>
              <w:left w:val="single" w:sz="2" w:space="0" w:color="auto"/>
              <w:bottom w:val="single" w:sz="2" w:space="0" w:color="auto"/>
              <w:right w:val="single" w:sz="2" w:space="0" w:color="auto"/>
            </w:tcBorders>
          </w:tcPr>
          <w:p w14:paraId="3D52E5E3" w14:textId="77777777" w:rsidR="003B1272" w:rsidRPr="00A8683D" w:rsidRDefault="003B1272" w:rsidP="00BB4CBC"/>
        </w:tc>
      </w:tr>
      <w:tr w:rsidR="003B1272" w:rsidRPr="00A8683D" w14:paraId="70EF8802"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5174B0D"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09A700B3" w14:textId="77777777" w:rsidR="003B1272" w:rsidRPr="00A8683D" w:rsidRDefault="003B1272" w:rsidP="006C15AF">
            <w:r w:rsidRPr="00A8683D">
              <w:rPr>
                <w:b/>
              </w:rPr>
              <w:t xml:space="preserve"> </w:t>
            </w:r>
            <w:r w:rsidRPr="00A8683D">
              <w:t xml:space="preserve"> </w:t>
            </w:r>
            <w:r w:rsidRPr="00A8683D">
              <w:rPr>
                <w:b/>
              </w:rPr>
              <w:tab/>
            </w:r>
            <w:r w:rsidRPr="00A8683D">
              <w:t xml:space="preserve">Programos pastabos. </w:t>
            </w:r>
          </w:p>
          <w:p w14:paraId="66D297BC" w14:textId="77777777" w:rsidR="003B1272" w:rsidRPr="00A8683D" w:rsidRDefault="003B1272" w:rsidP="006C15AF">
            <w:r w:rsidRPr="00A8683D">
              <w:rPr>
                <w:b/>
              </w:rPr>
              <w:t xml:space="preserve"> </w:t>
            </w:r>
            <w:r w:rsidRPr="00A8683D">
              <w:t xml:space="preserve"> </w:t>
            </w:r>
            <w:r w:rsidRPr="00A8683D">
              <w:rPr>
                <w:b/>
              </w:rPr>
              <w:tab/>
            </w:r>
            <w:r w:rsidRPr="00A8683D">
              <w:t>Pastabos.</w:t>
            </w:r>
          </w:p>
        </w:tc>
        <w:tc>
          <w:tcPr>
            <w:tcW w:w="1710" w:type="dxa"/>
            <w:tcBorders>
              <w:top w:val="single" w:sz="2" w:space="0" w:color="auto"/>
              <w:left w:val="single" w:sz="2" w:space="0" w:color="auto"/>
              <w:bottom w:val="single" w:sz="2" w:space="0" w:color="auto"/>
              <w:right w:val="single" w:sz="2" w:space="0" w:color="auto"/>
            </w:tcBorders>
          </w:tcPr>
          <w:p w14:paraId="3813F6CA" w14:textId="77777777" w:rsidR="003B1272" w:rsidRPr="00A8683D" w:rsidRDefault="003B1272" w:rsidP="00BB4CBC"/>
        </w:tc>
        <w:bookmarkEnd w:id="30"/>
      </w:tr>
    </w:tbl>
    <w:p w14:paraId="3041B2C2" w14:textId="77777777" w:rsidR="000F1C88" w:rsidRPr="00A8683D" w:rsidRDefault="000F1C88" w:rsidP="00DF40CE">
      <w:pPr>
        <w:pStyle w:val="Heading4"/>
      </w:pPr>
      <w:bookmarkStart w:id="31" w:name="_Toc159222092"/>
      <w:bookmarkStart w:id="32" w:name="_Toc452045748"/>
      <w:bookmarkStart w:id="33" w:name="BKM_A9B8B705_A973_48F0_AD9B_1966BE94F69E"/>
      <w:r w:rsidRPr="00A8683D">
        <w:t>Veiksmų planas</w:t>
      </w:r>
      <w:bookmarkEnd w:id="31"/>
    </w:p>
    <w:p w14:paraId="63738408" w14:textId="77777777" w:rsidR="000F1C88" w:rsidRPr="00A8683D" w:rsidRDefault="000F1C88" w:rsidP="000F1C88">
      <w:pPr>
        <w:ind w:firstLine="0"/>
      </w:pPr>
      <w:r w:rsidRPr="00A8683D">
        <w:rPr>
          <w:bCs/>
          <w:i/>
          <w:iCs/>
          <w:color w:val="447524"/>
        </w:rPr>
        <w:t>Katalogas</w:t>
      </w:r>
      <w:r w:rsidRPr="00A8683D">
        <w:rPr>
          <w:rFonts w:cs="Arial"/>
        </w:rPr>
        <w:t>:</w:t>
      </w:r>
      <w:r w:rsidRPr="00A8683D">
        <w:rPr>
          <w:rFonts w:cs="Arial"/>
          <w:color w:val="000000"/>
        </w:rPr>
        <w:t xml:space="preserve"> Programos</w:t>
      </w:r>
    </w:p>
    <w:p w14:paraId="619D12A7" w14:textId="77777777" w:rsidR="000F1C88" w:rsidRPr="00A8683D" w:rsidRDefault="000F1C88" w:rsidP="000F1C88">
      <w:pPr>
        <w:ind w:firstLine="0"/>
      </w:pPr>
      <w:r w:rsidRPr="00A8683D">
        <w:rPr>
          <w:bCs/>
          <w:i/>
          <w:iCs/>
          <w:color w:val="447524"/>
        </w:rPr>
        <w:t>Detalės</w:t>
      </w:r>
      <w:r w:rsidRPr="00A8683D">
        <w:rPr>
          <w:rFonts w:cs="Arial"/>
        </w:rPr>
        <w:t>:</w:t>
      </w:r>
      <w:r w:rsidRPr="00A8683D">
        <w:tab/>
      </w:r>
      <w:r w:rsidRPr="00A8683D">
        <w:rPr>
          <w:i/>
        </w:rPr>
        <w:t>Sukurta</w:t>
      </w:r>
      <w:r w:rsidRPr="00A8683D">
        <w:t xml:space="preserve"> </w:t>
      </w:r>
      <w:r w:rsidR="00FA1296" w:rsidRPr="00A8683D">
        <w:t>2020m.</w:t>
      </w:r>
    </w:p>
    <w:p w14:paraId="61E17226" w14:textId="77777777" w:rsidR="000F1C88" w:rsidRPr="00A8683D" w:rsidRDefault="000F1C88" w:rsidP="000F1C88">
      <w:pPr>
        <w:ind w:firstLine="0"/>
      </w:pPr>
      <w:r w:rsidRPr="00A8683D">
        <w:rPr>
          <w:bCs/>
          <w:i/>
          <w:iCs/>
          <w:color w:val="447524"/>
        </w:rPr>
        <w:t>Pastabos</w:t>
      </w:r>
      <w:r w:rsidRPr="00A8683D">
        <w:rPr>
          <w:rFonts w:cs="Arial"/>
        </w:rPr>
        <w:t>:</w:t>
      </w:r>
      <w:r w:rsidRPr="00A8683D">
        <w:rPr>
          <w:rFonts w:cs="Arial"/>
        </w:rPr>
        <w:tab/>
      </w:r>
      <w:r w:rsidRPr="00A8683D">
        <w:t xml:space="preserve"> </w:t>
      </w:r>
    </w:p>
    <w:p w14:paraId="20E501B6" w14:textId="77777777" w:rsidR="000F1C88" w:rsidRPr="00A8683D" w:rsidRDefault="000F1C88" w:rsidP="000F1C88"/>
    <w:p w14:paraId="0C7F57CC" w14:textId="77777777" w:rsidR="000F1C88" w:rsidRPr="00A8683D" w:rsidRDefault="000F1C88" w:rsidP="0028745B">
      <w:pPr>
        <w:pStyle w:val="ListParagraph"/>
      </w:pPr>
      <w:r w:rsidRPr="00A8683D">
        <w:lastRenderedPageBreak/>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0F1C88" w:rsidRPr="00A8683D" w14:paraId="592E9EB2"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0C57D4D3" w14:textId="77777777" w:rsidR="000F1C88" w:rsidRPr="00A8683D" w:rsidRDefault="000F1C88"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208C6078" w14:textId="77777777" w:rsidR="000F1C88" w:rsidRPr="00A8683D" w:rsidRDefault="000F1C88"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445DAFD0" w14:textId="77777777" w:rsidR="000F1C88" w:rsidRPr="00A8683D" w:rsidRDefault="000F1C88" w:rsidP="00BB4CBC">
            <w:pPr>
              <w:rPr>
                <w:b/>
              </w:rPr>
            </w:pPr>
            <w:r w:rsidRPr="00A8683D">
              <w:rPr>
                <w:b/>
              </w:rPr>
              <w:t>Pastabos</w:t>
            </w:r>
          </w:p>
        </w:tc>
      </w:tr>
      <w:tr w:rsidR="000F1C88" w:rsidRPr="00A8683D" w14:paraId="43D9B6A7"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C8AEE39" w14:textId="77777777" w:rsidR="000F1C88" w:rsidRPr="00A8683D" w:rsidRDefault="005A6EEF" w:rsidP="00BB4CBC">
            <w:r w:rsidRPr="00A8683D">
              <w:t>Įsakymo Nr.</w:t>
            </w:r>
          </w:p>
        </w:tc>
        <w:tc>
          <w:tcPr>
            <w:tcW w:w="1980" w:type="dxa"/>
            <w:tcBorders>
              <w:top w:val="single" w:sz="2" w:space="0" w:color="auto"/>
              <w:left w:val="single" w:sz="2" w:space="0" w:color="auto"/>
              <w:bottom w:val="single" w:sz="2" w:space="0" w:color="auto"/>
              <w:right w:val="single" w:sz="2" w:space="0" w:color="auto"/>
            </w:tcBorders>
          </w:tcPr>
          <w:p w14:paraId="28E1FF90" w14:textId="77777777" w:rsidR="000F1C88" w:rsidRPr="00A8683D" w:rsidRDefault="000F1C88" w:rsidP="00BB4CB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115FEB9" w14:textId="77777777" w:rsidR="000F1C88" w:rsidRPr="00A8683D" w:rsidRDefault="000F1C88" w:rsidP="00BB4CBC"/>
        </w:tc>
      </w:tr>
      <w:tr w:rsidR="000F1C88" w:rsidRPr="00A8683D" w14:paraId="78B57865"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2410E65" w14:textId="77777777" w:rsidR="000F1C88" w:rsidRPr="00A8683D" w:rsidRDefault="005A6EEF" w:rsidP="00BB4CBC">
            <w:r w:rsidRPr="00A8683D">
              <w:t>Įsakymo data</w:t>
            </w:r>
          </w:p>
        </w:tc>
        <w:tc>
          <w:tcPr>
            <w:tcW w:w="1980" w:type="dxa"/>
            <w:tcBorders>
              <w:top w:val="single" w:sz="2" w:space="0" w:color="auto"/>
              <w:left w:val="single" w:sz="2" w:space="0" w:color="auto"/>
              <w:bottom w:val="single" w:sz="2" w:space="0" w:color="auto"/>
              <w:right w:val="single" w:sz="2" w:space="0" w:color="auto"/>
            </w:tcBorders>
          </w:tcPr>
          <w:p w14:paraId="64D202F2" w14:textId="77777777" w:rsidR="000F1C88" w:rsidRPr="00A8683D" w:rsidRDefault="005A6EEF" w:rsidP="00BB4CBC">
            <w:r w:rsidRPr="00A8683D">
              <w:t>Data</w:t>
            </w:r>
          </w:p>
        </w:tc>
        <w:tc>
          <w:tcPr>
            <w:tcW w:w="4680" w:type="dxa"/>
            <w:tcBorders>
              <w:top w:val="single" w:sz="2" w:space="0" w:color="auto"/>
              <w:left w:val="single" w:sz="2" w:space="0" w:color="auto"/>
              <w:bottom w:val="single" w:sz="2" w:space="0" w:color="auto"/>
              <w:right w:val="single" w:sz="2" w:space="0" w:color="auto"/>
            </w:tcBorders>
          </w:tcPr>
          <w:p w14:paraId="67C7D7FA" w14:textId="77777777" w:rsidR="000F1C88" w:rsidRPr="00A8683D" w:rsidRDefault="000F1C88" w:rsidP="00BB4CBC"/>
        </w:tc>
      </w:tr>
    </w:tbl>
    <w:p w14:paraId="64D8AE14" w14:textId="77777777" w:rsidR="000F1C88" w:rsidRPr="00A8683D" w:rsidRDefault="000F1C88" w:rsidP="000F1C88"/>
    <w:p w14:paraId="679B2AFA" w14:textId="77777777" w:rsidR="003B1272" w:rsidRPr="00A8683D" w:rsidRDefault="003B1272" w:rsidP="00DF40CE">
      <w:pPr>
        <w:pStyle w:val="Heading4"/>
      </w:pPr>
      <w:bookmarkStart w:id="34" w:name="_Toc159222093"/>
      <w:r w:rsidRPr="00A8683D">
        <w:t>Programos priemonės</w:t>
      </w:r>
      <w:bookmarkEnd w:id="32"/>
      <w:bookmarkEnd w:id="34"/>
    </w:p>
    <w:p w14:paraId="46CCA05F" w14:textId="77777777" w:rsidR="003B1272" w:rsidRPr="00A8683D" w:rsidRDefault="003B1272" w:rsidP="00500272">
      <w:pPr>
        <w:ind w:firstLine="0"/>
      </w:pPr>
      <w:r w:rsidRPr="00A8683D">
        <w:rPr>
          <w:bCs/>
          <w:i/>
          <w:iCs/>
          <w:color w:val="447524"/>
        </w:rPr>
        <w:t>Katalogas</w:t>
      </w:r>
      <w:r w:rsidRPr="00A8683D">
        <w:rPr>
          <w:rFonts w:cs="Arial"/>
        </w:rPr>
        <w:t>:</w:t>
      </w:r>
      <w:r w:rsidRPr="00A8683D">
        <w:rPr>
          <w:rFonts w:cs="Arial"/>
          <w:color w:val="000000"/>
        </w:rPr>
        <w:t xml:space="preserve"> Programos</w:t>
      </w:r>
    </w:p>
    <w:p w14:paraId="33313767" w14:textId="77777777" w:rsidR="003B1272" w:rsidRPr="00A8683D" w:rsidRDefault="003B1272" w:rsidP="00500272">
      <w:pPr>
        <w:ind w:firstLine="0"/>
      </w:pPr>
      <w:r w:rsidRPr="00A8683D">
        <w:rPr>
          <w:bCs/>
          <w:i/>
          <w:iCs/>
          <w:color w:val="447524"/>
        </w:rPr>
        <w:t>Detalės</w:t>
      </w:r>
      <w:r w:rsidRPr="00A8683D">
        <w:rPr>
          <w:rFonts w:cs="Arial"/>
        </w:rPr>
        <w:t>:</w:t>
      </w:r>
      <w:r w:rsidRPr="00A8683D">
        <w:tab/>
      </w:r>
      <w:r w:rsidRPr="00A8683D">
        <w:tab/>
      </w:r>
      <w:r w:rsidRPr="00A8683D">
        <w:rPr>
          <w:i/>
        </w:rPr>
        <w:t>Sukurta</w:t>
      </w:r>
      <w:r w:rsidRPr="00A8683D">
        <w:t xml:space="preserve"> 2015-09-10. </w:t>
      </w:r>
      <w:r w:rsidRPr="00A8683D">
        <w:rPr>
          <w:i/>
        </w:rPr>
        <w:t xml:space="preserve">Modifikuota </w:t>
      </w:r>
      <w:r w:rsidRPr="00A8683D">
        <w:t>2015-09-15.</w:t>
      </w:r>
    </w:p>
    <w:p w14:paraId="02272A90" w14:textId="77777777" w:rsidR="003B1272" w:rsidRPr="00A8683D" w:rsidRDefault="003B1272" w:rsidP="00422BB9">
      <w:pPr>
        <w:ind w:firstLine="0"/>
      </w:pPr>
      <w:r w:rsidRPr="00A8683D">
        <w:rPr>
          <w:bCs/>
          <w:i/>
          <w:iCs/>
          <w:color w:val="447524"/>
        </w:rPr>
        <w:t>Pastabos</w:t>
      </w:r>
      <w:r w:rsidRPr="00A8683D">
        <w:rPr>
          <w:rFonts w:cs="Arial"/>
        </w:rPr>
        <w:t>:</w:t>
      </w:r>
      <w:r w:rsidRPr="00A8683D">
        <w:rPr>
          <w:rFonts w:cs="Arial"/>
        </w:rPr>
        <w:tab/>
      </w:r>
    </w:p>
    <w:p w14:paraId="33987602" w14:textId="77777777" w:rsidR="003B1272" w:rsidRPr="00A8683D" w:rsidRDefault="003B1272" w:rsidP="003B1272"/>
    <w:p w14:paraId="7AF3FE32" w14:textId="77777777" w:rsidR="003B1272" w:rsidRPr="00A8683D" w:rsidRDefault="003B1272" w:rsidP="0028745B">
      <w:pPr>
        <w:pStyle w:val="ListParagraph"/>
      </w:pPr>
      <w:bookmarkStart w:id="35" w:name="BKM_636C6B9A_8238_458D_9389_49834152CA96"/>
      <w:bookmarkEnd w:id="35"/>
      <w:r w:rsidRPr="00A8683D">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3B1272" w:rsidRPr="00A8683D" w14:paraId="6321EBD5"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7D6BC257" w14:textId="77777777" w:rsidR="003B1272" w:rsidRPr="00A8683D" w:rsidRDefault="003B1272"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2A0B7F50" w14:textId="77777777" w:rsidR="003B1272" w:rsidRPr="00A8683D" w:rsidRDefault="003B1272"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161FF5B5" w14:textId="77777777" w:rsidR="003B1272" w:rsidRPr="00A8683D" w:rsidRDefault="003B1272" w:rsidP="00BB4CBC">
            <w:pPr>
              <w:rPr>
                <w:b/>
              </w:rPr>
            </w:pPr>
            <w:r w:rsidRPr="00A8683D">
              <w:rPr>
                <w:b/>
              </w:rPr>
              <w:t>Pastabos</w:t>
            </w:r>
          </w:p>
        </w:tc>
      </w:tr>
      <w:tr w:rsidR="003B1272" w:rsidRPr="00A8683D" w14:paraId="001F511B"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761245F" w14:textId="77777777" w:rsidR="003B1272" w:rsidRPr="00A8683D" w:rsidRDefault="003B1272" w:rsidP="006C15AF">
            <w:r w:rsidRPr="00A8683D">
              <w:t>Kodas</w:t>
            </w:r>
          </w:p>
        </w:tc>
        <w:tc>
          <w:tcPr>
            <w:tcW w:w="1980" w:type="dxa"/>
            <w:tcBorders>
              <w:top w:val="single" w:sz="2" w:space="0" w:color="auto"/>
              <w:left w:val="single" w:sz="2" w:space="0" w:color="auto"/>
              <w:bottom w:val="single" w:sz="2" w:space="0" w:color="auto"/>
              <w:right w:val="single" w:sz="2" w:space="0" w:color="auto"/>
            </w:tcBorders>
          </w:tcPr>
          <w:p w14:paraId="54BD09C2" w14:textId="77777777" w:rsidR="003B1272" w:rsidRPr="00A8683D" w:rsidRDefault="003B1272" w:rsidP="006C15A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32C289F" w14:textId="77777777" w:rsidR="003B1272" w:rsidRPr="00A8683D" w:rsidRDefault="003B1272" w:rsidP="00BB4CBC"/>
        </w:tc>
      </w:tr>
      <w:tr w:rsidR="003B1272" w:rsidRPr="00A8683D" w14:paraId="41F54F6C"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C77174E" w14:textId="77777777" w:rsidR="003B1272" w:rsidRPr="00A8683D" w:rsidRDefault="003B1272" w:rsidP="006C15AF">
            <w:bookmarkStart w:id="36" w:name="BKM_20FBCFB7_5DBD_4AE0_BE8A_128C3BF2F4C4"/>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0FC5E268" w14:textId="77777777" w:rsidR="003B1272" w:rsidRPr="00A8683D" w:rsidRDefault="003B1272" w:rsidP="006C15A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58B7431" w14:textId="77777777" w:rsidR="003B1272" w:rsidRPr="00A8683D" w:rsidRDefault="003B1272" w:rsidP="00BB4CBC"/>
        </w:tc>
        <w:bookmarkEnd w:id="36"/>
      </w:tr>
    </w:tbl>
    <w:p w14:paraId="7AF4B0FB" w14:textId="77777777" w:rsidR="003B1272" w:rsidRPr="00A8683D" w:rsidRDefault="003B1272" w:rsidP="003B1272"/>
    <w:p w14:paraId="183689B8" w14:textId="77777777" w:rsidR="003B1272" w:rsidRPr="00A8683D" w:rsidRDefault="003B1272" w:rsidP="003B1272"/>
    <w:p w14:paraId="7F4E071F" w14:textId="77777777" w:rsidR="003B1272" w:rsidRPr="00A8683D" w:rsidRDefault="003B1272" w:rsidP="0028745B">
      <w:pPr>
        <w:pStyle w:val="ListParagraph"/>
      </w:pPr>
      <w:r w:rsidRPr="00A8683D">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3B1272" w:rsidRPr="00A8683D" w14:paraId="223A21A2"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6F7421B3" w14:textId="77777777" w:rsidR="003B1272" w:rsidRPr="00A8683D" w:rsidRDefault="003B1272"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53DD087" w14:textId="77777777" w:rsidR="003B1272" w:rsidRPr="00A8683D" w:rsidRDefault="003B1272"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F75B8AA" w14:textId="77777777" w:rsidR="003B1272" w:rsidRPr="00A8683D" w:rsidRDefault="003B1272" w:rsidP="00BB4CBC">
            <w:pPr>
              <w:rPr>
                <w:b/>
              </w:rPr>
            </w:pPr>
            <w:r w:rsidRPr="00A8683D">
              <w:rPr>
                <w:b/>
              </w:rPr>
              <w:t>Pastabos</w:t>
            </w:r>
          </w:p>
        </w:tc>
      </w:tr>
      <w:tr w:rsidR="003B1272" w:rsidRPr="00A8683D" w14:paraId="2317EB18"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B290F75" w14:textId="77777777" w:rsidR="003B1272" w:rsidRPr="00A8683D" w:rsidRDefault="003B1272" w:rsidP="006C15AF"/>
        </w:tc>
        <w:tc>
          <w:tcPr>
            <w:tcW w:w="5220" w:type="dxa"/>
            <w:tcBorders>
              <w:top w:val="single" w:sz="2" w:space="0" w:color="auto"/>
              <w:left w:val="single" w:sz="2" w:space="0" w:color="auto"/>
              <w:bottom w:val="single" w:sz="2" w:space="0" w:color="auto"/>
              <w:right w:val="single" w:sz="2" w:space="0" w:color="auto"/>
            </w:tcBorders>
          </w:tcPr>
          <w:p w14:paraId="6142B98B" w14:textId="77777777" w:rsidR="003B1272" w:rsidRPr="00A8683D" w:rsidRDefault="003B1272" w:rsidP="006C15AF">
            <w:r w:rsidRPr="00A8683D">
              <w:rPr>
                <w:b/>
              </w:rPr>
              <w:t xml:space="preserve"> </w:t>
            </w:r>
            <w:r w:rsidRPr="00A8683D">
              <w:t xml:space="preserve"> </w:t>
            </w:r>
            <w:r w:rsidRPr="00A8683D">
              <w:rPr>
                <w:b/>
              </w:rPr>
              <w:t>0..*</w:t>
            </w:r>
            <w:r w:rsidRPr="00A8683D">
              <w:rPr>
                <w:b/>
              </w:rPr>
              <w:tab/>
            </w:r>
            <w:r w:rsidRPr="00A8683D">
              <w:t xml:space="preserve">Programos priemonės. </w:t>
            </w:r>
          </w:p>
          <w:p w14:paraId="57D4F29F" w14:textId="77777777" w:rsidR="003B1272" w:rsidRPr="00A8683D" w:rsidRDefault="003B1272" w:rsidP="006C15AF">
            <w:r w:rsidRPr="00A8683D">
              <w:rPr>
                <w:b/>
              </w:rPr>
              <w:t xml:space="preserve"> </w:t>
            </w:r>
            <w:r w:rsidRPr="00A8683D">
              <w:t xml:space="preserve"> </w:t>
            </w:r>
            <w:r w:rsidRPr="00A8683D">
              <w:rPr>
                <w:b/>
              </w:rPr>
              <w:t>1</w:t>
            </w:r>
            <w:r w:rsidRPr="00A8683D">
              <w:rPr>
                <w:b/>
              </w:rPr>
              <w:tab/>
            </w:r>
            <w:r w:rsidR="006D6823" w:rsidRPr="00A8683D">
              <w:t>Veiksmų planas</w:t>
            </w:r>
            <w:r w:rsidRPr="00A8683D">
              <w:t>.</w:t>
            </w:r>
          </w:p>
        </w:tc>
        <w:tc>
          <w:tcPr>
            <w:tcW w:w="1710" w:type="dxa"/>
            <w:tcBorders>
              <w:top w:val="single" w:sz="2" w:space="0" w:color="auto"/>
              <w:left w:val="single" w:sz="2" w:space="0" w:color="auto"/>
              <w:bottom w:val="single" w:sz="2" w:space="0" w:color="auto"/>
              <w:right w:val="single" w:sz="2" w:space="0" w:color="auto"/>
            </w:tcBorders>
          </w:tcPr>
          <w:p w14:paraId="1F6C9189" w14:textId="77777777" w:rsidR="003B1272" w:rsidRPr="00A8683D" w:rsidRDefault="003B1272" w:rsidP="00BB4CBC"/>
        </w:tc>
      </w:tr>
      <w:tr w:rsidR="003B1272" w:rsidRPr="00A8683D" w14:paraId="020C29C7"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7A2C5A4" w14:textId="77777777" w:rsidR="003B1272" w:rsidRPr="00A8683D" w:rsidRDefault="003B1272" w:rsidP="006C15AF"/>
        </w:tc>
        <w:tc>
          <w:tcPr>
            <w:tcW w:w="5220" w:type="dxa"/>
            <w:tcBorders>
              <w:top w:val="single" w:sz="2" w:space="0" w:color="auto"/>
              <w:left w:val="single" w:sz="2" w:space="0" w:color="auto"/>
              <w:bottom w:val="single" w:sz="2" w:space="0" w:color="auto"/>
              <w:right w:val="single" w:sz="2" w:space="0" w:color="auto"/>
            </w:tcBorders>
          </w:tcPr>
          <w:p w14:paraId="6A85212E" w14:textId="77777777" w:rsidR="003B1272" w:rsidRPr="00A8683D" w:rsidRDefault="003B1272" w:rsidP="006C15AF">
            <w:r w:rsidRPr="00A8683D">
              <w:rPr>
                <w:b/>
              </w:rPr>
              <w:t xml:space="preserve"> </w:t>
            </w:r>
            <w:r w:rsidRPr="00A8683D">
              <w:t xml:space="preserve"> </w:t>
            </w:r>
            <w:r w:rsidRPr="00A8683D">
              <w:rPr>
                <w:b/>
              </w:rPr>
              <w:t>0..*</w:t>
            </w:r>
            <w:r w:rsidRPr="00A8683D">
              <w:rPr>
                <w:b/>
              </w:rPr>
              <w:tab/>
            </w:r>
            <w:r w:rsidRPr="00A8683D">
              <w:t xml:space="preserve">Konkretūs tikslai. </w:t>
            </w:r>
          </w:p>
          <w:p w14:paraId="1056E48A" w14:textId="77777777" w:rsidR="003B1272" w:rsidRPr="00A8683D" w:rsidRDefault="003B1272" w:rsidP="006C15AF">
            <w:r w:rsidRPr="00A8683D">
              <w:rPr>
                <w:b/>
              </w:rPr>
              <w:t xml:space="preserve"> </w:t>
            </w:r>
            <w:r w:rsidRPr="00A8683D">
              <w:t xml:space="preserve"> </w:t>
            </w:r>
            <w:r w:rsidRPr="00A8683D">
              <w:rPr>
                <w:b/>
              </w:rPr>
              <w:t>1</w:t>
            </w:r>
            <w:r w:rsidRPr="00A8683D">
              <w:rPr>
                <w:b/>
              </w:rPr>
              <w:tab/>
            </w:r>
            <w:r w:rsidRPr="00A8683D">
              <w:t>Programos priemonės.</w:t>
            </w:r>
          </w:p>
        </w:tc>
        <w:tc>
          <w:tcPr>
            <w:tcW w:w="1710" w:type="dxa"/>
            <w:tcBorders>
              <w:top w:val="single" w:sz="2" w:space="0" w:color="auto"/>
              <w:left w:val="single" w:sz="2" w:space="0" w:color="auto"/>
              <w:bottom w:val="single" w:sz="2" w:space="0" w:color="auto"/>
              <w:right w:val="single" w:sz="2" w:space="0" w:color="auto"/>
            </w:tcBorders>
          </w:tcPr>
          <w:p w14:paraId="708A3B27" w14:textId="77777777" w:rsidR="003B1272" w:rsidRPr="00A8683D" w:rsidRDefault="003B1272" w:rsidP="00BB4CBC"/>
        </w:tc>
        <w:bookmarkEnd w:id="33"/>
      </w:tr>
    </w:tbl>
    <w:p w14:paraId="27AB6C45" w14:textId="77777777" w:rsidR="003B1272" w:rsidRPr="00A8683D" w:rsidRDefault="003B1272" w:rsidP="00DF40CE">
      <w:pPr>
        <w:pStyle w:val="Heading4"/>
      </w:pPr>
      <w:bookmarkStart w:id="37" w:name="_Toc452045749"/>
      <w:bookmarkStart w:id="38" w:name="_Toc159222094"/>
      <w:bookmarkStart w:id="39" w:name="BKM_BEAB1301_9712_4D8A_8D2F_E62A7DEAAFC6"/>
      <w:r w:rsidRPr="00A8683D">
        <w:t>Konkretūs tikslai</w:t>
      </w:r>
      <w:bookmarkEnd w:id="37"/>
      <w:bookmarkEnd w:id="38"/>
    </w:p>
    <w:p w14:paraId="766556A7" w14:textId="77777777" w:rsidR="003B1272" w:rsidRPr="00A8683D" w:rsidRDefault="003B1272" w:rsidP="006F2667">
      <w:pPr>
        <w:ind w:firstLine="0"/>
      </w:pPr>
      <w:r w:rsidRPr="00A8683D">
        <w:rPr>
          <w:bCs/>
          <w:i/>
          <w:iCs/>
          <w:color w:val="447524"/>
        </w:rPr>
        <w:t>Katalogas</w:t>
      </w:r>
      <w:r w:rsidRPr="00A8683D">
        <w:rPr>
          <w:rFonts w:cs="Arial"/>
        </w:rPr>
        <w:t>:</w:t>
      </w:r>
      <w:r w:rsidRPr="00A8683D">
        <w:rPr>
          <w:rFonts w:cs="Arial"/>
          <w:color w:val="000000"/>
        </w:rPr>
        <w:t xml:space="preserve"> Programos</w:t>
      </w:r>
    </w:p>
    <w:p w14:paraId="28BA2F5E" w14:textId="77777777" w:rsidR="003B1272" w:rsidRPr="00A8683D" w:rsidRDefault="003B1272" w:rsidP="006F2667">
      <w:pPr>
        <w:ind w:firstLine="0"/>
      </w:pPr>
      <w:r w:rsidRPr="00A8683D">
        <w:rPr>
          <w:bCs/>
          <w:i/>
          <w:iCs/>
          <w:color w:val="447524"/>
        </w:rPr>
        <w:t>Detalės</w:t>
      </w:r>
      <w:r w:rsidRPr="00A8683D">
        <w:rPr>
          <w:rFonts w:cs="Arial"/>
        </w:rPr>
        <w:t>:</w:t>
      </w:r>
      <w:r w:rsidRPr="00A8683D">
        <w:tab/>
      </w:r>
      <w:r w:rsidRPr="00A8683D">
        <w:rPr>
          <w:i/>
        </w:rPr>
        <w:t>Sukurta</w:t>
      </w:r>
      <w:r w:rsidRPr="00A8683D">
        <w:t xml:space="preserve"> 2015-09-10. </w:t>
      </w:r>
      <w:r w:rsidRPr="00A8683D">
        <w:rPr>
          <w:i/>
        </w:rPr>
        <w:t xml:space="preserve">Modifikuota </w:t>
      </w:r>
      <w:r w:rsidRPr="00A8683D">
        <w:t>2015-10-09.</w:t>
      </w:r>
    </w:p>
    <w:p w14:paraId="09B7F5CE" w14:textId="77777777" w:rsidR="003B1272" w:rsidRPr="00A8683D" w:rsidRDefault="003B1272" w:rsidP="006F2667">
      <w:pPr>
        <w:ind w:firstLine="0"/>
      </w:pPr>
      <w:r w:rsidRPr="00A8683D">
        <w:rPr>
          <w:bCs/>
          <w:i/>
          <w:iCs/>
          <w:color w:val="447524"/>
        </w:rPr>
        <w:t>Pastabos</w:t>
      </w:r>
      <w:r w:rsidRPr="00A8683D">
        <w:rPr>
          <w:rFonts w:cs="Arial"/>
        </w:rPr>
        <w:t>:</w:t>
      </w:r>
      <w:r w:rsidRPr="00A8683D">
        <w:rPr>
          <w:rFonts w:cs="Arial"/>
        </w:rPr>
        <w:tab/>
      </w:r>
    </w:p>
    <w:p w14:paraId="715D8C57" w14:textId="77777777" w:rsidR="003B1272" w:rsidRPr="00A8683D" w:rsidRDefault="003B1272" w:rsidP="003B1272"/>
    <w:p w14:paraId="2CDDE1C3" w14:textId="77777777" w:rsidR="003B1272" w:rsidRPr="00A8683D" w:rsidRDefault="003B1272" w:rsidP="0028745B">
      <w:pPr>
        <w:pStyle w:val="ListParagraph"/>
      </w:pPr>
      <w:bookmarkStart w:id="40" w:name="BKM_889CE1B7_05A9_4469_9A1F_08B7AE2FE917"/>
      <w:bookmarkEnd w:id="40"/>
      <w:r w:rsidRPr="00A8683D">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3B1272" w:rsidRPr="00A8683D" w14:paraId="2FB217F9"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572ACEEE" w14:textId="77777777" w:rsidR="003B1272" w:rsidRPr="00A8683D" w:rsidRDefault="003B1272"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2051592E" w14:textId="77777777" w:rsidR="003B1272" w:rsidRPr="00A8683D" w:rsidRDefault="003B1272"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6BD6EF95" w14:textId="77777777" w:rsidR="003B1272" w:rsidRPr="00A8683D" w:rsidRDefault="003B1272" w:rsidP="00BB4CBC">
            <w:pPr>
              <w:rPr>
                <w:b/>
              </w:rPr>
            </w:pPr>
            <w:r w:rsidRPr="00A8683D">
              <w:rPr>
                <w:b/>
              </w:rPr>
              <w:t>Pastabos</w:t>
            </w:r>
          </w:p>
        </w:tc>
      </w:tr>
      <w:tr w:rsidR="003B1272" w:rsidRPr="00A8683D" w14:paraId="0385C7DC"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5E4E7436" w14:textId="77777777" w:rsidR="003B1272" w:rsidRPr="00A8683D" w:rsidRDefault="003B1272" w:rsidP="00870DCB">
            <w:r w:rsidRPr="00A8683D">
              <w:t>Kodas</w:t>
            </w:r>
          </w:p>
        </w:tc>
        <w:tc>
          <w:tcPr>
            <w:tcW w:w="1980" w:type="dxa"/>
            <w:tcBorders>
              <w:top w:val="single" w:sz="2" w:space="0" w:color="auto"/>
              <w:left w:val="single" w:sz="2" w:space="0" w:color="auto"/>
              <w:bottom w:val="single" w:sz="2" w:space="0" w:color="auto"/>
              <w:right w:val="single" w:sz="2" w:space="0" w:color="auto"/>
            </w:tcBorders>
          </w:tcPr>
          <w:p w14:paraId="02CD23C6" w14:textId="77777777" w:rsidR="003B1272" w:rsidRPr="00A8683D" w:rsidRDefault="003B1272" w:rsidP="00870DCB">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2E2027A" w14:textId="77777777" w:rsidR="003B1272" w:rsidRPr="00A8683D" w:rsidRDefault="003B1272" w:rsidP="00BB4CBC"/>
        </w:tc>
      </w:tr>
      <w:tr w:rsidR="003B1272" w:rsidRPr="00A8683D" w14:paraId="3E11BC6C"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E50FC9E" w14:textId="77777777" w:rsidR="003B1272" w:rsidRPr="00A8683D" w:rsidRDefault="003B1272" w:rsidP="00870DCB">
            <w:bookmarkStart w:id="41" w:name="BKM_33E47667_33F1_4E07_9A3D_251557AEE656"/>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43F80DFE" w14:textId="77777777" w:rsidR="003B1272" w:rsidRPr="00A8683D" w:rsidRDefault="003B1272" w:rsidP="00870DCB">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E3DA5E3" w14:textId="77777777" w:rsidR="003B1272" w:rsidRPr="00A8683D" w:rsidRDefault="003B1272" w:rsidP="00BB4CBC"/>
        </w:tc>
        <w:bookmarkEnd w:id="41"/>
      </w:tr>
    </w:tbl>
    <w:p w14:paraId="49765599" w14:textId="77777777" w:rsidR="003B1272" w:rsidRPr="00A8683D" w:rsidRDefault="003B1272" w:rsidP="003B1272"/>
    <w:p w14:paraId="5BBEAAAB" w14:textId="77777777" w:rsidR="003B1272" w:rsidRPr="00A8683D" w:rsidRDefault="003B1272" w:rsidP="003B1272"/>
    <w:p w14:paraId="3CA64507" w14:textId="77777777" w:rsidR="003B1272" w:rsidRPr="00A8683D" w:rsidRDefault="003B1272" w:rsidP="0028745B">
      <w:pPr>
        <w:pStyle w:val="ListParagraph"/>
      </w:pPr>
      <w:r w:rsidRPr="00A8683D">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3B1272" w:rsidRPr="00A8683D" w14:paraId="31F1082F"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51B2EE64" w14:textId="77777777" w:rsidR="003B1272" w:rsidRPr="00A8683D" w:rsidRDefault="003B1272" w:rsidP="00BB4CBC">
            <w:pPr>
              <w:rPr>
                <w:b/>
              </w:rPr>
            </w:pPr>
            <w:r w:rsidRPr="00A8683D">
              <w:rPr>
                <w:b/>
              </w:rPr>
              <w:lastRenderedPageBreak/>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8704BCB" w14:textId="77777777" w:rsidR="003B1272" w:rsidRPr="00A8683D" w:rsidRDefault="003B1272"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67187FF0" w14:textId="77777777" w:rsidR="003B1272" w:rsidRPr="00A8683D" w:rsidRDefault="003B1272" w:rsidP="00BB4CBC">
            <w:pPr>
              <w:rPr>
                <w:b/>
              </w:rPr>
            </w:pPr>
            <w:r w:rsidRPr="00A8683D">
              <w:rPr>
                <w:b/>
              </w:rPr>
              <w:t>Pastabos</w:t>
            </w:r>
          </w:p>
        </w:tc>
      </w:tr>
      <w:tr w:rsidR="003B1272" w:rsidRPr="00A8683D" w14:paraId="43D95151"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6D3BF6E" w14:textId="77777777" w:rsidR="003B1272" w:rsidRPr="00A8683D" w:rsidRDefault="003B1272" w:rsidP="00870DCB"/>
        </w:tc>
        <w:tc>
          <w:tcPr>
            <w:tcW w:w="5220" w:type="dxa"/>
            <w:tcBorders>
              <w:top w:val="single" w:sz="2" w:space="0" w:color="auto"/>
              <w:left w:val="single" w:sz="2" w:space="0" w:color="auto"/>
              <w:bottom w:val="single" w:sz="2" w:space="0" w:color="auto"/>
              <w:right w:val="single" w:sz="2" w:space="0" w:color="auto"/>
            </w:tcBorders>
          </w:tcPr>
          <w:p w14:paraId="046395F6" w14:textId="77777777" w:rsidR="003B1272" w:rsidRPr="00A8683D" w:rsidRDefault="003B1272" w:rsidP="00870DCB">
            <w:r w:rsidRPr="00A8683D">
              <w:rPr>
                <w:b/>
              </w:rPr>
              <w:t xml:space="preserve"> </w:t>
            </w:r>
            <w:r w:rsidRPr="00A8683D">
              <w:t xml:space="preserve"> </w:t>
            </w:r>
            <w:r w:rsidRPr="00A8683D">
              <w:rPr>
                <w:b/>
              </w:rPr>
              <w:t>0..*</w:t>
            </w:r>
            <w:r w:rsidRPr="00A8683D">
              <w:rPr>
                <w:b/>
              </w:rPr>
              <w:tab/>
            </w:r>
            <w:r w:rsidRPr="00A8683D">
              <w:t xml:space="preserve">Konkretūs tikslai. </w:t>
            </w:r>
          </w:p>
          <w:p w14:paraId="7B7CBE47" w14:textId="77777777" w:rsidR="003B1272" w:rsidRPr="00A8683D" w:rsidRDefault="003B1272" w:rsidP="00870DCB">
            <w:r w:rsidRPr="00A8683D">
              <w:rPr>
                <w:b/>
              </w:rPr>
              <w:t xml:space="preserve"> </w:t>
            </w:r>
            <w:r w:rsidRPr="00A8683D">
              <w:t xml:space="preserve"> </w:t>
            </w:r>
            <w:r w:rsidRPr="00A8683D">
              <w:rPr>
                <w:b/>
              </w:rPr>
              <w:t>1</w:t>
            </w:r>
            <w:r w:rsidRPr="00A8683D">
              <w:rPr>
                <w:b/>
              </w:rPr>
              <w:tab/>
            </w:r>
            <w:r w:rsidRPr="00A8683D">
              <w:t>Programos priemonės.</w:t>
            </w:r>
          </w:p>
        </w:tc>
        <w:tc>
          <w:tcPr>
            <w:tcW w:w="1710" w:type="dxa"/>
            <w:tcBorders>
              <w:top w:val="single" w:sz="2" w:space="0" w:color="auto"/>
              <w:left w:val="single" w:sz="2" w:space="0" w:color="auto"/>
              <w:bottom w:val="single" w:sz="2" w:space="0" w:color="auto"/>
              <w:right w:val="single" w:sz="2" w:space="0" w:color="auto"/>
            </w:tcBorders>
          </w:tcPr>
          <w:p w14:paraId="7B9CA7AB" w14:textId="77777777" w:rsidR="003B1272" w:rsidRPr="00A8683D" w:rsidRDefault="003B1272" w:rsidP="00BB4CBC"/>
        </w:tc>
      </w:tr>
      <w:tr w:rsidR="003B1272" w:rsidRPr="00A8683D" w14:paraId="3049DD07"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311768F" w14:textId="77777777" w:rsidR="003B1272" w:rsidRPr="00A8683D" w:rsidRDefault="003B1272" w:rsidP="00870DCB"/>
        </w:tc>
        <w:tc>
          <w:tcPr>
            <w:tcW w:w="5220" w:type="dxa"/>
            <w:tcBorders>
              <w:top w:val="single" w:sz="2" w:space="0" w:color="auto"/>
              <w:left w:val="single" w:sz="2" w:space="0" w:color="auto"/>
              <w:bottom w:val="single" w:sz="2" w:space="0" w:color="auto"/>
              <w:right w:val="single" w:sz="2" w:space="0" w:color="auto"/>
            </w:tcBorders>
          </w:tcPr>
          <w:p w14:paraId="4FFDEF2A" w14:textId="77777777" w:rsidR="003B1272" w:rsidRPr="00A8683D" w:rsidRDefault="003B1272" w:rsidP="00870DCB">
            <w:r w:rsidRPr="00A8683D">
              <w:rPr>
                <w:b/>
              </w:rPr>
              <w:t xml:space="preserve"> </w:t>
            </w:r>
            <w:r w:rsidRPr="00A8683D">
              <w:t xml:space="preserve"> </w:t>
            </w:r>
            <w:r w:rsidRPr="00A8683D">
              <w:rPr>
                <w:b/>
              </w:rPr>
              <w:t>0..*</w:t>
            </w:r>
            <w:r w:rsidRPr="00A8683D">
              <w:rPr>
                <w:b/>
              </w:rPr>
              <w:tab/>
            </w:r>
            <w:r w:rsidRPr="00A8683D">
              <w:t xml:space="preserve">Konkretaus tikslo rodikliai. </w:t>
            </w:r>
          </w:p>
          <w:p w14:paraId="5BCD0656" w14:textId="77777777" w:rsidR="003B1272" w:rsidRPr="00A8683D" w:rsidRDefault="003B1272" w:rsidP="00870DCB">
            <w:r w:rsidRPr="00A8683D">
              <w:rPr>
                <w:b/>
              </w:rPr>
              <w:t xml:space="preserve"> </w:t>
            </w:r>
            <w:r w:rsidRPr="00A8683D">
              <w:t xml:space="preserve"> </w:t>
            </w:r>
            <w:r w:rsidRPr="00A8683D">
              <w:rPr>
                <w:b/>
              </w:rPr>
              <w:t>1</w:t>
            </w:r>
            <w:r w:rsidRPr="00A8683D">
              <w:rPr>
                <w:b/>
              </w:rPr>
              <w:tab/>
            </w:r>
            <w:r w:rsidRPr="00A8683D">
              <w:t>Konkretūs tikslai.</w:t>
            </w:r>
          </w:p>
        </w:tc>
        <w:tc>
          <w:tcPr>
            <w:tcW w:w="1710" w:type="dxa"/>
            <w:tcBorders>
              <w:top w:val="single" w:sz="2" w:space="0" w:color="auto"/>
              <w:left w:val="single" w:sz="2" w:space="0" w:color="auto"/>
              <w:bottom w:val="single" w:sz="2" w:space="0" w:color="auto"/>
              <w:right w:val="single" w:sz="2" w:space="0" w:color="auto"/>
            </w:tcBorders>
          </w:tcPr>
          <w:p w14:paraId="6378E72F" w14:textId="77777777" w:rsidR="003B1272" w:rsidRPr="00A8683D" w:rsidRDefault="003B1272" w:rsidP="00BB4CBC"/>
        </w:tc>
        <w:bookmarkEnd w:id="39"/>
      </w:tr>
    </w:tbl>
    <w:p w14:paraId="1CB11F0D" w14:textId="77777777" w:rsidR="003B1272" w:rsidRPr="00A8683D" w:rsidRDefault="00CB2F3F" w:rsidP="00DF40CE">
      <w:pPr>
        <w:pStyle w:val="Heading4"/>
      </w:pPr>
      <w:bookmarkStart w:id="42" w:name="_Toc452045751"/>
      <w:bookmarkStart w:id="43" w:name="_Toc159222095"/>
      <w:bookmarkStart w:id="44" w:name="BKM_A16B9A95_ECC4_40BD_B601_654995A1534B"/>
      <w:r w:rsidRPr="00CB220D">
        <w:t>V</w:t>
      </w:r>
      <w:r w:rsidR="003B1272" w:rsidRPr="00A8683D">
        <w:t>eiksmai</w:t>
      </w:r>
      <w:bookmarkEnd w:id="42"/>
      <w:bookmarkEnd w:id="43"/>
    </w:p>
    <w:p w14:paraId="5200F077" w14:textId="77777777" w:rsidR="003B1272" w:rsidRPr="00A8683D" w:rsidRDefault="003B1272" w:rsidP="004D66F1">
      <w:pPr>
        <w:ind w:firstLine="0"/>
      </w:pPr>
      <w:r w:rsidRPr="00A8683D">
        <w:rPr>
          <w:bCs/>
          <w:i/>
          <w:iCs/>
          <w:color w:val="447524"/>
        </w:rPr>
        <w:t>Katalogas</w:t>
      </w:r>
      <w:r w:rsidRPr="00A8683D">
        <w:rPr>
          <w:rFonts w:cs="Arial"/>
        </w:rPr>
        <w:t>:</w:t>
      </w:r>
      <w:r w:rsidRPr="00A8683D">
        <w:rPr>
          <w:rFonts w:cs="Arial"/>
          <w:color w:val="000000"/>
        </w:rPr>
        <w:t xml:space="preserve"> Programos</w:t>
      </w:r>
    </w:p>
    <w:p w14:paraId="0915EEA9" w14:textId="77777777" w:rsidR="003B1272" w:rsidRPr="00A8683D" w:rsidRDefault="003B1272" w:rsidP="004D66F1">
      <w:pPr>
        <w:ind w:firstLine="0"/>
      </w:pPr>
      <w:r w:rsidRPr="00A8683D">
        <w:rPr>
          <w:bCs/>
          <w:i/>
          <w:iCs/>
          <w:color w:val="447524"/>
        </w:rPr>
        <w:t>Detalės</w:t>
      </w:r>
      <w:r w:rsidRPr="00A8683D">
        <w:rPr>
          <w:rFonts w:cs="Arial"/>
        </w:rPr>
        <w:t>:</w:t>
      </w:r>
      <w:r w:rsidRPr="00A8683D">
        <w:tab/>
      </w:r>
      <w:r w:rsidRPr="00A8683D">
        <w:rPr>
          <w:i/>
        </w:rPr>
        <w:t>Sukurta</w:t>
      </w:r>
      <w:r w:rsidRPr="00A8683D">
        <w:t xml:space="preserve"> 2015-09-15. </w:t>
      </w:r>
      <w:r w:rsidRPr="00A8683D">
        <w:rPr>
          <w:i/>
        </w:rPr>
        <w:t xml:space="preserve">Modifikuota </w:t>
      </w:r>
      <w:r w:rsidR="0056731A" w:rsidRPr="00A8683D">
        <w:t>2020m.</w:t>
      </w:r>
    </w:p>
    <w:p w14:paraId="29716C50" w14:textId="77777777" w:rsidR="003B1272" w:rsidRPr="00A8683D" w:rsidRDefault="003B1272" w:rsidP="004D66F1">
      <w:pPr>
        <w:ind w:firstLine="0"/>
      </w:pPr>
      <w:r w:rsidRPr="00A8683D">
        <w:rPr>
          <w:bCs/>
          <w:i/>
          <w:iCs/>
          <w:color w:val="447524"/>
        </w:rPr>
        <w:t>Pastabos</w:t>
      </w:r>
      <w:r w:rsidRPr="00A8683D">
        <w:rPr>
          <w:rFonts w:cs="Arial"/>
        </w:rPr>
        <w:t>:</w:t>
      </w:r>
      <w:r w:rsidRPr="00A8683D">
        <w:rPr>
          <w:rFonts w:cs="Arial"/>
        </w:rPr>
        <w:tab/>
      </w:r>
    </w:p>
    <w:p w14:paraId="7F550543" w14:textId="77777777" w:rsidR="003B1272" w:rsidRPr="00A8683D" w:rsidRDefault="003B1272" w:rsidP="003B1272"/>
    <w:p w14:paraId="7BB7D120" w14:textId="77777777" w:rsidR="003B1272" w:rsidRPr="00A8683D" w:rsidRDefault="003B1272" w:rsidP="003B1272">
      <w:pPr>
        <w:rPr>
          <w:bCs/>
          <w:i/>
          <w:iCs/>
          <w:color w:val="447524"/>
          <w:u w:val="single"/>
        </w:rPr>
      </w:pPr>
      <w:bookmarkStart w:id="45" w:name="BKM_BCD9DC92_3B6B_4247_98CC_3CF7BB81D6F5"/>
      <w:bookmarkEnd w:id="45"/>
      <w:r w:rsidRPr="00A8683D">
        <w:rPr>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3B1272" w:rsidRPr="00A8683D" w14:paraId="2E94F1C8"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55DEA725" w14:textId="77777777" w:rsidR="003B1272" w:rsidRPr="00A8683D" w:rsidRDefault="003B1272"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59BF0D48" w14:textId="77777777" w:rsidR="003B1272" w:rsidRPr="00A8683D" w:rsidRDefault="003B1272"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116D7101" w14:textId="77777777" w:rsidR="003B1272" w:rsidRPr="00A8683D" w:rsidRDefault="003B1272" w:rsidP="00BB4CBC">
            <w:pPr>
              <w:rPr>
                <w:b/>
              </w:rPr>
            </w:pPr>
            <w:r w:rsidRPr="00A8683D">
              <w:rPr>
                <w:b/>
              </w:rPr>
              <w:t>Pastabos</w:t>
            </w:r>
          </w:p>
        </w:tc>
      </w:tr>
      <w:tr w:rsidR="003B1272" w:rsidRPr="00A8683D" w14:paraId="46E01919"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30C44E6" w14:textId="77777777" w:rsidR="003B1272" w:rsidRPr="00A8683D" w:rsidRDefault="003B1272" w:rsidP="00870DCB">
            <w:r w:rsidRPr="00A8683D">
              <w:t>Kodas</w:t>
            </w:r>
          </w:p>
        </w:tc>
        <w:tc>
          <w:tcPr>
            <w:tcW w:w="1980" w:type="dxa"/>
            <w:tcBorders>
              <w:top w:val="single" w:sz="2" w:space="0" w:color="auto"/>
              <w:left w:val="single" w:sz="2" w:space="0" w:color="auto"/>
              <w:bottom w:val="single" w:sz="2" w:space="0" w:color="auto"/>
              <w:right w:val="single" w:sz="2" w:space="0" w:color="auto"/>
            </w:tcBorders>
          </w:tcPr>
          <w:p w14:paraId="28BBEAB9" w14:textId="77777777" w:rsidR="003B1272" w:rsidRPr="00A8683D" w:rsidRDefault="003B1272" w:rsidP="00870DCB">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C287367" w14:textId="77777777" w:rsidR="003B1272" w:rsidRPr="00A8683D" w:rsidRDefault="003B1272" w:rsidP="00BB4CBC"/>
        </w:tc>
      </w:tr>
      <w:tr w:rsidR="003B1272" w:rsidRPr="00A8683D" w14:paraId="0B2F6820"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E2FB664" w14:textId="77777777" w:rsidR="003B1272" w:rsidRPr="00A8683D" w:rsidRDefault="003B1272" w:rsidP="00870DCB">
            <w:bookmarkStart w:id="46" w:name="BKM_137C65D3_E43A_4E29_B354_DA96D1158E6C"/>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2774D9CB" w14:textId="77777777" w:rsidR="003B1272" w:rsidRPr="00A8683D" w:rsidRDefault="003B1272" w:rsidP="00870DCB">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8D414D1" w14:textId="77777777" w:rsidR="003B1272" w:rsidRPr="00A8683D" w:rsidRDefault="003B1272" w:rsidP="00BB4CBC"/>
        </w:tc>
        <w:bookmarkEnd w:id="46"/>
      </w:tr>
      <w:tr w:rsidR="003B1272" w:rsidRPr="00A8683D" w14:paraId="6E709A39"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4BA5111" w14:textId="77777777" w:rsidR="003B1272" w:rsidRPr="00A8683D" w:rsidRDefault="00351642" w:rsidP="00870DCB">
            <w:bookmarkStart w:id="47" w:name="BKM_15F012C3_024A_4E9C_8A3E_B526D06FA664"/>
            <w:r w:rsidRPr="00A8683D">
              <w:t>ES</w:t>
            </w:r>
            <w:r w:rsidR="003B1272" w:rsidRPr="00A8683D">
              <w:t xml:space="preserve"> lėšos</w:t>
            </w:r>
          </w:p>
        </w:tc>
        <w:tc>
          <w:tcPr>
            <w:tcW w:w="1980" w:type="dxa"/>
            <w:tcBorders>
              <w:top w:val="single" w:sz="2" w:space="0" w:color="auto"/>
              <w:left w:val="single" w:sz="2" w:space="0" w:color="auto"/>
              <w:bottom w:val="single" w:sz="2" w:space="0" w:color="auto"/>
              <w:right w:val="single" w:sz="2" w:space="0" w:color="auto"/>
            </w:tcBorders>
          </w:tcPr>
          <w:p w14:paraId="6AC4D0EA" w14:textId="77777777" w:rsidR="003B1272" w:rsidRPr="00A8683D" w:rsidRDefault="003B1272" w:rsidP="00870DCB">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B8F95C0" w14:textId="77777777" w:rsidR="003B1272" w:rsidRPr="00A8683D" w:rsidRDefault="003B1272" w:rsidP="00BB4CBC"/>
        </w:tc>
        <w:bookmarkEnd w:id="47"/>
      </w:tr>
      <w:tr w:rsidR="003B1272" w:rsidRPr="00A8683D" w14:paraId="491F41B3"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70D974BD" w14:textId="77777777" w:rsidR="003B1272" w:rsidRPr="00A8683D" w:rsidRDefault="003B1272" w:rsidP="00870DCB">
            <w:bookmarkStart w:id="48" w:name="BKM_68BA99D8_A6C5_4D29_9367_BC586346A0E9"/>
            <w:r w:rsidRPr="00A8683D">
              <w:t>BF  lėšos</w:t>
            </w:r>
          </w:p>
        </w:tc>
        <w:tc>
          <w:tcPr>
            <w:tcW w:w="1980" w:type="dxa"/>
            <w:tcBorders>
              <w:top w:val="single" w:sz="2" w:space="0" w:color="auto"/>
              <w:left w:val="single" w:sz="2" w:space="0" w:color="auto"/>
              <w:bottom w:val="single" w:sz="2" w:space="0" w:color="auto"/>
              <w:right w:val="single" w:sz="2" w:space="0" w:color="auto"/>
            </w:tcBorders>
          </w:tcPr>
          <w:p w14:paraId="61607690" w14:textId="77777777" w:rsidR="003B1272" w:rsidRPr="00A8683D" w:rsidRDefault="003B1272" w:rsidP="00870DCB">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CB14E8C" w14:textId="77777777" w:rsidR="003B1272" w:rsidRPr="00A8683D" w:rsidRDefault="003B1272" w:rsidP="00BB4CBC"/>
        </w:tc>
        <w:bookmarkEnd w:id="48"/>
      </w:tr>
      <w:tr w:rsidR="003B1272" w:rsidRPr="00A8683D" w14:paraId="47B6761E"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F285EFF" w14:textId="77777777" w:rsidR="003B1272" w:rsidRPr="00A8683D" w:rsidRDefault="003B1272" w:rsidP="00870DCB">
            <w:bookmarkStart w:id="49" w:name="BKM_C3EE721F_DA84_452B_83A3_8541856FC834"/>
            <w:r w:rsidRPr="00A8683D">
              <w:t>Planavimo etapo pradžia</w:t>
            </w:r>
          </w:p>
        </w:tc>
        <w:tc>
          <w:tcPr>
            <w:tcW w:w="1980" w:type="dxa"/>
            <w:tcBorders>
              <w:top w:val="single" w:sz="2" w:space="0" w:color="auto"/>
              <w:left w:val="single" w:sz="2" w:space="0" w:color="auto"/>
              <w:bottom w:val="single" w:sz="2" w:space="0" w:color="auto"/>
              <w:right w:val="single" w:sz="2" w:space="0" w:color="auto"/>
            </w:tcBorders>
          </w:tcPr>
          <w:p w14:paraId="5AD136D9" w14:textId="77777777" w:rsidR="003B1272" w:rsidRPr="00A8683D" w:rsidRDefault="003B1272" w:rsidP="00870DCB">
            <w:r w:rsidRPr="00A8683D">
              <w:t>Data</w:t>
            </w:r>
          </w:p>
        </w:tc>
        <w:tc>
          <w:tcPr>
            <w:tcW w:w="4680" w:type="dxa"/>
            <w:tcBorders>
              <w:top w:val="single" w:sz="2" w:space="0" w:color="auto"/>
              <w:left w:val="single" w:sz="2" w:space="0" w:color="auto"/>
              <w:bottom w:val="single" w:sz="2" w:space="0" w:color="auto"/>
              <w:right w:val="single" w:sz="2" w:space="0" w:color="auto"/>
            </w:tcBorders>
          </w:tcPr>
          <w:p w14:paraId="27321759" w14:textId="77777777" w:rsidR="003B1272" w:rsidRPr="00A8683D" w:rsidRDefault="003B1272" w:rsidP="00BB4CBC"/>
        </w:tc>
        <w:bookmarkEnd w:id="49"/>
      </w:tr>
      <w:tr w:rsidR="003B1272" w:rsidRPr="00A8683D" w14:paraId="734E3AEE"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DDE2CFF" w14:textId="77777777" w:rsidR="003B1272" w:rsidRPr="00A8683D" w:rsidRDefault="003B1272" w:rsidP="00870DCB">
            <w:bookmarkStart w:id="50" w:name="BKM_E8B893AC_BA97_4A4A_89E4_E62C66B6AF33"/>
            <w:r w:rsidRPr="00A8683D">
              <w:t>Įgyvendinimo etapo pradžia</w:t>
            </w:r>
          </w:p>
        </w:tc>
        <w:tc>
          <w:tcPr>
            <w:tcW w:w="1980" w:type="dxa"/>
            <w:tcBorders>
              <w:top w:val="single" w:sz="2" w:space="0" w:color="auto"/>
              <w:left w:val="single" w:sz="2" w:space="0" w:color="auto"/>
              <w:bottom w:val="single" w:sz="2" w:space="0" w:color="auto"/>
              <w:right w:val="single" w:sz="2" w:space="0" w:color="auto"/>
            </w:tcBorders>
          </w:tcPr>
          <w:p w14:paraId="0F711326" w14:textId="77777777" w:rsidR="003B1272" w:rsidRPr="00A8683D" w:rsidRDefault="003B1272" w:rsidP="00870DCB">
            <w:r w:rsidRPr="00A8683D">
              <w:t>Data</w:t>
            </w:r>
          </w:p>
        </w:tc>
        <w:tc>
          <w:tcPr>
            <w:tcW w:w="4680" w:type="dxa"/>
            <w:tcBorders>
              <w:top w:val="single" w:sz="2" w:space="0" w:color="auto"/>
              <w:left w:val="single" w:sz="2" w:space="0" w:color="auto"/>
              <w:bottom w:val="single" w:sz="2" w:space="0" w:color="auto"/>
              <w:right w:val="single" w:sz="2" w:space="0" w:color="auto"/>
            </w:tcBorders>
          </w:tcPr>
          <w:p w14:paraId="7FF84A7B" w14:textId="77777777" w:rsidR="003B1272" w:rsidRPr="00A8683D" w:rsidRDefault="003B1272" w:rsidP="00BB4CBC"/>
        </w:tc>
        <w:bookmarkEnd w:id="50"/>
      </w:tr>
      <w:tr w:rsidR="003B1272" w:rsidRPr="00A8683D" w14:paraId="7A783833"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B37AC2E" w14:textId="77777777" w:rsidR="003B1272" w:rsidRPr="00A8683D" w:rsidRDefault="003B1272" w:rsidP="00870DCB">
            <w:bookmarkStart w:id="51" w:name="BKM_0AE521FC_A9D6_4046_B6AB_F542AF502018"/>
            <w:r w:rsidRPr="00A8683D">
              <w:t>Užbaigimo etapo pradžia</w:t>
            </w:r>
          </w:p>
        </w:tc>
        <w:tc>
          <w:tcPr>
            <w:tcW w:w="1980" w:type="dxa"/>
            <w:tcBorders>
              <w:top w:val="single" w:sz="2" w:space="0" w:color="auto"/>
              <w:left w:val="single" w:sz="2" w:space="0" w:color="auto"/>
              <w:bottom w:val="single" w:sz="2" w:space="0" w:color="auto"/>
              <w:right w:val="single" w:sz="2" w:space="0" w:color="auto"/>
            </w:tcBorders>
          </w:tcPr>
          <w:p w14:paraId="41D533F5" w14:textId="77777777" w:rsidR="003B1272" w:rsidRPr="00A8683D" w:rsidRDefault="003B1272" w:rsidP="00870DCB">
            <w:r w:rsidRPr="00A8683D">
              <w:t>Data</w:t>
            </w:r>
          </w:p>
        </w:tc>
        <w:tc>
          <w:tcPr>
            <w:tcW w:w="4680" w:type="dxa"/>
            <w:tcBorders>
              <w:top w:val="single" w:sz="2" w:space="0" w:color="auto"/>
              <w:left w:val="single" w:sz="2" w:space="0" w:color="auto"/>
              <w:bottom w:val="single" w:sz="2" w:space="0" w:color="auto"/>
              <w:right w:val="single" w:sz="2" w:space="0" w:color="auto"/>
            </w:tcBorders>
          </w:tcPr>
          <w:p w14:paraId="2B371047" w14:textId="77777777" w:rsidR="003B1272" w:rsidRPr="00A8683D" w:rsidRDefault="003B1272" w:rsidP="00BB4CBC"/>
        </w:tc>
        <w:bookmarkEnd w:id="51"/>
      </w:tr>
    </w:tbl>
    <w:p w14:paraId="7110F682" w14:textId="77777777" w:rsidR="003B1272" w:rsidRPr="00A8683D" w:rsidRDefault="003B1272" w:rsidP="003B1272"/>
    <w:p w14:paraId="32CDCE57" w14:textId="77777777" w:rsidR="003B1272" w:rsidRPr="00A8683D" w:rsidRDefault="003B1272" w:rsidP="003B1272"/>
    <w:p w14:paraId="1C71B5DA" w14:textId="77777777" w:rsidR="003B1272" w:rsidRPr="00A8683D" w:rsidRDefault="003B1272" w:rsidP="003B1272">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3B1272" w:rsidRPr="00A8683D" w14:paraId="73E1310E"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515A224B" w14:textId="77777777" w:rsidR="003B1272" w:rsidRPr="00A8683D" w:rsidRDefault="003B1272"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9E276A2" w14:textId="77777777" w:rsidR="003B1272" w:rsidRPr="00A8683D" w:rsidRDefault="003B1272"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4FEDE118" w14:textId="77777777" w:rsidR="003B1272" w:rsidRPr="00A8683D" w:rsidRDefault="003B1272" w:rsidP="00BB4CBC">
            <w:pPr>
              <w:rPr>
                <w:b/>
              </w:rPr>
            </w:pPr>
            <w:r w:rsidRPr="00A8683D">
              <w:rPr>
                <w:b/>
              </w:rPr>
              <w:t>Pastabos</w:t>
            </w:r>
          </w:p>
        </w:tc>
      </w:tr>
      <w:tr w:rsidR="003B1272" w:rsidRPr="00A8683D" w14:paraId="548F9AAB"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123D009"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75F0BD1C" w14:textId="77777777" w:rsidR="003B1272" w:rsidRPr="00A8683D" w:rsidRDefault="003B1272" w:rsidP="00801295">
            <w:r w:rsidRPr="00A8683D">
              <w:rPr>
                <w:b/>
              </w:rPr>
              <w:t xml:space="preserve"> </w:t>
            </w:r>
            <w:r w:rsidRPr="00A8683D">
              <w:t xml:space="preserve"> </w:t>
            </w:r>
            <w:r w:rsidRPr="00A8683D">
              <w:rPr>
                <w:b/>
              </w:rPr>
              <w:t>0..*</w:t>
            </w:r>
            <w:r w:rsidRPr="00A8683D">
              <w:rPr>
                <w:b/>
              </w:rPr>
              <w:tab/>
            </w:r>
            <w:r w:rsidRPr="00A8683D">
              <w:t xml:space="preserve">Veiksmai. </w:t>
            </w:r>
          </w:p>
          <w:p w14:paraId="2F93E531" w14:textId="77777777" w:rsidR="003B1272" w:rsidRPr="00A8683D" w:rsidRDefault="003B1272" w:rsidP="00801295">
            <w:r w:rsidRPr="00A8683D">
              <w:rPr>
                <w:b/>
              </w:rPr>
              <w:t xml:space="preserve"> </w:t>
            </w:r>
            <w:r w:rsidRPr="00A8683D">
              <w:t xml:space="preserve"> </w:t>
            </w:r>
            <w:r w:rsidRPr="00A8683D">
              <w:rPr>
                <w:b/>
              </w:rPr>
              <w:t>1</w:t>
            </w:r>
            <w:r w:rsidRPr="00A8683D">
              <w:rPr>
                <w:b/>
              </w:rPr>
              <w:tab/>
            </w:r>
            <w:r w:rsidR="00572CE7" w:rsidRPr="00A8683D">
              <w:t>Konkretūs</w:t>
            </w:r>
            <w:r w:rsidRPr="00A8683D">
              <w:t xml:space="preserve"> tikslai.</w:t>
            </w:r>
          </w:p>
        </w:tc>
        <w:tc>
          <w:tcPr>
            <w:tcW w:w="1710" w:type="dxa"/>
            <w:tcBorders>
              <w:top w:val="single" w:sz="2" w:space="0" w:color="auto"/>
              <w:left w:val="single" w:sz="2" w:space="0" w:color="auto"/>
              <w:bottom w:val="single" w:sz="2" w:space="0" w:color="auto"/>
              <w:right w:val="single" w:sz="2" w:space="0" w:color="auto"/>
            </w:tcBorders>
          </w:tcPr>
          <w:p w14:paraId="57CC52C1" w14:textId="77777777" w:rsidR="003B1272" w:rsidRPr="00A8683D" w:rsidRDefault="003B1272" w:rsidP="00BB4CBC"/>
        </w:tc>
      </w:tr>
      <w:tr w:rsidR="003B1272" w:rsidRPr="00A8683D" w14:paraId="50F5A963"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42D62D2"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7C34DDD0" w14:textId="77777777" w:rsidR="003B1272" w:rsidRPr="00A8683D" w:rsidRDefault="003B1272" w:rsidP="00801295">
            <w:r w:rsidRPr="00A8683D">
              <w:rPr>
                <w:b/>
              </w:rPr>
              <w:t xml:space="preserve"> </w:t>
            </w:r>
            <w:r w:rsidRPr="00A8683D">
              <w:t xml:space="preserve"> </w:t>
            </w:r>
            <w:r w:rsidRPr="00A8683D">
              <w:rPr>
                <w:b/>
              </w:rPr>
              <w:t>0..*</w:t>
            </w:r>
            <w:r w:rsidRPr="00A8683D">
              <w:rPr>
                <w:b/>
              </w:rPr>
              <w:tab/>
            </w:r>
            <w:r w:rsidRPr="00A8683D">
              <w:t xml:space="preserve">Programos projektai. </w:t>
            </w:r>
          </w:p>
          <w:p w14:paraId="132E785D" w14:textId="77777777" w:rsidR="003B1272" w:rsidRPr="00A8683D" w:rsidRDefault="003B1272" w:rsidP="00801295">
            <w:r w:rsidRPr="00A8683D">
              <w:rPr>
                <w:b/>
              </w:rPr>
              <w:t xml:space="preserve"> </w:t>
            </w:r>
            <w:r w:rsidRPr="00A8683D">
              <w:t xml:space="preserve"> </w:t>
            </w:r>
            <w:r w:rsidRPr="00A8683D">
              <w:rPr>
                <w:b/>
              </w:rPr>
              <w:t>1</w:t>
            </w:r>
            <w:r w:rsidRPr="00A8683D">
              <w:rPr>
                <w:b/>
              </w:rPr>
              <w:tab/>
            </w:r>
            <w:r w:rsidRPr="00A8683D">
              <w:t>Veiksmai.</w:t>
            </w:r>
          </w:p>
        </w:tc>
        <w:tc>
          <w:tcPr>
            <w:tcW w:w="1710" w:type="dxa"/>
            <w:tcBorders>
              <w:top w:val="single" w:sz="2" w:space="0" w:color="auto"/>
              <w:left w:val="single" w:sz="2" w:space="0" w:color="auto"/>
              <w:bottom w:val="single" w:sz="2" w:space="0" w:color="auto"/>
              <w:right w:val="single" w:sz="2" w:space="0" w:color="auto"/>
            </w:tcBorders>
          </w:tcPr>
          <w:p w14:paraId="78CC4EBD" w14:textId="77777777" w:rsidR="003B1272" w:rsidRPr="00A8683D" w:rsidRDefault="003B1272" w:rsidP="00BB4CBC"/>
        </w:tc>
      </w:tr>
      <w:tr w:rsidR="003B1272" w:rsidRPr="00A8683D" w14:paraId="009BEC79"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B701733"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1636F05F" w14:textId="77777777" w:rsidR="003B1272" w:rsidRPr="00A8683D" w:rsidRDefault="003B1272" w:rsidP="00801295">
            <w:r w:rsidRPr="00A8683D">
              <w:rPr>
                <w:b/>
              </w:rPr>
              <w:t xml:space="preserve"> </w:t>
            </w:r>
            <w:r w:rsidRPr="00A8683D">
              <w:t xml:space="preserve"> </w:t>
            </w:r>
            <w:r w:rsidRPr="00A8683D">
              <w:rPr>
                <w:b/>
              </w:rPr>
              <w:t>0..*</w:t>
            </w:r>
            <w:r w:rsidRPr="00A8683D">
              <w:rPr>
                <w:b/>
              </w:rPr>
              <w:tab/>
            </w:r>
            <w:r w:rsidRPr="00A8683D">
              <w:t xml:space="preserve">Veiksmų rodikliai. </w:t>
            </w:r>
          </w:p>
          <w:p w14:paraId="54B03544" w14:textId="77777777" w:rsidR="003B1272" w:rsidRPr="00A8683D" w:rsidRDefault="003B1272" w:rsidP="00801295">
            <w:r w:rsidRPr="00A8683D">
              <w:rPr>
                <w:b/>
              </w:rPr>
              <w:t xml:space="preserve"> </w:t>
            </w:r>
            <w:r w:rsidRPr="00A8683D">
              <w:t xml:space="preserve"> </w:t>
            </w:r>
            <w:r w:rsidRPr="00A8683D">
              <w:rPr>
                <w:b/>
              </w:rPr>
              <w:t>1</w:t>
            </w:r>
            <w:r w:rsidRPr="00A8683D">
              <w:rPr>
                <w:b/>
              </w:rPr>
              <w:tab/>
            </w:r>
            <w:r w:rsidRPr="00A8683D">
              <w:t>Veiksmai.</w:t>
            </w:r>
          </w:p>
        </w:tc>
        <w:tc>
          <w:tcPr>
            <w:tcW w:w="1710" w:type="dxa"/>
            <w:tcBorders>
              <w:top w:val="single" w:sz="2" w:space="0" w:color="auto"/>
              <w:left w:val="single" w:sz="2" w:space="0" w:color="auto"/>
              <w:bottom w:val="single" w:sz="2" w:space="0" w:color="auto"/>
              <w:right w:val="single" w:sz="2" w:space="0" w:color="auto"/>
            </w:tcBorders>
          </w:tcPr>
          <w:p w14:paraId="06F859DB" w14:textId="77777777" w:rsidR="003B1272" w:rsidRPr="00A8683D" w:rsidRDefault="003B1272" w:rsidP="00BB4CBC"/>
        </w:tc>
        <w:bookmarkEnd w:id="44"/>
      </w:tr>
    </w:tbl>
    <w:p w14:paraId="78CB7D20" w14:textId="77777777" w:rsidR="003B1272" w:rsidRPr="00A8683D" w:rsidRDefault="003B1272" w:rsidP="00DF40CE">
      <w:pPr>
        <w:pStyle w:val="Heading4"/>
      </w:pPr>
      <w:bookmarkStart w:id="52" w:name="_Toc452045752"/>
      <w:bookmarkStart w:id="53" w:name="_Toc159222096"/>
      <w:bookmarkStart w:id="54" w:name="BKM_72CC81A0_F4EA_45DB_99ED_93E1224DE652"/>
      <w:r w:rsidRPr="00A8683D">
        <w:t>Programos projektai</w:t>
      </w:r>
      <w:bookmarkEnd w:id="52"/>
      <w:bookmarkEnd w:id="53"/>
    </w:p>
    <w:p w14:paraId="318C240C" w14:textId="77777777" w:rsidR="003B1272" w:rsidRPr="00A8683D" w:rsidRDefault="003B1272" w:rsidP="004D66F1">
      <w:pPr>
        <w:ind w:firstLine="0"/>
      </w:pPr>
      <w:r w:rsidRPr="00A8683D">
        <w:rPr>
          <w:bCs/>
          <w:i/>
          <w:iCs/>
          <w:color w:val="447524"/>
        </w:rPr>
        <w:t>Katalogas</w:t>
      </w:r>
      <w:r w:rsidRPr="00A8683D">
        <w:rPr>
          <w:rFonts w:cs="Arial"/>
        </w:rPr>
        <w:t>:</w:t>
      </w:r>
      <w:r w:rsidRPr="00A8683D">
        <w:rPr>
          <w:rFonts w:cs="Arial"/>
          <w:color w:val="000000"/>
        </w:rPr>
        <w:t xml:space="preserve"> Programos</w:t>
      </w:r>
    </w:p>
    <w:p w14:paraId="684FA345" w14:textId="77777777" w:rsidR="003B1272" w:rsidRPr="00A8683D" w:rsidRDefault="003B1272" w:rsidP="004D66F1">
      <w:pPr>
        <w:ind w:firstLine="0"/>
      </w:pPr>
      <w:r w:rsidRPr="00A8683D">
        <w:rPr>
          <w:bCs/>
          <w:i/>
          <w:iCs/>
          <w:color w:val="447524"/>
        </w:rPr>
        <w:t>Detalės</w:t>
      </w:r>
      <w:r w:rsidRPr="00A8683D">
        <w:rPr>
          <w:rFonts w:cs="Arial"/>
        </w:rPr>
        <w:t>:</w:t>
      </w:r>
      <w:r w:rsidRPr="00A8683D">
        <w:tab/>
      </w:r>
      <w:r w:rsidRPr="00A8683D">
        <w:rPr>
          <w:i/>
        </w:rPr>
        <w:t>Sukurta</w:t>
      </w:r>
      <w:r w:rsidRPr="00A8683D">
        <w:t xml:space="preserve"> 2015-09-15. </w:t>
      </w:r>
      <w:r w:rsidR="00FB0B83" w:rsidRPr="00A8683D">
        <w:rPr>
          <w:i/>
          <w:iCs/>
        </w:rPr>
        <w:t>Modifikuota</w:t>
      </w:r>
      <w:r w:rsidR="00694125" w:rsidRPr="00A8683D">
        <w:t xml:space="preserve"> </w:t>
      </w:r>
      <w:r w:rsidR="0056731A" w:rsidRPr="00A8683D">
        <w:t>202</w:t>
      </w:r>
      <w:r w:rsidR="002968D3" w:rsidRPr="00A8683D">
        <w:t>2</w:t>
      </w:r>
      <w:r w:rsidR="0056731A" w:rsidRPr="00A8683D">
        <w:t>m.</w:t>
      </w:r>
    </w:p>
    <w:p w14:paraId="52376FC6" w14:textId="77777777" w:rsidR="003B1272" w:rsidRPr="00A8683D" w:rsidRDefault="003B1272" w:rsidP="004D66F1">
      <w:pPr>
        <w:ind w:firstLine="0"/>
      </w:pPr>
      <w:r w:rsidRPr="00A8683D">
        <w:rPr>
          <w:bCs/>
          <w:i/>
          <w:iCs/>
          <w:color w:val="447524"/>
        </w:rPr>
        <w:t>Pastabos</w:t>
      </w:r>
      <w:r w:rsidRPr="00A8683D">
        <w:rPr>
          <w:rFonts w:cs="Arial"/>
        </w:rPr>
        <w:t>:</w:t>
      </w:r>
      <w:r w:rsidRPr="00A8683D">
        <w:rPr>
          <w:rFonts w:cs="Arial"/>
        </w:rPr>
        <w:tab/>
      </w:r>
    </w:p>
    <w:p w14:paraId="33C7D360" w14:textId="77777777" w:rsidR="003B1272" w:rsidRPr="00A8683D" w:rsidRDefault="003B1272" w:rsidP="003B1272"/>
    <w:p w14:paraId="1404D88D" w14:textId="77777777" w:rsidR="003B1272" w:rsidRPr="00A8683D" w:rsidRDefault="003B1272" w:rsidP="003B1272">
      <w:pPr>
        <w:rPr>
          <w:i/>
          <w:iCs/>
          <w:color w:val="447524"/>
          <w:u w:val="single"/>
        </w:rPr>
      </w:pPr>
      <w:bookmarkStart w:id="55" w:name="BKM_CC5A142F_53C9_49B9_AA8B_9D9E8EC4A4CE"/>
      <w:bookmarkEnd w:id="55"/>
      <w:r w:rsidRPr="00A8683D">
        <w:rPr>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3B1272" w:rsidRPr="00A8683D" w14:paraId="0EB37E33"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18F4686D" w14:textId="77777777" w:rsidR="003B1272" w:rsidRPr="00A8683D" w:rsidRDefault="003B1272"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7356D0D9" w14:textId="77777777" w:rsidR="003B1272" w:rsidRPr="00A8683D" w:rsidRDefault="003B1272"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6496F7F6" w14:textId="77777777" w:rsidR="003B1272" w:rsidRPr="00A8683D" w:rsidRDefault="003B1272" w:rsidP="00BB4CBC">
            <w:pPr>
              <w:rPr>
                <w:b/>
              </w:rPr>
            </w:pPr>
            <w:r w:rsidRPr="00A8683D">
              <w:rPr>
                <w:b/>
              </w:rPr>
              <w:t>Pastabos</w:t>
            </w:r>
          </w:p>
        </w:tc>
      </w:tr>
      <w:tr w:rsidR="003B1272" w:rsidRPr="00A8683D" w14:paraId="516E7A02"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6FD183D" w14:textId="77777777" w:rsidR="003B1272" w:rsidRPr="00A8683D" w:rsidRDefault="003B1272" w:rsidP="00801295">
            <w:r w:rsidRPr="00A8683D">
              <w:lastRenderedPageBreak/>
              <w:t>Kodas</w:t>
            </w:r>
          </w:p>
        </w:tc>
        <w:tc>
          <w:tcPr>
            <w:tcW w:w="1980" w:type="dxa"/>
            <w:tcBorders>
              <w:top w:val="single" w:sz="2" w:space="0" w:color="auto"/>
              <w:left w:val="single" w:sz="2" w:space="0" w:color="auto"/>
              <w:bottom w:val="single" w:sz="2" w:space="0" w:color="auto"/>
              <w:right w:val="single" w:sz="2" w:space="0" w:color="auto"/>
            </w:tcBorders>
          </w:tcPr>
          <w:p w14:paraId="069787FF" w14:textId="77777777" w:rsidR="003B1272" w:rsidRPr="00A8683D" w:rsidRDefault="003B1272" w:rsidP="00801295">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E48FF13" w14:textId="77777777" w:rsidR="003B1272" w:rsidRPr="00A8683D" w:rsidRDefault="003B1272" w:rsidP="00801295"/>
        </w:tc>
      </w:tr>
      <w:tr w:rsidR="003B1272" w:rsidRPr="00A8683D" w14:paraId="720B3F9C"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64B6D2E" w14:textId="77777777" w:rsidR="003B1272" w:rsidRPr="00A8683D" w:rsidRDefault="003B1272" w:rsidP="00801295">
            <w:bookmarkStart w:id="56" w:name="BKM_F123E2BB_2A9B_4D68_9619_D64DCF1846FD"/>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66A83801" w14:textId="77777777" w:rsidR="003B1272" w:rsidRPr="00A8683D" w:rsidRDefault="003B1272" w:rsidP="00801295">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E796457" w14:textId="77777777" w:rsidR="003B1272" w:rsidRPr="00A8683D" w:rsidRDefault="003B1272" w:rsidP="00801295"/>
        </w:tc>
        <w:bookmarkEnd w:id="56"/>
      </w:tr>
      <w:tr w:rsidR="003B1272" w:rsidRPr="00A8683D" w14:paraId="56CD8DE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49433FE" w14:textId="77777777" w:rsidR="003B1272" w:rsidRPr="00A8683D" w:rsidRDefault="003532BC" w:rsidP="00801295">
            <w:bookmarkStart w:id="57" w:name="BKM_D0798265_CC2D_49F2_BDA2_63D29D81F916"/>
            <w:r w:rsidRPr="00A8683D">
              <w:t>ES</w:t>
            </w:r>
            <w:r w:rsidR="003B1272" w:rsidRPr="00A8683D">
              <w:t xml:space="preserve"> lėšos</w:t>
            </w:r>
          </w:p>
        </w:tc>
        <w:tc>
          <w:tcPr>
            <w:tcW w:w="1980" w:type="dxa"/>
            <w:tcBorders>
              <w:top w:val="single" w:sz="2" w:space="0" w:color="auto"/>
              <w:left w:val="single" w:sz="2" w:space="0" w:color="auto"/>
              <w:bottom w:val="single" w:sz="2" w:space="0" w:color="auto"/>
              <w:right w:val="single" w:sz="2" w:space="0" w:color="auto"/>
            </w:tcBorders>
          </w:tcPr>
          <w:p w14:paraId="349B558A" w14:textId="77777777" w:rsidR="003B1272" w:rsidRPr="00A8683D" w:rsidRDefault="003B1272" w:rsidP="00801295">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62D66CD" w14:textId="77777777" w:rsidR="003B1272" w:rsidRPr="00A8683D" w:rsidRDefault="003B1272" w:rsidP="00801295"/>
        </w:tc>
        <w:bookmarkEnd w:id="57"/>
      </w:tr>
      <w:tr w:rsidR="003B1272" w:rsidRPr="00A8683D" w14:paraId="0D256B3E"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6C8CE8D" w14:textId="77777777" w:rsidR="003B1272" w:rsidRPr="00A8683D" w:rsidRDefault="003B1272" w:rsidP="00801295">
            <w:bookmarkStart w:id="58" w:name="BKM_DFF034DC_81C4_47EB_8F93_19C505BAC2AF"/>
            <w:r w:rsidRPr="00A8683D">
              <w:t>BF  lėšos</w:t>
            </w:r>
          </w:p>
        </w:tc>
        <w:tc>
          <w:tcPr>
            <w:tcW w:w="1980" w:type="dxa"/>
            <w:tcBorders>
              <w:top w:val="single" w:sz="2" w:space="0" w:color="auto"/>
              <w:left w:val="single" w:sz="2" w:space="0" w:color="auto"/>
              <w:bottom w:val="single" w:sz="2" w:space="0" w:color="auto"/>
              <w:right w:val="single" w:sz="2" w:space="0" w:color="auto"/>
            </w:tcBorders>
          </w:tcPr>
          <w:p w14:paraId="00A8BA96" w14:textId="77777777" w:rsidR="003B1272" w:rsidRPr="00A8683D" w:rsidRDefault="003B1272" w:rsidP="00801295">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40ACB48" w14:textId="77777777" w:rsidR="003B1272" w:rsidRPr="00A8683D" w:rsidRDefault="003B1272" w:rsidP="00801295"/>
        </w:tc>
        <w:bookmarkEnd w:id="58"/>
      </w:tr>
      <w:tr w:rsidR="003B1272" w:rsidRPr="00A8683D" w14:paraId="7FC7339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F8FDF8B" w14:textId="77777777" w:rsidR="003B1272" w:rsidRPr="00A8683D" w:rsidRDefault="003B1272" w:rsidP="00801295">
            <w:bookmarkStart w:id="59" w:name="BKM_88B664B9_B9E6_4A74_969C_2F8E00B9883A"/>
            <w:r w:rsidRPr="00A8683D">
              <w:t>Pirkimas saugumo srityje</w:t>
            </w:r>
          </w:p>
        </w:tc>
        <w:tc>
          <w:tcPr>
            <w:tcW w:w="1980" w:type="dxa"/>
            <w:tcBorders>
              <w:top w:val="single" w:sz="2" w:space="0" w:color="auto"/>
              <w:left w:val="single" w:sz="2" w:space="0" w:color="auto"/>
              <w:bottom w:val="single" w:sz="2" w:space="0" w:color="auto"/>
              <w:right w:val="single" w:sz="2" w:space="0" w:color="auto"/>
            </w:tcBorders>
          </w:tcPr>
          <w:p w14:paraId="7D7FD645" w14:textId="77777777" w:rsidR="003B1272" w:rsidRPr="00A8683D" w:rsidRDefault="003B1272" w:rsidP="00801295">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2C4C2228" w14:textId="77777777" w:rsidR="003B1272" w:rsidRPr="00A8683D" w:rsidRDefault="003B1272" w:rsidP="00801295">
            <w:r w:rsidRPr="00A8683D">
              <w:t xml:space="preserve">Taip arba Ne. </w:t>
            </w:r>
            <w:r w:rsidR="00572CE7" w:rsidRPr="00A8683D">
              <w:t>Pagal nutylėjimą</w:t>
            </w:r>
            <w:r w:rsidRPr="00A8683D">
              <w:t xml:space="preserve"> Ne</w:t>
            </w:r>
          </w:p>
        </w:tc>
        <w:bookmarkEnd w:id="59"/>
      </w:tr>
      <w:tr w:rsidR="003E5536" w:rsidRPr="00A8683D" w14:paraId="4132F0F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812361E" w14:textId="77777777" w:rsidR="003E5536" w:rsidRPr="00A8683D" w:rsidRDefault="006210BD" w:rsidP="00801295">
            <w:r w:rsidRPr="00A8683D">
              <w:t xml:space="preserve">Strateginis </w:t>
            </w:r>
            <w:r w:rsidR="00B767E9" w:rsidRPr="00A8683D">
              <w:t>projektas</w:t>
            </w:r>
          </w:p>
        </w:tc>
        <w:tc>
          <w:tcPr>
            <w:tcW w:w="1980" w:type="dxa"/>
            <w:tcBorders>
              <w:top w:val="single" w:sz="2" w:space="0" w:color="auto"/>
              <w:left w:val="single" w:sz="2" w:space="0" w:color="auto"/>
              <w:bottom w:val="single" w:sz="2" w:space="0" w:color="auto"/>
              <w:right w:val="single" w:sz="2" w:space="0" w:color="auto"/>
            </w:tcBorders>
          </w:tcPr>
          <w:p w14:paraId="0DB2DADE" w14:textId="77777777" w:rsidR="003E5536" w:rsidRPr="00A8683D" w:rsidRDefault="00B767E9" w:rsidP="00801295">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21833272" w14:textId="77777777" w:rsidR="003E5536" w:rsidRPr="00A8683D" w:rsidRDefault="00B767E9" w:rsidP="00801295">
            <w:r w:rsidRPr="00A8683D">
              <w:t>Taip arba Ne. Pagal nutylėjimą tuščia reikšmė.</w:t>
            </w:r>
          </w:p>
        </w:tc>
      </w:tr>
      <w:tr w:rsidR="00201355" w:rsidRPr="00A8683D" w14:paraId="5CD0773E"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5A5229DC" w14:textId="77777777" w:rsidR="00201355" w:rsidRPr="00A8683D" w:rsidRDefault="00201355" w:rsidP="00801295">
            <w:r>
              <w:t>ES paramos intensyvumas</w:t>
            </w:r>
          </w:p>
        </w:tc>
        <w:tc>
          <w:tcPr>
            <w:tcW w:w="1980" w:type="dxa"/>
            <w:tcBorders>
              <w:top w:val="single" w:sz="2" w:space="0" w:color="auto"/>
              <w:left w:val="single" w:sz="2" w:space="0" w:color="auto"/>
              <w:bottom w:val="single" w:sz="2" w:space="0" w:color="auto"/>
              <w:right w:val="single" w:sz="2" w:space="0" w:color="auto"/>
            </w:tcBorders>
          </w:tcPr>
          <w:p w14:paraId="1D1CD4BC" w14:textId="77777777" w:rsidR="00201355" w:rsidRPr="00A8683D" w:rsidRDefault="00201355" w:rsidP="00801295">
            <w:r>
              <w:t>Dešimtainis skaičius</w:t>
            </w:r>
          </w:p>
        </w:tc>
        <w:tc>
          <w:tcPr>
            <w:tcW w:w="4680" w:type="dxa"/>
            <w:tcBorders>
              <w:top w:val="single" w:sz="2" w:space="0" w:color="auto"/>
              <w:left w:val="single" w:sz="2" w:space="0" w:color="auto"/>
              <w:bottom w:val="single" w:sz="2" w:space="0" w:color="auto"/>
              <w:right w:val="single" w:sz="2" w:space="0" w:color="auto"/>
            </w:tcBorders>
          </w:tcPr>
          <w:p w14:paraId="7619F4C7" w14:textId="77777777" w:rsidR="00201355" w:rsidRPr="00A8683D" w:rsidRDefault="00201355" w:rsidP="00801295"/>
        </w:tc>
      </w:tr>
      <w:tr w:rsidR="003B1272" w:rsidRPr="00A8683D" w14:paraId="0326DF47"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47B7697" w14:textId="77777777" w:rsidR="003B1272" w:rsidRPr="00A8683D" w:rsidRDefault="003B1272" w:rsidP="00801295">
            <w:bookmarkStart w:id="60" w:name="BKM_70E35CE4_B8C1_4508_AC27_C37DC785F891"/>
            <w:r w:rsidRPr="00A8683D">
              <w:t xml:space="preserve">Kvietimo teikti </w:t>
            </w:r>
            <w:r w:rsidR="009A3CCC" w:rsidRPr="00A8683D">
              <w:t>projekto įgyvendinimo planus</w:t>
            </w:r>
            <w:r w:rsidRPr="00A8683D">
              <w:t xml:space="preserve"> planuojama paskelbimo data</w:t>
            </w:r>
          </w:p>
        </w:tc>
        <w:tc>
          <w:tcPr>
            <w:tcW w:w="1980" w:type="dxa"/>
            <w:tcBorders>
              <w:top w:val="single" w:sz="2" w:space="0" w:color="auto"/>
              <w:left w:val="single" w:sz="2" w:space="0" w:color="auto"/>
              <w:bottom w:val="single" w:sz="2" w:space="0" w:color="auto"/>
              <w:right w:val="single" w:sz="2" w:space="0" w:color="auto"/>
            </w:tcBorders>
          </w:tcPr>
          <w:p w14:paraId="4F815C5E" w14:textId="77777777" w:rsidR="003B1272" w:rsidRPr="00A8683D" w:rsidRDefault="003B1272" w:rsidP="00801295">
            <w:r w:rsidRPr="00A8683D">
              <w:t>Data</w:t>
            </w:r>
          </w:p>
        </w:tc>
        <w:tc>
          <w:tcPr>
            <w:tcW w:w="4680" w:type="dxa"/>
            <w:tcBorders>
              <w:top w:val="single" w:sz="2" w:space="0" w:color="auto"/>
              <w:left w:val="single" w:sz="2" w:space="0" w:color="auto"/>
              <w:bottom w:val="single" w:sz="2" w:space="0" w:color="auto"/>
              <w:right w:val="single" w:sz="2" w:space="0" w:color="auto"/>
            </w:tcBorders>
          </w:tcPr>
          <w:p w14:paraId="30C15000" w14:textId="77777777" w:rsidR="003B1272" w:rsidRPr="00A8683D" w:rsidRDefault="003B1272" w:rsidP="00801295"/>
        </w:tc>
        <w:bookmarkEnd w:id="60"/>
      </w:tr>
      <w:tr w:rsidR="00427C40" w:rsidRPr="00A8683D" w14:paraId="066A35A3"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5506104" w14:textId="77777777" w:rsidR="00427C40" w:rsidRPr="00A8683D" w:rsidRDefault="004B5CDF" w:rsidP="00801295">
            <w:r w:rsidRPr="00A8683D">
              <w:t>Įtrauktas į kvietimą</w:t>
            </w:r>
          </w:p>
        </w:tc>
        <w:tc>
          <w:tcPr>
            <w:tcW w:w="1980" w:type="dxa"/>
            <w:tcBorders>
              <w:top w:val="single" w:sz="2" w:space="0" w:color="auto"/>
              <w:left w:val="single" w:sz="2" w:space="0" w:color="auto"/>
              <w:bottom w:val="single" w:sz="2" w:space="0" w:color="auto"/>
              <w:right w:val="single" w:sz="2" w:space="0" w:color="auto"/>
            </w:tcBorders>
          </w:tcPr>
          <w:p w14:paraId="77A68F19" w14:textId="77777777" w:rsidR="00427C40" w:rsidRPr="00A8683D" w:rsidRDefault="004B5CDF" w:rsidP="00801295">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4BCCAF34" w14:textId="77777777" w:rsidR="00427C40" w:rsidRPr="00A8683D" w:rsidRDefault="004B5CDF" w:rsidP="00801295">
            <w:r w:rsidRPr="00A8683D">
              <w:t>Taip arba Ne. Pagal nutylėjimą Ne</w:t>
            </w:r>
          </w:p>
        </w:tc>
      </w:tr>
    </w:tbl>
    <w:p w14:paraId="3398563A" w14:textId="77777777" w:rsidR="003B1272" w:rsidRPr="00A8683D" w:rsidRDefault="003B1272" w:rsidP="003B1272"/>
    <w:p w14:paraId="7630C8C2" w14:textId="77777777" w:rsidR="003B1272" w:rsidRPr="00A8683D" w:rsidRDefault="003B1272" w:rsidP="003B1272"/>
    <w:p w14:paraId="4892A493" w14:textId="77777777" w:rsidR="003B1272" w:rsidRPr="00A8683D" w:rsidRDefault="003B1272" w:rsidP="003B1272">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3B1272" w:rsidRPr="00A8683D" w14:paraId="42A28AE6" w14:textId="77777777" w:rsidTr="6B5F7C70">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3CC07D09" w14:textId="77777777" w:rsidR="003B1272" w:rsidRPr="00A8683D" w:rsidRDefault="003B1272"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3F898FBF" w14:textId="77777777" w:rsidR="003B1272" w:rsidRPr="00A8683D" w:rsidRDefault="003B1272"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1B5C652F" w14:textId="77777777" w:rsidR="003B1272" w:rsidRPr="00A8683D" w:rsidRDefault="003B1272" w:rsidP="00BB4CBC">
            <w:pPr>
              <w:rPr>
                <w:b/>
              </w:rPr>
            </w:pPr>
            <w:r w:rsidRPr="00A8683D">
              <w:rPr>
                <w:b/>
              </w:rPr>
              <w:t>Pastabos</w:t>
            </w:r>
          </w:p>
        </w:tc>
      </w:tr>
      <w:tr w:rsidR="003B1272" w:rsidRPr="00A8683D" w14:paraId="0CD8FF2D" w14:textId="77777777" w:rsidTr="6B5F7C70">
        <w:trPr>
          <w:trHeight w:val="338"/>
        </w:trPr>
        <w:tc>
          <w:tcPr>
            <w:tcW w:w="2610" w:type="dxa"/>
            <w:tcBorders>
              <w:top w:val="single" w:sz="2" w:space="0" w:color="auto"/>
              <w:left w:val="single" w:sz="2" w:space="0" w:color="auto"/>
              <w:bottom w:val="single" w:sz="2" w:space="0" w:color="auto"/>
              <w:right w:val="single" w:sz="2" w:space="0" w:color="auto"/>
            </w:tcBorders>
          </w:tcPr>
          <w:p w14:paraId="70B776B0" w14:textId="77777777" w:rsidR="003B1272" w:rsidRPr="00A8683D" w:rsidRDefault="003B1272" w:rsidP="00801295"/>
        </w:tc>
        <w:tc>
          <w:tcPr>
            <w:tcW w:w="5220" w:type="dxa"/>
            <w:tcBorders>
              <w:top w:val="single" w:sz="2" w:space="0" w:color="auto"/>
              <w:left w:val="single" w:sz="2" w:space="0" w:color="auto"/>
              <w:bottom w:val="single" w:sz="2" w:space="0" w:color="auto"/>
              <w:right w:val="single" w:sz="2" w:space="0" w:color="auto"/>
            </w:tcBorders>
          </w:tcPr>
          <w:p w14:paraId="495135AC" w14:textId="77777777" w:rsidR="003B1272" w:rsidRPr="00A8683D" w:rsidRDefault="003B1272" w:rsidP="00801295">
            <w:r w:rsidRPr="00A8683D">
              <w:rPr>
                <w:b/>
              </w:rPr>
              <w:t xml:space="preserve"> </w:t>
            </w:r>
            <w:r w:rsidRPr="00A8683D">
              <w:t xml:space="preserve"> </w:t>
            </w:r>
            <w:r w:rsidRPr="00A8683D">
              <w:rPr>
                <w:b/>
              </w:rPr>
              <w:t>0..*</w:t>
            </w:r>
            <w:r w:rsidRPr="00A8683D">
              <w:rPr>
                <w:b/>
              </w:rPr>
              <w:tab/>
            </w:r>
            <w:r w:rsidRPr="00A8683D">
              <w:t xml:space="preserve">Programos projektai. </w:t>
            </w:r>
          </w:p>
          <w:p w14:paraId="4B84EB83" w14:textId="77777777" w:rsidR="003B1272" w:rsidRPr="00A8683D" w:rsidRDefault="003B1272" w:rsidP="00801295">
            <w:r w:rsidRPr="00A8683D">
              <w:rPr>
                <w:b/>
              </w:rPr>
              <w:t xml:space="preserve"> </w:t>
            </w:r>
            <w:r w:rsidRPr="00A8683D">
              <w:t xml:space="preserve"> </w:t>
            </w:r>
            <w:r w:rsidRPr="00A8683D">
              <w:rPr>
                <w:b/>
              </w:rPr>
              <w:t>1</w:t>
            </w:r>
            <w:r w:rsidRPr="00A8683D">
              <w:rPr>
                <w:b/>
              </w:rPr>
              <w:tab/>
            </w:r>
            <w:r w:rsidRPr="00A8683D">
              <w:t>Veiksmai.</w:t>
            </w:r>
          </w:p>
        </w:tc>
        <w:tc>
          <w:tcPr>
            <w:tcW w:w="1710" w:type="dxa"/>
            <w:tcBorders>
              <w:top w:val="single" w:sz="2" w:space="0" w:color="auto"/>
              <w:left w:val="single" w:sz="2" w:space="0" w:color="auto"/>
              <w:bottom w:val="single" w:sz="2" w:space="0" w:color="auto"/>
              <w:right w:val="single" w:sz="2" w:space="0" w:color="auto"/>
            </w:tcBorders>
          </w:tcPr>
          <w:p w14:paraId="454BED3C" w14:textId="77777777" w:rsidR="003B1272" w:rsidRPr="00A8683D" w:rsidRDefault="003B1272" w:rsidP="00BB4CBC"/>
        </w:tc>
      </w:tr>
      <w:tr w:rsidR="003B1272" w:rsidRPr="00A8683D" w14:paraId="50798DA5" w14:textId="77777777" w:rsidTr="6B5F7C70">
        <w:trPr>
          <w:trHeight w:val="338"/>
        </w:trPr>
        <w:tc>
          <w:tcPr>
            <w:tcW w:w="2610" w:type="dxa"/>
            <w:tcBorders>
              <w:top w:val="single" w:sz="2" w:space="0" w:color="auto"/>
              <w:left w:val="single" w:sz="2" w:space="0" w:color="auto"/>
              <w:bottom w:val="single" w:sz="2" w:space="0" w:color="auto"/>
              <w:right w:val="single" w:sz="2" w:space="0" w:color="auto"/>
            </w:tcBorders>
          </w:tcPr>
          <w:p w14:paraId="7BC215CB" w14:textId="77777777" w:rsidR="003B1272" w:rsidRPr="00A8683D" w:rsidRDefault="003B1272" w:rsidP="00801295"/>
        </w:tc>
        <w:tc>
          <w:tcPr>
            <w:tcW w:w="5220" w:type="dxa"/>
            <w:tcBorders>
              <w:top w:val="single" w:sz="2" w:space="0" w:color="auto"/>
              <w:left w:val="single" w:sz="2" w:space="0" w:color="auto"/>
              <w:bottom w:val="single" w:sz="2" w:space="0" w:color="auto"/>
              <w:right w:val="single" w:sz="2" w:space="0" w:color="auto"/>
            </w:tcBorders>
          </w:tcPr>
          <w:p w14:paraId="5FCB12A4" w14:textId="77777777" w:rsidR="003B1272" w:rsidRPr="00A8683D" w:rsidRDefault="4C539AB2" w:rsidP="00801295">
            <w:r w:rsidRPr="6B5F7C70">
              <w:rPr>
                <w:b/>
                <w:bCs/>
              </w:rPr>
              <w:t xml:space="preserve"> </w:t>
            </w:r>
            <w:r>
              <w:t xml:space="preserve"> </w:t>
            </w:r>
            <w:r w:rsidRPr="6B5F7C70">
              <w:rPr>
                <w:b/>
                <w:bCs/>
              </w:rPr>
              <w:t>0..*</w:t>
            </w:r>
            <w:r w:rsidR="003B1272">
              <w:tab/>
            </w:r>
            <w:r w:rsidR="3D2A7EE2">
              <w:t>Projekto įgyvendinimo planai.</w:t>
            </w:r>
            <w:r>
              <w:t xml:space="preserve"> </w:t>
            </w:r>
          </w:p>
          <w:p w14:paraId="0C970E33" w14:textId="77777777" w:rsidR="003B1272" w:rsidRPr="00A8683D" w:rsidRDefault="003B1272" w:rsidP="00801295">
            <w:r w:rsidRPr="00A8683D">
              <w:rPr>
                <w:b/>
              </w:rPr>
              <w:t xml:space="preserve"> </w:t>
            </w:r>
            <w:r w:rsidRPr="00A8683D">
              <w:t xml:space="preserve"> </w:t>
            </w:r>
            <w:r w:rsidRPr="00A8683D">
              <w:rPr>
                <w:b/>
              </w:rPr>
              <w:t>1</w:t>
            </w:r>
            <w:r w:rsidRPr="00A8683D">
              <w:rPr>
                <w:b/>
              </w:rPr>
              <w:tab/>
            </w:r>
            <w:r w:rsidRPr="00A8683D">
              <w:t>Programos projektai.</w:t>
            </w:r>
          </w:p>
        </w:tc>
        <w:tc>
          <w:tcPr>
            <w:tcW w:w="1710" w:type="dxa"/>
            <w:tcBorders>
              <w:top w:val="single" w:sz="2" w:space="0" w:color="auto"/>
              <w:left w:val="single" w:sz="2" w:space="0" w:color="auto"/>
              <w:bottom w:val="single" w:sz="2" w:space="0" w:color="auto"/>
              <w:right w:val="single" w:sz="2" w:space="0" w:color="auto"/>
            </w:tcBorders>
          </w:tcPr>
          <w:p w14:paraId="1A086E3B" w14:textId="77777777" w:rsidR="003B1272" w:rsidRPr="00A8683D" w:rsidRDefault="003B1272" w:rsidP="00BB4CBC"/>
        </w:tc>
      </w:tr>
      <w:tr w:rsidR="003B1272" w:rsidRPr="00A8683D" w14:paraId="73C9D6CE" w14:textId="77777777" w:rsidTr="6B5F7C70">
        <w:trPr>
          <w:trHeight w:val="338"/>
        </w:trPr>
        <w:tc>
          <w:tcPr>
            <w:tcW w:w="2610" w:type="dxa"/>
            <w:tcBorders>
              <w:top w:val="single" w:sz="2" w:space="0" w:color="auto"/>
              <w:left w:val="single" w:sz="2" w:space="0" w:color="auto"/>
              <w:bottom w:val="single" w:sz="2" w:space="0" w:color="auto"/>
              <w:right w:val="single" w:sz="2" w:space="0" w:color="auto"/>
            </w:tcBorders>
          </w:tcPr>
          <w:p w14:paraId="623BE654" w14:textId="77777777" w:rsidR="003B1272" w:rsidRPr="00A8683D" w:rsidRDefault="003B1272" w:rsidP="00801295"/>
        </w:tc>
        <w:tc>
          <w:tcPr>
            <w:tcW w:w="5220" w:type="dxa"/>
            <w:tcBorders>
              <w:top w:val="single" w:sz="2" w:space="0" w:color="auto"/>
              <w:left w:val="single" w:sz="2" w:space="0" w:color="auto"/>
              <w:bottom w:val="single" w:sz="2" w:space="0" w:color="auto"/>
              <w:right w:val="single" w:sz="2" w:space="0" w:color="auto"/>
            </w:tcBorders>
          </w:tcPr>
          <w:p w14:paraId="2F001A3B" w14:textId="77777777" w:rsidR="003B1272" w:rsidRPr="00A8683D" w:rsidRDefault="003B1272" w:rsidP="00801295">
            <w:r w:rsidRPr="00A8683D">
              <w:rPr>
                <w:b/>
              </w:rPr>
              <w:t xml:space="preserve"> </w:t>
            </w:r>
            <w:r w:rsidRPr="00A8683D">
              <w:t xml:space="preserve"> </w:t>
            </w:r>
            <w:r w:rsidRPr="00A8683D">
              <w:rPr>
                <w:b/>
              </w:rPr>
              <w:t>0..1</w:t>
            </w:r>
            <w:r w:rsidRPr="00A8683D">
              <w:rPr>
                <w:b/>
              </w:rPr>
              <w:tab/>
            </w:r>
            <w:r w:rsidRPr="00A8683D">
              <w:t xml:space="preserve">Kvietimo projektai. </w:t>
            </w:r>
          </w:p>
          <w:p w14:paraId="31FB0A9F" w14:textId="77777777" w:rsidR="003B1272" w:rsidRPr="00A8683D" w:rsidRDefault="003B1272" w:rsidP="00801295">
            <w:r w:rsidRPr="00A8683D">
              <w:rPr>
                <w:b/>
              </w:rPr>
              <w:t xml:space="preserve"> </w:t>
            </w:r>
            <w:r w:rsidRPr="00A8683D">
              <w:t xml:space="preserve"> </w:t>
            </w:r>
            <w:r w:rsidRPr="00A8683D">
              <w:rPr>
                <w:b/>
              </w:rPr>
              <w:t>1</w:t>
            </w:r>
            <w:r w:rsidRPr="00A8683D">
              <w:rPr>
                <w:b/>
              </w:rPr>
              <w:tab/>
            </w:r>
            <w:r w:rsidRPr="00A8683D">
              <w:t>Programos projektai.</w:t>
            </w:r>
          </w:p>
        </w:tc>
        <w:tc>
          <w:tcPr>
            <w:tcW w:w="1710" w:type="dxa"/>
            <w:tcBorders>
              <w:top w:val="single" w:sz="2" w:space="0" w:color="auto"/>
              <w:left w:val="single" w:sz="2" w:space="0" w:color="auto"/>
              <w:bottom w:val="single" w:sz="2" w:space="0" w:color="auto"/>
              <w:right w:val="single" w:sz="2" w:space="0" w:color="auto"/>
            </w:tcBorders>
          </w:tcPr>
          <w:p w14:paraId="06D350A7" w14:textId="77777777" w:rsidR="003B1272" w:rsidRPr="00A8683D" w:rsidRDefault="003B1272" w:rsidP="00BB4CBC"/>
        </w:tc>
      </w:tr>
      <w:tr w:rsidR="003B1272" w:rsidRPr="00A8683D" w14:paraId="5893C0A6" w14:textId="77777777" w:rsidTr="6B5F7C70">
        <w:trPr>
          <w:trHeight w:val="338"/>
        </w:trPr>
        <w:tc>
          <w:tcPr>
            <w:tcW w:w="2610" w:type="dxa"/>
            <w:tcBorders>
              <w:top w:val="single" w:sz="2" w:space="0" w:color="auto"/>
              <w:left w:val="single" w:sz="2" w:space="0" w:color="auto"/>
              <w:bottom w:val="single" w:sz="2" w:space="0" w:color="auto"/>
              <w:right w:val="single" w:sz="2" w:space="0" w:color="auto"/>
            </w:tcBorders>
          </w:tcPr>
          <w:p w14:paraId="21428942" w14:textId="77777777" w:rsidR="003B1272" w:rsidRPr="00A8683D" w:rsidRDefault="003B1272" w:rsidP="00801295"/>
        </w:tc>
        <w:tc>
          <w:tcPr>
            <w:tcW w:w="5220" w:type="dxa"/>
            <w:tcBorders>
              <w:top w:val="single" w:sz="2" w:space="0" w:color="auto"/>
              <w:left w:val="single" w:sz="2" w:space="0" w:color="auto"/>
              <w:bottom w:val="single" w:sz="2" w:space="0" w:color="auto"/>
              <w:right w:val="single" w:sz="2" w:space="0" w:color="auto"/>
            </w:tcBorders>
          </w:tcPr>
          <w:p w14:paraId="10987C86" w14:textId="77777777" w:rsidR="003B1272" w:rsidRPr="00A8683D" w:rsidRDefault="003B1272" w:rsidP="00801295">
            <w:r w:rsidRPr="00A8683D">
              <w:rPr>
                <w:b/>
              </w:rPr>
              <w:t xml:space="preserve"> </w:t>
            </w:r>
            <w:r w:rsidRPr="00A8683D">
              <w:t xml:space="preserve"> </w:t>
            </w:r>
            <w:r w:rsidRPr="00A8683D">
              <w:rPr>
                <w:b/>
              </w:rPr>
              <w:t>0..*</w:t>
            </w:r>
            <w:r w:rsidRPr="00A8683D">
              <w:rPr>
                <w:b/>
              </w:rPr>
              <w:tab/>
            </w:r>
            <w:r w:rsidRPr="00A8683D">
              <w:t xml:space="preserve">Programos projektų rodikliai. </w:t>
            </w:r>
          </w:p>
          <w:p w14:paraId="44EDE876" w14:textId="77777777" w:rsidR="003B1272" w:rsidRPr="00A8683D" w:rsidRDefault="003B1272" w:rsidP="00801295">
            <w:r w:rsidRPr="00A8683D">
              <w:rPr>
                <w:b/>
              </w:rPr>
              <w:t xml:space="preserve"> </w:t>
            </w:r>
            <w:r w:rsidRPr="00A8683D">
              <w:t xml:space="preserve"> </w:t>
            </w:r>
            <w:r w:rsidRPr="00A8683D">
              <w:rPr>
                <w:b/>
              </w:rPr>
              <w:t>1</w:t>
            </w:r>
            <w:r w:rsidRPr="00A8683D">
              <w:rPr>
                <w:b/>
              </w:rPr>
              <w:tab/>
            </w:r>
            <w:r w:rsidRPr="00A8683D">
              <w:t>Programos projektai.</w:t>
            </w:r>
          </w:p>
        </w:tc>
        <w:tc>
          <w:tcPr>
            <w:tcW w:w="1710" w:type="dxa"/>
            <w:tcBorders>
              <w:top w:val="single" w:sz="2" w:space="0" w:color="auto"/>
              <w:left w:val="single" w:sz="2" w:space="0" w:color="auto"/>
              <w:bottom w:val="single" w:sz="2" w:space="0" w:color="auto"/>
              <w:right w:val="single" w:sz="2" w:space="0" w:color="auto"/>
            </w:tcBorders>
          </w:tcPr>
          <w:p w14:paraId="75FBD127" w14:textId="77777777" w:rsidR="003B1272" w:rsidRPr="00A8683D" w:rsidRDefault="003B1272" w:rsidP="00BB4CBC"/>
        </w:tc>
      </w:tr>
      <w:tr w:rsidR="003B1272" w:rsidRPr="00A8683D" w14:paraId="5785DAB8" w14:textId="77777777" w:rsidTr="6B5F7C70">
        <w:trPr>
          <w:trHeight w:val="338"/>
        </w:trPr>
        <w:tc>
          <w:tcPr>
            <w:tcW w:w="2610" w:type="dxa"/>
            <w:tcBorders>
              <w:top w:val="single" w:sz="2" w:space="0" w:color="auto"/>
              <w:left w:val="single" w:sz="2" w:space="0" w:color="auto"/>
              <w:bottom w:val="single" w:sz="2" w:space="0" w:color="auto"/>
              <w:right w:val="single" w:sz="2" w:space="0" w:color="auto"/>
            </w:tcBorders>
          </w:tcPr>
          <w:p w14:paraId="37528755" w14:textId="77777777" w:rsidR="003B1272" w:rsidRPr="00A8683D" w:rsidRDefault="003B1272" w:rsidP="00801295">
            <w:r w:rsidRPr="00A8683D">
              <w:t>Planuojamas vykdytojas</w:t>
            </w:r>
          </w:p>
        </w:tc>
        <w:tc>
          <w:tcPr>
            <w:tcW w:w="5220" w:type="dxa"/>
            <w:tcBorders>
              <w:top w:val="single" w:sz="2" w:space="0" w:color="auto"/>
              <w:left w:val="single" w:sz="2" w:space="0" w:color="auto"/>
              <w:bottom w:val="single" w:sz="2" w:space="0" w:color="auto"/>
              <w:right w:val="single" w:sz="2" w:space="0" w:color="auto"/>
            </w:tcBorders>
          </w:tcPr>
          <w:p w14:paraId="741E9859" w14:textId="77777777" w:rsidR="003B1272" w:rsidRPr="00A8683D" w:rsidRDefault="003B1272" w:rsidP="00801295">
            <w:r w:rsidRPr="00A8683D">
              <w:rPr>
                <w:b/>
              </w:rPr>
              <w:t xml:space="preserve"> </w:t>
            </w:r>
            <w:r w:rsidRPr="00A8683D">
              <w:t xml:space="preserve"> </w:t>
            </w:r>
            <w:r w:rsidRPr="00A8683D">
              <w:rPr>
                <w:b/>
              </w:rPr>
              <w:t>0..*</w:t>
            </w:r>
            <w:r w:rsidRPr="00A8683D">
              <w:rPr>
                <w:b/>
              </w:rPr>
              <w:tab/>
            </w:r>
            <w:r w:rsidRPr="00A8683D">
              <w:t xml:space="preserve">Programos projektai. </w:t>
            </w:r>
          </w:p>
          <w:p w14:paraId="54C791AE" w14:textId="77777777" w:rsidR="003B1272" w:rsidRPr="00A8683D" w:rsidRDefault="003B1272" w:rsidP="00801295">
            <w:r w:rsidRPr="00A8683D">
              <w:rPr>
                <w:b/>
              </w:rPr>
              <w:t xml:space="preserve"> </w:t>
            </w:r>
            <w:r w:rsidRPr="00A8683D">
              <w:t xml:space="preserve"> </w:t>
            </w:r>
            <w:r w:rsidRPr="00A8683D">
              <w:rPr>
                <w:b/>
              </w:rPr>
              <w:t>0..1</w:t>
            </w:r>
            <w:r w:rsidRPr="00A8683D">
              <w:rPr>
                <w:b/>
              </w:rPr>
              <w:tab/>
            </w:r>
            <w:r w:rsidRPr="00A8683D">
              <w:t>Subjektai.</w:t>
            </w:r>
          </w:p>
        </w:tc>
        <w:tc>
          <w:tcPr>
            <w:tcW w:w="1710" w:type="dxa"/>
            <w:tcBorders>
              <w:top w:val="single" w:sz="2" w:space="0" w:color="auto"/>
              <w:left w:val="single" w:sz="2" w:space="0" w:color="auto"/>
              <w:bottom w:val="single" w:sz="2" w:space="0" w:color="auto"/>
              <w:right w:val="single" w:sz="2" w:space="0" w:color="auto"/>
            </w:tcBorders>
          </w:tcPr>
          <w:p w14:paraId="072CAA17" w14:textId="77777777" w:rsidR="003B1272" w:rsidRPr="00A8683D" w:rsidRDefault="003B1272" w:rsidP="00BB4CBC"/>
        </w:tc>
        <w:bookmarkEnd w:id="54"/>
      </w:tr>
    </w:tbl>
    <w:p w14:paraId="45249EAF" w14:textId="77777777" w:rsidR="00CE78C9" w:rsidRPr="00A8683D" w:rsidRDefault="00411D7C" w:rsidP="00DF40CE">
      <w:pPr>
        <w:pStyle w:val="Heading4"/>
      </w:pPr>
      <w:bookmarkStart w:id="61" w:name="_Toc159222097"/>
      <w:bookmarkStart w:id="62" w:name="_Toc452045753"/>
      <w:bookmarkStart w:id="63" w:name="BKM_43E4F3F5_1551_4CC4_8ABA_4B95EF2BBDEA"/>
      <w:r w:rsidRPr="00A8683D">
        <w:t>Programos pasiūlymai</w:t>
      </w:r>
      <w:bookmarkEnd w:id="61"/>
    </w:p>
    <w:p w14:paraId="28E8713F" w14:textId="77777777" w:rsidR="00411D7C" w:rsidRPr="00A8683D" w:rsidRDefault="00411D7C" w:rsidP="00411D7C">
      <w:pPr>
        <w:ind w:firstLine="0"/>
      </w:pPr>
      <w:r w:rsidRPr="00A8683D">
        <w:rPr>
          <w:bCs/>
          <w:i/>
          <w:iCs/>
          <w:color w:val="447524"/>
        </w:rPr>
        <w:t>Katalogas</w:t>
      </w:r>
      <w:r w:rsidRPr="00A8683D">
        <w:rPr>
          <w:rFonts w:cs="Arial"/>
        </w:rPr>
        <w:t>:</w:t>
      </w:r>
      <w:r w:rsidRPr="00A8683D">
        <w:rPr>
          <w:rFonts w:cs="Arial"/>
          <w:color w:val="000000"/>
        </w:rPr>
        <w:t xml:space="preserve"> Programos</w:t>
      </w:r>
    </w:p>
    <w:p w14:paraId="784D5746" w14:textId="77777777" w:rsidR="00411D7C" w:rsidRPr="00A8683D" w:rsidRDefault="00411D7C" w:rsidP="00411D7C">
      <w:pPr>
        <w:ind w:firstLine="0"/>
      </w:pPr>
      <w:r w:rsidRPr="00A8683D">
        <w:rPr>
          <w:bCs/>
          <w:i/>
          <w:iCs/>
          <w:color w:val="447524"/>
        </w:rPr>
        <w:t>Detalės</w:t>
      </w:r>
      <w:r w:rsidRPr="00A8683D">
        <w:rPr>
          <w:rFonts w:cs="Arial"/>
        </w:rPr>
        <w:t>:</w:t>
      </w:r>
      <w:r w:rsidRPr="00A8683D">
        <w:tab/>
      </w:r>
      <w:r w:rsidRPr="00A8683D">
        <w:rPr>
          <w:i/>
        </w:rPr>
        <w:t>Sukurta</w:t>
      </w:r>
      <w:r w:rsidRPr="00A8683D">
        <w:t xml:space="preserve"> </w:t>
      </w:r>
      <w:r w:rsidR="0056731A" w:rsidRPr="00A8683D">
        <w:t>2020m.</w:t>
      </w:r>
    </w:p>
    <w:p w14:paraId="4A1A0D05" w14:textId="77777777" w:rsidR="00411D7C" w:rsidRPr="00A8683D" w:rsidRDefault="00411D7C" w:rsidP="00411D7C">
      <w:pPr>
        <w:ind w:firstLine="0"/>
      </w:pPr>
      <w:r w:rsidRPr="00A8683D">
        <w:rPr>
          <w:bCs/>
          <w:i/>
          <w:iCs/>
          <w:color w:val="447524"/>
        </w:rPr>
        <w:t>Pastabos</w:t>
      </w:r>
      <w:r w:rsidRPr="00A8683D">
        <w:rPr>
          <w:rFonts w:cs="Arial"/>
        </w:rPr>
        <w:t>:</w:t>
      </w:r>
      <w:r w:rsidRPr="00A8683D">
        <w:rPr>
          <w:rFonts w:cs="Arial"/>
        </w:rPr>
        <w:tab/>
      </w:r>
    </w:p>
    <w:p w14:paraId="64724491" w14:textId="77777777" w:rsidR="00411D7C" w:rsidRPr="00A8683D" w:rsidRDefault="00411D7C" w:rsidP="00411D7C">
      <w:pPr>
        <w:ind w:firstLine="0"/>
      </w:pPr>
    </w:p>
    <w:p w14:paraId="0EBD6105" w14:textId="77777777" w:rsidR="00411D7C" w:rsidRPr="00A8683D" w:rsidRDefault="00411D7C" w:rsidP="00411D7C">
      <w:pPr>
        <w:rPr>
          <w:i/>
          <w:iCs/>
          <w:color w:val="447524"/>
          <w:u w:val="single"/>
        </w:rPr>
      </w:pPr>
      <w:r w:rsidRPr="00A8683D">
        <w:rPr>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411D7C" w:rsidRPr="00A8683D" w14:paraId="7AFCB81F"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123FB757" w14:textId="77777777" w:rsidR="00411D7C" w:rsidRPr="00A8683D" w:rsidRDefault="00411D7C"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316932C3" w14:textId="77777777" w:rsidR="00411D7C" w:rsidRPr="00A8683D" w:rsidRDefault="00411D7C"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2BCD387C" w14:textId="77777777" w:rsidR="00411D7C" w:rsidRPr="00A8683D" w:rsidRDefault="00411D7C" w:rsidP="00BB4CBC">
            <w:pPr>
              <w:rPr>
                <w:b/>
              </w:rPr>
            </w:pPr>
            <w:r w:rsidRPr="00A8683D">
              <w:rPr>
                <w:b/>
              </w:rPr>
              <w:t>Pastabos</w:t>
            </w:r>
          </w:p>
        </w:tc>
      </w:tr>
      <w:tr w:rsidR="00411D7C" w:rsidRPr="00A8683D" w14:paraId="2718B139"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C307D9D" w14:textId="77777777" w:rsidR="00411D7C" w:rsidRPr="00A8683D" w:rsidRDefault="002E0471" w:rsidP="00BB4CBC">
            <w:r w:rsidRPr="00A8683D">
              <w:t>Versija</w:t>
            </w:r>
          </w:p>
        </w:tc>
        <w:tc>
          <w:tcPr>
            <w:tcW w:w="1980" w:type="dxa"/>
            <w:tcBorders>
              <w:top w:val="single" w:sz="2" w:space="0" w:color="auto"/>
              <w:left w:val="single" w:sz="2" w:space="0" w:color="auto"/>
              <w:bottom w:val="single" w:sz="2" w:space="0" w:color="auto"/>
              <w:right w:val="single" w:sz="2" w:space="0" w:color="auto"/>
            </w:tcBorders>
          </w:tcPr>
          <w:p w14:paraId="7B4FCFB7" w14:textId="77777777" w:rsidR="00411D7C" w:rsidRPr="00A8683D" w:rsidRDefault="00B32A0E" w:rsidP="00BB4CBC">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3FE09DF6" w14:textId="77777777" w:rsidR="00411D7C" w:rsidRPr="00A8683D" w:rsidRDefault="00411D7C" w:rsidP="00BB4CBC"/>
        </w:tc>
      </w:tr>
      <w:tr w:rsidR="00411D7C" w:rsidRPr="00A8683D" w14:paraId="6C592B09"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79539CCA" w14:textId="77777777" w:rsidR="00411D7C" w:rsidRPr="00A8683D" w:rsidRDefault="002E0471" w:rsidP="00B32A0E">
            <w:r w:rsidRPr="00A8683D">
              <w:t>Programos strategija</w:t>
            </w:r>
          </w:p>
        </w:tc>
        <w:tc>
          <w:tcPr>
            <w:tcW w:w="1980" w:type="dxa"/>
            <w:tcBorders>
              <w:top w:val="single" w:sz="2" w:space="0" w:color="auto"/>
              <w:left w:val="single" w:sz="2" w:space="0" w:color="auto"/>
              <w:bottom w:val="single" w:sz="2" w:space="0" w:color="auto"/>
              <w:right w:val="single" w:sz="2" w:space="0" w:color="auto"/>
            </w:tcBorders>
          </w:tcPr>
          <w:p w14:paraId="17B2DD5B" w14:textId="77777777" w:rsidR="00411D7C" w:rsidRPr="00A8683D" w:rsidRDefault="00B32A0E" w:rsidP="00BB4CB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3E2BC28" w14:textId="77777777" w:rsidR="00411D7C" w:rsidRPr="00A8683D" w:rsidRDefault="00411D7C" w:rsidP="00BB4CBC"/>
        </w:tc>
      </w:tr>
      <w:tr w:rsidR="00411D7C" w:rsidRPr="00A8683D" w14:paraId="524E82FD"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3D4F6AD" w14:textId="77777777" w:rsidR="00411D7C" w:rsidRPr="00A8683D" w:rsidRDefault="002E0471" w:rsidP="00B32A0E">
            <w:r w:rsidRPr="00A8683D">
              <w:t>K</w:t>
            </w:r>
            <w:r w:rsidR="00866E34" w:rsidRPr="00A8683D">
              <w:t>T</w:t>
            </w:r>
            <w:r w:rsidRPr="00A8683D">
              <w:t>1 aprašymas</w:t>
            </w:r>
          </w:p>
        </w:tc>
        <w:tc>
          <w:tcPr>
            <w:tcW w:w="1980" w:type="dxa"/>
            <w:tcBorders>
              <w:top w:val="single" w:sz="2" w:space="0" w:color="auto"/>
              <w:left w:val="single" w:sz="2" w:space="0" w:color="auto"/>
              <w:bottom w:val="single" w:sz="2" w:space="0" w:color="auto"/>
              <w:right w:val="single" w:sz="2" w:space="0" w:color="auto"/>
            </w:tcBorders>
          </w:tcPr>
          <w:p w14:paraId="0C080ED0" w14:textId="77777777" w:rsidR="00411D7C" w:rsidRPr="00A8683D" w:rsidRDefault="002C3A2F" w:rsidP="00BB4CB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C2CEB60" w14:textId="77777777" w:rsidR="00411D7C" w:rsidRPr="00A8683D" w:rsidRDefault="00411D7C" w:rsidP="00BB4CBC"/>
        </w:tc>
      </w:tr>
      <w:tr w:rsidR="002E0471" w:rsidRPr="00A8683D" w14:paraId="62327054"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903F7D5" w14:textId="77777777" w:rsidR="002E0471" w:rsidRPr="00A8683D" w:rsidRDefault="001E5A03" w:rsidP="00B32A0E">
            <w:r w:rsidRPr="00A8683D">
              <w:t>Veiklos parama pagal KT1</w:t>
            </w:r>
          </w:p>
        </w:tc>
        <w:tc>
          <w:tcPr>
            <w:tcW w:w="1980" w:type="dxa"/>
            <w:tcBorders>
              <w:top w:val="single" w:sz="2" w:space="0" w:color="auto"/>
              <w:left w:val="single" w:sz="2" w:space="0" w:color="auto"/>
              <w:bottom w:val="single" w:sz="2" w:space="0" w:color="auto"/>
              <w:right w:val="single" w:sz="2" w:space="0" w:color="auto"/>
            </w:tcBorders>
          </w:tcPr>
          <w:p w14:paraId="18476AA4" w14:textId="77777777" w:rsidR="002E0471" w:rsidRPr="00A8683D" w:rsidRDefault="002C3A2F" w:rsidP="00BB4CB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6D2DB44" w14:textId="77777777" w:rsidR="002E0471" w:rsidRPr="00A8683D" w:rsidRDefault="002E0471" w:rsidP="00BB4CBC"/>
        </w:tc>
      </w:tr>
      <w:tr w:rsidR="002E0471" w:rsidRPr="00A8683D" w14:paraId="68BBE13A"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40C424C" w14:textId="77777777" w:rsidR="002E0471" w:rsidRPr="00A8683D" w:rsidRDefault="001E5A03" w:rsidP="00B32A0E">
            <w:r w:rsidRPr="00A8683D">
              <w:lastRenderedPageBreak/>
              <w:t>KT1 finansavimo prioritetai</w:t>
            </w:r>
          </w:p>
        </w:tc>
        <w:tc>
          <w:tcPr>
            <w:tcW w:w="1980" w:type="dxa"/>
            <w:tcBorders>
              <w:top w:val="single" w:sz="2" w:space="0" w:color="auto"/>
              <w:left w:val="single" w:sz="2" w:space="0" w:color="auto"/>
              <w:bottom w:val="single" w:sz="2" w:space="0" w:color="auto"/>
              <w:right w:val="single" w:sz="2" w:space="0" w:color="auto"/>
            </w:tcBorders>
          </w:tcPr>
          <w:p w14:paraId="25583A26" w14:textId="77777777" w:rsidR="002E0471" w:rsidRPr="00A8683D" w:rsidRDefault="002C3A2F" w:rsidP="00BB4CB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4BB83CB" w14:textId="77777777" w:rsidR="002E0471" w:rsidRPr="00A8683D" w:rsidRDefault="002E0471" w:rsidP="00BB4CBC"/>
        </w:tc>
      </w:tr>
      <w:tr w:rsidR="002E0471" w:rsidRPr="00A8683D" w14:paraId="4027E830"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ABC7026" w14:textId="77777777" w:rsidR="002E0471" w:rsidRPr="00A8683D" w:rsidRDefault="001E5A03" w:rsidP="00B32A0E">
            <w:r w:rsidRPr="00A8683D">
              <w:t>KT2 aprašymas</w:t>
            </w:r>
          </w:p>
        </w:tc>
        <w:tc>
          <w:tcPr>
            <w:tcW w:w="1980" w:type="dxa"/>
            <w:tcBorders>
              <w:top w:val="single" w:sz="2" w:space="0" w:color="auto"/>
              <w:left w:val="single" w:sz="2" w:space="0" w:color="auto"/>
              <w:bottom w:val="single" w:sz="2" w:space="0" w:color="auto"/>
              <w:right w:val="single" w:sz="2" w:space="0" w:color="auto"/>
            </w:tcBorders>
          </w:tcPr>
          <w:p w14:paraId="7A2721DD" w14:textId="77777777" w:rsidR="002E0471" w:rsidRPr="00A8683D" w:rsidRDefault="002C3A2F" w:rsidP="00BB4CB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A4B271A" w14:textId="77777777" w:rsidR="002E0471" w:rsidRPr="00A8683D" w:rsidRDefault="002E0471" w:rsidP="00BB4CBC"/>
        </w:tc>
      </w:tr>
      <w:tr w:rsidR="002E0471" w:rsidRPr="00A8683D" w14:paraId="1C3664F7"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560347D0" w14:textId="77777777" w:rsidR="002E0471" w:rsidRPr="00A8683D" w:rsidRDefault="001E1021" w:rsidP="00B32A0E">
            <w:r w:rsidRPr="00A8683D">
              <w:t>Veiklos parama pagal KT2</w:t>
            </w:r>
          </w:p>
        </w:tc>
        <w:tc>
          <w:tcPr>
            <w:tcW w:w="1980" w:type="dxa"/>
            <w:tcBorders>
              <w:top w:val="single" w:sz="2" w:space="0" w:color="auto"/>
              <w:left w:val="single" w:sz="2" w:space="0" w:color="auto"/>
              <w:bottom w:val="single" w:sz="2" w:space="0" w:color="auto"/>
              <w:right w:val="single" w:sz="2" w:space="0" w:color="auto"/>
            </w:tcBorders>
          </w:tcPr>
          <w:p w14:paraId="56E6D040" w14:textId="77777777" w:rsidR="002E0471" w:rsidRPr="00A8683D" w:rsidRDefault="002C3A2F" w:rsidP="00BB4CB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FD01159" w14:textId="77777777" w:rsidR="002E0471" w:rsidRPr="00A8683D" w:rsidRDefault="002E0471" w:rsidP="00BB4CBC"/>
        </w:tc>
      </w:tr>
      <w:tr w:rsidR="002E0471" w:rsidRPr="00A8683D" w14:paraId="185CA1F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DCC2547" w14:textId="77777777" w:rsidR="002E0471" w:rsidRPr="00A8683D" w:rsidRDefault="001E1021" w:rsidP="00B32A0E">
            <w:r w:rsidRPr="00A8683D">
              <w:t>KT2 finansavimo prioritetai</w:t>
            </w:r>
          </w:p>
        </w:tc>
        <w:tc>
          <w:tcPr>
            <w:tcW w:w="1980" w:type="dxa"/>
            <w:tcBorders>
              <w:top w:val="single" w:sz="2" w:space="0" w:color="auto"/>
              <w:left w:val="single" w:sz="2" w:space="0" w:color="auto"/>
              <w:bottom w:val="single" w:sz="2" w:space="0" w:color="auto"/>
              <w:right w:val="single" w:sz="2" w:space="0" w:color="auto"/>
            </w:tcBorders>
          </w:tcPr>
          <w:p w14:paraId="4BBF14EC" w14:textId="77777777" w:rsidR="002E0471" w:rsidRPr="00A8683D" w:rsidRDefault="002C3A2F" w:rsidP="00BB4CB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C926C96" w14:textId="77777777" w:rsidR="002E0471" w:rsidRPr="00A8683D" w:rsidRDefault="002E0471" w:rsidP="00BB4CBC"/>
        </w:tc>
      </w:tr>
      <w:tr w:rsidR="002E0471" w:rsidRPr="00A8683D" w14:paraId="0B56AB37"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4BD604F" w14:textId="77777777" w:rsidR="002E0471" w:rsidRPr="00A8683D" w:rsidRDefault="001E1021" w:rsidP="00B32A0E">
            <w:r w:rsidRPr="00A8683D">
              <w:t>KT3 aprašymas</w:t>
            </w:r>
          </w:p>
        </w:tc>
        <w:tc>
          <w:tcPr>
            <w:tcW w:w="1980" w:type="dxa"/>
            <w:tcBorders>
              <w:top w:val="single" w:sz="2" w:space="0" w:color="auto"/>
              <w:left w:val="single" w:sz="2" w:space="0" w:color="auto"/>
              <w:bottom w:val="single" w:sz="2" w:space="0" w:color="auto"/>
              <w:right w:val="single" w:sz="2" w:space="0" w:color="auto"/>
            </w:tcBorders>
          </w:tcPr>
          <w:p w14:paraId="602494A8" w14:textId="77777777" w:rsidR="002E0471" w:rsidRPr="00A8683D" w:rsidRDefault="002C3A2F" w:rsidP="00BB4CB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667E8B0" w14:textId="77777777" w:rsidR="002E0471" w:rsidRPr="00A8683D" w:rsidRDefault="002E0471" w:rsidP="00BB4CBC"/>
        </w:tc>
      </w:tr>
      <w:tr w:rsidR="002E0471" w:rsidRPr="00A8683D" w14:paraId="45FC8E38"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6F31973" w14:textId="77777777" w:rsidR="002E0471" w:rsidRPr="00A8683D" w:rsidRDefault="001E1021" w:rsidP="00B32A0E">
            <w:r w:rsidRPr="00A8683D">
              <w:t>Veiklos parama pagal KT3</w:t>
            </w:r>
          </w:p>
        </w:tc>
        <w:tc>
          <w:tcPr>
            <w:tcW w:w="1980" w:type="dxa"/>
            <w:tcBorders>
              <w:top w:val="single" w:sz="2" w:space="0" w:color="auto"/>
              <w:left w:val="single" w:sz="2" w:space="0" w:color="auto"/>
              <w:bottom w:val="single" w:sz="2" w:space="0" w:color="auto"/>
              <w:right w:val="single" w:sz="2" w:space="0" w:color="auto"/>
            </w:tcBorders>
          </w:tcPr>
          <w:p w14:paraId="07241AA9" w14:textId="77777777" w:rsidR="002E0471" w:rsidRPr="00A8683D" w:rsidRDefault="002C3A2F" w:rsidP="00BB4CB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F1F7C9F" w14:textId="77777777" w:rsidR="002E0471" w:rsidRPr="00A8683D" w:rsidRDefault="002E0471" w:rsidP="00BB4CBC"/>
        </w:tc>
      </w:tr>
      <w:tr w:rsidR="001E1021" w:rsidRPr="00A8683D" w14:paraId="64CDB0D9"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4E8C580" w14:textId="77777777" w:rsidR="001E1021" w:rsidRPr="00A8683D" w:rsidRDefault="00B32A0E" w:rsidP="00B32A0E">
            <w:r w:rsidRPr="00A8683D">
              <w:t>KT3 finansavimo prioritetai</w:t>
            </w:r>
          </w:p>
        </w:tc>
        <w:tc>
          <w:tcPr>
            <w:tcW w:w="1980" w:type="dxa"/>
            <w:tcBorders>
              <w:top w:val="single" w:sz="2" w:space="0" w:color="auto"/>
              <w:left w:val="single" w:sz="2" w:space="0" w:color="auto"/>
              <w:bottom w:val="single" w:sz="2" w:space="0" w:color="auto"/>
              <w:right w:val="single" w:sz="2" w:space="0" w:color="auto"/>
            </w:tcBorders>
          </w:tcPr>
          <w:p w14:paraId="70ED7A17" w14:textId="77777777" w:rsidR="001E1021" w:rsidRPr="00A8683D" w:rsidRDefault="002C3A2F" w:rsidP="00BB4CB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171C634" w14:textId="77777777" w:rsidR="001E1021" w:rsidRPr="00A8683D" w:rsidRDefault="001E1021" w:rsidP="00BB4CBC"/>
        </w:tc>
      </w:tr>
      <w:tr w:rsidR="002E0471" w:rsidRPr="00A8683D" w14:paraId="47A488B4"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2066D9E" w14:textId="77777777" w:rsidR="002E0471" w:rsidRPr="00A8683D" w:rsidRDefault="00B32A0E" w:rsidP="00B32A0E">
            <w:r w:rsidRPr="00A8683D">
              <w:t>STS aprašymas</w:t>
            </w:r>
          </w:p>
        </w:tc>
        <w:tc>
          <w:tcPr>
            <w:tcW w:w="1980" w:type="dxa"/>
            <w:tcBorders>
              <w:top w:val="single" w:sz="2" w:space="0" w:color="auto"/>
              <w:left w:val="single" w:sz="2" w:space="0" w:color="auto"/>
              <w:bottom w:val="single" w:sz="2" w:space="0" w:color="auto"/>
              <w:right w:val="single" w:sz="2" w:space="0" w:color="auto"/>
            </w:tcBorders>
          </w:tcPr>
          <w:p w14:paraId="0BA818C0" w14:textId="77777777" w:rsidR="002E0471" w:rsidRPr="00A8683D" w:rsidRDefault="002C3A2F" w:rsidP="00BB4CB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ACA22C4" w14:textId="77777777" w:rsidR="002E0471" w:rsidRPr="00A8683D" w:rsidRDefault="002E0471" w:rsidP="00BB4CBC"/>
        </w:tc>
      </w:tr>
    </w:tbl>
    <w:p w14:paraId="0E1D3085" w14:textId="77777777" w:rsidR="00411D7C" w:rsidRPr="00A8683D" w:rsidRDefault="00411D7C" w:rsidP="00411D7C"/>
    <w:p w14:paraId="10DB0A9A" w14:textId="77777777" w:rsidR="00411D7C" w:rsidRPr="00A8683D" w:rsidRDefault="00411D7C" w:rsidP="00411D7C"/>
    <w:p w14:paraId="3E3276D5" w14:textId="77777777" w:rsidR="00411D7C" w:rsidRPr="00A8683D" w:rsidRDefault="00411D7C" w:rsidP="00411D7C">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411D7C" w:rsidRPr="00A8683D" w14:paraId="55DD6AEB"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3105AEC2" w14:textId="77777777" w:rsidR="00411D7C" w:rsidRPr="00A8683D" w:rsidRDefault="00411D7C"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20E1919" w14:textId="77777777" w:rsidR="00411D7C" w:rsidRPr="00A8683D" w:rsidRDefault="00411D7C"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1E5BF02" w14:textId="77777777" w:rsidR="00411D7C" w:rsidRPr="00A8683D" w:rsidRDefault="00411D7C" w:rsidP="00BB4CBC">
            <w:pPr>
              <w:rPr>
                <w:b/>
              </w:rPr>
            </w:pPr>
            <w:r w:rsidRPr="00A8683D">
              <w:rPr>
                <w:b/>
              </w:rPr>
              <w:t>Pastabos</w:t>
            </w:r>
          </w:p>
        </w:tc>
      </w:tr>
      <w:tr w:rsidR="00411D7C" w:rsidRPr="00A8683D" w14:paraId="32A7E783"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A5BA63E" w14:textId="77777777" w:rsidR="00411D7C" w:rsidRPr="00A8683D" w:rsidRDefault="00411D7C" w:rsidP="00BB4CBC"/>
        </w:tc>
        <w:tc>
          <w:tcPr>
            <w:tcW w:w="5220" w:type="dxa"/>
            <w:tcBorders>
              <w:top w:val="single" w:sz="2" w:space="0" w:color="auto"/>
              <w:left w:val="single" w:sz="2" w:space="0" w:color="auto"/>
              <w:bottom w:val="single" w:sz="2" w:space="0" w:color="auto"/>
              <w:right w:val="single" w:sz="2" w:space="0" w:color="auto"/>
            </w:tcBorders>
          </w:tcPr>
          <w:p w14:paraId="19056F71" w14:textId="77777777" w:rsidR="00411D7C" w:rsidRPr="00A8683D" w:rsidRDefault="00411D7C" w:rsidP="00BB4CBC">
            <w:r w:rsidRPr="00A8683D">
              <w:rPr>
                <w:b/>
              </w:rPr>
              <w:t xml:space="preserve"> </w:t>
            </w:r>
            <w:r w:rsidRPr="00A8683D">
              <w:t xml:space="preserve"> </w:t>
            </w:r>
            <w:r w:rsidRPr="00A8683D">
              <w:rPr>
                <w:b/>
              </w:rPr>
              <w:t>0..*</w:t>
            </w:r>
            <w:r w:rsidRPr="00A8683D">
              <w:rPr>
                <w:b/>
              </w:rPr>
              <w:tab/>
            </w:r>
            <w:r w:rsidR="0003650B" w:rsidRPr="00A8683D">
              <w:t>Programos pasiūlymai</w:t>
            </w:r>
            <w:r w:rsidRPr="00A8683D">
              <w:t xml:space="preserve">. </w:t>
            </w:r>
          </w:p>
          <w:p w14:paraId="00911081" w14:textId="77777777" w:rsidR="00411D7C" w:rsidRPr="00A8683D" w:rsidRDefault="00411D7C" w:rsidP="00BB4CBC">
            <w:r w:rsidRPr="00A8683D">
              <w:rPr>
                <w:b/>
              </w:rPr>
              <w:t xml:space="preserve"> </w:t>
            </w:r>
            <w:r w:rsidRPr="00A8683D">
              <w:t xml:space="preserve"> </w:t>
            </w:r>
            <w:r w:rsidRPr="00A8683D">
              <w:rPr>
                <w:b/>
              </w:rPr>
              <w:t>1</w:t>
            </w:r>
            <w:r w:rsidRPr="00A8683D">
              <w:rPr>
                <w:b/>
              </w:rPr>
              <w:tab/>
            </w:r>
            <w:r w:rsidR="0003650B" w:rsidRPr="00A8683D">
              <w:t>Programa</w:t>
            </w:r>
            <w:r w:rsidRPr="00A8683D">
              <w:t>.</w:t>
            </w:r>
          </w:p>
        </w:tc>
        <w:tc>
          <w:tcPr>
            <w:tcW w:w="1710" w:type="dxa"/>
            <w:tcBorders>
              <w:top w:val="single" w:sz="2" w:space="0" w:color="auto"/>
              <w:left w:val="single" w:sz="2" w:space="0" w:color="auto"/>
              <w:bottom w:val="single" w:sz="2" w:space="0" w:color="auto"/>
              <w:right w:val="single" w:sz="2" w:space="0" w:color="auto"/>
            </w:tcBorders>
          </w:tcPr>
          <w:p w14:paraId="5832DF28" w14:textId="77777777" w:rsidR="00411D7C" w:rsidRPr="00A8683D" w:rsidRDefault="00411D7C" w:rsidP="00BB4CBC"/>
        </w:tc>
      </w:tr>
      <w:tr w:rsidR="00411D7C" w:rsidRPr="00A8683D" w14:paraId="0844DE42"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E6953B2" w14:textId="77777777" w:rsidR="00411D7C" w:rsidRPr="00A8683D" w:rsidRDefault="00411D7C" w:rsidP="00BB4CBC"/>
        </w:tc>
        <w:tc>
          <w:tcPr>
            <w:tcW w:w="5220" w:type="dxa"/>
            <w:tcBorders>
              <w:top w:val="single" w:sz="2" w:space="0" w:color="auto"/>
              <w:left w:val="single" w:sz="2" w:space="0" w:color="auto"/>
              <w:bottom w:val="single" w:sz="2" w:space="0" w:color="auto"/>
              <w:right w:val="single" w:sz="2" w:space="0" w:color="auto"/>
            </w:tcBorders>
          </w:tcPr>
          <w:p w14:paraId="59BCBBF7" w14:textId="77777777" w:rsidR="00411D7C" w:rsidRPr="00A8683D" w:rsidRDefault="00411D7C" w:rsidP="00BB4CBC">
            <w:r w:rsidRPr="00A8683D">
              <w:rPr>
                <w:b/>
              </w:rPr>
              <w:t xml:space="preserve"> </w:t>
            </w:r>
            <w:r w:rsidRPr="00A8683D">
              <w:t xml:space="preserve"> </w:t>
            </w:r>
            <w:r w:rsidRPr="00A8683D">
              <w:rPr>
                <w:b/>
              </w:rPr>
              <w:t>0..*</w:t>
            </w:r>
            <w:r w:rsidRPr="00A8683D">
              <w:rPr>
                <w:b/>
              </w:rPr>
              <w:tab/>
            </w:r>
            <w:r w:rsidR="007D7852" w:rsidRPr="00A8683D">
              <w:t>Pasiūlymo dokumentai</w:t>
            </w:r>
            <w:r w:rsidRPr="00A8683D">
              <w:t xml:space="preserve">. </w:t>
            </w:r>
          </w:p>
          <w:p w14:paraId="3883C693" w14:textId="77777777" w:rsidR="00411D7C" w:rsidRPr="00A8683D" w:rsidRDefault="00411D7C" w:rsidP="00BB4CBC">
            <w:r w:rsidRPr="00A8683D">
              <w:rPr>
                <w:b/>
              </w:rPr>
              <w:t xml:space="preserve"> </w:t>
            </w:r>
            <w:r w:rsidRPr="00A8683D">
              <w:t xml:space="preserve"> </w:t>
            </w:r>
            <w:r w:rsidRPr="00A8683D">
              <w:rPr>
                <w:b/>
              </w:rPr>
              <w:t>1</w:t>
            </w:r>
            <w:r w:rsidRPr="00A8683D">
              <w:rPr>
                <w:b/>
              </w:rPr>
              <w:tab/>
            </w:r>
            <w:r w:rsidR="007D7852" w:rsidRPr="00A8683D">
              <w:t>Programos pasiūlymai</w:t>
            </w:r>
            <w:r w:rsidRPr="00A8683D">
              <w:t>.</w:t>
            </w:r>
          </w:p>
        </w:tc>
        <w:tc>
          <w:tcPr>
            <w:tcW w:w="1710" w:type="dxa"/>
            <w:tcBorders>
              <w:top w:val="single" w:sz="2" w:space="0" w:color="auto"/>
              <w:left w:val="single" w:sz="2" w:space="0" w:color="auto"/>
              <w:bottom w:val="single" w:sz="2" w:space="0" w:color="auto"/>
              <w:right w:val="single" w:sz="2" w:space="0" w:color="auto"/>
            </w:tcBorders>
          </w:tcPr>
          <w:p w14:paraId="3265D90F" w14:textId="77777777" w:rsidR="00411D7C" w:rsidRPr="00A8683D" w:rsidRDefault="00411D7C" w:rsidP="00BB4CBC"/>
        </w:tc>
      </w:tr>
      <w:tr w:rsidR="00411D7C" w:rsidRPr="00A8683D" w14:paraId="5EFAF99C"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50F3A3B" w14:textId="77777777" w:rsidR="00411D7C" w:rsidRPr="00A8683D" w:rsidRDefault="007D7852" w:rsidP="007D7852">
            <w:pPr>
              <w:ind w:firstLine="0"/>
            </w:pPr>
            <w:r w:rsidRPr="00A8683D">
              <w:t>Pareiškėjas</w:t>
            </w:r>
          </w:p>
        </w:tc>
        <w:tc>
          <w:tcPr>
            <w:tcW w:w="5220" w:type="dxa"/>
            <w:tcBorders>
              <w:top w:val="single" w:sz="2" w:space="0" w:color="auto"/>
              <w:left w:val="single" w:sz="2" w:space="0" w:color="auto"/>
              <w:bottom w:val="single" w:sz="2" w:space="0" w:color="auto"/>
              <w:right w:val="single" w:sz="2" w:space="0" w:color="auto"/>
            </w:tcBorders>
          </w:tcPr>
          <w:p w14:paraId="4439C260" w14:textId="77777777" w:rsidR="00411D7C" w:rsidRPr="00A8683D" w:rsidRDefault="00411D7C" w:rsidP="00BB4CBC">
            <w:r w:rsidRPr="00A8683D">
              <w:rPr>
                <w:b/>
              </w:rPr>
              <w:t xml:space="preserve"> </w:t>
            </w:r>
            <w:r w:rsidRPr="00A8683D">
              <w:t xml:space="preserve"> </w:t>
            </w:r>
            <w:r w:rsidRPr="00A8683D">
              <w:rPr>
                <w:b/>
              </w:rPr>
              <w:t>0..*</w:t>
            </w:r>
            <w:r w:rsidRPr="00A8683D">
              <w:rPr>
                <w:b/>
              </w:rPr>
              <w:tab/>
            </w:r>
            <w:r w:rsidR="007D7852" w:rsidRPr="00A8683D">
              <w:t>Programos pasiūlymai</w:t>
            </w:r>
            <w:r w:rsidRPr="00A8683D">
              <w:t xml:space="preserve">. </w:t>
            </w:r>
          </w:p>
          <w:p w14:paraId="76E2A7A7" w14:textId="77777777" w:rsidR="00411D7C" w:rsidRPr="00A8683D" w:rsidRDefault="00411D7C" w:rsidP="00BB4CBC">
            <w:r w:rsidRPr="00A8683D">
              <w:rPr>
                <w:b/>
              </w:rPr>
              <w:t xml:space="preserve"> </w:t>
            </w:r>
            <w:r w:rsidRPr="00A8683D">
              <w:t xml:space="preserve"> </w:t>
            </w:r>
            <w:r w:rsidRPr="00A8683D">
              <w:rPr>
                <w:b/>
              </w:rPr>
              <w:t>1</w:t>
            </w:r>
            <w:r w:rsidRPr="00A8683D">
              <w:rPr>
                <w:b/>
              </w:rPr>
              <w:tab/>
            </w:r>
            <w:r w:rsidR="007D7852" w:rsidRPr="00A8683D">
              <w:t>Naudotojai</w:t>
            </w:r>
            <w:r w:rsidRPr="00A8683D">
              <w:t>.</w:t>
            </w:r>
          </w:p>
        </w:tc>
        <w:tc>
          <w:tcPr>
            <w:tcW w:w="1710" w:type="dxa"/>
            <w:tcBorders>
              <w:top w:val="single" w:sz="2" w:space="0" w:color="auto"/>
              <w:left w:val="single" w:sz="2" w:space="0" w:color="auto"/>
              <w:bottom w:val="single" w:sz="2" w:space="0" w:color="auto"/>
              <w:right w:val="single" w:sz="2" w:space="0" w:color="auto"/>
            </w:tcBorders>
          </w:tcPr>
          <w:p w14:paraId="70469625" w14:textId="77777777" w:rsidR="00411D7C" w:rsidRPr="00A8683D" w:rsidRDefault="00411D7C" w:rsidP="00BB4CBC"/>
        </w:tc>
      </w:tr>
      <w:tr w:rsidR="007D7852" w:rsidRPr="00A8683D" w14:paraId="1B26D806"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D46AC5D" w14:textId="77777777" w:rsidR="007D7852" w:rsidRPr="00A8683D" w:rsidRDefault="007D7852" w:rsidP="00BB4CBC"/>
        </w:tc>
        <w:tc>
          <w:tcPr>
            <w:tcW w:w="5220" w:type="dxa"/>
            <w:tcBorders>
              <w:top w:val="single" w:sz="2" w:space="0" w:color="auto"/>
              <w:left w:val="single" w:sz="2" w:space="0" w:color="auto"/>
              <w:bottom w:val="single" w:sz="2" w:space="0" w:color="auto"/>
              <w:right w:val="single" w:sz="2" w:space="0" w:color="auto"/>
            </w:tcBorders>
          </w:tcPr>
          <w:p w14:paraId="7B4F4BB1" w14:textId="77777777" w:rsidR="00F62258" w:rsidRPr="00A8683D" w:rsidRDefault="00F62258" w:rsidP="00F62258">
            <w:r w:rsidRPr="00A8683D">
              <w:rPr>
                <w:b/>
              </w:rPr>
              <w:t xml:space="preserve"> </w:t>
            </w:r>
            <w:r w:rsidRPr="00A8683D">
              <w:t xml:space="preserve"> </w:t>
            </w:r>
            <w:r w:rsidRPr="00A8683D">
              <w:rPr>
                <w:b/>
              </w:rPr>
              <w:t>0..*</w:t>
            </w:r>
            <w:r w:rsidRPr="00A8683D">
              <w:rPr>
                <w:b/>
              </w:rPr>
              <w:tab/>
            </w:r>
            <w:r w:rsidRPr="00A8683D">
              <w:t xml:space="preserve">Pasiūlymo rezultato rodikliai. </w:t>
            </w:r>
          </w:p>
          <w:p w14:paraId="2C17B253" w14:textId="77777777" w:rsidR="007D7852" w:rsidRPr="00A8683D" w:rsidRDefault="00F62258" w:rsidP="00F62258">
            <w:pPr>
              <w:rPr>
                <w:b/>
              </w:rPr>
            </w:pPr>
            <w:r w:rsidRPr="00A8683D">
              <w:rPr>
                <w:b/>
              </w:rPr>
              <w:t xml:space="preserve"> </w:t>
            </w:r>
            <w:r w:rsidRPr="00A8683D">
              <w:t xml:space="preserve"> </w:t>
            </w:r>
            <w:r w:rsidRPr="00A8683D">
              <w:rPr>
                <w:b/>
              </w:rPr>
              <w:t>1</w:t>
            </w:r>
            <w:r w:rsidRPr="00A8683D">
              <w:rPr>
                <w:b/>
              </w:rPr>
              <w:tab/>
            </w:r>
            <w:r w:rsidRPr="00A8683D">
              <w:t>Programos pasiūlymai.</w:t>
            </w:r>
          </w:p>
        </w:tc>
        <w:tc>
          <w:tcPr>
            <w:tcW w:w="1710" w:type="dxa"/>
            <w:tcBorders>
              <w:top w:val="single" w:sz="2" w:space="0" w:color="auto"/>
              <w:left w:val="single" w:sz="2" w:space="0" w:color="auto"/>
              <w:bottom w:val="single" w:sz="2" w:space="0" w:color="auto"/>
              <w:right w:val="single" w:sz="2" w:space="0" w:color="auto"/>
            </w:tcBorders>
          </w:tcPr>
          <w:p w14:paraId="2420D8B8" w14:textId="77777777" w:rsidR="007D7852" w:rsidRPr="00A8683D" w:rsidRDefault="007D7852" w:rsidP="00BB4CBC"/>
        </w:tc>
      </w:tr>
      <w:tr w:rsidR="00876F6D" w:rsidRPr="00A8683D" w14:paraId="22BE03D4"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3C3A151A" w14:textId="77777777" w:rsidR="00876F6D" w:rsidRPr="00A8683D" w:rsidRDefault="00876F6D" w:rsidP="00876F6D"/>
        </w:tc>
        <w:tc>
          <w:tcPr>
            <w:tcW w:w="5220" w:type="dxa"/>
            <w:tcBorders>
              <w:top w:val="single" w:sz="2" w:space="0" w:color="auto"/>
              <w:left w:val="single" w:sz="2" w:space="0" w:color="auto"/>
              <w:bottom w:val="single" w:sz="2" w:space="0" w:color="auto"/>
              <w:right w:val="single" w:sz="2" w:space="0" w:color="auto"/>
            </w:tcBorders>
          </w:tcPr>
          <w:p w14:paraId="1B4865C2" w14:textId="77777777" w:rsidR="00876F6D" w:rsidRPr="00A8683D" w:rsidRDefault="00876F6D" w:rsidP="00876F6D">
            <w:r w:rsidRPr="00A8683D">
              <w:rPr>
                <w:b/>
              </w:rPr>
              <w:t xml:space="preserve"> </w:t>
            </w:r>
            <w:r w:rsidRPr="00A8683D">
              <w:t xml:space="preserve"> </w:t>
            </w:r>
            <w:r w:rsidRPr="00A8683D">
              <w:rPr>
                <w:b/>
              </w:rPr>
              <w:t>0..*</w:t>
            </w:r>
            <w:r w:rsidRPr="00A8683D">
              <w:rPr>
                <w:b/>
              </w:rPr>
              <w:tab/>
            </w:r>
            <w:r w:rsidRPr="00A8683D">
              <w:t xml:space="preserve">Pasiūlymo produkto rodikliai. </w:t>
            </w:r>
          </w:p>
          <w:p w14:paraId="437478C0" w14:textId="77777777" w:rsidR="00876F6D" w:rsidRPr="00A8683D" w:rsidRDefault="00876F6D" w:rsidP="00876F6D">
            <w:pPr>
              <w:rPr>
                <w:b/>
              </w:rPr>
            </w:pPr>
            <w:r w:rsidRPr="00A8683D">
              <w:rPr>
                <w:b/>
              </w:rPr>
              <w:t xml:space="preserve"> </w:t>
            </w:r>
            <w:r w:rsidRPr="00A8683D">
              <w:t xml:space="preserve"> </w:t>
            </w:r>
            <w:r w:rsidRPr="00A8683D">
              <w:rPr>
                <w:b/>
              </w:rPr>
              <w:t>1</w:t>
            </w:r>
            <w:r w:rsidRPr="00A8683D">
              <w:rPr>
                <w:b/>
              </w:rPr>
              <w:tab/>
            </w:r>
            <w:r w:rsidRPr="00A8683D">
              <w:t>Programos pasiūlymai.</w:t>
            </w:r>
          </w:p>
        </w:tc>
        <w:tc>
          <w:tcPr>
            <w:tcW w:w="1710" w:type="dxa"/>
            <w:tcBorders>
              <w:top w:val="single" w:sz="2" w:space="0" w:color="auto"/>
              <w:left w:val="single" w:sz="2" w:space="0" w:color="auto"/>
              <w:bottom w:val="single" w:sz="2" w:space="0" w:color="auto"/>
              <w:right w:val="single" w:sz="2" w:space="0" w:color="auto"/>
            </w:tcBorders>
          </w:tcPr>
          <w:p w14:paraId="66493D35" w14:textId="77777777" w:rsidR="00876F6D" w:rsidRPr="00A8683D" w:rsidRDefault="00876F6D" w:rsidP="00876F6D"/>
        </w:tc>
      </w:tr>
      <w:tr w:rsidR="00876F6D" w:rsidRPr="00A8683D" w14:paraId="58F1DB9E"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EA5B33B" w14:textId="77777777" w:rsidR="00876F6D" w:rsidRPr="00A8683D" w:rsidRDefault="00876F6D" w:rsidP="00876F6D"/>
        </w:tc>
        <w:tc>
          <w:tcPr>
            <w:tcW w:w="5220" w:type="dxa"/>
            <w:tcBorders>
              <w:top w:val="single" w:sz="2" w:space="0" w:color="auto"/>
              <w:left w:val="single" w:sz="2" w:space="0" w:color="auto"/>
              <w:bottom w:val="single" w:sz="2" w:space="0" w:color="auto"/>
              <w:right w:val="single" w:sz="2" w:space="0" w:color="auto"/>
            </w:tcBorders>
          </w:tcPr>
          <w:p w14:paraId="65D9C8C1" w14:textId="77777777" w:rsidR="00876F6D" w:rsidRPr="00A8683D" w:rsidRDefault="00876F6D" w:rsidP="00876F6D">
            <w:r w:rsidRPr="00A8683D">
              <w:rPr>
                <w:b/>
              </w:rPr>
              <w:t xml:space="preserve"> </w:t>
            </w:r>
            <w:r w:rsidRPr="00A8683D">
              <w:t xml:space="preserve"> </w:t>
            </w:r>
            <w:r w:rsidRPr="00A8683D">
              <w:rPr>
                <w:b/>
              </w:rPr>
              <w:t>0..*</w:t>
            </w:r>
            <w:r w:rsidRPr="00A8683D">
              <w:rPr>
                <w:b/>
              </w:rPr>
              <w:tab/>
            </w:r>
            <w:r w:rsidRPr="00A8683D">
              <w:t xml:space="preserve">Pasiūlymo finansavimo planas. </w:t>
            </w:r>
          </w:p>
          <w:p w14:paraId="6EF78AB9" w14:textId="77777777" w:rsidR="00876F6D" w:rsidRPr="00A8683D" w:rsidRDefault="00876F6D" w:rsidP="00876F6D">
            <w:pPr>
              <w:rPr>
                <w:b/>
              </w:rPr>
            </w:pPr>
            <w:r w:rsidRPr="00A8683D">
              <w:rPr>
                <w:b/>
              </w:rPr>
              <w:t xml:space="preserve"> </w:t>
            </w:r>
            <w:r w:rsidRPr="00A8683D">
              <w:t xml:space="preserve"> </w:t>
            </w:r>
            <w:r w:rsidRPr="00A8683D">
              <w:rPr>
                <w:b/>
              </w:rPr>
              <w:t>1</w:t>
            </w:r>
            <w:r w:rsidRPr="00A8683D">
              <w:rPr>
                <w:b/>
              </w:rPr>
              <w:tab/>
            </w:r>
            <w:r w:rsidRPr="00A8683D">
              <w:t>Programos pasiūlymai.</w:t>
            </w:r>
          </w:p>
        </w:tc>
        <w:tc>
          <w:tcPr>
            <w:tcW w:w="1710" w:type="dxa"/>
            <w:tcBorders>
              <w:top w:val="single" w:sz="2" w:space="0" w:color="auto"/>
              <w:left w:val="single" w:sz="2" w:space="0" w:color="auto"/>
              <w:bottom w:val="single" w:sz="2" w:space="0" w:color="auto"/>
              <w:right w:val="single" w:sz="2" w:space="0" w:color="auto"/>
            </w:tcBorders>
          </w:tcPr>
          <w:p w14:paraId="2991C9A7" w14:textId="77777777" w:rsidR="00876F6D" w:rsidRPr="00A8683D" w:rsidRDefault="00876F6D" w:rsidP="00876F6D"/>
        </w:tc>
      </w:tr>
    </w:tbl>
    <w:p w14:paraId="51830EF8" w14:textId="77777777" w:rsidR="00411D7C" w:rsidRPr="00A8683D" w:rsidRDefault="00411D7C" w:rsidP="00411D7C"/>
    <w:p w14:paraId="2BE22061" w14:textId="77777777" w:rsidR="00C66313" w:rsidRPr="00A8683D" w:rsidRDefault="00C66313" w:rsidP="00DF40CE">
      <w:pPr>
        <w:pStyle w:val="Heading4"/>
      </w:pPr>
      <w:bookmarkStart w:id="64" w:name="_Toc159222098"/>
      <w:r w:rsidRPr="00A8683D">
        <w:t>Pasiūlymo rodikliai</w:t>
      </w:r>
      <w:bookmarkEnd w:id="64"/>
    </w:p>
    <w:p w14:paraId="1D00EC60" w14:textId="77777777" w:rsidR="00C66313" w:rsidRPr="00A8683D" w:rsidRDefault="00C66313" w:rsidP="00C66313">
      <w:pPr>
        <w:ind w:firstLine="0"/>
      </w:pPr>
      <w:r w:rsidRPr="00A8683D">
        <w:rPr>
          <w:bCs/>
          <w:i/>
          <w:iCs/>
          <w:color w:val="447524"/>
        </w:rPr>
        <w:t>Katalogas</w:t>
      </w:r>
      <w:r w:rsidRPr="00A8683D">
        <w:rPr>
          <w:rFonts w:cs="Arial"/>
        </w:rPr>
        <w:t>:</w:t>
      </w:r>
      <w:r w:rsidRPr="00A8683D">
        <w:rPr>
          <w:rFonts w:cs="Arial"/>
          <w:color w:val="000000"/>
        </w:rPr>
        <w:t xml:space="preserve"> Programos</w:t>
      </w:r>
    </w:p>
    <w:p w14:paraId="4778EF20" w14:textId="77777777" w:rsidR="00C66313" w:rsidRPr="00A8683D" w:rsidRDefault="00C66313" w:rsidP="00C66313">
      <w:pPr>
        <w:ind w:firstLine="0"/>
      </w:pPr>
      <w:r w:rsidRPr="00A8683D">
        <w:rPr>
          <w:bCs/>
          <w:i/>
          <w:iCs/>
          <w:color w:val="447524"/>
        </w:rPr>
        <w:t>Detalės</w:t>
      </w:r>
      <w:r w:rsidRPr="00A8683D">
        <w:rPr>
          <w:rFonts w:cs="Arial"/>
        </w:rPr>
        <w:t>:</w:t>
      </w:r>
      <w:r w:rsidRPr="00A8683D">
        <w:tab/>
      </w:r>
      <w:r w:rsidRPr="00A8683D">
        <w:rPr>
          <w:i/>
        </w:rPr>
        <w:t>Sukurta</w:t>
      </w:r>
      <w:r w:rsidRPr="00A8683D">
        <w:t xml:space="preserve"> </w:t>
      </w:r>
      <w:r w:rsidR="0056731A" w:rsidRPr="00A8683D">
        <w:t>2020m.</w:t>
      </w:r>
    </w:p>
    <w:p w14:paraId="057A66B6" w14:textId="77777777" w:rsidR="00C66313" w:rsidRPr="00A8683D" w:rsidRDefault="00C66313" w:rsidP="00C66313">
      <w:pPr>
        <w:ind w:firstLine="0"/>
      </w:pPr>
      <w:r w:rsidRPr="00A8683D">
        <w:rPr>
          <w:bCs/>
          <w:i/>
          <w:iCs/>
          <w:color w:val="447524"/>
        </w:rPr>
        <w:t>Pastabos</w:t>
      </w:r>
      <w:r w:rsidRPr="00A8683D">
        <w:rPr>
          <w:rFonts w:cs="Arial"/>
        </w:rPr>
        <w:t>:</w:t>
      </w:r>
      <w:r w:rsidRPr="00A8683D">
        <w:rPr>
          <w:rFonts w:cs="Arial"/>
        </w:rPr>
        <w:tab/>
      </w:r>
    </w:p>
    <w:p w14:paraId="43C2FD8D" w14:textId="77777777" w:rsidR="00C66313" w:rsidRPr="00A8683D" w:rsidRDefault="00C66313" w:rsidP="00C66313">
      <w:pPr>
        <w:ind w:firstLine="0"/>
      </w:pPr>
    </w:p>
    <w:p w14:paraId="2A85F539" w14:textId="77777777" w:rsidR="00C66313" w:rsidRPr="00A8683D" w:rsidRDefault="00C66313" w:rsidP="00C66313">
      <w:pPr>
        <w:rPr>
          <w:i/>
          <w:iCs/>
          <w:color w:val="447524"/>
          <w:u w:val="single"/>
        </w:rPr>
      </w:pPr>
      <w:r w:rsidRPr="00A8683D">
        <w:rPr>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837C27" w:rsidRPr="00A8683D" w14:paraId="2E4C5701" w14:textId="77777777" w:rsidTr="00780B5F">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701D4DDE" w14:textId="77777777" w:rsidR="00837C27" w:rsidRPr="00A8683D" w:rsidRDefault="00837C27" w:rsidP="00780B5F">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2F412666" w14:textId="77777777" w:rsidR="00837C27" w:rsidRPr="00A8683D" w:rsidRDefault="00837C27" w:rsidP="00780B5F">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716AEE7E" w14:textId="77777777" w:rsidR="00837C27" w:rsidRPr="00A8683D" w:rsidRDefault="00837C27" w:rsidP="00780B5F">
            <w:pPr>
              <w:rPr>
                <w:b/>
              </w:rPr>
            </w:pPr>
            <w:r w:rsidRPr="00A8683D">
              <w:rPr>
                <w:b/>
              </w:rPr>
              <w:t>Pastabos</w:t>
            </w:r>
          </w:p>
        </w:tc>
      </w:tr>
      <w:tr w:rsidR="00837C27" w:rsidRPr="00A8683D" w14:paraId="40BB687C"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41B28553" w14:textId="77777777" w:rsidR="00837C27" w:rsidRPr="00A8683D" w:rsidRDefault="00837C27" w:rsidP="00780B5F">
            <w:r w:rsidRPr="00A8683D">
              <w:t>Rodiklio tipas</w:t>
            </w:r>
          </w:p>
        </w:tc>
        <w:tc>
          <w:tcPr>
            <w:tcW w:w="1980" w:type="dxa"/>
            <w:tcBorders>
              <w:top w:val="single" w:sz="2" w:space="0" w:color="auto"/>
              <w:left w:val="single" w:sz="2" w:space="0" w:color="auto"/>
              <w:bottom w:val="single" w:sz="2" w:space="0" w:color="auto"/>
              <w:right w:val="single" w:sz="2" w:space="0" w:color="auto"/>
            </w:tcBorders>
          </w:tcPr>
          <w:p w14:paraId="78B19153" w14:textId="77777777" w:rsidR="00837C27" w:rsidRPr="00A8683D" w:rsidRDefault="00837C27" w:rsidP="00780B5F">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4F2104A1" w14:textId="77777777" w:rsidR="00837C27" w:rsidRPr="00A8683D" w:rsidRDefault="00E61444" w:rsidP="00E61444">
            <w:pPr>
              <w:ind w:firstLine="0"/>
            </w:pPr>
            <w:r w:rsidRPr="00A8683D">
              <w:t>Produkto; Rezultato</w:t>
            </w:r>
          </w:p>
        </w:tc>
      </w:tr>
      <w:tr w:rsidR="00837C27" w:rsidRPr="00A8683D" w14:paraId="323E6E5E"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70A42846" w14:textId="77777777" w:rsidR="00837C27" w:rsidRPr="00A8683D" w:rsidRDefault="00837C27" w:rsidP="00780B5F">
            <w:r w:rsidRPr="00A8683D">
              <w:t>Pradinė reikšmė</w:t>
            </w:r>
          </w:p>
        </w:tc>
        <w:tc>
          <w:tcPr>
            <w:tcW w:w="1980" w:type="dxa"/>
            <w:tcBorders>
              <w:top w:val="single" w:sz="2" w:space="0" w:color="auto"/>
              <w:left w:val="single" w:sz="2" w:space="0" w:color="auto"/>
              <w:bottom w:val="single" w:sz="2" w:space="0" w:color="auto"/>
              <w:right w:val="single" w:sz="2" w:space="0" w:color="auto"/>
            </w:tcBorders>
          </w:tcPr>
          <w:p w14:paraId="64A9ED5A" w14:textId="77777777" w:rsidR="00837C27" w:rsidRPr="00A8683D" w:rsidRDefault="00837C27" w:rsidP="00780B5F">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603937F" w14:textId="77777777" w:rsidR="00837C27" w:rsidRPr="00FD0EF3" w:rsidRDefault="00837C27" w:rsidP="00780B5F"/>
        </w:tc>
      </w:tr>
      <w:tr w:rsidR="00837C27" w:rsidRPr="00A8683D" w14:paraId="2C4E45EE"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201CCFF6" w14:textId="77777777" w:rsidR="00837C27" w:rsidRPr="00A8683D" w:rsidRDefault="00837C27" w:rsidP="00780B5F">
            <w:r w:rsidRPr="00A8683D">
              <w:t>Tarpinė reikšmė</w:t>
            </w:r>
          </w:p>
        </w:tc>
        <w:tc>
          <w:tcPr>
            <w:tcW w:w="1980" w:type="dxa"/>
            <w:tcBorders>
              <w:top w:val="single" w:sz="2" w:space="0" w:color="auto"/>
              <w:left w:val="single" w:sz="2" w:space="0" w:color="auto"/>
              <w:bottom w:val="single" w:sz="2" w:space="0" w:color="auto"/>
              <w:right w:val="single" w:sz="2" w:space="0" w:color="auto"/>
            </w:tcBorders>
          </w:tcPr>
          <w:p w14:paraId="0C62D29B" w14:textId="77777777" w:rsidR="00837C27" w:rsidRPr="00A8683D" w:rsidRDefault="00837C27" w:rsidP="00780B5F">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6364DAA" w14:textId="77777777" w:rsidR="00837C27" w:rsidRPr="00A8683D" w:rsidRDefault="00837C27" w:rsidP="00780B5F"/>
        </w:tc>
      </w:tr>
      <w:tr w:rsidR="00837C27" w:rsidRPr="00A8683D" w14:paraId="36C786C5"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51DD86C3" w14:textId="77777777" w:rsidR="00837C27" w:rsidRPr="00A8683D" w:rsidRDefault="00837C27" w:rsidP="00780B5F">
            <w:r w:rsidRPr="00A8683D">
              <w:t>Siektina reikšmė</w:t>
            </w:r>
          </w:p>
        </w:tc>
        <w:tc>
          <w:tcPr>
            <w:tcW w:w="1980" w:type="dxa"/>
            <w:tcBorders>
              <w:top w:val="single" w:sz="2" w:space="0" w:color="auto"/>
              <w:left w:val="single" w:sz="2" w:space="0" w:color="auto"/>
              <w:bottom w:val="single" w:sz="2" w:space="0" w:color="auto"/>
              <w:right w:val="single" w:sz="2" w:space="0" w:color="auto"/>
            </w:tcBorders>
          </w:tcPr>
          <w:p w14:paraId="3A87D5BC" w14:textId="77777777" w:rsidR="00837C27" w:rsidRPr="00A8683D" w:rsidRDefault="00837C27" w:rsidP="00780B5F">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81F608C" w14:textId="77777777" w:rsidR="00837C27" w:rsidRPr="00A8683D" w:rsidRDefault="00837C27" w:rsidP="00780B5F"/>
        </w:tc>
      </w:tr>
      <w:tr w:rsidR="00837C27" w:rsidRPr="00A8683D" w14:paraId="0BCF24A5"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1F89F7FA" w14:textId="77777777" w:rsidR="00837C27" w:rsidRPr="00A8683D" w:rsidRDefault="00837C27" w:rsidP="00780B5F">
            <w:r w:rsidRPr="00A8683D">
              <w:lastRenderedPageBreak/>
              <w:t>Duomenų šaltinis</w:t>
            </w:r>
          </w:p>
        </w:tc>
        <w:tc>
          <w:tcPr>
            <w:tcW w:w="1980" w:type="dxa"/>
            <w:tcBorders>
              <w:top w:val="single" w:sz="2" w:space="0" w:color="auto"/>
              <w:left w:val="single" w:sz="2" w:space="0" w:color="auto"/>
              <w:bottom w:val="single" w:sz="2" w:space="0" w:color="auto"/>
              <w:right w:val="single" w:sz="2" w:space="0" w:color="auto"/>
            </w:tcBorders>
          </w:tcPr>
          <w:p w14:paraId="0AFB0572" w14:textId="77777777" w:rsidR="00837C27" w:rsidRPr="00A8683D" w:rsidRDefault="00837C27"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B0C8ECD" w14:textId="77777777" w:rsidR="00837C27" w:rsidRPr="00A8683D" w:rsidRDefault="00837C27" w:rsidP="00780B5F"/>
        </w:tc>
      </w:tr>
      <w:tr w:rsidR="00837C27" w:rsidRPr="00A8683D" w14:paraId="0AE32EEF"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24BD7D13" w14:textId="77777777" w:rsidR="00837C27" w:rsidRPr="00A8683D" w:rsidRDefault="00837C27" w:rsidP="00780B5F">
            <w:r w:rsidRPr="00A8683D">
              <w:t>Pastaba</w:t>
            </w:r>
          </w:p>
        </w:tc>
        <w:tc>
          <w:tcPr>
            <w:tcW w:w="1980" w:type="dxa"/>
            <w:tcBorders>
              <w:top w:val="single" w:sz="2" w:space="0" w:color="auto"/>
              <w:left w:val="single" w:sz="2" w:space="0" w:color="auto"/>
              <w:bottom w:val="single" w:sz="2" w:space="0" w:color="auto"/>
              <w:right w:val="single" w:sz="2" w:space="0" w:color="auto"/>
            </w:tcBorders>
          </w:tcPr>
          <w:p w14:paraId="1473FF0C" w14:textId="77777777" w:rsidR="00837C27" w:rsidRPr="00A8683D" w:rsidRDefault="00837C27"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10C2B3A" w14:textId="77777777" w:rsidR="00837C27" w:rsidRPr="00A8683D" w:rsidRDefault="00837C27" w:rsidP="00780B5F"/>
        </w:tc>
      </w:tr>
    </w:tbl>
    <w:p w14:paraId="488C38A7" w14:textId="77777777" w:rsidR="00C66313" w:rsidRPr="00A8683D" w:rsidRDefault="00C66313" w:rsidP="00C66313"/>
    <w:p w14:paraId="4666307D" w14:textId="77777777" w:rsidR="00C66313" w:rsidRPr="00A8683D" w:rsidRDefault="00C66313" w:rsidP="00C66313"/>
    <w:p w14:paraId="595F12BC" w14:textId="77777777" w:rsidR="00C66313" w:rsidRPr="00A8683D" w:rsidRDefault="00C66313" w:rsidP="00C66313">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C66313" w:rsidRPr="00A8683D" w14:paraId="431BC65E" w14:textId="77777777" w:rsidTr="00780B5F">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2F5EA2A5" w14:textId="77777777" w:rsidR="00C66313" w:rsidRPr="00A8683D" w:rsidRDefault="00C66313" w:rsidP="00780B5F">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C926071" w14:textId="77777777" w:rsidR="00C66313" w:rsidRPr="00A8683D" w:rsidRDefault="00C66313" w:rsidP="00780B5F">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768ABA58" w14:textId="77777777" w:rsidR="00C66313" w:rsidRPr="00A8683D" w:rsidRDefault="00C66313" w:rsidP="00780B5F">
            <w:pPr>
              <w:rPr>
                <w:b/>
              </w:rPr>
            </w:pPr>
            <w:r w:rsidRPr="00A8683D">
              <w:rPr>
                <w:b/>
              </w:rPr>
              <w:t>Pastabos</w:t>
            </w:r>
          </w:p>
        </w:tc>
      </w:tr>
      <w:tr w:rsidR="00C66313" w:rsidRPr="00A8683D" w14:paraId="638E81DE" w14:textId="77777777" w:rsidTr="00780B5F">
        <w:trPr>
          <w:trHeight w:val="338"/>
        </w:trPr>
        <w:tc>
          <w:tcPr>
            <w:tcW w:w="2610" w:type="dxa"/>
            <w:tcBorders>
              <w:top w:val="single" w:sz="2" w:space="0" w:color="auto"/>
              <w:left w:val="single" w:sz="2" w:space="0" w:color="auto"/>
              <w:bottom w:val="single" w:sz="2" w:space="0" w:color="auto"/>
              <w:right w:val="single" w:sz="2" w:space="0" w:color="auto"/>
            </w:tcBorders>
          </w:tcPr>
          <w:p w14:paraId="1B95DC7E" w14:textId="77777777" w:rsidR="00C66313" w:rsidRPr="00A8683D" w:rsidRDefault="00C66313" w:rsidP="00780B5F"/>
        </w:tc>
        <w:tc>
          <w:tcPr>
            <w:tcW w:w="5220" w:type="dxa"/>
            <w:tcBorders>
              <w:top w:val="single" w:sz="2" w:space="0" w:color="auto"/>
              <w:left w:val="single" w:sz="2" w:space="0" w:color="auto"/>
              <w:bottom w:val="single" w:sz="2" w:space="0" w:color="auto"/>
              <w:right w:val="single" w:sz="2" w:space="0" w:color="auto"/>
            </w:tcBorders>
          </w:tcPr>
          <w:p w14:paraId="5F38872B" w14:textId="77777777" w:rsidR="00C66313" w:rsidRPr="00A8683D" w:rsidRDefault="00C66313" w:rsidP="00780B5F">
            <w:r w:rsidRPr="00A8683D">
              <w:rPr>
                <w:b/>
              </w:rPr>
              <w:t xml:space="preserve"> </w:t>
            </w:r>
            <w:r w:rsidRPr="00A8683D">
              <w:t xml:space="preserve"> </w:t>
            </w:r>
            <w:r w:rsidRPr="00A8683D">
              <w:rPr>
                <w:b/>
              </w:rPr>
              <w:t>0..*</w:t>
            </w:r>
            <w:r w:rsidRPr="00A8683D">
              <w:rPr>
                <w:b/>
              </w:rPr>
              <w:tab/>
            </w:r>
            <w:r w:rsidRPr="00A8683D">
              <w:t xml:space="preserve">Veiksmų plano rodikliai. </w:t>
            </w:r>
          </w:p>
          <w:p w14:paraId="16A65BB5" w14:textId="77777777" w:rsidR="00C66313" w:rsidRPr="00A8683D" w:rsidRDefault="00C66313" w:rsidP="00780B5F">
            <w:r w:rsidRPr="00A8683D">
              <w:rPr>
                <w:b/>
              </w:rPr>
              <w:t xml:space="preserve"> </w:t>
            </w:r>
            <w:r w:rsidRPr="00A8683D">
              <w:t xml:space="preserve"> </w:t>
            </w:r>
            <w:r w:rsidRPr="00A8683D">
              <w:rPr>
                <w:b/>
              </w:rPr>
              <w:t>1</w:t>
            </w:r>
            <w:r w:rsidRPr="00A8683D">
              <w:rPr>
                <w:b/>
              </w:rPr>
              <w:tab/>
            </w:r>
            <w:r w:rsidRPr="00A8683D">
              <w:t>Rodikliai.</w:t>
            </w:r>
          </w:p>
        </w:tc>
        <w:tc>
          <w:tcPr>
            <w:tcW w:w="1710" w:type="dxa"/>
            <w:tcBorders>
              <w:top w:val="single" w:sz="2" w:space="0" w:color="auto"/>
              <w:left w:val="single" w:sz="2" w:space="0" w:color="auto"/>
              <w:bottom w:val="single" w:sz="2" w:space="0" w:color="auto"/>
              <w:right w:val="single" w:sz="2" w:space="0" w:color="auto"/>
            </w:tcBorders>
          </w:tcPr>
          <w:p w14:paraId="0718F57D" w14:textId="77777777" w:rsidR="00C66313" w:rsidRPr="00A8683D" w:rsidRDefault="00C66313" w:rsidP="00780B5F"/>
        </w:tc>
      </w:tr>
      <w:tr w:rsidR="00C66313" w:rsidRPr="00A8683D" w14:paraId="1FD64178" w14:textId="77777777" w:rsidTr="00780B5F">
        <w:trPr>
          <w:trHeight w:val="338"/>
        </w:trPr>
        <w:tc>
          <w:tcPr>
            <w:tcW w:w="2610" w:type="dxa"/>
            <w:tcBorders>
              <w:top w:val="single" w:sz="2" w:space="0" w:color="auto"/>
              <w:left w:val="single" w:sz="2" w:space="0" w:color="auto"/>
              <w:bottom w:val="single" w:sz="2" w:space="0" w:color="auto"/>
              <w:right w:val="single" w:sz="2" w:space="0" w:color="auto"/>
            </w:tcBorders>
          </w:tcPr>
          <w:p w14:paraId="6D190A19" w14:textId="77777777" w:rsidR="00C66313" w:rsidRPr="00A8683D" w:rsidRDefault="00C66313" w:rsidP="00780B5F"/>
        </w:tc>
        <w:tc>
          <w:tcPr>
            <w:tcW w:w="5220" w:type="dxa"/>
            <w:tcBorders>
              <w:top w:val="single" w:sz="2" w:space="0" w:color="auto"/>
              <w:left w:val="single" w:sz="2" w:space="0" w:color="auto"/>
              <w:bottom w:val="single" w:sz="2" w:space="0" w:color="auto"/>
              <w:right w:val="single" w:sz="2" w:space="0" w:color="auto"/>
            </w:tcBorders>
          </w:tcPr>
          <w:p w14:paraId="74A542DC" w14:textId="77777777" w:rsidR="00C66313" w:rsidRPr="00A8683D" w:rsidRDefault="00C66313" w:rsidP="00780B5F">
            <w:r w:rsidRPr="00A8683D">
              <w:rPr>
                <w:b/>
              </w:rPr>
              <w:t xml:space="preserve"> </w:t>
            </w:r>
            <w:r w:rsidRPr="00A8683D">
              <w:t xml:space="preserve"> </w:t>
            </w:r>
            <w:r w:rsidRPr="00A8683D">
              <w:rPr>
                <w:b/>
              </w:rPr>
              <w:tab/>
            </w:r>
            <w:r w:rsidRPr="00A8683D">
              <w:t xml:space="preserve">Konkretaus tikslo rodikliai. </w:t>
            </w:r>
          </w:p>
          <w:p w14:paraId="0302F3C7" w14:textId="77777777" w:rsidR="00C66313" w:rsidRPr="00A8683D" w:rsidRDefault="00C66313" w:rsidP="00780B5F">
            <w:r w:rsidRPr="00A8683D">
              <w:rPr>
                <w:b/>
              </w:rPr>
              <w:t xml:space="preserve"> </w:t>
            </w:r>
            <w:r w:rsidRPr="00A8683D">
              <w:t xml:space="preserve"> </w:t>
            </w:r>
            <w:r w:rsidRPr="00A8683D">
              <w:rPr>
                <w:b/>
              </w:rPr>
              <w:tab/>
            </w:r>
            <w:r w:rsidRPr="00A8683D">
              <w:t>Veiksmų plano rodikliai.</w:t>
            </w:r>
          </w:p>
        </w:tc>
        <w:tc>
          <w:tcPr>
            <w:tcW w:w="1710" w:type="dxa"/>
            <w:tcBorders>
              <w:top w:val="single" w:sz="2" w:space="0" w:color="auto"/>
              <w:left w:val="single" w:sz="2" w:space="0" w:color="auto"/>
              <w:bottom w:val="single" w:sz="2" w:space="0" w:color="auto"/>
              <w:right w:val="single" w:sz="2" w:space="0" w:color="auto"/>
            </w:tcBorders>
          </w:tcPr>
          <w:p w14:paraId="234EC487" w14:textId="77777777" w:rsidR="00C66313" w:rsidRPr="00A8683D" w:rsidRDefault="00C66313" w:rsidP="00780B5F"/>
        </w:tc>
      </w:tr>
      <w:tr w:rsidR="00C66313" w:rsidRPr="00A8683D" w14:paraId="017C36AC" w14:textId="77777777" w:rsidTr="00780B5F">
        <w:trPr>
          <w:trHeight w:val="338"/>
        </w:trPr>
        <w:tc>
          <w:tcPr>
            <w:tcW w:w="2610" w:type="dxa"/>
            <w:tcBorders>
              <w:top w:val="single" w:sz="2" w:space="0" w:color="auto"/>
              <w:left w:val="single" w:sz="2" w:space="0" w:color="auto"/>
              <w:bottom w:val="single" w:sz="2" w:space="0" w:color="auto"/>
              <w:right w:val="single" w:sz="2" w:space="0" w:color="auto"/>
            </w:tcBorders>
          </w:tcPr>
          <w:p w14:paraId="799A5B94" w14:textId="77777777" w:rsidR="00C66313" w:rsidRPr="00A8683D" w:rsidRDefault="00C66313" w:rsidP="00780B5F"/>
        </w:tc>
        <w:tc>
          <w:tcPr>
            <w:tcW w:w="5220" w:type="dxa"/>
            <w:tcBorders>
              <w:top w:val="single" w:sz="2" w:space="0" w:color="auto"/>
              <w:left w:val="single" w:sz="2" w:space="0" w:color="auto"/>
              <w:bottom w:val="single" w:sz="2" w:space="0" w:color="auto"/>
              <w:right w:val="single" w:sz="2" w:space="0" w:color="auto"/>
            </w:tcBorders>
          </w:tcPr>
          <w:p w14:paraId="31B82571" w14:textId="77777777" w:rsidR="00C66313" w:rsidRPr="00A8683D" w:rsidRDefault="00C66313" w:rsidP="00780B5F">
            <w:r w:rsidRPr="00A8683D">
              <w:rPr>
                <w:b/>
              </w:rPr>
              <w:t xml:space="preserve"> </w:t>
            </w:r>
            <w:r w:rsidRPr="00A8683D">
              <w:t xml:space="preserve"> </w:t>
            </w:r>
            <w:r w:rsidRPr="00A8683D">
              <w:rPr>
                <w:b/>
              </w:rPr>
              <w:tab/>
            </w:r>
            <w:r w:rsidRPr="00A8683D">
              <w:t xml:space="preserve">Veiksmų rodikliai. </w:t>
            </w:r>
          </w:p>
          <w:p w14:paraId="00813074" w14:textId="77777777" w:rsidR="00C66313" w:rsidRPr="00A8683D" w:rsidRDefault="00C66313" w:rsidP="00780B5F">
            <w:r w:rsidRPr="00A8683D">
              <w:rPr>
                <w:b/>
              </w:rPr>
              <w:t xml:space="preserve"> </w:t>
            </w:r>
            <w:r w:rsidRPr="00A8683D">
              <w:t xml:space="preserve"> </w:t>
            </w:r>
            <w:r w:rsidRPr="00A8683D">
              <w:rPr>
                <w:b/>
              </w:rPr>
              <w:tab/>
            </w:r>
            <w:r w:rsidRPr="00A8683D">
              <w:t>Veiksmų plano rodikliai.</w:t>
            </w:r>
          </w:p>
        </w:tc>
        <w:tc>
          <w:tcPr>
            <w:tcW w:w="1710" w:type="dxa"/>
            <w:tcBorders>
              <w:top w:val="single" w:sz="2" w:space="0" w:color="auto"/>
              <w:left w:val="single" w:sz="2" w:space="0" w:color="auto"/>
              <w:bottom w:val="single" w:sz="2" w:space="0" w:color="auto"/>
              <w:right w:val="single" w:sz="2" w:space="0" w:color="auto"/>
            </w:tcBorders>
          </w:tcPr>
          <w:p w14:paraId="772C81CB" w14:textId="77777777" w:rsidR="00C66313" w:rsidRPr="00A8683D" w:rsidRDefault="00C66313" w:rsidP="00780B5F"/>
        </w:tc>
      </w:tr>
    </w:tbl>
    <w:p w14:paraId="154A0F1F" w14:textId="77777777" w:rsidR="00C66313" w:rsidRPr="00A8683D" w:rsidRDefault="00C66313" w:rsidP="00C66313"/>
    <w:p w14:paraId="5532D94D" w14:textId="77777777" w:rsidR="003B1272" w:rsidRPr="00A8683D" w:rsidRDefault="008747A0" w:rsidP="00DF40CE">
      <w:pPr>
        <w:pStyle w:val="Heading4"/>
      </w:pPr>
      <w:bookmarkStart w:id="65" w:name="_Toc159222099"/>
      <w:r w:rsidRPr="00A8683D">
        <w:t>Programos</w:t>
      </w:r>
      <w:r w:rsidR="003B1272" w:rsidRPr="00A8683D">
        <w:t xml:space="preserve"> rodikliai</w:t>
      </w:r>
      <w:bookmarkEnd w:id="62"/>
      <w:bookmarkEnd w:id="65"/>
    </w:p>
    <w:p w14:paraId="1AC7376E" w14:textId="77777777" w:rsidR="003B1272" w:rsidRPr="00A8683D" w:rsidRDefault="003B1272" w:rsidP="004D66F1">
      <w:pPr>
        <w:ind w:firstLine="0"/>
      </w:pPr>
      <w:r w:rsidRPr="00A8683D">
        <w:rPr>
          <w:bCs/>
          <w:i/>
          <w:iCs/>
          <w:color w:val="447524"/>
        </w:rPr>
        <w:t>Katalogas</w:t>
      </w:r>
      <w:r w:rsidRPr="00A8683D">
        <w:rPr>
          <w:rFonts w:cs="Arial"/>
        </w:rPr>
        <w:t>:</w:t>
      </w:r>
      <w:r w:rsidRPr="00A8683D">
        <w:rPr>
          <w:rFonts w:cs="Arial"/>
          <w:color w:val="000000"/>
        </w:rPr>
        <w:t xml:space="preserve"> Programos</w:t>
      </w:r>
    </w:p>
    <w:p w14:paraId="67A627AA" w14:textId="77777777" w:rsidR="003B1272" w:rsidRPr="00A8683D" w:rsidRDefault="003B1272" w:rsidP="004D66F1">
      <w:pPr>
        <w:ind w:firstLine="0"/>
      </w:pPr>
      <w:r w:rsidRPr="00A8683D">
        <w:rPr>
          <w:bCs/>
          <w:i/>
          <w:iCs/>
          <w:color w:val="447524"/>
        </w:rPr>
        <w:t>Detalės</w:t>
      </w:r>
      <w:r w:rsidRPr="00A8683D">
        <w:rPr>
          <w:rFonts w:cs="Arial"/>
        </w:rPr>
        <w:t>:</w:t>
      </w:r>
      <w:r w:rsidRPr="00A8683D">
        <w:tab/>
      </w:r>
      <w:r w:rsidRPr="00A8683D">
        <w:rPr>
          <w:i/>
        </w:rPr>
        <w:t>Sukurta</w:t>
      </w:r>
      <w:r w:rsidRPr="00A8683D">
        <w:t xml:space="preserve"> 2015-09-15. </w:t>
      </w:r>
      <w:r w:rsidRPr="00A8683D">
        <w:rPr>
          <w:i/>
        </w:rPr>
        <w:t xml:space="preserve">Modifikuota </w:t>
      </w:r>
      <w:r w:rsidR="00E61444" w:rsidRPr="00A8683D">
        <w:t>2020m.</w:t>
      </w:r>
    </w:p>
    <w:p w14:paraId="6C4C8124" w14:textId="77777777" w:rsidR="003B1272" w:rsidRPr="00A8683D" w:rsidRDefault="003B1272" w:rsidP="00A75212">
      <w:pPr>
        <w:ind w:firstLine="0"/>
      </w:pPr>
      <w:r w:rsidRPr="00A8683D">
        <w:rPr>
          <w:bCs/>
          <w:i/>
          <w:iCs/>
          <w:color w:val="447524"/>
        </w:rPr>
        <w:t>Pastabos</w:t>
      </w:r>
      <w:r w:rsidRPr="00A8683D">
        <w:rPr>
          <w:rFonts w:cs="Arial"/>
        </w:rPr>
        <w:t>:</w:t>
      </w:r>
      <w:r w:rsidRPr="00A8683D">
        <w:rPr>
          <w:rFonts w:cs="Arial"/>
        </w:rPr>
        <w:tab/>
      </w:r>
    </w:p>
    <w:p w14:paraId="4E0340DB" w14:textId="77777777" w:rsidR="003B1272" w:rsidRPr="00A8683D" w:rsidRDefault="003B1272" w:rsidP="00A75212">
      <w:pPr>
        <w:ind w:firstLine="0"/>
      </w:pPr>
    </w:p>
    <w:p w14:paraId="6DDBF848" w14:textId="77777777" w:rsidR="003B1272" w:rsidRPr="00A8683D" w:rsidRDefault="003B1272" w:rsidP="003B1272">
      <w:pPr>
        <w:rPr>
          <w:i/>
          <w:iCs/>
          <w:color w:val="447524"/>
          <w:u w:val="single"/>
        </w:rPr>
      </w:pPr>
      <w:bookmarkStart w:id="66" w:name="BKM_43D8CC0A_0864_4580_99C4_6C47FB037EE0"/>
      <w:bookmarkEnd w:id="66"/>
      <w:r w:rsidRPr="00A8683D">
        <w:rPr>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3B1272" w:rsidRPr="00A8683D" w14:paraId="4CF30E38"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2AD0E37C" w14:textId="77777777" w:rsidR="003B1272" w:rsidRPr="00A8683D" w:rsidRDefault="003B1272"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2AB3D34E" w14:textId="77777777" w:rsidR="003B1272" w:rsidRPr="00A8683D" w:rsidRDefault="003B1272"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4FBE2735" w14:textId="77777777" w:rsidR="003B1272" w:rsidRPr="00A8683D" w:rsidRDefault="003B1272" w:rsidP="00BB4CBC">
            <w:pPr>
              <w:rPr>
                <w:b/>
              </w:rPr>
            </w:pPr>
            <w:r w:rsidRPr="00A8683D">
              <w:rPr>
                <w:b/>
              </w:rPr>
              <w:t>Pastabos</w:t>
            </w:r>
          </w:p>
        </w:tc>
      </w:tr>
      <w:tr w:rsidR="003B1272" w:rsidRPr="00A8683D" w14:paraId="1901C51C"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3755EC0" w14:textId="77777777" w:rsidR="003B1272" w:rsidRPr="00A8683D" w:rsidRDefault="0042646A" w:rsidP="00801295">
            <w:r w:rsidRPr="00A8683D">
              <w:t>Rodiklio tipas</w:t>
            </w:r>
          </w:p>
        </w:tc>
        <w:tc>
          <w:tcPr>
            <w:tcW w:w="1980" w:type="dxa"/>
            <w:tcBorders>
              <w:top w:val="single" w:sz="2" w:space="0" w:color="auto"/>
              <w:left w:val="single" w:sz="2" w:space="0" w:color="auto"/>
              <w:bottom w:val="single" w:sz="2" w:space="0" w:color="auto"/>
              <w:right w:val="single" w:sz="2" w:space="0" w:color="auto"/>
            </w:tcBorders>
          </w:tcPr>
          <w:p w14:paraId="68C0AE82" w14:textId="77777777" w:rsidR="003B1272" w:rsidRPr="00A8683D" w:rsidRDefault="00A84B1E" w:rsidP="00801295">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42F3AB5C" w14:textId="77777777" w:rsidR="003B1272" w:rsidRPr="00A8683D" w:rsidRDefault="0060188F" w:rsidP="00F61B15">
            <w:pPr>
              <w:ind w:firstLine="0"/>
            </w:pPr>
            <w:r w:rsidRPr="00A8683D">
              <w:t>Produkto; Rezultato</w:t>
            </w:r>
          </w:p>
        </w:tc>
      </w:tr>
      <w:tr w:rsidR="0042646A" w:rsidRPr="00A8683D" w14:paraId="6DAFB449"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73F39118" w14:textId="77777777" w:rsidR="0042646A" w:rsidRPr="00A8683D" w:rsidRDefault="0042646A" w:rsidP="0042646A">
            <w:r w:rsidRPr="00A8683D">
              <w:t>Pradinė reikšmė</w:t>
            </w:r>
          </w:p>
        </w:tc>
        <w:tc>
          <w:tcPr>
            <w:tcW w:w="1980" w:type="dxa"/>
            <w:tcBorders>
              <w:top w:val="single" w:sz="2" w:space="0" w:color="auto"/>
              <w:left w:val="single" w:sz="2" w:space="0" w:color="auto"/>
              <w:bottom w:val="single" w:sz="2" w:space="0" w:color="auto"/>
              <w:right w:val="single" w:sz="2" w:space="0" w:color="auto"/>
            </w:tcBorders>
          </w:tcPr>
          <w:p w14:paraId="62124253" w14:textId="77777777" w:rsidR="0042646A" w:rsidRPr="00A8683D" w:rsidRDefault="0042646A" w:rsidP="0042646A">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18746B0" w14:textId="77777777" w:rsidR="0042646A" w:rsidRPr="00A8683D" w:rsidRDefault="0042646A" w:rsidP="0042646A"/>
        </w:tc>
      </w:tr>
      <w:tr w:rsidR="00507F3F" w:rsidRPr="00A8683D" w14:paraId="2568E215"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8A45985" w14:textId="77777777" w:rsidR="00507F3F" w:rsidRPr="00A8683D" w:rsidRDefault="00507F3F" w:rsidP="0042646A">
            <w:r w:rsidRPr="00A8683D">
              <w:t>Tarpinė reikšmė</w:t>
            </w:r>
          </w:p>
        </w:tc>
        <w:tc>
          <w:tcPr>
            <w:tcW w:w="1980" w:type="dxa"/>
            <w:tcBorders>
              <w:top w:val="single" w:sz="2" w:space="0" w:color="auto"/>
              <w:left w:val="single" w:sz="2" w:space="0" w:color="auto"/>
              <w:bottom w:val="single" w:sz="2" w:space="0" w:color="auto"/>
              <w:right w:val="single" w:sz="2" w:space="0" w:color="auto"/>
            </w:tcBorders>
          </w:tcPr>
          <w:p w14:paraId="240B06AE" w14:textId="77777777" w:rsidR="00507F3F" w:rsidRPr="00A8683D" w:rsidRDefault="00507F3F" w:rsidP="0042646A">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560C0000" w14:textId="77777777" w:rsidR="00507F3F" w:rsidRPr="00A8683D" w:rsidRDefault="00507F3F" w:rsidP="0042646A"/>
        </w:tc>
      </w:tr>
      <w:tr w:rsidR="0042646A" w:rsidRPr="00A8683D" w14:paraId="021032D2"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3B6108D" w14:textId="77777777" w:rsidR="0042646A" w:rsidRPr="00A8683D" w:rsidRDefault="00507F3F" w:rsidP="0042646A">
            <w:bookmarkStart w:id="67" w:name="BKM_F835A6DC_55F3_4041_BE23_BE26B06EE3D2"/>
            <w:r w:rsidRPr="00A8683D">
              <w:t>Siektina reikšmė</w:t>
            </w:r>
          </w:p>
        </w:tc>
        <w:tc>
          <w:tcPr>
            <w:tcW w:w="1980" w:type="dxa"/>
            <w:tcBorders>
              <w:top w:val="single" w:sz="2" w:space="0" w:color="auto"/>
              <w:left w:val="single" w:sz="2" w:space="0" w:color="auto"/>
              <w:bottom w:val="single" w:sz="2" w:space="0" w:color="auto"/>
              <w:right w:val="single" w:sz="2" w:space="0" w:color="auto"/>
            </w:tcBorders>
          </w:tcPr>
          <w:p w14:paraId="3AA5D1A8" w14:textId="77777777" w:rsidR="0042646A" w:rsidRPr="00A8683D" w:rsidRDefault="0042646A" w:rsidP="0042646A">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668EB1C" w14:textId="77777777" w:rsidR="0042646A" w:rsidRPr="00A8683D" w:rsidRDefault="0042646A" w:rsidP="0042646A"/>
        </w:tc>
        <w:bookmarkEnd w:id="67"/>
      </w:tr>
      <w:tr w:rsidR="0042646A" w:rsidRPr="00A8683D" w14:paraId="2CE562B3"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27A44C2" w14:textId="77777777" w:rsidR="0042646A" w:rsidRPr="00A8683D" w:rsidRDefault="00507F3F" w:rsidP="0042646A">
            <w:bookmarkStart w:id="68" w:name="BKM_BC81CBB3_F224_4C3A_AA91_AC4DC64F2BD7"/>
            <w:r w:rsidRPr="00A8683D">
              <w:t>Faktinė reikšmė</w:t>
            </w:r>
          </w:p>
        </w:tc>
        <w:tc>
          <w:tcPr>
            <w:tcW w:w="1980" w:type="dxa"/>
            <w:tcBorders>
              <w:top w:val="single" w:sz="2" w:space="0" w:color="auto"/>
              <w:left w:val="single" w:sz="2" w:space="0" w:color="auto"/>
              <w:bottom w:val="single" w:sz="2" w:space="0" w:color="auto"/>
              <w:right w:val="single" w:sz="2" w:space="0" w:color="auto"/>
            </w:tcBorders>
          </w:tcPr>
          <w:p w14:paraId="67AC8F3B" w14:textId="77777777" w:rsidR="0042646A" w:rsidRPr="00A8683D" w:rsidRDefault="0042646A" w:rsidP="0042646A">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1FFC996" w14:textId="77777777" w:rsidR="0042646A" w:rsidRPr="00A8683D" w:rsidRDefault="0042646A" w:rsidP="0042646A"/>
        </w:tc>
        <w:bookmarkEnd w:id="68"/>
      </w:tr>
    </w:tbl>
    <w:p w14:paraId="77083362" w14:textId="77777777" w:rsidR="003B1272" w:rsidRPr="00A8683D" w:rsidRDefault="003B1272" w:rsidP="003B1272"/>
    <w:p w14:paraId="10A825F3" w14:textId="77777777" w:rsidR="003B1272" w:rsidRPr="00A8683D" w:rsidRDefault="003B1272" w:rsidP="003B1272"/>
    <w:p w14:paraId="1DC48BC2" w14:textId="77777777" w:rsidR="003B1272" w:rsidRPr="00A8683D" w:rsidRDefault="003B1272" w:rsidP="003B1272">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3B1272" w:rsidRPr="00A8683D" w14:paraId="4ABADA81"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183258F6" w14:textId="77777777" w:rsidR="003B1272" w:rsidRPr="00A8683D" w:rsidRDefault="003B1272"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E8B93C8" w14:textId="77777777" w:rsidR="003B1272" w:rsidRPr="00A8683D" w:rsidRDefault="003B1272"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2BB14543" w14:textId="77777777" w:rsidR="003B1272" w:rsidRPr="00A8683D" w:rsidRDefault="003B1272" w:rsidP="00BB4CBC">
            <w:pPr>
              <w:rPr>
                <w:b/>
              </w:rPr>
            </w:pPr>
            <w:r w:rsidRPr="00A8683D">
              <w:rPr>
                <w:b/>
              </w:rPr>
              <w:t>Pastabos</w:t>
            </w:r>
          </w:p>
        </w:tc>
      </w:tr>
      <w:tr w:rsidR="003B1272" w:rsidRPr="00A8683D" w14:paraId="6BD42EC9"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D5D656B"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0308C2EB" w14:textId="77777777" w:rsidR="003B1272" w:rsidRPr="00A8683D" w:rsidRDefault="003B1272" w:rsidP="00801295">
            <w:r w:rsidRPr="00A8683D">
              <w:rPr>
                <w:b/>
              </w:rPr>
              <w:t xml:space="preserve"> </w:t>
            </w:r>
            <w:r w:rsidRPr="00A8683D">
              <w:t xml:space="preserve"> </w:t>
            </w:r>
            <w:r w:rsidRPr="00A8683D">
              <w:rPr>
                <w:b/>
              </w:rPr>
              <w:t>0..*</w:t>
            </w:r>
            <w:r w:rsidRPr="00A8683D">
              <w:rPr>
                <w:b/>
              </w:rPr>
              <w:tab/>
            </w:r>
            <w:r w:rsidRPr="00A8683D">
              <w:t xml:space="preserve">Veiksmų plano rodikliai. </w:t>
            </w:r>
          </w:p>
          <w:p w14:paraId="022A6D65" w14:textId="77777777" w:rsidR="003B1272" w:rsidRPr="00A8683D" w:rsidRDefault="003B1272" w:rsidP="00801295">
            <w:r w:rsidRPr="00A8683D">
              <w:rPr>
                <w:b/>
              </w:rPr>
              <w:t xml:space="preserve"> </w:t>
            </w:r>
            <w:r w:rsidRPr="00A8683D">
              <w:t xml:space="preserve"> </w:t>
            </w:r>
            <w:r w:rsidRPr="00A8683D">
              <w:rPr>
                <w:b/>
              </w:rPr>
              <w:t>1</w:t>
            </w:r>
            <w:r w:rsidRPr="00A8683D">
              <w:rPr>
                <w:b/>
              </w:rPr>
              <w:tab/>
            </w:r>
            <w:r w:rsidRPr="00A8683D">
              <w:t>Rodikliai.</w:t>
            </w:r>
          </w:p>
        </w:tc>
        <w:tc>
          <w:tcPr>
            <w:tcW w:w="1710" w:type="dxa"/>
            <w:tcBorders>
              <w:top w:val="single" w:sz="2" w:space="0" w:color="auto"/>
              <w:left w:val="single" w:sz="2" w:space="0" w:color="auto"/>
              <w:bottom w:val="single" w:sz="2" w:space="0" w:color="auto"/>
              <w:right w:val="single" w:sz="2" w:space="0" w:color="auto"/>
            </w:tcBorders>
          </w:tcPr>
          <w:p w14:paraId="30B35BC4" w14:textId="77777777" w:rsidR="003B1272" w:rsidRPr="00A8683D" w:rsidRDefault="003B1272" w:rsidP="00BB4CBC"/>
        </w:tc>
      </w:tr>
      <w:tr w:rsidR="003B1272" w:rsidRPr="00A8683D" w14:paraId="27342B1A"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613BD3F"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7E4FE6D6" w14:textId="77777777" w:rsidR="003B1272" w:rsidRPr="00A8683D" w:rsidRDefault="003B1272" w:rsidP="00801295">
            <w:r w:rsidRPr="00A8683D">
              <w:rPr>
                <w:b/>
              </w:rPr>
              <w:t xml:space="preserve"> </w:t>
            </w:r>
            <w:r w:rsidRPr="00A8683D">
              <w:t xml:space="preserve"> </w:t>
            </w:r>
            <w:r w:rsidRPr="00A8683D">
              <w:rPr>
                <w:b/>
              </w:rPr>
              <w:tab/>
            </w:r>
            <w:r w:rsidRPr="00A8683D">
              <w:t xml:space="preserve">Konkretaus tikslo rodikliai. </w:t>
            </w:r>
          </w:p>
          <w:p w14:paraId="5A578E7C" w14:textId="77777777" w:rsidR="003B1272" w:rsidRPr="00A8683D" w:rsidRDefault="003B1272" w:rsidP="00801295">
            <w:r w:rsidRPr="00A8683D">
              <w:rPr>
                <w:b/>
              </w:rPr>
              <w:t xml:space="preserve"> </w:t>
            </w:r>
            <w:r w:rsidRPr="00A8683D">
              <w:t xml:space="preserve"> </w:t>
            </w:r>
            <w:r w:rsidRPr="00A8683D">
              <w:rPr>
                <w:b/>
              </w:rPr>
              <w:tab/>
            </w:r>
            <w:r w:rsidRPr="00A8683D">
              <w:t>Veiksmų plano rodikliai.</w:t>
            </w:r>
          </w:p>
        </w:tc>
        <w:tc>
          <w:tcPr>
            <w:tcW w:w="1710" w:type="dxa"/>
            <w:tcBorders>
              <w:top w:val="single" w:sz="2" w:space="0" w:color="auto"/>
              <w:left w:val="single" w:sz="2" w:space="0" w:color="auto"/>
              <w:bottom w:val="single" w:sz="2" w:space="0" w:color="auto"/>
              <w:right w:val="single" w:sz="2" w:space="0" w:color="auto"/>
            </w:tcBorders>
          </w:tcPr>
          <w:p w14:paraId="6C0216DE" w14:textId="77777777" w:rsidR="003B1272" w:rsidRPr="00A8683D" w:rsidRDefault="003B1272" w:rsidP="00BB4CBC"/>
        </w:tc>
      </w:tr>
      <w:tr w:rsidR="003B1272" w:rsidRPr="00A8683D" w14:paraId="3AA2C639"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7664004"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48B29C70" w14:textId="77777777" w:rsidR="003B1272" w:rsidRPr="00A8683D" w:rsidRDefault="003B1272" w:rsidP="00801295">
            <w:r w:rsidRPr="00A8683D">
              <w:rPr>
                <w:b/>
              </w:rPr>
              <w:t xml:space="preserve"> </w:t>
            </w:r>
            <w:r w:rsidRPr="00A8683D">
              <w:t xml:space="preserve"> </w:t>
            </w:r>
            <w:r w:rsidRPr="00A8683D">
              <w:rPr>
                <w:b/>
              </w:rPr>
              <w:tab/>
            </w:r>
            <w:r w:rsidRPr="00A8683D">
              <w:t xml:space="preserve">Veiksmų rodikliai. </w:t>
            </w:r>
          </w:p>
          <w:p w14:paraId="07285D5E" w14:textId="77777777" w:rsidR="003B1272" w:rsidRPr="00A8683D" w:rsidRDefault="003B1272" w:rsidP="00801295">
            <w:r w:rsidRPr="00A8683D">
              <w:rPr>
                <w:b/>
              </w:rPr>
              <w:t xml:space="preserve"> </w:t>
            </w:r>
            <w:r w:rsidRPr="00A8683D">
              <w:t xml:space="preserve"> </w:t>
            </w:r>
            <w:r w:rsidRPr="00A8683D">
              <w:rPr>
                <w:b/>
              </w:rPr>
              <w:tab/>
            </w:r>
            <w:r w:rsidRPr="00A8683D">
              <w:t>Veiksmų plano rodikliai.</w:t>
            </w:r>
          </w:p>
        </w:tc>
        <w:tc>
          <w:tcPr>
            <w:tcW w:w="1710" w:type="dxa"/>
            <w:tcBorders>
              <w:top w:val="single" w:sz="2" w:space="0" w:color="auto"/>
              <w:left w:val="single" w:sz="2" w:space="0" w:color="auto"/>
              <w:bottom w:val="single" w:sz="2" w:space="0" w:color="auto"/>
              <w:right w:val="single" w:sz="2" w:space="0" w:color="auto"/>
            </w:tcBorders>
          </w:tcPr>
          <w:p w14:paraId="3292891C" w14:textId="77777777" w:rsidR="003B1272" w:rsidRPr="00A8683D" w:rsidRDefault="003B1272" w:rsidP="00BB4CBC"/>
        </w:tc>
      </w:tr>
      <w:tr w:rsidR="003B1272" w:rsidRPr="00A8683D" w14:paraId="511A0641"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19B4463"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0C9B4EFA" w14:textId="77777777" w:rsidR="003B1272" w:rsidRPr="00A8683D" w:rsidRDefault="003B1272" w:rsidP="00801295">
            <w:r w:rsidRPr="00A8683D">
              <w:rPr>
                <w:b/>
              </w:rPr>
              <w:t xml:space="preserve"> </w:t>
            </w:r>
            <w:r w:rsidRPr="00A8683D">
              <w:t xml:space="preserve"> </w:t>
            </w:r>
            <w:r w:rsidRPr="00A8683D">
              <w:rPr>
                <w:b/>
              </w:rPr>
              <w:tab/>
            </w:r>
            <w:r w:rsidRPr="00A8683D">
              <w:t xml:space="preserve">Programos projektų rodikliai. </w:t>
            </w:r>
          </w:p>
          <w:p w14:paraId="3D318B76" w14:textId="77777777" w:rsidR="003B1272" w:rsidRPr="00A8683D" w:rsidRDefault="003B1272" w:rsidP="00801295">
            <w:r w:rsidRPr="00A8683D">
              <w:rPr>
                <w:b/>
              </w:rPr>
              <w:t xml:space="preserve"> </w:t>
            </w:r>
            <w:r w:rsidRPr="00A8683D">
              <w:t xml:space="preserve"> </w:t>
            </w:r>
            <w:r w:rsidRPr="00A8683D">
              <w:rPr>
                <w:b/>
              </w:rPr>
              <w:tab/>
            </w:r>
            <w:r w:rsidRPr="00A8683D">
              <w:t>Veiksmų plano rodikliai.</w:t>
            </w:r>
          </w:p>
        </w:tc>
        <w:tc>
          <w:tcPr>
            <w:tcW w:w="1710" w:type="dxa"/>
            <w:tcBorders>
              <w:top w:val="single" w:sz="2" w:space="0" w:color="auto"/>
              <w:left w:val="single" w:sz="2" w:space="0" w:color="auto"/>
              <w:bottom w:val="single" w:sz="2" w:space="0" w:color="auto"/>
              <w:right w:val="single" w:sz="2" w:space="0" w:color="auto"/>
            </w:tcBorders>
          </w:tcPr>
          <w:p w14:paraId="30C00203" w14:textId="77777777" w:rsidR="003B1272" w:rsidRPr="00A8683D" w:rsidRDefault="003B1272" w:rsidP="00BB4CBC"/>
        </w:tc>
      </w:tr>
      <w:tr w:rsidR="003B1272" w:rsidRPr="00A8683D" w14:paraId="27B6CD30"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E6ECB4B"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2B79FABA" w14:textId="77777777" w:rsidR="003B1272" w:rsidRPr="00A8683D" w:rsidRDefault="003B1272" w:rsidP="00801295">
            <w:r w:rsidRPr="00A8683D">
              <w:rPr>
                <w:b/>
              </w:rPr>
              <w:t xml:space="preserve"> </w:t>
            </w:r>
            <w:r w:rsidRPr="00A8683D">
              <w:t xml:space="preserve"> </w:t>
            </w:r>
            <w:r w:rsidRPr="00A8683D">
              <w:rPr>
                <w:b/>
              </w:rPr>
              <w:t>0..*</w:t>
            </w:r>
            <w:r w:rsidRPr="00A8683D">
              <w:rPr>
                <w:b/>
              </w:rPr>
              <w:tab/>
            </w:r>
            <w:r w:rsidR="00555DFB" w:rsidRPr="00A8683D">
              <w:t xml:space="preserve">Projekto įgyvendinimo plano </w:t>
            </w:r>
            <w:r w:rsidRPr="00A8683D">
              <w:t xml:space="preserve">rodikliai. </w:t>
            </w:r>
          </w:p>
          <w:p w14:paraId="01947C6E" w14:textId="77777777" w:rsidR="003B1272" w:rsidRPr="00A8683D" w:rsidRDefault="003B1272" w:rsidP="00801295">
            <w:r w:rsidRPr="00A8683D">
              <w:rPr>
                <w:b/>
              </w:rPr>
              <w:t xml:space="preserve"> </w:t>
            </w:r>
            <w:r w:rsidRPr="00A8683D">
              <w:t xml:space="preserve"> </w:t>
            </w:r>
            <w:r w:rsidRPr="00A8683D">
              <w:rPr>
                <w:b/>
              </w:rPr>
              <w:t>0..1</w:t>
            </w:r>
            <w:r w:rsidRPr="00A8683D">
              <w:rPr>
                <w:b/>
              </w:rPr>
              <w:tab/>
            </w:r>
            <w:r w:rsidRPr="00A8683D">
              <w:t>Veiksmų plano rodikliai.</w:t>
            </w:r>
          </w:p>
        </w:tc>
        <w:tc>
          <w:tcPr>
            <w:tcW w:w="1710" w:type="dxa"/>
            <w:tcBorders>
              <w:top w:val="single" w:sz="2" w:space="0" w:color="auto"/>
              <w:left w:val="single" w:sz="2" w:space="0" w:color="auto"/>
              <w:bottom w:val="single" w:sz="2" w:space="0" w:color="auto"/>
              <w:right w:val="single" w:sz="2" w:space="0" w:color="auto"/>
            </w:tcBorders>
          </w:tcPr>
          <w:p w14:paraId="387626AF" w14:textId="77777777" w:rsidR="003B1272" w:rsidRPr="00A8683D" w:rsidRDefault="003B1272" w:rsidP="00BB4CBC"/>
        </w:tc>
      </w:tr>
      <w:tr w:rsidR="003B1272" w:rsidRPr="00A8683D" w14:paraId="298982BA"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AEA5F90"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7C60E8D5" w14:textId="77777777" w:rsidR="003B1272" w:rsidRPr="00A8683D" w:rsidRDefault="003B1272" w:rsidP="00801295">
            <w:r w:rsidRPr="00A8683D">
              <w:rPr>
                <w:b/>
              </w:rPr>
              <w:t xml:space="preserve"> </w:t>
            </w:r>
            <w:r w:rsidRPr="00A8683D">
              <w:t xml:space="preserve"> </w:t>
            </w:r>
            <w:r w:rsidRPr="00A8683D">
              <w:rPr>
                <w:b/>
              </w:rPr>
              <w:t>0..*</w:t>
            </w:r>
            <w:r w:rsidRPr="00A8683D">
              <w:rPr>
                <w:b/>
              </w:rPr>
              <w:tab/>
            </w:r>
            <w:r w:rsidRPr="00A8683D">
              <w:t xml:space="preserve">Projekto rodikliai. </w:t>
            </w:r>
          </w:p>
          <w:p w14:paraId="2CD12532" w14:textId="77777777" w:rsidR="003B1272" w:rsidRPr="00A8683D" w:rsidRDefault="003B1272" w:rsidP="00801295">
            <w:r w:rsidRPr="00A8683D">
              <w:rPr>
                <w:b/>
              </w:rPr>
              <w:t xml:space="preserve"> </w:t>
            </w:r>
            <w:r w:rsidRPr="00A8683D">
              <w:t xml:space="preserve"> </w:t>
            </w:r>
            <w:r w:rsidRPr="00A8683D">
              <w:rPr>
                <w:b/>
              </w:rPr>
              <w:t>0..1</w:t>
            </w:r>
            <w:r w:rsidRPr="00A8683D">
              <w:rPr>
                <w:b/>
              </w:rPr>
              <w:tab/>
            </w:r>
            <w:r w:rsidRPr="00A8683D">
              <w:t>Veiksmų plano rodikliai.</w:t>
            </w:r>
          </w:p>
        </w:tc>
        <w:tc>
          <w:tcPr>
            <w:tcW w:w="1710" w:type="dxa"/>
            <w:tcBorders>
              <w:top w:val="single" w:sz="2" w:space="0" w:color="auto"/>
              <w:left w:val="single" w:sz="2" w:space="0" w:color="auto"/>
              <w:bottom w:val="single" w:sz="2" w:space="0" w:color="auto"/>
              <w:right w:val="single" w:sz="2" w:space="0" w:color="auto"/>
            </w:tcBorders>
          </w:tcPr>
          <w:p w14:paraId="6E8CC5B4" w14:textId="77777777" w:rsidR="003B1272" w:rsidRPr="00A8683D" w:rsidRDefault="003B1272" w:rsidP="00BB4CBC"/>
        </w:tc>
        <w:bookmarkEnd w:id="63"/>
      </w:tr>
    </w:tbl>
    <w:p w14:paraId="1B68E89F" w14:textId="77777777" w:rsidR="003B1272" w:rsidRPr="00A8683D" w:rsidRDefault="003B1272" w:rsidP="00DF40CE">
      <w:pPr>
        <w:pStyle w:val="Heading4"/>
      </w:pPr>
      <w:bookmarkStart w:id="69" w:name="_Toc452045754"/>
      <w:bookmarkStart w:id="70" w:name="_Toc159222100"/>
      <w:bookmarkStart w:id="71" w:name="BKM_32C17D93_8503_4CE6_9375_3DF9FFBD3BA2"/>
      <w:r w:rsidRPr="00A8683D">
        <w:t>Konkretaus tikslo rodikliai</w:t>
      </w:r>
      <w:bookmarkEnd w:id="69"/>
      <w:bookmarkEnd w:id="70"/>
    </w:p>
    <w:p w14:paraId="22B0E771" w14:textId="77777777" w:rsidR="003B1272" w:rsidRPr="00A8683D" w:rsidRDefault="003B1272" w:rsidP="00A75212">
      <w:pPr>
        <w:ind w:firstLine="0"/>
      </w:pPr>
      <w:r w:rsidRPr="00A8683D">
        <w:rPr>
          <w:bCs/>
          <w:i/>
          <w:iCs/>
          <w:color w:val="447524"/>
        </w:rPr>
        <w:t>Katalogas</w:t>
      </w:r>
      <w:r w:rsidRPr="00A8683D">
        <w:rPr>
          <w:rFonts w:cs="Arial"/>
        </w:rPr>
        <w:t>:</w:t>
      </w:r>
      <w:r w:rsidRPr="00A8683D">
        <w:rPr>
          <w:rFonts w:cs="Arial"/>
          <w:color w:val="000000"/>
        </w:rPr>
        <w:t xml:space="preserve"> Programos</w:t>
      </w:r>
    </w:p>
    <w:p w14:paraId="77AB9F0F" w14:textId="77777777" w:rsidR="003B1272" w:rsidRPr="00A8683D" w:rsidRDefault="003B1272" w:rsidP="00A75212">
      <w:pPr>
        <w:ind w:firstLine="0"/>
      </w:pPr>
      <w:r w:rsidRPr="00A8683D">
        <w:rPr>
          <w:bCs/>
          <w:i/>
          <w:iCs/>
          <w:color w:val="447524"/>
        </w:rPr>
        <w:t>Detalės</w:t>
      </w:r>
      <w:r w:rsidRPr="00A8683D">
        <w:rPr>
          <w:rFonts w:cs="Arial"/>
        </w:rPr>
        <w:t>:</w:t>
      </w:r>
      <w:r w:rsidRPr="00A8683D">
        <w:tab/>
      </w:r>
      <w:r w:rsidRPr="00A8683D">
        <w:rPr>
          <w:i/>
        </w:rPr>
        <w:t>Sukurta</w:t>
      </w:r>
      <w:r w:rsidRPr="00A8683D">
        <w:t xml:space="preserve"> 2015-10-09. </w:t>
      </w:r>
      <w:r w:rsidRPr="00A8683D">
        <w:rPr>
          <w:i/>
        </w:rPr>
        <w:t xml:space="preserve">Modifikuota </w:t>
      </w:r>
      <w:r w:rsidRPr="00A8683D">
        <w:t>2015-10-09.</w:t>
      </w:r>
    </w:p>
    <w:p w14:paraId="0E01E775" w14:textId="77777777" w:rsidR="003B1272" w:rsidRPr="00A8683D" w:rsidRDefault="003B1272" w:rsidP="00813039">
      <w:pPr>
        <w:ind w:firstLine="0"/>
      </w:pPr>
      <w:r w:rsidRPr="00A8683D">
        <w:rPr>
          <w:bCs/>
          <w:i/>
          <w:iCs/>
          <w:color w:val="447524"/>
        </w:rPr>
        <w:t>Pastabos</w:t>
      </w:r>
      <w:r w:rsidRPr="00A8683D">
        <w:rPr>
          <w:rFonts w:cs="Arial"/>
        </w:rPr>
        <w:t>:</w:t>
      </w:r>
      <w:r w:rsidRPr="00A8683D">
        <w:rPr>
          <w:rFonts w:cs="Arial"/>
        </w:rPr>
        <w:tab/>
      </w:r>
    </w:p>
    <w:p w14:paraId="7A192148" w14:textId="77777777" w:rsidR="003B1272" w:rsidRPr="00A8683D" w:rsidRDefault="003B1272" w:rsidP="003B1272"/>
    <w:p w14:paraId="311EC6AF" w14:textId="77777777" w:rsidR="003B1272" w:rsidRPr="00A8683D" w:rsidRDefault="003B1272" w:rsidP="003B1272"/>
    <w:p w14:paraId="04B90769" w14:textId="77777777" w:rsidR="003B1272" w:rsidRPr="00A8683D" w:rsidRDefault="003B1272" w:rsidP="003B1272">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3B1272" w:rsidRPr="00A8683D" w14:paraId="4F7369C2"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495E06D5" w14:textId="77777777" w:rsidR="003B1272" w:rsidRPr="00A8683D" w:rsidRDefault="003B1272"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3739025B" w14:textId="77777777" w:rsidR="003B1272" w:rsidRPr="00A8683D" w:rsidRDefault="003B1272"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211C22E5" w14:textId="77777777" w:rsidR="003B1272" w:rsidRPr="00A8683D" w:rsidRDefault="003B1272" w:rsidP="00BB4CBC">
            <w:pPr>
              <w:rPr>
                <w:b/>
              </w:rPr>
            </w:pPr>
            <w:r w:rsidRPr="00A8683D">
              <w:rPr>
                <w:b/>
              </w:rPr>
              <w:t>Pastabos</w:t>
            </w:r>
          </w:p>
        </w:tc>
      </w:tr>
      <w:tr w:rsidR="003B1272" w:rsidRPr="00A8683D" w14:paraId="4308DB8B"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9AD04A8"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1D9857F5" w14:textId="77777777" w:rsidR="003B1272" w:rsidRPr="00A8683D" w:rsidRDefault="003B1272" w:rsidP="00801295">
            <w:r w:rsidRPr="00A8683D">
              <w:rPr>
                <w:b/>
              </w:rPr>
              <w:t xml:space="preserve"> </w:t>
            </w:r>
            <w:r w:rsidRPr="00A8683D">
              <w:t xml:space="preserve"> </w:t>
            </w:r>
            <w:r w:rsidRPr="00A8683D">
              <w:rPr>
                <w:b/>
              </w:rPr>
              <w:t>0..*</w:t>
            </w:r>
            <w:r w:rsidRPr="00A8683D">
              <w:rPr>
                <w:b/>
              </w:rPr>
              <w:tab/>
            </w:r>
            <w:r w:rsidRPr="00A8683D">
              <w:t xml:space="preserve">Konkretaus tikslo rodikliai. </w:t>
            </w:r>
          </w:p>
          <w:p w14:paraId="78730AF2" w14:textId="77777777" w:rsidR="003B1272" w:rsidRPr="00A8683D" w:rsidRDefault="003B1272" w:rsidP="00801295">
            <w:r w:rsidRPr="00A8683D">
              <w:rPr>
                <w:b/>
              </w:rPr>
              <w:t xml:space="preserve"> </w:t>
            </w:r>
            <w:r w:rsidRPr="00A8683D">
              <w:t xml:space="preserve"> </w:t>
            </w:r>
            <w:r w:rsidRPr="00A8683D">
              <w:rPr>
                <w:b/>
              </w:rPr>
              <w:t>1</w:t>
            </w:r>
            <w:r w:rsidRPr="00A8683D">
              <w:rPr>
                <w:b/>
              </w:rPr>
              <w:tab/>
            </w:r>
            <w:r w:rsidRPr="00A8683D">
              <w:t>Konkretūs tikslai.</w:t>
            </w:r>
          </w:p>
        </w:tc>
        <w:tc>
          <w:tcPr>
            <w:tcW w:w="1710" w:type="dxa"/>
            <w:tcBorders>
              <w:top w:val="single" w:sz="2" w:space="0" w:color="auto"/>
              <w:left w:val="single" w:sz="2" w:space="0" w:color="auto"/>
              <w:bottom w:val="single" w:sz="2" w:space="0" w:color="auto"/>
              <w:right w:val="single" w:sz="2" w:space="0" w:color="auto"/>
            </w:tcBorders>
          </w:tcPr>
          <w:p w14:paraId="7077E7E9" w14:textId="77777777" w:rsidR="003B1272" w:rsidRPr="00A8683D" w:rsidRDefault="003B1272" w:rsidP="00BB4CBC"/>
        </w:tc>
      </w:tr>
      <w:tr w:rsidR="003B1272" w:rsidRPr="00A8683D" w14:paraId="610FFF28"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5DB2DC0"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0476F8D1" w14:textId="77777777" w:rsidR="003B1272" w:rsidRPr="00A8683D" w:rsidRDefault="003B1272" w:rsidP="00801295">
            <w:r w:rsidRPr="00A8683D">
              <w:rPr>
                <w:b/>
              </w:rPr>
              <w:t xml:space="preserve"> </w:t>
            </w:r>
            <w:r w:rsidRPr="00A8683D">
              <w:t xml:space="preserve"> </w:t>
            </w:r>
            <w:r w:rsidRPr="00A8683D">
              <w:rPr>
                <w:b/>
              </w:rPr>
              <w:tab/>
            </w:r>
            <w:r w:rsidRPr="00A8683D">
              <w:t xml:space="preserve">Konkretaus tikslo rodikliai. </w:t>
            </w:r>
          </w:p>
          <w:p w14:paraId="63342A23" w14:textId="77777777" w:rsidR="003B1272" w:rsidRPr="00A8683D" w:rsidRDefault="003B1272" w:rsidP="00801295">
            <w:r w:rsidRPr="00A8683D">
              <w:rPr>
                <w:b/>
              </w:rPr>
              <w:t xml:space="preserve"> </w:t>
            </w:r>
            <w:r w:rsidRPr="00A8683D">
              <w:t xml:space="preserve"> </w:t>
            </w:r>
            <w:r w:rsidRPr="00A8683D">
              <w:rPr>
                <w:b/>
              </w:rPr>
              <w:tab/>
            </w:r>
            <w:r w:rsidRPr="00A8683D">
              <w:t>Veiksmų plano rodikliai.</w:t>
            </w:r>
          </w:p>
        </w:tc>
        <w:tc>
          <w:tcPr>
            <w:tcW w:w="1710" w:type="dxa"/>
            <w:tcBorders>
              <w:top w:val="single" w:sz="2" w:space="0" w:color="auto"/>
              <w:left w:val="single" w:sz="2" w:space="0" w:color="auto"/>
              <w:bottom w:val="single" w:sz="2" w:space="0" w:color="auto"/>
              <w:right w:val="single" w:sz="2" w:space="0" w:color="auto"/>
            </w:tcBorders>
          </w:tcPr>
          <w:p w14:paraId="6341741A" w14:textId="77777777" w:rsidR="003B1272" w:rsidRPr="00A8683D" w:rsidRDefault="003B1272" w:rsidP="00BB4CBC"/>
        </w:tc>
        <w:bookmarkEnd w:id="71"/>
      </w:tr>
    </w:tbl>
    <w:p w14:paraId="3DBC8915" w14:textId="77777777" w:rsidR="003B1272" w:rsidRPr="00A8683D" w:rsidRDefault="003B1272" w:rsidP="00DF40CE">
      <w:pPr>
        <w:pStyle w:val="Heading4"/>
      </w:pPr>
      <w:bookmarkStart w:id="72" w:name="_Toc452045756"/>
      <w:bookmarkStart w:id="73" w:name="_Toc159222101"/>
      <w:bookmarkStart w:id="74" w:name="BKM_7B9F7E18_DE03_4968_890F_391307700DBD"/>
      <w:r w:rsidRPr="00A8683D">
        <w:t>Veiksmų rodikliai</w:t>
      </w:r>
      <w:bookmarkEnd w:id="72"/>
      <w:bookmarkEnd w:id="73"/>
    </w:p>
    <w:p w14:paraId="04E3C585" w14:textId="77777777" w:rsidR="003B1272" w:rsidRPr="00A8683D" w:rsidRDefault="003B1272" w:rsidP="00813039">
      <w:pPr>
        <w:ind w:firstLine="0"/>
      </w:pPr>
      <w:r w:rsidRPr="00A8683D">
        <w:rPr>
          <w:bCs/>
          <w:i/>
          <w:iCs/>
          <w:color w:val="447524"/>
        </w:rPr>
        <w:t>Katalogas</w:t>
      </w:r>
      <w:r w:rsidRPr="00A8683D">
        <w:rPr>
          <w:rFonts w:cs="Arial"/>
        </w:rPr>
        <w:t>:</w:t>
      </w:r>
      <w:r w:rsidRPr="00A8683D">
        <w:rPr>
          <w:rFonts w:cs="Arial"/>
          <w:color w:val="000000"/>
        </w:rPr>
        <w:t xml:space="preserve"> Programos</w:t>
      </w:r>
    </w:p>
    <w:p w14:paraId="311D3F75" w14:textId="77777777" w:rsidR="003B1272" w:rsidRPr="00A8683D" w:rsidRDefault="003B1272" w:rsidP="00813039">
      <w:pPr>
        <w:ind w:firstLine="0"/>
      </w:pPr>
      <w:r w:rsidRPr="00A8683D">
        <w:rPr>
          <w:bCs/>
          <w:i/>
          <w:iCs/>
          <w:color w:val="447524"/>
        </w:rPr>
        <w:t>Detalės</w:t>
      </w:r>
      <w:r w:rsidRPr="00A8683D">
        <w:rPr>
          <w:rFonts w:cs="Arial"/>
        </w:rPr>
        <w:t>:</w:t>
      </w:r>
      <w:r w:rsidRPr="00A8683D">
        <w:tab/>
      </w:r>
      <w:r w:rsidRPr="00A8683D">
        <w:rPr>
          <w:i/>
        </w:rPr>
        <w:t>Sukurta</w:t>
      </w:r>
      <w:r w:rsidRPr="00A8683D">
        <w:t xml:space="preserve"> 2015-10-09. </w:t>
      </w:r>
      <w:r w:rsidRPr="00A8683D">
        <w:rPr>
          <w:i/>
        </w:rPr>
        <w:t xml:space="preserve">Modifikuota </w:t>
      </w:r>
      <w:r w:rsidRPr="00A8683D">
        <w:t>2015-10-09.</w:t>
      </w:r>
    </w:p>
    <w:p w14:paraId="4A183190" w14:textId="77777777" w:rsidR="003B1272" w:rsidRPr="00A8683D" w:rsidRDefault="003B1272" w:rsidP="006F305C">
      <w:pPr>
        <w:ind w:firstLine="0"/>
      </w:pPr>
      <w:r w:rsidRPr="00A8683D">
        <w:rPr>
          <w:bCs/>
          <w:i/>
          <w:iCs/>
          <w:color w:val="447524"/>
        </w:rPr>
        <w:t>Pastabos</w:t>
      </w:r>
      <w:r w:rsidRPr="00A8683D">
        <w:rPr>
          <w:rFonts w:cs="Arial"/>
        </w:rPr>
        <w:t>:</w:t>
      </w:r>
      <w:r w:rsidRPr="00A8683D">
        <w:rPr>
          <w:rFonts w:cs="Arial"/>
        </w:rPr>
        <w:tab/>
      </w:r>
    </w:p>
    <w:p w14:paraId="1D3234C9" w14:textId="77777777" w:rsidR="003B1272" w:rsidRPr="00A8683D" w:rsidRDefault="003B1272" w:rsidP="003B1272"/>
    <w:p w14:paraId="2A1FC3D6" w14:textId="77777777" w:rsidR="003B1272" w:rsidRPr="00A8683D" w:rsidRDefault="003B1272" w:rsidP="003B1272"/>
    <w:p w14:paraId="1FA8A0CA" w14:textId="77777777" w:rsidR="003B1272" w:rsidRPr="00A8683D" w:rsidRDefault="003B1272" w:rsidP="003B1272"/>
    <w:p w14:paraId="232D3A21" w14:textId="77777777" w:rsidR="003B1272" w:rsidRPr="00A8683D" w:rsidRDefault="003B1272" w:rsidP="003B1272">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3B1272" w:rsidRPr="00A8683D" w14:paraId="259BA625"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191BC82D" w14:textId="77777777" w:rsidR="003B1272" w:rsidRPr="00A8683D" w:rsidRDefault="003B1272"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9DB2510" w14:textId="77777777" w:rsidR="003B1272" w:rsidRPr="00A8683D" w:rsidRDefault="003B1272"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4729B1ED" w14:textId="77777777" w:rsidR="003B1272" w:rsidRPr="00A8683D" w:rsidRDefault="003B1272" w:rsidP="00BB4CBC">
            <w:pPr>
              <w:rPr>
                <w:b/>
              </w:rPr>
            </w:pPr>
            <w:r w:rsidRPr="00A8683D">
              <w:rPr>
                <w:b/>
              </w:rPr>
              <w:t>Pastabos</w:t>
            </w:r>
          </w:p>
        </w:tc>
      </w:tr>
      <w:tr w:rsidR="003B1272" w:rsidRPr="00A8683D" w14:paraId="0590BB2F"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F419322"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71B67A4E" w14:textId="77777777" w:rsidR="003B1272" w:rsidRPr="00A8683D" w:rsidRDefault="003B1272" w:rsidP="00801295">
            <w:r w:rsidRPr="00A8683D">
              <w:rPr>
                <w:b/>
              </w:rPr>
              <w:t xml:space="preserve"> </w:t>
            </w:r>
            <w:r w:rsidRPr="00A8683D">
              <w:t xml:space="preserve"> </w:t>
            </w:r>
            <w:r w:rsidRPr="00A8683D">
              <w:rPr>
                <w:b/>
              </w:rPr>
              <w:t>0..*</w:t>
            </w:r>
            <w:r w:rsidRPr="00A8683D">
              <w:rPr>
                <w:b/>
              </w:rPr>
              <w:tab/>
            </w:r>
            <w:r w:rsidRPr="00A8683D">
              <w:t xml:space="preserve">Veiksmų rodikliai. </w:t>
            </w:r>
          </w:p>
          <w:p w14:paraId="007F0551" w14:textId="77777777" w:rsidR="003B1272" w:rsidRPr="00A8683D" w:rsidRDefault="003B1272" w:rsidP="00801295">
            <w:r w:rsidRPr="00A8683D">
              <w:rPr>
                <w:b/>
              </w:rPr>
              <w:t xml:space="preserve"> </w:t>
            </w:r>
            <w:r w:rsidRPr="00A8683D">
              <w:t xml:space="preserve"> </w:t>
            </w:r>
            <w:r w:rsidRPr="00A8683D">
              <w:rPr>
                <w:b/>
              </w:rPr>
              <w:t>1</w:t>
            </w:r>
            <w:r w:rsidRPr="00A8683D">
              <w:rPr>
                <w:b/>
              </w:rPr>
              <w:tab/>
            </w:r>
            <w:r w:rsidRPr="00A8683D">
              <w:t>Veiksmai.</w:t>
            </w:r>
          </w:p>
        </w:tc>
        <w:tc>
          <w:tcPr>
            <w:tcW w:w="1710" w:type="dxa"/>
            <w:tcBorders>
              <w:top w:val="single" w:sz="2" w:space="0" w:color="auto"/>
              <w:left w:val="single" w:sz="2" w:space="0" w:color="auto"/>
              <w:bottom w:val="single" w:sz="2" w:space="0" w:color="auto"/>
              <w:right w:val="single" w:sz="2" w:space="0" w:color="auto"/>
            </w:tcBorders>
          </w:tcPr>
          <w:p w14:paraId="23FB9506" w14:textId="77777777" w:rsidR="003B1272" w:rsidRPr="00A8683D" w:rsidRDefault="003B1272" w:rsidP="00BB4CBC"/>
        </w:tc>
      </w:tr>
      <w:tr w:rsidR="003B1272" w:rsidRPr="00A8683D" w14:paraId="47D91A0F"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C69BB4D"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1F43442A" w14:textId="77777777" w:rsidR="003B1272" w:rsidRPr="00A8683D" w:rsidRDefault="003B1272" w:rsidP="00801295">
            <w:r w:rsidRPr="00A8683D">
              <w:rPr>
                <w:b/>
              </w:rPr>
              <w:t xml:space="preserve"> </w:t>
            </w:r>
            <w:r w:rsidRPr="00A8683D">
              <w:t xml:space="preserve"> </w:t>
            </w:r>
            <w:r w:rsidRPr="00A8683D">
              <w:rPr>
                <w:b/>
              </w:rPr>
              <w:tab/>
            </w:r>
            <w:r w:rsidRPr="00A8683D">
              <w:t xml:space="preserve">Veiksmų rodikliai. </w:t>
            </w:r>
          </w:p>
          <w:p w14:paraId="729AD084" w14:textId="77777777" w:rsidR="003B1272" w:rsidRPr="00A8683D" w:rsidRDefault="003B1272" w:rsidP="00801295">
            <w:r w:rsidRPr="00A8683D">
              <w:rPr>
                <w:b/>
              </w:rPr>
              <w:t xml:space="preserve"> </w:t>
            </w:r>
            <w:r w:rsidRPr="00A8683D">
              <w:t xml:space="preserve"> </w:t>
            </w:r>
            <w:r w:rsidRPr="00A8683D">
              <w:rPr>
                <w:b/>
              </w:rPr>
              <w:tab/>
            </w:r>
            <w:r w:rsidRPr="00A8683D">
              <w:t>Veiksmų plano rodikliai.</w:t>
            </w:r>
          </w:p>
        </w:tc>
        <w:tc>
          <w:tcPr>
            <w:tcW w:w="1710" w:type="dxa"/>
            <w:tcBorders>
              <w:top w:val="single" w:sz="2" w:space="0" w:color="auto"/>
              <w:left w:val="single" w:sz="2" w:space="0" w:color="auto"/>
              <w:bottom w:val="single" w:sz="2" w:space="0" w:color="auto"/>
              <w:right w:val="single" w:sz="2" w:space="0" w:color="auto"/>
            </w:tcBorders>
          </w:tcPr>
          <w:p w14:paraId="383E4490" w14:textId="77777777" w:rsidR="003B1272" w:rsidRPr="00A8683D" w:rsidRDefault="003B1272" w:rsidP="00BB4CBC"/>
        </w:tc>
        <w:bookmarkEnd w:id="74"/>
      </w:tr>
    </w:tbl>
    <w:p w14:paraId="6EC991CE" w14:textId="77777777" w:rsidR="003B1272" w:rsidRPr="00A8683D" w:rsidRDefault="003B1272" w:rsidP="00DF40CE">
      <w:pPr>
        <w:pStyle w:val="Heading4"/>
      </w:pPr>
      <w:bookmarkStart w:id="75" w:name="_Toc452045757"/>
      <w:bookmarkStart w:id="76" w:name="_Toc159222102"/>
      <w:bookmarkStart w:id="77" w:name="BKM_46EDE64B_FB42_4CC9_B28B_4E46C0762004"/>
      <w:r w:rsidRPr="00A8683D">
        <w:t>Programos projektų rodikliai</w:t>
      </w:r>
      <w:bookmarkEnd w:id="75"/>
      <w:bookmarkEnd w:id="76"/>
    </w:p>
    <w:p w14:paraId="45EB7C4E" w14:textId="77777777" w:rsidR="003B1272" w:rsidRPr="00A8683D" w:rsidRDefault="003B1272" w:rsidP="006F305C">
      <w:pPr>
        <w:ind w:firstLine="0"/>
      </w:pPr>
      <w:r w:rsidRPr="00A8683D">
        <w:rPr>
          <w:bCs/>
          <w:i/>
          <w:iCs/>
          <w:color w:val="447524"/>
        </w:rPr>
        <w:t>Katalogas</w:t>
      </w:r>
      <w:r w:rsidRPr="00A8683D">
        <w:rPr>
          <w:rFonts w:cs="Arial"/>
        </w:rPr>
        <w:t>:</w:t>
      </w:r>
      <w:r w:rsidRPr="00A8683D">
        <w:rPr>
          <w:rFonts w:cs="Arial"/>
          <w:color w:val="000000"/>
        </w:rPr>
        <w:t xml:space="preserve"> Programos</w:t>
      </w:r>
    </w:p>
    <w:p w14:paraId="760C8889" w14:textId="77777777" w:rsidR="003B1272" w:rsidRPr="00A8683D" w:rsidRDefault="003B1272" w:rsidP="006F305C">
      <w:pPr>
        <w:ind w:firstLine="0"/>
      </w:pPr>
      <w:r w:rsidRPr="00A8683D">
        <w:rPr>
          <w:bCs/>
          <w:i/>
          <w:iCs/>
          <w:color w:val="447524"/>
        </w:rPr>
        <w:t>Detalės</w:t>
      </w:r>
      <w:r w:rsidRPr="00A8683D">
        <w:rPr>
          <w:rFonts w:cs="Arial"/>
        </w:rPr>
        <w:t>:</w:t>
      </w:r>
      <w:r w:rsidRPr="00A8683D">
        <w:tab/>
      </w:r>
      <w:r w:rsidRPr="00A8683D">
        <w:rPr>
          <w:i/>
        </w:rPr>
        <w:t>Sukurta</w:t>
      </w:r>
      <w:r w:rsidRPr="00A8683D">
        <w:t xml:space="preserve"> 2015-10-09. </w:t>
      </w:r>
      <w:r w:rsidRPr="00A8683D">
        <w:rPr>
          <w:i/>
        </w:rPr>
        <w:t xml:space="preserve">Modifikuota </w:t>
      </w:r>
      <w:r w:rsidRPr="00A8683D">
        <w:t>2015-10-09.</w:t>
      </w:r>
    </w:p>
    <w:p w14:paraId="59DEE58E" w14:textId="77777777" w:rsidR="003B1272" w:rsidRPr="00A8683D" w:rsidRDefault="003B1272" w:rsidP="006F305C">
      <w:pPr>
        <w:ind w:firstLine="0"/>
      </w:pPr>
      <w:r w:rsidRPr="00A8683D">
        <w:rPr>
          <w:bCs/>
          <w:i/>
          <w:iCs/>
          <w:color w:val="447524"/>
        </w:rPr>
        <w:t>Pastabos</w:t>
      </w:r>
      <w:r w:rsidRPr="00A8683D">
        <w:rPr>
          <w:rFonts w:cs="Arial"/>
        </w:rPr>
        <w:t>:</w:t>
      </w:r>
      <w:r w:rsidRPr="00A8683D">
        <w:rPr>
          <w:rFonts w:cs="Arial"/>
        </w:rPr>
        <w:tab/>
      </w:r>
    </w:p>
    <w:p w14:paraId="5719671B" w14:textId="77777777" w:rsidR="003B1272" w:rsidRPr="00A8683D" w:rsidRDefault="003B1272" w:rsidP="003B1272"/>
    <w:p w14:paraId="04954D94" w14:textId="77777777" w:rsidR="003B1272" w:rsidRPr="00A8683D" w:rsidRDefault="003B1272" w:rsidP="003B1272"/>
    <w:p w14:paraId="6ECDE747" w14:textId="77777777" w:rsidR="003B1272" w:rsidRPr="00A8683D" w:rsidRDefault="003B1272" w:rsidP="003B1272"/>
    <w:p w14:paraId="6C2E77B1" w14:textId="77777777" w:rsidR="003B1272" w:rsidRPr="00A8683D" w:rsidRDefault="003B1272" w:rsidP="003B1272">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3B1272" w:rsidRPr="00A8683D" w14:paraId="56206C03"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4DB2A687" w14:textId="77777777" w:rsidR="003B1272" w:rsidRPr="00A8683D" w:rsidRDefault="003B1272"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9AB722B" w14:textId="77777777" w:rsidR="003B1272" w:rsidRPr="00A8683D" w:rsidRDefault="003B1272"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2147AF65" w14:textId="77777777" w:rsidR="003B1272" w:rsidRPr="00A8683D" w:rsidRDefault="003B1272" w:rsidP="00BB4CBC">
            <w:pPr>
              <w:rPr>
                <w:b/>
              </w:rPr>
            </w:pPr>
            <w:r w:rsidRPr="00A8683D">
              <w:rPr>
                <w:b/>
              </w:rPr>
              <w:t>Pastabos</w:t>
            </w:r>
          </w:p>
        </w:tc>
      </w:tr>
      <w:tr w:rsidR="003B1272" w:rsidRPr="00A8683D" w14:paraId="0C00D443"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34DCA361"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0F74967C" w14:textId="77777777" w:rsidR="003B1272" w:rsidRPr="00A8683D" w:rsidRDefault="003B1272" w:rsidP="009778C5">
            <w:r w:rsidRPr="00A8683D">
              <w:rPr>
                <w:b/>
              </w:rPr>
              <w:t xml:space="preserve"> </w:t>
            </w:r>
            <w:r w:rsidRPr="00A8683D">
              <w:t xml:space="preserve"> </w:t>
            </w:r>
            <w:r w:rsidRPr="00A8683D">
              <w:rPr>
                <w:b/>
              </w:rPr>
              <w:t>0..*</w:t>
            </w:r>
            <w:r w:rsidRPr="00A8683D">
              <w:rPr>
                <w:b/>
              </w:rPr>
              <w:tab/>
            </w:r>
            <w:r w:rsidRPr="00A8683D">
              <w:t xml:space="preserve">Programos projektų rodikliai. </w:t>
            </w:r>
          </w:p>
          <w:p w14:paraId="06BDC926" w14:textId="77777777" w:rsidR="003B1272" w:rsidRPr="00A8683D" w:rsidRDefault="003B1272" w:rsidP="009778C5">
            <w:r w:rsidRPr="00A8683D">
              <w:rPr>
                <w:b/>
              </w:rPr>
              <w:t xml:space="preserve"> </w:t>
            </w:r>
            <w:r w:rsidRPr="00A8683D">
              <w:t xml:space="preserve"> </w:t>
            </w:r>
            <w:r w:rsidRPr="00A8683D">
              <w:rPr>
                <w:b/>
              </w:rPr>
              <w:t>1</w:t>
            </w:r>
            <w:r w:rsidRPr="00A8683D">
              <w:rPr>
                <w:b/>
              </w:rPr>
              <w:tab/>
            </w:r>
            <w:r w:rsidRPr="00A8683D">
              <w:t>Programos projektai.</w:t>
            </w:r>
          </w:p>
        </w:tc>
        <w:tc>
          <w:tcPr>
            <w:tcW w:w="1710" w:type="dxa"/>
            <w:tcBorders>
              <w:top w:val="single" w:sz="2" w:space="0" w:color="auto"/>
              <w:left w:val="single" w:sz="2" w:space="0" w:color="auto"/>
              <w:bottom w:val="single" w:sz="2" w:space="0" w:color="auto"/>
              <w:right w:val="single" w:sz="2" w:space="0" w:color="auto"/>
            </w:tcBorders>
          </w:tcPr>
          <w:p w14:paraId="39DA6FD3" w14:textId="77777777" w:rsidR="003B1272" w:rsidRPr="00A8683D" w:rsidRDefault="003B1272" w:rsidP="00BB4CBC"/>
        </w:tc>
      </w:tr>
      <w:tr w:rsidR="003B1272" w:rsidRPr="00A8683D" w14:paraId="73E974B4"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6DBC351" w14:textId="77777777" w:rsidR="003B1272" w:rsidRPr="00A8683D" w:rsidRDefault="003B1272" w:rsidP="00BB4CBC"/>
        </w:tc>
        <w:tc>
          <w:tcPr>
            <w:tcW w:w="5220" w:type="dxa"/>
            <w:tcBorders>
              <w:top w:val="single" w:sz="2" w:space="0" w:color="auto"/>
              <w:left w:val="single" w:sz="2" w:space="0" w:color="auto"/>
              <w:bottom w:val="single" w:sz="2" w:space="0" w:color="auto"/>
              <w:right w:val="single" w:sz="2" w:space="0" w:color="auto"/>
            </w:tcBorders>
          </w:tcPr>
          <w:p w14:paraId="07E0BE04" w14:textId="77777777" w:rsidR="003B1272" w:rsidRPr="00A8683D" w:rsidRDefault="003B1272" w:rsidP="009778C5">
            <w:r w:rsidRPr="00A8683D">
              <w:rPr>
                <w:b/>
              </w:rPr>
              <w:t xml:space="preserve"> </w:t>
            </w:r>
            <w:r w:rsidRPr="00A8683D">
              <w:t xml:space="preserve"> </w:t>
            </w:r>
            <w:r w:rsidRPr="00A8683D">
              <w:rPr>
                <w:b/>
              </w:rPr>
              <w:tab/>
            </w:r>
            <w:r w:rsidRPr="00A8683D">
              <w:t xml:space="preserve">Programos projektų rodikliai. </w:t>
            </w:r>
          </w:p>
          <w:p w14:paraId="53E64CC9" w14:textId="77777777" w:rsidR="003B1272" w:rsidRPr="00A8683D" w:rsidRDefault="003B1272" w:rsidP="009778C5">
            <w:r w:rsidRPr="00A8683D">
              <w:rPr>
                <w:b/>
              </w:rPr>
              <w:t xml:space="preserve"> </w:t>
            </w:r>
            <w:r w:rsidRPr="00A8683D">
              <w:t xml:space="preserve"> </w:t>
            </w:r>
            <w:r w:rsidRPr="00A8683D">
              <w:rPr>
                <w:b/>
              </w:rPr>
              <w:tab/>
            </w:r>
            <w:r w:rsidRPr="00A8683D">
              <w:t>Veiksmų plano rodikliai.</w:t>
            </w:r>
          </w:p>
        </w:tc>
        <w:tc>
          <w:tcPr>
            <w:tcW w:w="1710" w:type="dxa"/>
            <w:tcBorders>
              <w:top w:val="single" w:sz="2" w:space="0" w:color="auto"/>
              <w:left w:val="single" w:sz="2" w:space="0" w:color="auto"/>
              <w:bottom w:val="single" w:sz="2" w:space="0" w:color="auto"/>
              <w:right w:val="single" w:sz="2" w:space="0" w:color="auto"/>
            </w:tcBorders>
          </w:tcPr>
          <w:p w14:paraId="451C90BD" w14:textId="77777777" w:rsidR="003B1272" w:rsidRPr="00A8683D" w:rsidRDefault="003B1272" w:rsidP="00BB4CBC"/>
        </w:tc>
        <w:bookmarkEnd w:id="77"/>
      </w:tr>
    </w:tbl>
    <w:p w14:paraId="5E2F199F" w14:textId="77777777" w:rsidR="003B1272" w:rsidRPr="00A8683D" w:rsidRDefault="003B1272" w:rsidP="003B1272"/>
    <w:p w14:paraId="4FF6C8E5" w14:textId="77777777" w:rsidR="00DF40CE" w:rsidRDefault="00DF40CE" w:rsidP="00ED0621">
      <w:pPr>
        <w:pStyle w:val="Heading4"/>
      </w:pPr>
      <w:bookmarkStart w:id="78" w:name="_Toc159222103"/>
      <w:r>
        <w:t>Deklaravimas EK</w:t>
      </w:r>
      <w:bookmarkEnd w:id="78"/>
    </w:p>
    <w:p w14:paraId="4985D4C1" w14:textId="77777777" w:rsidR="00045EF6" w:rsidRPr="00A8683D" w:rsidRDefault="00045EF6" w:rsidP="00045EF6">
      <w:pPr>
        <w:ind w:firstLine="0"/>
      </w:pPr>
      <w:r w:rsidRPr="00A8683D">
        <w:rPr>
          <w:bCs/>
          <w:i/>
          <w:iCs/>
          <w:color w:val="447524"/>
        </w:rPr>
        <w:t>Katalogas</w:t>
      </w:r>
      <w:r w:rsidRPr="00A8683D">
        <w:rPr>
          <w:rFonts w:cs="Arial"/>
        </w:rPr>
        <w:t>:</w:t>
      </w:r>
      <w:r w:rsidRPr="00A8683D">
        <w:rPr>
          <w:rFonts w:cs="Arial"/>
          <w:color w:val="000000"/>
        </w:rPr>
        <w:t xml:space="preserve"> Programos</w:t>
      </w:r>
    </w:p>
    <w:p w14:paraId="2E3FC89B" w14:textId="77777777" w:rsidR="00045EF6" w:rsidRPr="00ED0621" w:rsidRDefault="00045EF6" w:rsidP="00045EF6">
      <w:pPr>
        <w:ind w:firstLine="0"/>
        <w:rPr>
          <w:lang w:val="en-US"/>
        </w:rPr>
      </w:pPr>
      <w:r w:rsidRPr="00A8683D">
        <w:rPr>
          <w:bCs/>
          <w:i/>
          <w:iCs/>
          <w:color w:val="447524"/>
        </w:rPr>
        <w:t>Detalės</w:t>
      </w:r>
      <w:r w:rsidRPr="00A8683D">
        <w:rPr>
          <w:rFonts w:cs="Arial"/>
        </w:rPr>
        <w:t>:</w:t>
      </w:r>
      <w:r w:rsidRPr="00A8683D">
        <w:tab/>
      </w:r>
      <w:r w:rsidRPr="00A8683D">
        <w:rPr>
          <w:i/>
        </w:rPr>
        <w:t>Sukurta</w:t>
      </w:r>
      <w:r w:rsidRPr="00A8683D">
        <w:t xml:space="preserve"> 2015-10-09. </w:t>
      </w:r>
    </w:p>
    <w:p w14:paraId="5FFFA9A4" w14:textId="77777777" w:rsidR="00045EF6" w:rsidRPr="00A8683D" w:rsidRDefault="00045EF6" w:rsidP="00045EF6">
      <w:pPr>
        <w:ind w:firstLine="0"/>
      </w:pPr>
      <w:r w:rsidRPr="00A8683D">
        <w:rPr>
          <w:bCs/>
          <w:i/>
          <w:iCs/>
          <w:color w:val="447524"/>
        </w:rPr>
        <w:t>Pastabos</w:t>
      </w:r>
      <w:r w:rsidRPr="00A8683D">
        <w:rPr>
          <w:rFonts w:cs="Arial"/>
        </w:rPr>
        <w:t>:</w:t>
      </w:r>
      <w:r w:rsidRPr="00A8683D">
        <w:rPr>
          <w:rFonts w:cs="Arial"/>
        </w:rPr>
        <w:tab/>
      </w:r>
    </w:p>
    <w:p w14:paraId="6E1BCF6B" w14:textId="77777777" w:rsidR="00045EF6" w:rsidRPr="00A8683D" w:rsidRDefault="00045EF6" w:rsidP="00045EF6"/>
    <w:p w14:paraId="3BF129B7" w14:textId="77777777" w:rsidR="00045EF6" w:rsidRPr="00A8683D" w:rsidRDefault="00045EF6" w:rsidP="00045EF6"/>
    <w:p w14:paraId="2DDA3669" w14:textId="77777777" w:rsidR="00045EF6" w:rsidRPr="00A8683D" w:rsidRDefault="00045EF6" w:rsidP="00045EF6"/>
    <w:p w14:paraId="27662753" w14:textId="77777777" w:rsidR="00045EF6" w:rsidRPr="00A8683D" w:rsidRDefault="00045EF6" w:rsidP="00045EF6">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045EF6" w:rsidRPr="00A8683D" w14:paraId="2700F613" w14:textId="77777777" w:rsidTr="005F0DF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14FF5214" w14:textId="77777777" w:rsidR="00045EF6" w:rsidRPr="00A8683D" w:rsidRDefault="00045EF6" w:rsidP="005F0DF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21FC8237" w14:textId="77777777" w:rsidR="00045EF6" w:rsidRPr="00A8683D" w:rsidRDefault="00045EF6" w:rsidP="005F0DF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6F1C2D40" w14:textId="77777777" w:rsidR="00045EF6" w:rsidRPr="00A8683D" w:rsidRDefault="00045EF6" w:rsidP="005F0DF9">
            <w:pPr>
              <w:rPr>
                <w:b/>
              </w:rPr>
            </w:pPr>
            <w:r w:rsidRPr="00A8683D">
              <w:rPr>
                <w:b/>
              </w:rPr>
              <w:t>Pastabos</w:t>
            </w:r>
          </w:p>
        </w:tc>
      </w:tr>
      <w:tr w:rsidR="00045EF6" w:rsidRPr="00A8683D" w14:paraId="2C6BDCE6" w14:textId="77777777" w:rsidTr="005F0DF9">
        <w:trPr>
          <w:trHeight w:val="338"/>
        </w:trPr>
        <w:tc>
          <w:tcPr>
            <w:tcW w:w="2610" w:type="dxa"/>
            <w:tcBorders>
              <w:top w:val="single" w:sz="2" w:space="0" w:color="auto"/>
              <w:left w:val="single" w:sz="2" w:space="0" w:color="auto"/>
              <w:bottom w:val="single" w:sz="2" w:space="0" w:color="auto"/>
              <w:right w:val="single" w:sz="2" w:space="0" w:color="auto"/>
            </w:tcBorders>
          </w:tcPr>
          <w:p w14:paraId="6AECFA43" w14:textId="77777777" w:rsidR="00045EF6" w:rsidRPr="00A8683D" w:rsidRDefault="00045EF6" w:rsidP="005F0DF9"/>
        </w:tc>
        <w:tc>
          <w:tcPr>
            <w:tcW w:w="5220" w:type="dxa"/>
            <w:tcBorders>
              <w:top w:val="single" w:sz="2" w:space="0" w:color="auto"/>
              <w:left w:val="single" w:sz="2" w:space="0" w:color="auto"/>
              <w:bottom w:val="single" w:sz="2" w:space="0" w:color="auto"/>
              <w:right w:val="single" w:sz="2" w:space="0" w:color="auto"/>
            </w:tcBorders>
          </w:tcPr>
          <w:p w14:paraId="2049C17F" w14:textId="77777777" w:rsidR="009F5875" w:rsidRPr="00A8683D" w:rsidRDefault="00045EF6" w:rsidP="009F5875">
            <w:r w:rsidRPr="00A8683D">
              <w:rPr>
                <w:b/>
              </w:rPr>
              <w:t xml:space="preserve"> </w:t>
            </w:r>
            <w:r w:rsidRPr="00A8683D">
              <w:t xml:space="preserve"> </w:t>
            </w:r>
            <w:r w:rsidR="009F5875" w:rsidRPr="00A8683D">
              <w:rPr>
                <w:b/>
              </w:rPr>
              <w:t xml:space="preserve"> </w:t>
            </w:r>
            <w:r w:rsidR="009F5875" w:rsidRPr="00A8683D">
              <w:t xml:space="preserve"> </w:t>
            </w:r>
            <w:r w:rsidR="009F5875" w:rsidRPr="00A8683D">
              <w:rPr>
                <w:b/>
              </w:rPr>
              <w:t>0..*</w:t>
            </w:r>
            <w:r w:rsidR="009F5875" w:rsidRPr="00A8683D">
              <w:rPr>
                <w:b/>
              </w:rPr>
              <w:tab/>
            </w:r>
            <w:r w:rsidR="009F5875">
              <w:t>Deklaravimas EK.</w:t>
            </w:r>
          </w:p>
          <w:p w14:paraId="4890E101" w14:textId="77777777" w:rsidR="00045EF6" w:rsidRPr="00A8683D" w:rsidRDefault="009F5875" w:rsidP="009F5875">
            <w:r w:rsidRPr="00A8683D">
              <w:rPr>
                <w:b/>
              </w:rPr>
              <w:t xml:space="preserve"> </w:t>
            </w:r>
            <w:r w:rsidRPr="00A8683D">
              <w:t xml:space="preserve"> </w:t>
            </w:r>
            <w:r w:rsidRPr="00A8683D">
              <w:rPr>
                <w:b/>
              </w:rPr>
              <w:t>1</w:t>
            </w:r>
            <w:r w:rsidRPr="00A8683D">
              <w:rPr>
                <w:b/>
              </w:rPr>
              <w:tab/>
            </w:r>
            <w:r w:rsidRPr="00A8683D">
              <w:t>Programa.</w:t>
            </w:r>
          </w:p>
        </w:tc>
        <w:tc>
          <w:tcPr>
            <w:tcW w:w="1710" w:type="dxa"/>
            <w:tcBorders>
              <w:top w:val="single" w:sz="2" w:space="0" w:color="auto"/>
              <w:left w:val="single" w:sz="2" w:space="0" w:color="auto"/>
              <w:bottom w:val="single" w:sz="2" w:space="0" w:color="auto"/>
              <w:right w:val="single" w:sz="2" w:space="0" w:color="auto"/>
            </w:tcBorders>
          </w:tcPr>
          <w:p w14:paraId="7914C238" w14:textId="77777777" w:rsidR="00045EF6" w:rsidRPr="00A8683D" w:rsidRDefault="00045EF6" w:rsidP="005F0DF9"/>
        </w:tc>
      </w:tr>
      <w:tr w:rsidR="00045EF6" w:rsidRPr="00A8683D" w14:paraId="51A6E40A" w14:textId="77777777" w:rsidTr="005F0DF9">
        <w:trPr>
          <w:trHeight w:val="338"/>
        </w:trPr>
        <w:tc>
          <w:tcPr>
            <w:tcW w:w="2610" w:type="dxa"/>
            <w:tcBorders>
              <w:top w:val="single" w:sz="2" w:space="0" w:color="auto"/>
              <w:left w:val="single" w:sz="2" w:space="0" w:color="auto"/>
              <w:bottom w:val="single" w:sz="2" w:space="0" w:color="auto"/>
              <w:right w:val="single" w:sz="2" w:space="0" w:color="auto"/>
            </w:tcBorders>
          </w:tcPr>
          <w:p w14:paraId="41063574" w14:textId="77777777" w:rsidR="00045EF6" w:rsidRPr="00A8683D" w:rsidRDefault="00045EF6" w:rsidP="005F0DF9"/>
        </w:tc>
        <w:tc>
          <w:tcPr>
            <w:tcW w:w="5220" w:type="dxa"/>
            <w:tcBorders>
              <w:top w:val="single" w:sz="2" w:space="0" w:color="auto"/>
              <w:left w:val="single" w:sz="2" w:space="0" w:color="auto"/>
              <w:bottom w:val="single" w:sz="2" w:space="0" w:color="auto"/>
              <w:right w:val="single" w:sz="2" w:space="0" w:color="auto"/>
            </w:tcBorders>
          </w:tcPr>
          <w:p w14:paraId="263D6B13" w14:textId="77777777" w:rsidR="009F5875" w:rsidRPr="00A8683D" w:rsidRDefault="00045EF6" w:rsidP="009F5875">
            <w:r w:rsidRPr="00A8683D">
              <w:rPr>
                <w:b/>
              </w:rPr>
              <w:t xml:space="preserve"> </w:t>
            </w:r>
            <w:r w:rsidRPr="00A8683D">
              <w:t xml:space="preserve"> </w:t>
            </w:r>
            <w:r w:rsidRPr="00A8683D">
              <w:rPr>
                <w:b/>
              </w:rPr>
              <w:tab/>
            </w:r>
            <w:r w:rsidR="001D1417">
              <w:t>Deklaravimas EK</w:t>
            </w:r>
            <w:r w:rsidR="009F5875" w:rsidRPr="00A8683D">
              <w:t xml:space="preserve">. </w:t>
            </w:r>
          </w:p>
          <w:p w14:paraId="1D4179C4" w14:textId="77777777" w:rsidR="00045EF6" w:rsidRPr="00A8683D" w:rsidRDefault="009F5875" w:rsidP="009F5875">
            <w:r w:rsidRPr="00A8683D">
              <w:t xml:space="preserve">  </w:t>
            </w:r>
            <w:r w:rsidRPr="00A8683D">
              <w:tab/>
              <w:t>Dokumentai.</w:t>
            </w:r>
          </w:p>
        </w:tc>
        <w:tc>
          <w:tcPr>
            <w:tcW w:w="1710" w:type="dxa"/>
            <w:tcBorders>
              <w:top w:val="single" w:sz="2" w:space="0" w:color="auto"/>
              <w:left w:val="single" w:sz="2" w:space="0" w:color="auto"/>
              <w:bottom w:val="single" w:sz="2" w:space="0" w:color="auto"/>
              <w:right w:val="single" w:sz="2" w:space="0" w:color="auto"/>
            </w:tcBorders>
          </w:tcPr>
          <w:p w14:paraId="73E92114" w14:textId="77777777" w:rsidR="00045EF6" w:rsidRPr="00A8683D" w:rsidRDefault="00045EF6" w:rsidP="005F0DF9"/>
        </w:tc>
      </w:tr>
    </w:tbl>
    <w:p w14:paraId="0A874381" w14:textId="77777777" w:rsidR="00315844" w:rsidRPr="00A8683D" w:rsidRDefault="00315844" w:rsidP="00315844"/>
    <w:p w14:paraId="0235669C" w14:textId="77777777" w:rsidR="00156AE0" w:rsidRPr="00A8683D" w:rsidRDefault="00596F8C" w:rsidP="003E6AD6">
      <w:pPr>
        <w:pStyle w:val="Heading3"/>
      </w:pPr>
      <w:bookmarkStart w:id="79" w:name="_Toc159222104"/>
      <w:r w:rsidRPr="00A8683D">
        <w:lastRenderedPageBreak/>
        <w:t>Kvietimai</w:t>
      </w:r>
      <w:bookmarkEnd w:id="79"/>
    </w:p>
    <w:p w14:paraId="55AE31BB" w14:textId="77777777" w:rsidR="009866C5" w:rsidRDefault="2E96998D" w:rsidP="009866C5">
      <w:pPr>
        <w:pStyle w:val="Captionfigura"/>
        <w:rPr>
          <w:i w:val="0"/>
          <w:iCs/>
        </w:rPr>
      </w:pPr>
      <w:bookmarkStart w:id="80" w:name="BKM_209D706F_2734_4246_BB1B_E7E8171848C0"/>
      <w:r>
        <w:rPr>
          <w:noProof/>
        </w:rPr>
        <w:drawing>
          <wp:inline distT="0" distB="0" distL="0" distR="0" wp14:anchorId="1A665EF0" wp14:editId="28DBF3C4">
            <wp:extent cx="8189842" cy="5266748"/>
            <wp:effectExtent l="0" t="0" r="1905" b="0"/>
            <wp:docPr id="1001896053" name="Picture 100189605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896053"/>
                    <pic:cNvPicPr/>
                  </pic:nvPicPr>
                  <pic:blipFill>
                    <a:blip r:embed="rId19">
                      <a:extLst>
                        <a:ext uri="{28A0092B-C50C-407E-A947-70E740481C1C}">
                          <a14:useLocalDpi xmlns:a14="http://schemas.microsoft.com/office/drawing/2010/main" val="0"/>
                        </a:ext>
                      </a:extLst>
                    </a:blip>
                    <a:stretch>
                      <a:fillRect/>
                    </a:stretch>
                  </pic:blipFill>
                  <pic:spPr>
                    <a:xfrm>
                      <a:off x="0" y="0"/>
                      <a:ext cx="8189842" cy="5266748"/>
                    </a:xfrm>
                    <a:prstGeom prst="rect">
                      <a:avLst/>
                    </a:prstGeom>
                  </pic:spPr>
                </pic:pic>
              </a:graphicData>
            </a:graphic>
          </wp:inline>
        </w:drawing>
      </w:r>
    </w:p>
    <w:p w14:paraId="16B6C295" w14:textId="77777777" w:rsidR="00596F8C" w:rsidRPr="009866C5" w:rsidRDefault="003F413E" w:rsidP="00ED0621">
      <w:pPr>
        <w:pStyle w:val="Captionfigura"/>
      </w:pPr>
      <w:r w:rsidRPr="00ED0621">
        <w:t xml:space="preserve">pav. </w:t>
      </w:r>
      <w:fldSimple w:instr=" STYLEREF 1 \s ">
        <w:r w:rsidR="000E53E0">
          <w:rPr>
            <w:noProof/>
          </w:rPr>
          <w:t>2</w:t>
        </w:r>
      </w:fldSimple>
      <w:r w:rsidR="00215C96" w:rsidRPr="00ED0621">
        <w:t>.</w:t>
      </w:r>
      <w:fldSimple w:instr=" SEQ pav. \* ARABIC \s 1 ">
        <w:r w:rsidR="000E53E0">
          <w:rPr>
            <w:noProof/>
          </w:rPr>
          <w:t>4</w:t>
        </w:r>
      </w:fldSimple>
      <w:r w:rsidRPr="00ED0621">
        <w:t xml:space="preserve"> Kvietimai</w:t>
      </w:r>
    </w:p>
    <w:p w14:paraId="7C538AF8" w14:textId="77777777" w:rsidR="00596F8C" w:rsidRPr="00A8683D" w:rsidRDefault="00596F8C" w:rsidP="00DF40CE">
      <w:pPr>
        <w:pStyle w:val="Heading4"/>
        <w:rPr>
          <w:color w:val="004080"/>
          <w:sz w:val="28"/>
        </w:rPr>
      </w:pPr>
      <w:bookmarkStart w:id="81" w:name="_Toc138234152"/>
      <w:bookmarkStart w:id="82" w:name="_Toc150240932"/>
      <w:bookmarkStart w:id="83" w:name="_Toc452045759"/>
      <w:bookmarkStart w:id="84" w:name="_Toc159222105"/>
      <w:bookmarkStart w:id="85" w:name="BKM_A360B0C5_D8AE_4047_9FA5_C6EDAEF2A6F5"/>
      <w:bookmarkEnd w:id="80"/>
      <w:bookmarkEnd w:id="81"/>
      <w:bookmarkEnd w:id="82"/>
      <w:r w:rsidRPr="00A8683D">
        <w:lastRenderedPageBreak/>
        <w:t>Kvietimai</w:t>
      </w:r>
      <w:bookmarkEnd w:id="83"/>
      <w:bookmarkEnd w:id="84"/>
    </w:p>
    <w:p w14:paraId="2C0738D1" w14:textId="77777777" w:rsidR="00596F8C" w:rsidRPr="00A8683D" w:rsidRDefault="00596F8C" w:rsidP="001723CB">
      <w:pPr>
        <w:ind w:firstLine="0"/>
      </w:pPr>
      <w:r w:rsidRPr="00A8683D">
        <w:rPr>
          <w:bCs/>
          <w:i/>
          <w:iCs/>
          <w:color w:val="447524"/>
        </w:rPr>
        <w:t>Katalogas</w:t>
      </w:r>
      <w:r w:rsidRPr="00A8683D">
        <w:rPr>
          <w:rFonts w:cs="Arial"/>
        </w:rPr>
        <w:t>:</w:t>
      </w:r>
      <w:r w:rsidRPr="00A8683D">
        <w:rPr>
          <w:rFonts w:cs="Arial"/>
          <w:color w:val="000000"/>
        </w:rPr>
        <w:t xml:space="preserve"> Kvietimai</w:t>
      </w:r>
    </w:p>
    <w:p w14:paraId="2C1B72FB" w14:textId="77777777" w:rsidR="00596F8C" w:rsidRPr="00A8683D" w:rsidRDefault="00596F8C" w:rsidP="001723CB">
      <w:pPr>
        <w:ind w:firstLine="0"/>
      </w:pPr>
      <w:r w:rsidRPr="00A8683D">
        <w:rPr>
          <w:bCs/>
          <w:i/>
          <w:iCs/>
          <w:color w:val="447524"/>
        </w:rPr>
        <w:t>Detalės</w:t>
      </w:r>
      <w:r w:rsidRPr="00A8683D">
        <w:rPr>
          <w:rFonts w:cs="Arial"/>
        </w:rPr>
        <w:t>:</w:t>
      </w:r>
      <w:r w:rsidRPr="00A8683D">
        <w:tab/>
      </w:r>
      <w:r w:rsidRPr="00A8683D">
        <w:tab/>
      </w:r>
      <w:r w:rsidRPr="00A8683D">
        <w:rPr>
          <w:i/>
        </w:rPr>
        <w:t>Sukurta</w:t>
      </w:r>
      <w:r w:rsidRPr="00A8683D">
        <w:t xml:space="preserve"> 2015-09-11. </w:t>
      </w:r>
      <w:r w:rsidRPr="00A8683D">
        <w:rPr>
          <w:i/>
        </w:rPr>
        <w:t xml:space="preserve">Modifikuota </w:t>
      </w:r>
      <w:r w:rsidRPr="00A8683D">
        <w:t>2016-01-11.</w:t>
      </w:r>
    </w:p>
    <w:p w14:paraId="3416E4D8" w14:textId="77777777" w:rsidR="00596F8C" w:rsidRPr="00A8683D" w:rsidRDefault="00596F8C" w:rsidP="001723CB">
      <w:pPr>
        <w:ind w:firstLine="0"/>
      </w:pPr>
      <w:r w:rsidRPr="00A8683D">
        <w:rPr>
          <w:bCs/>
          <w:color w:val="447524"/>
        </w:rPr>
        <w:t>Pastabos</w:t>
      </w:r>
      <w:r w:rsidRPr="00A8683D">
        <w:rPr>
          <w:rFonts w:cs="Arial"/>
        </w:rPr>
        <w:t>:</w:t>
      </w:r>
      <w:r w:rsidRPr="00A8683D">
        <w:rPr>
          <w:rFonts w:cs="Arial"/>
        </w:rPr>
        <w:tab/>
      </w:r>
    </w:p>
    <w:p w14:paraId="6D560E41" w14:textId="77777777" w:rsidR="00596F8C" w:rsidRPr="00A8683D" w:rsidRDefault="00596F8C" w:rsidP="00596F8C"/>
    <w:p w14:paraId="196DC103" w14:textId="77777777" w:rsidR="00596F8C" w:rsidRPr="00A8683D" w:rsidRDefault="00596F8C" w:rsidP="001723CB">
      <w:pPr>
        <w:ind w:firstLine="0"/>
        <w:rPr>
          <w:b/>
          <w:color w:val="447524"/>
          <w:u w:val="single"/>
        </w:rPr>
      </w:pPr>
      <w:bookmarkStart w:id="86" w:name="BKM_82707F12_BED7_437D_AC6A_17B0E3E9F35C"/>
      <w:bookmarkEnd w:id="86"/>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596F8C" w:rsidRPr="00A8683D" w14:paraId="0E2429B6"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22924B0F" w14:textId="77777777" w:rsidR="00596F8C" w:rsidRPr="00A8683D" w:rsidRDefault="00596F8C"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6156566A" w14:textId="77777777" w:rsidR="00596F8C" w:rsidRPr="00A8683D" w:rsidRDefault="00596F8C"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483E03CA" w14:textId="77777777" w:rsidR="00596F8C" w:rsidRPr="00A8683D" w:rsidRDefault="00596F8C" w:rsidP="00BB4CBC">
            <w:pPr>
              <w:rPr>
                <w:b/>
              </w:rPr>
            </w:pPr>
            <w:r w:rsidRPr="00A8683D">
              <w:rPr>
                <w:b/>
              </w:rPr>
              <w:t>Pastabos</w:t>
            </w:r>
          </w:p>
        </w:tc>
      </w:tr>
      <w:tr w:rsidR="00596F8C" w:rsidRPr="00A8683D" w14:paraId="2669039D"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C60EFFB" w14:textId="77777777" w:rsidR="00596F8C" w:rsidRPr="00A8683D" w:rsidRDefault="00596F8C" w:rsidP="001723CB">
            <w:r w:rsidRPr="00A8683D">
              <w:t>Kvietimo Nr.</w:t>
            </w:r>
          </w:p>
        </w:tc>
        <w:tc>
          <w:tcPr>
            <w:tcW w:w="1980" w:type="dxa"/>
            <w:tcBorders>
              <w:top w:val="single" w:sz="2" w:space="0" w:color="auto"/>
              <w:left w:val="single" w:sz="2" w:space="0" w:color="auto"/>
              <w:bottom w:val="single" w:sz="2" w:space="0" w:color="auto"/>
              <w:right w:val="single" w:sz="2" w:space="0" w:color="auto"/>
            </w:tcBorders>
          </w:tcPr>
          <w:p w14:paraId="4DE320E3" w14:textId="77777777" w:rsidR="00596F8C" w:rsidRPr="00A8683D" w:rsidRDefault="00596F8C" w:rsidP="001723CB">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D7180DB" w14:textId="77777777" w:rsidR="00596F8C" w:rsidRPr="00A8683D" w:rsidRDefault="00596F8C" w:rsidP="00BB4CBC"/>
        </w:tc>
      </w:tr>
      <w:tr w:rsidR="00596F8C" w:rsidRPr="00A8683D" w14:paraId="3CC80E09"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5BC5E67" w14:textId="77777777" w:rsidR="00596F8C" w:rsidRPr="00A8683D" w:rsidRDefault="00596F8C" w:rsidP="001723CB">
            <w:bookmarkStart w:id="87" w:name="BKM_210F85EF_7FE8_4438_A228_798B37828AB0"/>
            <w:r w:rsidRPr="00A8683D">
              <w:t>Kvietimo paskelbimo data</w:t>
            </w:r>
          </w:p>
        </w:tc>
        <w:tc>
          <w:tcPr>
            <w:tcW w:w="1980" w:type="dxa"/>
            <w:tcBorders>
              <w:top w:val="single" w:sz="2" w:space="0" w:color="auto"/>
              <w:left w:val="single" w:sz="2" w:space="0" w:color="auto"/>
              <w:bottom w:val="single" w:sz="2" w:space="0" w:color="auto"/>
              <w:right w:val="single" w:sz="2" w:space="0" w:color="auto"/>
            </w:tcBorders>
          </w:tcPr>
          <w:p w14:paraId="467E4A04" w14:textId="77777777" w:rsidR="00596F8C" w:rsidRPr="00A8683D" w:rsidRDefault="00596F8C" w:rsidP="001723CB">
            <w:r w:rsidRPr="00A8683D">
              <w:t>Data</w:t>
            </w:r>
          </w:p>
        </w:tc>
        <w:tc>
          <w:tcPr>
            <w:tcW w:w="4680" w:type="dxa"/>
            <w:tcBorders>
              <w:top w:val="single" w:sz="2" w:space="0" w:color="auto"/>
              <w:left w:val="single" w:sz="2" w:space="0" w:color="auto"/>
              <w:bottom w:val="single" w:sz="2" w:space="0" w:color="auto"/>
              <w:right w:val="single" w:sz="2" w:space="0" w:color="auto"/>
            </w:tcBorders>
          </w:tcPr>
          <w:p w14:paraId="75EA68EC" w14:textId="77777777" w:rsidR="00596F8C" w:rsidRPr="00A8683D" w:rsidRDefault="00596F8C" w:rsidP="00BB4CBC"/>
        </w:tc>
        <w:bookmarkEnd w:id="87"/>
      </w:tr>
      <w:tr w:rsidR="00596F8C" w:rsidRPr="00A8683D" w14:paraId="3A9278ED"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1CF431D" w14:textId="77777777" w:rsidR="00596F8C" w:rsidRPr="00A8683D" w:rsidRDefault="00890586" w:rsidP="001723CB">
            <w:bookmarkStart w:id="88" w:name="BKM_E3EF8794_F45F_4287_B4C7_2FB8772DB59B"/>
            <w:r w:rsidRPr="00A8683D">
              <w:t xml:space="preserve">Projekto įgyvendinimo planų </w:t>
            </w:r>
            <w:r w:rsidR="00596F8C" w:rsidRPr="00A8683D">
              <w:t>teikimo pradžia</w:t>
            </w:r>
          </w:p>
        </w:tc>
        <w:tc>
          <w:tcPr>
            <w:tcW w:w="1980" w:type="dxa"/>
            <w:tcBorders>
              <w:top w:val="single" w:sz="2" w:space="0" w:color="auto"/>
              <w:left w:val="single" w:sz="2" w:space="0" w:color="auto"/>
              <w:bottom w:val="single" w:sz="2" w:space="0" w:color="auto"/>
              <w:right w:val="single" w:sz="2" w:space="0" w:color="auto"/>
            </w:tcBorders>
          </w:tcPr>
          <w:p w14:paraId="674E9330" w14:textId="77777777" w:rsidR="00596F8C" w:rsidRPr="00A8683D" w:rsidRDefault="00596F8C" w:rsidP="001723CB">
            <w:r w:rsidRPr="00A8683D">
              <w:t>Data</w:t>
            </w:r>
          </w:p>
        </w:tc>
        <w:tc>
          <w:tcPr>
            <w:tcW w:w="4680" w:type="dxa"/>
            <w:tcBorders>
              <w:top w:val="single" w:sz="2" w:space="0" w:color="auto"/>
              <w:left w:val="single" w:sz="2" w:space="0" w:color="auto"/>
              <w:bottom w:val="single" w:sz="2" w:space="0" w:color="auto"/>
              <w:right w:val="single" w:sz="2" w:space="0" w:color="auto"/>
            </w:tcBorders>
          </w:tcPr>
          <w:p w14:paraId="4C71889B" w14:textId="77777777" w:rsidR="00596F8C" w:rsidRPr="00A8683D" w:rsidRDefault="00596F8C" w:rsidP="00BB4CBC"/>
        </w:tc>
        <w:bookmarkEnd w:id="88"/>
      </w:tr>
      <w:tr w:rsidR="00596F8C" w:rsidRPr="00A8683D" w14:paraId="6C9AC6DA"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035F50A" w14:textId="77777777" w:rsidR="00596F8C" w:rsidRPr="00A8683D" w:rsidRDefault="005B2292" w:rsidP="001723CB">
            <w:bookmarkStart w:id="89" w:name="BKM_A6E24471_95DE_4ADD_866C_37CE78D041AE"/>
            <w:r w:rsidRPr="00A8683D">
              <w:t xml:space="preserve">Projekto įgyvendinimo planų </w:t>
            </w:r>
            <w:r w:rsidR="00596F8C" w:rsidRPr="00A8683D">
              <w:t>teikimo pabaiga</w:t>
            </w:r>
          </w:p>
        </w:tc>
        <w:tc>
          <w:tcPr>
            <w:tcW w:w="1980" w:type="dxa"/>
            <w:tcBorders>
              <w:top w:val="single" w:sz="2" w:space="0" w:color="auto"/>
              <w:left w:val="single" w:sz="2" w:space="0" w:color="auto"/>
              <w:bottom w:val="single" w:sz="2" w:space="0" w:color="auto"/>
              <w:right w:val="single" w:sz="2" w:space="0" w:color="auto"/>
            </w:tcBorders>
          </w:tcPr>
          <w:p w14:paraId="51064B69" w14:textId="77777777" w:rsidR="00596F8C" w:rsidRPr="00A8683D" w:rsidRDefault="00596F8C" w:rsidP="001723CB">
            <w:r w:rsidRPr="00A8683D">
              <w:t>Data</w:t>
            </w:r>
          </w:p>
        </w:tc>
        <w:tc>
          <w:tcPr>
            <w:tcW w:w="4680" w:type="dxa"/>
            <w:tcBorders>
              <w:top w:val="single" w:sz="2" w:space="0" w:color="auto"/>
              <w:left w:val="single" w:sz="2" w:space="0" w:color="auto"/>
              <w:bottom w:val="single" w:sz="2" w:space="0" w:color="auto"/>
              <w:right w:val="single" w:sz="2" w:space="0" w:color="auto"/>
            </w:tcBorders>
          </w:tcPr>
          <w:p w14:paraId="7987DF9F" w14:textId="77777777" w:rsidR="00596F8C" w:rsidRPr="00A8683D" w:rsidRDefault="00596F8C" w:rsidP="00BB4CBC"/>
        </w:tc>
        <w:bookmarkEnd w:id="89"/>
      </w:tr>
      <w:tr w:rsidR="00596F8C" w:rsidRPr="00A8683D" w14:paraId="76CCB8E7"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8CB8F36" w14:textId="77777777" w:rsidR="00596F8C" w:rsidRPr="00A8683D" w:rsidRDefault="00596F8C" w:rsidP="001723CB">
            <w:bookmarkStart w:id="90" w:name="BKM_97B9A3B2_8213_4E8C_9C25_7C5D83ED67D4"/>
            <w:r w:rsidRPr="00A8683D">
              <w:t>Vertinimo ataskaitos patvirtinimo data</w:t>
            </w:r>
          </w:p>
        </w:tc>
        <w:tc>
          <w:tcPr>
            <w:tcW w:w="1980" w:type="dxa"/>
            <w:tcBorders>
              <w:top w:val="single" w:sz="2" w:space="0" w:color="auto"/>
              <w:left w:val="single" w:sz="2" w:space="0" w:color="auto"/>
              <w:bottom w:val="single" w:sz="2" w:space="0" w:color="auto"/>
              <w:right w:val="single" w:sz="2" w:space="0" w:color="auto"/>
            </w:tcBorders>
          </w:tcPr>
          <w:p w14:paraId="0441C165" w14:textId="77777777" w:rsidR="00596F8C" w:rsidRPr="00A8683D" w:rsidRDefault="00596F8C" w:rsidP="001723CB">
            <w:r w:rsidRPr="00A8683D">
              <w:t>Data</w:t>
            </w:r>
          </w:p>
        </w:tc>
        <w:tc>
          <w:tcPr>
            <w:tcW w:w="4680" w:type="dxa"/>
            <w:tcBorders>
              <w:top w:val="single" w:sz="2" w:space="0" w:color="auto"/>
              <w:left w:val="single" w:sz="2" w:space="0" w:color="auto"/>
              <w:bottom w:val="single" w:sz="2" w:space="0" w:color="auto"/>
              <w:right w:val="single" w:sz="2" w:space="0" w:color="auto"/>
            </w:tcBorders>
          </w:tcPr>
          <w:p w14:paraId="69A4EAB3" w14:textId="77777777" w:rsidR="00596F8C" w:rsidRPr="00A8683D" w:rsidRDefault="00596F8C" w:rsidP="00BB4CBC"/>
        </w:tc>
        <w:bookmarkEnd w:id="90"/>
      </w:tr>
      <w:tr w:rsidR="00596F8C" w:rsidRPr="00A8683D" w14:paraId="09E58B5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6DE7AFE" w14:textId="77777777" w:rsidR="00596F8C" w:rsidRPr="00A8683D" w:rsidRDefault="00596F8C" w:rsidP="001723CB">
            <w:bookmarkStart w:id="91" w:name="BKM_7B2A7FAD_1414_43BC_853C_44B618CF7698"/>
            <w:r w:rsidRPr="00A8683D">
              <w:t>Būsena</w:t>
            </w:r>
          </w:p>
        </w:tc>
        <w:tc>
          <w:tcPr>
            <w:tcW w:w="1980" w:type="dxa"/>
            <w:tcBorders>
              <w:top w:val="single" w:sz="2" w:space="0" w:color="auto"/>
              <w:left w:val="single" w:sz="2" w:space="0" w:color="auto"/>
              <w:bottom w:val="single" w:sz="2" w:space="0" w:color="auto"/>
              <w:right w:val="single" w:sz="2" w:space="0" w:color="auto"/>
            </w:tcBorders>
          </w:tcPr>
          <w:p w14:paraId="40212C87" w14:textId="77777777" w:rsidR="00596F8C" w:rsidRPr="00A8683D" w:rsidRDefault="00596F8C" w:rsidP="001723CB">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53B6111B" w14:textId="77777777" w:rsidR="00596F8C" w:rsidRPr="0073713A" w:rsidRDefault="00596F8C" w:rsidP="001723CB">
            <w:pPr>
              <w:pStyle w:val="normalbold0"/>
              <w:rPr>
                <w:lang w:val="lt-LT"/>
              </w:rPr>
            </w:pPr>
            <w:r w:rsidRPr="0073713A">
              <w:rPr>
                <w:lang w:val="lt-LT"/>
              </w:rPr>
              <w:t>Rengiamas</w:t>
            </w:r>
          </w:p>
          <w:p w14:paraId="0ABB1F64" w14:textId="77777777" w:rsidR="00596F8C" w:rsidRPr="0073713A" w:rsidRDefault="00596F8C" w:rsidP="001723CB">
            <w:pPr>
              <w:pStyle w:val="normalbold0"/>
              <w:rPr>
                <w:lang w:val="lt-LT"/>
              </w:rPr>
            </w:pPr>
            <w:r w:rsidRPr="0073713A">
              <w:rPr>
                <w:lang w:val="lt-LT"/>
              </w:rPr>
              <w:t>Paskelbtas</w:t>
            </w:r>
          </w:p>
          <w:p w14:paraId="47AFE5FE" w14:textId="77777777" w:rsidR="00596F8C" w:rsidRPr="0073713A" w:rsidRDefault="00596F8C" w:rsidP="001723CB">
            <w:pPr>
              <w:pStyle w:val="normalbold0"/>
              <w:rPr>
                <w:lang w:val="lt-LT"/>
              </w:rPr>
            </w:pPr>
            <w:r w:rsidRPr="0073713A">
              <w:rPr>
                <w:lang w:val="lt-LT"/>
              </w:rPr>
              <w:t>Baigtas</w:t>
            </w:r>
          </w:p>
          <w:p w14:paraId="4217109F" w14:textId="77777777" w:rsidR="00596F8C" w:rsidRPr="00A8683D" w:rsidRDefault="00596F8C" w:rsidP="00BB4CBC"/>
        </w:tc>
        <w:bookmarkEnd w:id="91"/>
      </w:tr>
    </w:tbl>
    <w:p w14:paraId="461E56F3" w14:textId="77777777" w:rsidR="00596F8C" w:rsidRPr="00A8683D" w:rsidRDefault="00596F8C" w:rsidP="00596F8C"/>
    <w:p w14:paraId="14FA8EC8" w14:textId="77777777" w:rsidR="00596F8C" w:rsidRPr="00A8683D" w:rsidRDefault="00596F8C" w:rsidP="00596F8C"/>
    <w:p w14:paraId="6B4454B6" w14:textId="77777777" w:rsidR="00596F8C" w:rsidRPr="00A8683D" w:rsidRDefault="00596F8C" w:rsidP="001723CB">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596F8C" w:rsidRPr="00A8683D" w14:paraId="774771BF"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3772C3F4" w14:textId="77777777" w:rsidR="00596F8C" w:rsidRPr="00A8683D" w:rsidRDefault="00596F8C"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8D4289A" w14:textId="77777777" w:rsidR="00596F8C" w:rsidRPr="00A8683D" w:rsidRDefault="00596F8C"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0E26884C" w14:textId="77777777" w:rsidR="00596F8C" w:rsidRPr="00A8683D" w:rsidRDefault="00596F8C" w:rsidP="00BB4CBC">
            <w:pPr>
              <w:rPr>
                <w:b/>
              </w:rPr>
            </w:pPr>
            <w:r w:rsidRPr="00A8683D">
              <w:rPr>
                <w:b/>
              </w:rPr>
              <w:t>Pastabos</w:t>
            </w:r>
          </w:p>
        </w:tc>
      </w:tr>
      <w:tr w:rsidR="00596F8C" w:rsidRPr="00A8683D" w14:paraId="6BBA3F06"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AE397B0" w14:textId="77777777" w:rsidR="00596F8C" w:rsidRPr="00A8683D" w:rsidRDefault="00596F8C" w:rsidP="00BB4CBC"/>
        </w:tc>
        <w:tc>
          <w:tcPr>
            <w:tcW w:w="5220" w:type="dxa"/>
            <w:tcBorders>
              <w:top w:val="single" w:sz="2" w:space="0" w:color="auto"/>
              <w:left w:val="single" w:sz="2" w:space="0" w:color="auto"/>
              <w:bottom w:val="single" w:sz="2" w:space="0" w:color="auto"/>
              <w:right w:val="single" w:sz="2" w:space="0" w:color="auto"/>
            </w:tcBorders>
          </w:tcPr>
          <w:p w14:paraId="583EF29C" w14:textId="77777777" w:rsidR="00596F8C" w:rsidRPr="00A8683D" w:rsidRDefault="00596F8C" w:rsidP="001723CB">
            <w:r w:rsidRPr="00A8683D">
              <w:rPr>
                <w:b/>
              </w:rPr>
              <w:t xml:space="preserve"> </w:t>
            </w:r>
            <w:r w:rsidRPr="00A8683D">
              <w:t xml:space="preserve"> </w:t>
            </w:r>
            <w:r w:rsidRPr="00A8683D">
              <w:rPr>
                <w:b/>
              </w:rPr>
              <w:t>0..*</w:t>
            </w:r>
            <w:r w:rsidRPr="00A8683D">
              <w:rPr>
                <w:b/>
              </w:rPr>
              <w:tab/>
            </w:r>
            <w:r w:rsidRPr="00A8683D">
              <w:t xml:space="preserve">Kvietimo atsakingi asmenys. </w:t>
            </w:r>
          </w:p>
          <w:p w14:paraId="01EE22F1" w14:textId="77777777" w:rsidR="00596F8C" w:rsidRPr="00A8683D" w:rsidRDefault="00596F8C" w:rsidP="001723CB">
            <w:r w:rsidRPr="00A8683D">
              <w:rPr>
                <w:b/>
              </w:rPr>
              <w:t xml:space="preserve"> </w:t>
            </w:r>
            <w:r w:rsidRPr="00A8683D">
              <w:t xml:space="preserve"> </w:t>
            </w:r>
            <w:r w:rsidRPr="00A8683D">
              <w:rPr>
                <w:b/>
              </w:rPr>
              <w:t>1</w:t>
            </w:r>
            <w:r w:rsidRPr="00A8683D">
              <w:rPr>
                <w:b/>
              </w:rPr>
              <w:tab/>
            </w:r>
            <w:r w:rsidRPr="00A8683D">
              <w:t>Kvietimai.</w:t>
            </w:r>
          </w:p>
        </w:tc>
        <w:tc>
          <w:tcPr>
            <w:tcW w:w="1710" w:type="dxa"/>
            <w:tcBorders>
              <w:top w:val="single" w:sz="2" w:space="0" w:color="auto"/>
              <w:left w:val="single" w:sz="2" w:space="0" w:color="auto"/>
              <w:bottom w:val="single" w:sz="2" w:space="0" w:color="auto"/>
              <w:right w:val="single" w:sz="2" w:space="0" w:color="auto"/>
            </w:tcBorders>
          </w:tcPr>
          <w:p w14:paraId="27BF29FB" w14:textId="77777777" w:rsidR="00596F8C" w:rsidRPr="00A8683D" w:rsidRDefault="00596F8C" w:rsidP="00BB4CBC"/>
        </w:tc>
      </w:tr>
      <w:tr w:rsidR="00596F8C" w:rsidRPr="00A8683D" w14:paraId="0D6F5088"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310CCE7" w14:textId="77777777" w:rsidR="00596F8C" w:rsidRPr="00A8683D" w:rsidRDefault="00596F8C" w:rsidP="00BB4CBC"/>
        </w:tc>
        <w:tc>
          <w:tcPr>
            <w:tcW w:w="5220" w:type="dxa"/>
            <w:tcBorders>
              <w:top w:val="single" w:sz="2" w:space="0" w:color="auto"/>
              <w:left w:val="single" w:sz="2" w:space="0" w:color="auto"/>
              <w:bottom w:val="single" w:sz="2" w:space="0" w:color="auto"/>
              <w:right w:val="single" w:sz="2" w:space="0" w:color="auto"/>
            </w:tcBorders>
          </w:tcPr>
          <w:p w14:paraId="1691A059" w14:textId="77777777" w:rsidR="00596F8C" w:rsidRPr="00A8683D" w:rsidRDefault="00596F8C" w:rsidP="001723CB">
            <w:r w:rsidRPr="00A8683D">
              <w:rPr>
                <w:b/>
              </w:rPr>
              <w:t xml:space="preserve"> </w:t>
            </w:r>
            <w:r w:rsidRPr="00A8683D">
              <w:t xml:space="preserve"> </w:t>
            </w:r>
            <w:r w:rsidRPr="00A8683D">
              <w:rPr>
                <w:b/>
              </w:rPr>
              <w:t>0..*</w:t>
            </w:r>
            <w:r w:rsidRPr="00A8683D">
              <w:rPr>
                <w:b/>
              </w:rPr>
              <w:tab/>
            </w:r>
            <w:r w:rsidRPr="00A8683D">
              <w:t xml:space="preserve">Kvietimo pastabos. </w:t>
            </w:r>
          </w:p>
          <w:p w14:paraId="6BC1356B" w14:textId="77777777" w:rsidR="00596F8C" w:rsidRPr="00A8683D" w:rsidRDefault="00596F8C" w:rsidP="001723CB">
            <w:r w:rsidRPr="00A8683D">
              <w:rPr>
                <w:b/>
              </w:rPr>
              <w:t xml:space="preserve"> </w:t>
            </w:r>
            <w:r w:rsidRPr="00A8683D">
              <w:t xml:space="preserve"> </w:t>
            </w:r>
            <w:r w:rsidRPr="00A8683D">
              <w:rPr>
                <w:b/>
              </w:rPr>
              <w:t>1</w:t>
            </w:r>
            <w:r w:rsidRPr="00A8683D">
              <w:rPr>
                <w:b/>
              </w:rPr>
              <w:tab/>
            </w:r>
            <w:r w:rsidRPr="00A8683D">
              <w:t>Kvietimai.</w:t>
            </w:r>
          </w:p>
        </w:tc>
        <w:tc>
          <w:tcPr>
            <w:tcW w:w="1710" w:type="dxa"/>
            <w:tcBorders>
              <w:top w:val="single" w:sz="2" w:space="0" w:color="auto"/>
              <w:left w:val="single" w:sz="2" w:space="0" w:color="auto"/>
              <w:bottom w:val="single" w:sz="2" w:space="0" w:color="auto"/>
              <w:right w:val="single" w:sz="2" w:space="0" w:color="auto"/>
            </w:tcBorders>
          </w:tcPr>
          <w:p w14:paraId="6E2B47D3" w14:textId="77777777" w:rsidR="00596F8C" w:rsidRPr="00A8683D" w:rsidRDefault="00596F8C" w:rsidP="00BB4CBC"/>
        </w:tc>
      </w:tr>
      <w:tr w:rsidR="00596F8C" w:rsidRPr="00A8683D" w14:paraId="2026C20B"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2713406" w14:textId="77777777" w:rsidR="00596F8C" w:rsidRPr="00A8683D" w:rsidRDefault="00596F8C" w:rsidP="00BB4CBC"/>
        </w:tc>
        <w:tc>
          <w:tcPr>
            <w:tcW w:w="5220" w:type="dxa"/>
            <w:tcBorders>
              <w:top w:val="single" w:sz="2" w:space="0" w:color="auto"/>
              <w:left w:val="single" w:sz="2" w:space="0" w:color="auto"/>
              <w:bottom w:val="single" w:sz="2" w:space="0" w:color="auto"/>
              <w:right w:val="single" w:sz="2" w:space="0" w:color="auto"/>
            </w:tcBorders>
          </w:tcPr>
          <w:p w14:paraId="4BE569A6" w14:textId="77777777" w:rsidR="00596F8C" w:rsidRPr="00A8683D" w:rsidRDefault="00596F8C" w:rsidP="001723CB">
            <w:r w:rsidRPr="00A8683D">
              <w:rPr>
                <w:b/>
              </w:rPr>
              <w:t xml:space="preserve"> </w:t>
            </w:r>
            <w:r w:rsidRPr="00A8683D">
              <w:t xml:space="preserve"> </w:t>
            </w:r>
            <w:r w:rsidRPr="00A8683D">
              <w:rPr>
                <w:b/>
              </w:rPr>
              <w:t>0..*</w:t>
            </w:r>
            <w:r w:rsidRPr="00A8683D">
              <w:rPr>
                <w:b/>
              </w:rPr>
              <w:tab/>
            </w:r>
            <w:r w:rsidR="004E38C3" w:rsidRPr="00A8683D">
              <w:t>Projekto įgyvendinimo planai</w:t>
            </w:r>
            <w:r w:rsidRPr="00A8683D">
              <w:t xml:space="preserve">. </w:t>
            </w:r>
          </w:p>
          <w:p w14:paraId="3B12EA3C" w14:textId="77777777" w:rsidR="00596F8C" w:rsidRPr="00A8683D" w:rsidRDefault="00596F8C" w:rsidP="001723CB">
            <w:r w:rsidRPr="00A8683D">
              <w:rPr>
                <w:b/>
              </w:rPr>
              <w:t xml:space="preserve"> </w:t>
            </w:r>
            <w:r w:rsidRPr="00A8683D">
              <w:t xml:space="preserve"> </w:t>
            </w:r>
            <w:r w:rsidRPr="00A8683D">
              <w:rPr>
                <w:b/>
              </w:rPr>
              <w:t>1</w:t>
            </w:r>
            <w:r w:rsidRPr="00A8683D">
              <w:rPr>
                <w:b/>
              </w:rPr>
              <w:tab/>
            </w:r>
            <w:r w:rsidRPr="00A8683D">
              <w:t>Kvietimai.</w:t>
            </w:r>
          </w:p>
        </w:tc>
        <w:tc>
          <w:tcPr>
            <w:tcW w:w="1710" w:type="dxa"/>
            <w:tcBorders>
              <w:top w:val="single" w:sz="2" w:space="0" w:color="auto"/>
              <w:left w:val="single" w:sz="2" w:space="0" w:color="auto"/>
              <w:bottom w:val="single" w:sz="2" w:space="0" w:color="auto"/>
              <w:right w:val="single" w:sz="2" w:space="0" w:color="auto"/>
            </w:tcBorders>
          </w:tcPr>
          <w:p w14:paraId="5FB0E3F9" w14:textId="77777777" w:rsidR="00596F8C" w:rsidRPr="00A8683D" w:rsidRDefault="00596F8C" w:rsidP="00BB4CBC"/>
        </w:tc>
      </w:tr>
      <w:tr w:rsidR="00596F8C" w:rsidRPr="00A8683D" w14:paraId="03CB4E7C"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9EED9C5" w14:textId="77777777" w:rsidR="00596F8C" w:rsidRPr="00A8683D" w:rsidRDefault="00596F8C" w:rsidP="00BB4CBC"/>
        </w:tc>
        <w:tc>
          <w:tcPr>
            <w:tcW w:w="5220" w:type="dxa"/>
            <w:tcBorders>
              <w:top w:val="single" w:sz="2" w:space="0" w:color="auto"/>
              <w:left w:val="single" w:sz="2" w:space="0" w:color="auto"/>
              <w:bottom w:val="single" w:sz="2" w:space="0" w:color="auto"/>
              <w:right w:val="single" w:sz="2" w:space="0" w:color="auto"/>
            </w:tcBorders>
          </w:tcPr>
          <w:p w14:paraId="2B250FC4" w14:textId="77777777" w:rsidR="00596F8C" w:rsidRPr="00A8683D" w:rsidRDefault="00596F8C" w:rsidP="001723CB">
            <w:r w:rsidRPr="00A8683D">
              <w:rPr>
                <w:b/>
              </w:rPr>
              <w:t xml:space="preserve"> </w:t>
            </w:r>
            <w:r w:rsidRPr="00A8683D">
              <w:t xml:space="preserve"> </w:t>
            </w:r>
            <w:r w:rsidRPr="00A8683D">
              <w:rPr>
                <w:b/>
              </w:rPr>
              <w:t>0..*</w:t>
            </w:r>
            <w:r w:rsidRPr="00A8683D">
              <w:rPr>
                <w:b/>
              </w:rPr>
              <w:tab/>
            </w:r>
            <w:r w:rsidRPr="00A8683D">
              <w:t xml:space="preserve">Kvietimo projektai. </w:t>
            </w:r>
          </w:p>
          <w:p w14:paraId="47DAAAB1" w14:textId="77777777" w:rsidR="00596F8C" w:rsidRPr="00A8683D" w:rsidRDefault="00596F8C" w:rsidP="001723CB">
            <w:r w:rsidRPr="00A8683D">
              <w:rPr>
                <w:b/>
              </w:rPr>
              <w:t xml:space="preserve"> </w:t>
            </w:r>
            <w:r w:rsidRPr="00A8683D">
              <w:t xml:space="preserve"> </w:t>
            </w:r>
            <w:r w:rsidRPr="00A8683D">
              <w:rPr>
                <w:b/>
              </w:rPr>
              <w:t>1</w:t>
            </w:r>
            <w:r w:rsidRPr="00A8683D">
              <w:rPr>
                <w:b/>
              </w:rPr>
              <w:tab/>
            </w:r>
            <w:r w:rsidRPr="00A8683D">
              <w:t>Kvietimai.</w:t>
            </w:r>
          </w:p>
        </w:tc>
        <w:tc>
          <w:tcPr>
            <w:tcW w:w="1710" w:type="dxa"/>
            <w:tcBorders>
              <w:top w:val="single" w:sz="2" w:space="0" w:color="auto"/>
              <w:left w:val="single" w:sz="2" w:space="0" w:color="auto"/>
              <w:bottom w:val="single" w:sz="2" w:space="0" w:color="auto"/>
              <w:right w:val="single" w:sz="2" w:space="0" w:color="auto"/>
            </w:tcBorders>
          </w:tcPr>
          <w:p w14:paraId="2AD335FF" w14:textId="77777777" w:rsidR="00596F8C" w:rsidRPr="00A8683D" w:rsidRDefault="00596F8C" w:rsidP="00BB4CBC"/>
        </w:tc>
      </w:tr>
      <w:tr w:rsidR="00596F8C" w:rsidRPr="00A8683D" w14:paraId="3B5D86B1"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98E8C2B" w14:textId="77777777" w:rsidR="00596F8C" w:rsidRPr="00A8683D" w:rsidRDefault="00596F8C" w:rsidP="00BB4CBC"/>
        </w:tc>
        <w:tc>
          <w:tcPr>
            <w:tcW w:w="5220" w:type="dxa"/>
            <w:tcBorders>
              <w:top w:val="single" w:sz="2" w:space="0" w:color="auto"/>
              <w:left w:val="single" w:sz="2" w:space="0" w:color="auto"/>
              <w:bottom w:val="single" w:sz="2" w:space="0" w:color="auto"/>
              <w:right w:val="single" w:sz="2" w:space="0" w:color="auto"/>
            </w:tcBorders>
          </w:tcPr>
          <w:p w14:paraId="5CA40C09" w14:textId="77777777" w:rsidR="00596F8C" w:rsidRPr="00A8683D" w:rsidRDefault="00596F8C" w:rsidP="001723CB">
            <w:r w:rsidRPr="00A8683D">
              <w:rPr>
                <w:b/>
              </w:rPr>
              <w:t xml:space="preserve"> </w:t>
            </w:r>
            <w:r w:rsidRPr="00A8683D">
              <w:t xml:space="preserve"> </w:t>
            </w:r>
            <w:r w:rsidRPr="00A8683D">
              <w:rPr>
                <w:b/>
              </w:rPr>
              <w:t>0..*</w:t>
            </w:r>
            <w:r w:rsidRPr="00A8683D">
              <w:rPr>
                <w:b/>
              </w:rPr>
              <w:tab/>
            </w:r>
            <w:r w:rsidRPr="00A8683D">
              <w:t xml:space="preserve">Kvietimo dokumentai. </w:t>
            </w:r>
          </w:p>
          <w:p w14:paraId="1C6E9AE0" w14:textId="77777777" w:rsidR="00596F8C" w:rsidRPr="00A8683D" w:rsidRDefault="00596F8C" w:rsidP="001723CB">
            <w:r w:rsidRPr="00A8683D">
              <w:rPr>
                <w:b/>
              </w:rPr>
              <w:t xml:space="preserve"> </w:t>
            </w:r>
            <w:r w:rsidRPr="00A8683D">
              <w:t xml:space="preserve"> </w:t>
            </w:r>
            <w:r w:rsidRPr="00A8683D">
              <w:rPr>
                <w:b/>
              </w:rPr>
              <w:t>1</w:t>
            </w:r>
            <w:r w:rsidRPr="00A8683D">
              <w:rPr>
                <w:b/>
              </w:rPr>
              <w:tab/>
            </w:r>
            <w:r w:rsidRPr="00A8683D">
              <w:t>Kvietimai.</w:t>
            </w:r>
          </w:p>
        </w:tc>
        <w:tc>
          <w:tcPr>
            <w:tcW w:w="1710" w:type="dxa"/>
            <w:tcBorders>
              <w:top w:val="single" w:sz="2" w:space="0" w:color="auto"/>
              <w:left w:val="single" w:sz="2" w:space="0" w:color="auto"/>
              <w:bottom w:val="single" w:sz="2" w:space="0" w:color="auto"/>
              <w:right w:val="single" w:sz="2" w:space="0" w:color="auto"/>
            </w:tcBorders>
          </w:tcPr>
          <w:p w14:paraId="5A38428A" w14:textId="77777777" w:rsidR="00596F8C" w:rsidRPr="00A8683D" w:rsidRDefault="00596F8C" w:rsidP="00BB4CBC"/>
        </w:tc>
      </w:tr>
    </w:tbl>
    <w:p w14:paraId="0E0516FC" w14:textId="77777777" w:rsidR="00596F8C" w:rsidRPr="00A8683D" w:rsidRDefault="00596F8C" w:rsidP="00DF40CE">
      <w:pPr>
        <w:pStyle w:val="Heading4"/>
      </w:pPr>
      <w:bookmarkStart w:id="92" w:name="_Toc452045760"/>
      <w:bookmarkStart w:id="93" w:name="_Toc159222106"/>
      <w:bookmarkStart w:id="94" w:name="BKM_DFD68157_76F5_4D6B_8795_1F74191EB21D"/>
      <w:bookmarkEnd w:id="85"/>
      <w:r w:rsidRPr="00A8683D">
        <w:t>Kvietimo atsakingi asmenys</w:t>
      </w:r>
      <w:bookmarkEnd w:id="92"/>
      <w:bookmarkEnd w:id="93"/>
    </w:p>
    <w:p w14:paraId="744F7D7D" w14:textId="77777777" w:rsidR="00596F8C" w:rsidRPr="00A8683D" w:rsidRDefault="00596F8C" w:rsidP="009B3D81">
      <w:pPr>
        <w:ind w:firstLine="0"/>
      </w:pPr>
      <w:r w:rsidRPr="00A8683D">
        <w:rPr>
          <w:bCs/>
          <w:i/>
          <w:iCs/>
          <w:color w:val="447524"/>
        </w:rPr>
        <w:t>Katalogas</w:t>
      </w:r>
      <w:r w:rsidRPr="00A8683D">
        <w:rPr>
          <w:rFonts w:cs="Arial"/>
        </w:rPr>
        <w:t>:</w:t>
      </w:r>
      <w:r w:rsidRPr="00A8683D">
        <w:rPr>
          <w:rFonts w:cs="Arial"/>
          <w:color w:val="000000"/>
        </w:rPr>
        <w:t xml:space="preserve"> Kvietimai</w:t>
      </w:r>
    </w:p>
    <w:p w14:paraId="288E0A3D" w14:textId="77777777" w:rsidR="00596F8C" w:rsidRPr="00A8683D" w:rsidRDefault="00596F8C" w:rsidP="009B3D81">
      <w:pPr>
        <w:ind w:firstLine="0"/>
      </w:pPr>
      <w:r w:rsidRPr="00A8683D">
        <w:rPr>
          <w:bCs/>
          <w:i/>
          <w:iCs/>
          <w:color w:val="447524"/>
        </w:rPr>
        <w:lastRenderedPageBreak/>
        <w:t>Detalės</w:t>
      </w:r>
      <w:r w:rsidRPr="00A8683D">
        <w:rPr>
          <w:rFonts w:cs="Arial"/>
        </w:rPr>
        <w:t>:</w:t>
      </w:r>
      <w:r w:rsidRPr="00A8683D">
        <w:tab/>
      </w:r>
      <w:r w:rsidRPr="00A8683D">
        <w:tab/>
      </w:r>
      <w:r w:rsidRPr="00A8683D">
        <w:rPr>
          <w:i/>
        </w:rPr>
        <w:t>Sukurta</w:t>
      </w:r>
      <w:r w:rsidRPr="00A8683D">
        <w:t xml:space="preserve"> 2015-09-11. </w:t>
      </w:r>
      <w:r w:rsidRPr="00A8683D">
        <w:rPr>
          <w:i/>
        </w:rPr>
        <w:t xml:space="preserve">Modifikuota </w:t>
      </w:r>
      <w:r w:rsidRPr="00A8683D">
        <w:t>2015-09-11.</w:t>
      </w:r>
    </w:p>
    <w:p w14:paraId="6C2B9A4D" w14:textId="77777777" w:rsidR="00596F8C" w:rsidRPr="00A8683D" w:rsidRDefault="00596F8C" w:rsidP="009B3D81">
      <w:pPr>
        <w:ind w:firstLine="0"/>
      </w:pPr>
      <w:r w:rsidRPr="00A8683D">
        <w:rPr>
          <w:bCs/>
          <w:i/>
          <w:iCs/>
          <w:color w:val="447524"/>
        </w:rPr>
        <w:t>Pastabos</w:t>
      </w:r>
      <w:r w:rsidRPr="00A8683D">
        <w:rPr>
          <w:rFonts w:cs="Arial"/>
        </w:rPr>
        <w:t>:</w:t>
      </w:r>
      <w:r w:rsidRPr="00A8683D">
        <w:rPr>
          <w:rFonts w:cs="Arial"/>
        </w:rPr>
        <w:tab/>
      </w:r>
    </w:p>
    <w:p w14:paraId="5FCB7B80" w14:textId="77777777" w:rsidR="00596F8C" w:rsidRPr="00A8683D" w:rsidRDefault="00596F8C" w:rsidP="00596F8C"/>
    <w:p w14:paraId="1C4DBD56" w14:textId="77777777" w:rsidR="00596F8C" w:rsidRPr="00A8683D" w:rsidRDefault="00596F8C" w:rsidP="009B3D81">
      <w:pPr>
        <w:ind w:firstLine="0"/>
        <w:rPr>
          <w:b/>
          <w:color w:val="447524"/>
          <w:u w:val="single"/>
        </w:rPr>
      </w:pPr>
      <w:bookmarkStart w:id="95" w:name="BKM_E8A7B477_B5A0_4EE4_91E2_891432D8A528"/>
      <w:bookmarkEnd w:id="95"/>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596F8C" w:rsidRPr="00A8683D" w14:paraId="51312B1D"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6D654BEE" w14:textId="77777777" w:rsidR="00596F8C" w:rsidRPr="00A8683D" w:rsidRDefault="00596F8C"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621ED26F" w14:textId="77777777" w:rsidR="00596F8C" w:rsidRPr="00A8683D" w:rsidRDefault="00596F8C"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537BD898" w14:textId="77777777" w:rsidR="00596F8C" w:rsidRPr="00A8683D" w:rsidRDefault="00596F8C" w:rsidP="00BB4CBC">
            <w:pPr>
              <w:rPr>
                <w:b/>
              </w:rPr>
            </w:pPr>
            <w:r w:rsidRPr="00A8683D">
              <w:rPr>
                <w:b/>
              </w:rPr>
              <w:t>Pastabos</w:t>
            </w:r>
          </w:p>
        </w:tc>
      </w:tr>
      <w:tr w:rsidR="00596F8C" w:rsidRPr="00A8683D" w14:paraId="15AE2859"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64FE6F4" w14:textId="77777777" w:rsidR="00596F8C" w:rsidRPr="00A8683D" w:rsidRDefault="00596F8C" w:rsidP="009B3D81">
            <w:r w:rsidRPr="00A8683D">
              <w:t>Tipas</w:t>
            </w:r>
          </w:p>
        </w:tc>
        <w:tc>
          <w:tcPr>
            <w:tcW w:w="1980" w:type="dxa"/>
            <w:tcBorders>
              <w:top w:val="single" w:sz="2" w:space="0" w:color="auto"/>
              <w:left w:val="single" w:sz="2" w:space="0" w:color="auto"/>
              <w:bottom w:val="single" w:sz="2" w:space="0" w:color="auto"/>
              <w:right w:val="single" w:sz="2" w:space="0" w:color="auto"/>
            </w:tcBorders>
          </w:tcPr>
          <w:p w14:paraId="225BFC4E" w14:textId="77777777" w:rsidR="00596F8C" w:rsidRPr="00A8683D" w:rsidRDefault="00596F8C" w:rsidP="009B3D81">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3DEAF1C3" w14:textId="77777777" w:rsidR="00596F8C" w:rsidRPr="00A8683D" w:rsidRDefault="00596F8C" w:rsidP="009B3D81">
            <w:r w:rsidRPr="00A8683D">
              <w:t>Projekto vadovas</w:t>
            </w:r>
          </w:p>
          <w:p w14:paraId="79498CDE" w14:textId="77777777" w:rsidR="00596F8C" w:rsidRPr="00A8683D" w:rsidRDefault="00596F8C" w:rsidP="009B3D81">
            <w:r w:rsidRPr="00A8683D">
              <w:t>Projekto finansininkas</w:t>
            </w:r>
          </w:p>
        </w:tc>
      </w:tr>
    </w:tbl>
    <w:p w14:paraId="554E9002" w14:textId="77777777" w:rsidR="00596F8C" w:rsidRPr="00A8683D" w:rsidRDefault="00596F8C" w:rsidP="00596F8C"/>
    <w:p w14:paraId="41F786FA" w14:textId="77777777" w:rsidR="00596F8C" w:rsidRPr="00A8683D" w:rsidRDefault="00596F8C" w:rsidP="00596F8C"/>
    <w:p w14:paraId="5001EE06" w14:textId="77777777" w:rsidR="00596F8C" w:rsidRPr="00A8683D" w:rsidRDefault="00596F8C" w:rsidP="009B3D81">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596F8C" w:rsidRPr="00A8683D" w14:paraId="019351A1"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51547C6" w14:textId="77777777" w:rsidR="00596F8C" w:rsidRPr="00A8683D" w:rsidRDefault="00596F8C"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C6F70D6" w14:textId="77777777" w:rsidR="00596F8C" w:rsidRPr="00A8683D" w:rsidRDefault="00596F8C"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6A48AFF6" w14:textId="77777777" w:rsidR="00596F8C" w:rsidRPr="00A8683D" w:rsidRDefault="00596F8C" w:rsidP="00BB4CBC">
            <w:pPr>
              <w:rPr>
                <w:b/>
              </w:rPr>
            </w:pPr>
            <w:r w:rsidRPr="00A8683D">
              <w:rPr>
                <w:b/>
              </w:rPr>
              <w:t>Pastabos</w:t>
            </w:r>
          </w:p>
        </w:tc>
      </w:tr>
      <w:tr w:rsidR="00596F8C" w:rsidRPr="00A8683D" w14:paraId="010261F7"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BAF3820" w14:textId="77777777" w:rsidR="00596F8C" w:rsidRPr="00A8683D" w:rsidRDefault="00596F8C" w:rsidP="00BB4CBC"/>
        </w:tc>
        <w:tc>
          <w:tcPr>
            <w:tcW w:w="5220" w:type="dxa"/>
            <w:tcBorders>
              <w:top w:val="single" w:sz="2" w:space="0" w:color="auto"/>
              <w:left w:val="single" w:sz="2" w:space="0" w:color="auto"/>
              <w:bottom w:val="single" w:sz="2" w:space="0" w:color="auto"/>
              <w:right w:val="single" w:sz="2" w:space="0" w:color="auto"/>
            </w:tcBorders>
          </w:tcPr>
          <w:p w14:paraId="5C08E4AA" w14:textId="77777777" w:rsidR="00596F8C" w:rsidRPr="00A8683D" w:rsidRDefault="00596F8C" w:rsidP="009B3D81">
            <w:r w:rsidRPr="00A8683D">
              <w:rPr>
                <w:b/>
              </w:rPr>
              <w:t xml:space="preserve"> </w:t>
            </w:r>
            <w:r w:rsidRPr="00A8683D">
              <w:t xml:space="preserve"> </w:t>
            </w:r>
            <w:r w:rsidRPr="00A8683D">
              <w:rPr>
                <w:b/>
              </w:rPr>
              <w:t>0..*</w:t>
            </w:r>
            <w:r w:rsidRPr="00A8683D">
              <w:rPr>
                <w:b/>
              </w:rPr>
              <w:tab/>
            </w:r>
            <w:r w:rsidRPr="00A8683D">
              <w:t xml:space="preserve">Kvietimo atsakingi asmenys. </w:t>
            </w:r>
          </w:p>
          <w:p w14:paraId="5C392636" w14:textId="77777777" w:rsidR="00596F8C" w:rsidRPr="00A8683D" w:rsidRDefault="00596F8C" w:rsidP="009B3D81">
            <w:r w:rsidRPr="00A8683D">
              <w:rPr>
                <w:b/>
              </w:rPr>
              <w:t xml:space="preserve"> </w:t>
            </w:r>
            <w:r w:rsidRPr="00A8683D">
              <w:t xml:space="preserve"> </w:t>
            </w:r>
            <w:r w:rsidRPr="00A8683D">
              <w:rPr>
                <w:b/>
              </w:rPr>
              <w:t>1</w:t>
            </w:r>
            <w:r w:rsidRPr="00A8683D">
              <w:rPr>
                <w:b/>
              </w:rPr>
              <w:tab/>
            </w:r>
            <w:r w:rsidRPr="00A8683D">
              <w:t>Kvietimai.</w:t>
            </w:r>
          </w:p>
        </w:tc>
        <w:tc>
          <w:tcPr>
            <w:tcW w:w="1710" w:type="dxa"/>
            <w:tcBorders>
              <w:top w:val="single" w:sz="2" w:space="0" w:color="auto"/>
              <w:left w:val="single" w:sz="2" w:space="0" w:color="auto"/>
              <w:bottom w:val="single" w:sz="2" w:space="0" w:color="auto"/>
              <w:right w:val="single" w:sz="2" w:space="0" w:color="auto"/>
            </w:tcBorders>
          </w:tcPr>
          <w:p w14:paraId="177BBCB0" w14:textId="77777777" w:rsidR="00596F8C" w:rsidRPr="00A8683D" w:rsidRDefault="00596F8C" w:rsidP="00BB4CBC"/>
        </w:tc>
      </w:tr>
      <w:tr w:rsidR="00596F8C" w:rsidRPr="00A8683D" w14:paraId="54564E3A"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374F2C8" w14:textId="77777777" w:rsidR="00596F8C" w:rsidRPr="00A8683D" w:rsidRDefault="00596F8C" w:rsidP="00BB4CBC"/>
        </w:tc>
        <w:tc>
          <w:tcPr>
            <w:tcW w:w="5220" w:type="dxa"/>
            <w:tcBorders>
              <w:top w:val="single" w:sz="2" w:space="0" w:color="auto"/>
              <w:left w:val="single" w:sz="2" w:space="0" w:color="auto"/>
              <w:bottom w:val="single" w:sz="2" w:space="0" w:color="auto"/>
              <w:right w:val="single" w:sz="2" w:space="0" w:color="auto"/>
            </w:tcBorders>
          </w:tcPr>
          <w:p w14:paraId="4892C962" w14:textId="77777777" w:rsidR="00596F8C" w:rsidRPr="00A8683D" w:rsidRDefault="00596F8C" w:rsidP="009B3D81">
            <w:r w:rsidRPr="00A8683D">
              <w:rPr>
                <w:b/>
              </w:rPr>
              <w:t xml:space="preserve"> </w:t>
            </w:r>
            <w:r w:rsidRPr="00A8683D">
              <w:t xml:space="preserve"> </w:t>
            </w:r>
            <w:r w:rsidRPr="00A8683D">
              <w:rPr>
                <w:b/>
              </w:rPr>
              <w:t>0..*</w:t>
            </w:r>
            <w:r w:rsidRPr="00A8683D">
              <w:rPr>
                <w:b/>
              </w:rPr>
              <w:tab/>
            </w:r>
            <w:r w:rsidRPr="00A8683D">
              <w:t xml:space="preserve">Kvietimo atsakingi asmenys. </w:t>
            </w:r>
          </w:p>
          <w:p w14:paraId="42449B07" w14:textId="77777777" w:rsidR="00596F8C" w:rsidRPr="00A8683D" w:rsidRDefault="00596F8C" w:rsidP="009B3D81">
            <w:r w:rsidRPr="00A8683D">
              <w:rPr>
                <w:b/>
              </w:rPr>
              <w:t xml:space="preserve"> </w:t>
            </w:r>
            <w:r w:rsidRPr="00A8683D">
              <w:t xml:space="preserve"> </w:t>
            </w:r>
            <w:r w:rsidRPr="00A8683D">
              <w:rPr>
                <w:b/>
              </w:rPr>
              <w:t>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5CFC40FF" w14:textId="77777777" w:rsidR="00596F8C" w:rsidRPr="00A8683D" w:rsidRDefault="00596F8C" w:rsidP="00BB4CBC"/>
        </w:tc>
        <w:bookmarkEnd w:id="94"/>
      </w:tr>
    </w:tbl>
    <w:p w14:paraId="0E03EDE0" w14:textId="77777777" w:rsidR="00596F8C" w:rsidRPr="00A8683D" w:rsidRDefault="00596F8C" w:rsidP="00DF40CE">
      <w:pPr>
        <w:pStyle w:val="Heading4"/>
      </w:pPr>
      <w:bookmarkStart w:id="96" w:name="_Toc452045761"/>
      <w:bookmarkStart w:id="97" w:name="_Toc159222107"/>
      <w:bookmarkStart w:id="98" w:name="BKM_F5B7999C_953E_4BC3_8104_9381097BE39A"/>
      <w:r w:rsidRPr="00A8683D">
        <w:t>Kvietimo projektai</w:t>
      </w:r>
      <w:bookmarkEnd w:id="96"/>
      <w:bookmarkEnd w:id="97"/>
    </w:p>
    <w:p w14:paraId="47C965F1" w14:textId="77777777" w:rsidR="00596F8C" w:rsidRPr="00A8683D" w:rsidRDefault="00596F8C" w:rsidP="009B3D81">
      <w:pPr>
        <w:ind w:firstLine="0"/>
      </w:pPr>
      <w:r w:rsidRPr="00A8683D">
        <w:rPr>
          <w:bCs/>
          <w:i/>
          <w:iCs/>
          <w:color w:val="447524"/>
        </w:rPr>
        <w:t>Katalogas</w:t>
      </w:r>
      <w:r w:rsidRPr="00A8683D">
        <w:rPr>
          <w:rFonts w:cs="Arial"/>
        </w:rPr>
        <w:t>:</w:t>
      </w:r>
      <w:r w:rsidRPr="00A8683D">
        <w:rPr>
          <w:rFonts w:cs="Arial"/>
          <w:color w:val="000000"/>
        </w:rPr>
        <w:t xml:space="preserve"> Kvietimai</w:t>
      </w:r>
    </w:p>
    <w:p w14:paraId="1458B7E7" w14:textId="77777777" w:rsidR="00596F8C" w:rsidRPr="00A8683D" w:rsidRDefault="00596F8C" w:rsidP="009B3D81">
      <w:pPr>
        <w:ind w:firstLine="0"/>
      </w:pPr>
      <w:r w:rsidRPr="00A8683D">
        <w:rPr>
          <w:bCs/>
          <w:i/>
          <w:iCs/>
          <w:color w:val="447524"/>
        </w:rPr>
        <w:t>Detalės</w:t>
      </w:r>
      <w:r w:rsidRPr="00A8683D">
        <w:rPr>
          <w:rFonts w:cs="Arial"/>
        </w:rPr>
        <w:t>:</w:t>
      </w:r>
      <w:r w:rsidRPr="00A8683D">
        <w:tab/>
      </w:r>
      <w:r w:rsidRPr="00A8683D">
        <w:tab/>
      </w:r>
      <w:r w:rsidRPr="00A8683D">
        <w:rPr>
          <w:i/>
        </w:rPr>
        <w:t>Sukurta</w:t>
      </w:r>
      <w:r w:rsidRPr="00A8683D">
        <w:t xml:space="preserve"> 2015-09-21. </w:t>
      </w:r>
      <w:r w:rsidRPr="00A8683D">
        <w:rPr>
          <w:i/>
        </w:rPr>
        <w:t xml:space="preserve">Modifikuota </w:t>
      </w:r>
      <w:r w:rsidRPr="00A8683D">
        <w:t>2015-09-21.</w:t>
      </w:r>
    </w:p>
    <w:p w14:paraId="2A93DB3B" w14:textId="77777777" w:rsidR="00596F8C" w:rsidRPr="00A8683D" w:rsidRDefault="00596F8C" w:rsidP="009B3D81">
      <w:pPr>
        <w:ind w:firstLine="0"/>
      </w:pPr>
      <w:r w:rsidRPr="00A8683D">
        <w:rPr>
          <w:bCs/>
          <w:i/>
          <w:iCs/>
          <w:color w:val="447524"/>
        </w:rPr>
        <w:t>Pastabos</w:t>
      </w:r>
      <w:r w:rsidRPr="00A8683D">
        <w:rPr>
          <w:rFonts w:cs="Arial"/>
        </w:rPr>
        <w:t>:</w:t>
      </w:r>
      <w:r w:rsidRPr="00A8683D">
        <w:rPr>
          <w:rFonts w:cs="Arial"/>
        </w:rPr>
        <w:tab/>
      </w:r>
    </w:p>
    <w:p w14:paraId="054E36C3" w14:textId="77777777" w:rsidR="00596F8C" w:rsidRPr="00A8683D" w:rsidRDefault="00596F8C" w:rsidP="00596F8C"/>
    <w:p w14:paraId="24977F87" w14:textId="77777777" w:rsidR="00596F8C" w:rsidRPr="00A8683D" w:rsidRDefault="00596F8C" w:rsidP="009B3D81">
      <w:pPr>
        <w:ind w:firstLine="0"/>
        <w:rPr>
          <w:b/>
          <w:color w:val="447524"/>
          <w:u w:val="single"/>
        </w:rPr>
      </w:pPr>
      <w:bookmarkStart w:id="99" w:name="BKM_8BE9A87C_E651_4E0F_8B1A_BDB40E3B1EC8"/>
      <w:bookmarkEnd w:id="99"/>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596F8C" w:rsidRPr="00A8683D" w14:paraId="48D9ACB1"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630429B8" w14:textId="77777777" w:rsidR="00596F8C" w:rsidRPr="00A8683D" w:rsidRDefault="00596F8C"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31C16338" w14:textId="77777777" w:rsidR="00596F8C" w:rsidRPr="00A8683D" w:rsidRDefault="00596F8C"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630819FB" w14:textId="77777777" w:rsidR="00596F8C" w:rsidRPr="00A8683D" w:rsidRDefault="00596F8C" w:rsidP="00BB4CBC">
            <w:pPr>
              <w:rPr>
                <w:b/>
              </w:rPr>
            </w:pPr>
            <w:r w:rsidRPr="00A8683D">
              <w:rPr>
                <w:b/>
              </w:rPr>
              <w:t>Pastabos</w:t>
            </w:r>
          </w:p>
        </w:tc>
      </w:tr>
      <w:tr w:rsidR="00596F8C" w:rsidRPr="00A8683D" w14:paraId="7EF4D67A"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1C2DB77" w14:textId="77777777" w:rsidR="00596F8C" w:rsidRPr="00A8683D" w:rsidRDefault="00010AAF" w:rsidP="007A7A7B">
            <w:r w:rsidRPr="00A8683D">
              <w:t>ES</w:t>
            </w:r>
            <w:r w:rsidR="00596F8C" w:rsidRPr="00A8683D">
              <w:t xml:space="preserve"> lėšos</w:t>
            </w:r>
          </w:p>
        </w:tc>
        <w:tc>
          <w:tcPr>
            <w:tcW w:w="1980" w:type="dxa"/>
            <w:tcBorders>
              <w:top w:val="single" w:sz="2" w:space="0" w:color="auto"/>
              <w:left w:val="single" w:sz="2" w:space="0" w:color="auto"/>
              <w:bottom w:val="single" w:sz="2" w:space="0" w:color="auto"/>
              <w:right w:val="single" w:sz="2" w:space="0" w:color="auto"/>
            </w:tcBorders>
          </w:tcPr>
          <w:p w14:paraId="0B6A43EB" w14:textId="77777777" w:rsidR="00596F8C" w:rsidRPr="00A8683D" w:rsidRDefault="00596F8C" w:rsidP="007A7A7B">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6BC4021" w14:textId="77777777" w:rsidR="00596F8C" w:rsidRPr="00A8683D" w:rsidRDefault="00596F8C" w:rsidP="00BB4CBC"/>
        </w:tc>
      </w:tr>
      <w:tr w:rsidR="00596F8C" w:rsidRPr="00A8683D" w14:paraId="0FDB17D6"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1D4F1C5" w14:textId="77777777" w:rsidR="00596F8C" w:rsidRPr="00A8683D" w:rsidRDefault="00596F8C" w:rsidP="007A7A7B">
            <w:bookmarkStart w:id="100" w:name="BKM_37E3CA06_4BAF_4FC6_BCB1_D392F25F8432"/>
            <w:r w:rsidRPr="00A8683D">
              <w:t>BF  lėšos</w:t>
            </w:r>
          </w:p>
        </w:tc>
        <w:tc>
          <w:tcPr>
            <w:tcW w:w="1980" w:type="dxa"/>
            <w:tcBorders>
              <w:top w:val="single" w:sz="2" w:space="0" w:color="auto"/>
              <w:left w:val="single" w:sz="2" w:space="0" w:color="auto"/>
              <w:bottom w:val="single" w:sz="2" w:space="0" w:color="auto"/>
              <w:right w:val="single" w:sz="2" w:space="0" w:color="auto"/>
            </w:tcBorders>
          </w:tcPr>
          <w:p w14:paraId="314BD853" w14:textId="77777777" w:rsidR="00596F8C" w:rsidRPr="00A8683D" w:rsidRDefault="00596F8C" w:rsidP="007A7A7B">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5B6C61D" w14:textId="77777777" w:rsidR="00596F8C" w:rsidRPr="00A8683D" w:rsidRDefault="00596F8C" w:rsidP="00BB4CBC"/>
        </w:tc>
        <w:bookmarkEnd w:id="100"/>
      </w:tr>
    </w:tbl>
    <w:p w14:paraId="632E234A" w14:textId="77777777" w:rsidR="00596F8C" w:rsidRPr="00A8683D" w:rsidRDefault="00596F8C" w:rsidP="00596F8C"/>
    <w:p w14:paraId="7C0CB0B6" w14:textId="77777777" w:rsidR="00596F8C" w:rsidRPr="00A8683D" w:rsidRDefault="00596F8C" w:rsidP="00596F8C"/>
    <w:p w14:paraId="0DE4265D" w14:textId="77777777" w:rsidR="00596F8C" w:rsidRPr="00A8683D" w:rsidRDefault="00596F8C" w:rsidP="00596F8C">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596F8C" w:rsidRPr="00A8683D" w14:paraId="6F851473"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04A07529" w14:textId="77777777" w:rsidR="00596F8C" w:rsidRPr="00A8683D" w:rsidRDefault="00596F8C"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1ABB624A" w14:textId="77777777" w:rsidR="00596F8C" w:rsidRPr="00A8683D" w:rsidRDefault="00596F8C"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21B673CC" w14:textId="77777777" w:rsidR="00596F8C" w:rsidRPr="00A8683D" w:rsidRDefault="00596F8C" w:rsidP="00BB4CBC">
            <w:pPr>
              <w:rPr>
                <w:b/>
              </w:rPr>
            </w:pPr>
            <w:r w:rsidRPr="00A8683D">
              <w:rPr>
                <w:b/>
              </w:rPr>
              <w:t>Pastabos</w:t>
            </w:r>
          </w:p>
        </w:tc>
      </w:tr>
      <w:tr w:rsidR="00596F8C" w:rsidRPr="00A8683D" w14:paraId="29F88541"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F6E7A95" w14:textId="77777777" w:rsidR="00596F8C" w:rsidRPr="00A8683D" w:rsidRDefault="00596F8C" w:rsidP="00BB4CBC"/>
        </w:tc>
        <w:tc>
          <w:tcPr>
            <w:tcW w:w="5220" w:type="dxa"/>
            <w:tcBorders>
              <w:top w:val="single" w:sz="2" w:space="0" w:color="auto"/>
              <w:left w:val="single" w:sz="2" w:space="0" w:color="auto"/>
              <w:bottom w:val="single" w:sz="2" w:space="0" w:color="auto"/>
              <w:right w:val="single" w:sz="2" w:space="0" w:color="auto"/>
            </w:tcBorders>
          </w:tcPr>
          <w:p w14:paraId="2C619B3E" w14:textId="77777777" w:rsidR="00596F8C" w:rsidRPr="00A8683D" w:rsidRDefault="00596F8C" w:rsidP="007A7A7B">
            <w:r w:rsidRPr="00A8683D">
              <w:rPr>
                <w:b/>
              </w:rPr>
              <w:t xml:space="preserve"> </w:t>
            </w:r>
            <w:r w:rsidRPr="00A8683D">
              <w:t xml:space="preserve"> </w:t>
            </w:r>
            <w:r w:rsidRPr="00A8683D">
              <w:rPr>
                <w:b/>
              </w:rPr>
              <w:t>0..*</w:t>
            </w:r>
            <w:r w:rsidRPr="00A8683D">
              <w:rPr>
                <w:b/>
              </w:rPr>
              <w:tab/>
            </w:r>
            <w:r w:rsidRPr="00A8683D">
              <w:t xml:space="preserve">Kvietimo projektai. </w:t>
            </w:r>
          </w:p>
          <w:p w14:paraId="378D6FB1" w14:textId="77777777" w:rsidR="00596F8C" w:rsidRPr="00A8683D" w:rsidRDefault="00596F8C" w:rsidP="007A7A7B">
            <w:r w:rsidRPr="00A8683D">
              <w:rPr>
                <w:b/>
              </w:rPr>
              <w:t xml:space="preserve"> </w:t>
            </w:r>
            <w:r w:rsidRPr="00A8683D">
              <w:t xml:space="preserve"> </w:t>
            </w:r>
            <w:r w:rsidRPr="00A8683D">
              <w:rPr>
                <w:b/>
              </w:rPr>
              <w:t>1</w:t>
            </w:r>
            <w:r w:rsidRPr="00A8683D">
              <w:rPr>
                <w:b/>
              </w:rPr>
              <w:tab/>
            </w:r>
            <w:r w:rsidRPr="00A8683D">
              <w:t>Kvietimai.</w:t>
            </w:r>
          </w:p>
        </w:tc>
        <w:tc>
          <w:tcPr>
            <w:tcW w:w="1710" w:type="dxa"/>
            <w:tcBorders>
              <w:top w:val="single" w:sz="2" w:space="0" w:color="auto"/>
              <w:left w:val="single" w:sz="2" w:space="0" w:color="auto"/>
              <w:bottom w:val="single" w:sz="2" w:space="0" w:color="auto"/>
              <w:right w:val="single" w:sz="2" w:space="0" w:color="auto"/>
            </w:tcBorders>
          </w:tcPr>
          <w:p w14:paraId="4802AECB" w14:textId="77777777" w:rsidR="00596F8C" w:rsidRPr="00A8683D" w:rsidRDefault="00596F8C" w:rsidP="00BB4CBC"/>
        </w:tc>
      </w:tr>
      <w:tr w:rsidR="00596F8C" w:rsidRPr="00A8683D" w14:paraId="44A71DAC"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3E1CCA7B" w14:textId="77777777" w:rsidR="00596F8C" w:rsidRPr="00A8683D" w:rsidRDefault="00596F8C" w:rsidP="00BB4CBC"/>
        </w:tc>
        <w:tc>
          <w:tcPr>
            <w:tcW w:w="5220" w:type="dxa"/>
            <w:tcBorders>
              <w:top w:val="single" w:sz="2" w:space="0" w:color="auto"/>
              <w:left w:val="single" w:sz="2" w:space="0" w:color="auto"/>
              <w:bottom w:val="single" w:sz="2" w:space="0" w:color="auto"/>
              <w:right w:val="single" w:sz="2" w:space="0" w:color="auto"/>
            </w:tcBorders>
          </w:tcPr>
          <w:p w14:paraId="7190AF8A" w14:textId="77777777" w:rsidR="00596F8C" w:rsidRPr="00A8683D" w:rsidRDefault="00596F8C" w:rsidP="007A7A7B">
            <w:r w:rsidRPr="00A8683D">
              <w:rPr>
                <w:b/>
              </w:rPr>
              <w:t xml:space="preserve"> </w:t>
            </w:r>
            <w:r w:rsidRPr="00A8683D">
              <w:t xml:space="preserve"> </w:t>
            </w:r>
            <w:r w:rsidRPr="00A8683D">
              <w:rPr>
                <w:b/>
              </w:rPr>
              <w:t>0..1</w:t>
            </w:r>
            <w:r w:rsidRPr="00A8683D">
              <w:rPr>
                <w:b/>
              </w:rPr>
              <w:tab/>
            </w:r>
            <w:r w:rsidRPr="00A8683D">
              <w:t xml:space="preserve">Kvietimo projektai. </w:t>
            </w:r>
          </w:p>
          <w:p w14:paraId="56AB3FB0" w14:textId="77777777" w:rsidR="00596F8C" w:rsidRPr="00A8683D" w:rsidRDefault="00596F8C" w:rsidP="007A7A7B">
            <w:r w:rsidRPr="00A8683D">
              <w:rPr>
                <w:b/>
              </w:rPr>
              <w:t xml:space="preserve"> </w:t>
            </w:r>
            <w:r w:rsidRPr="00A8683D">
              <w:t xml:space="preserve"> </w:t>
            </w:r>
            <w:r w:rsidRPr="00A8683D">
              <w:rPr>
                <w:b/>
              </w:rPr>
              <w:t>1</w:t>
            </w:r>
            <w:r w:rsidRPr="00A8683D">
              <w:rPr>
                <w:b/>
              </w:rPr>
              <w:tab/>
            </w:r>
            <w:r w:rsidRPr="00A8683D">
              <w:t>Programos projektai.</w:t>
            </w:r>
          </w:p>
        </w:tc>
        <w:tc>
          <w:tcPr>
            <w:tcW w:w="1710" w:type="dxa"/>
            <w:tcBorders>
              <w:top w:val="single" w:sz="2" w:space="0" w:color="auto"/>
              <w:left w:val="single" w:sz="2" w:space="0" w:color="auto"/>
              <w:bottom w:val="single" w:sz="2" w:space="0" w:color="auto"/>
              <w:right w:val="single" w:sz="2" w:space="0" w:color="auto"/>
            </w:tcBorders>
          </w:tcPr>
          <w:p w14:paraId="02B714D7" w14:textId="77777777" w:rsidR="00596F8C" w:rsidRPr="00A8683D" w:rsidRDefault="00596F8C" w:rsidP="00BB4CBC"/>
        </w:tc>
        <w:bookmarkEnd w:id="98"/>
      </w:tr>
    </w:tbl>
    <w:p w14:paraId="5A2A37B6" w14:textId="77777777" w:rsidR="00596F8C" w:rsidRPr="00A8683D" w:rsidRDefault="00596F8C" w:rsidP="00DF40CE">
      <w:pPr>
        <w:pStyle w:val="Heading4"/>
      </w:pPr>
      <w:bookmarkStart w:id="101" w:name="_Toc452045762"/>
      <w:bookmarkStart w:id="102" w:name="_Toc159222108"/>
      <w:bookmarkStart w:id="103" w:name="BKM_EC07B346_E402_4822_9D32_B66FD4F17655"/>
      <w:r w:rsidRPr="00A8683D">
        <w:t>Kvietimo dokumentai</w:t>
      </w:r>
      <w:bookmarkEnd w:id="101"/>
      <w:bookmarkEnd w:id="102"/>
    </w:p>
    <w:p w14:paraId="20A82500" w14:textId="77777777" w:rsidR="00596F8C" w:rsidRPr="00A8683D" w:rsidRDefault="00596F8C" w:rsidP="009B3D81">
      <w:pPr>
        <w:ind w:firstLine="0"/>
      </w:pPr>
      <w:r w:rsidRPr="00A8683D">
        <w:rPr>
          <w:bCs/>
          <w:i/>
          <w:iCs/>
          <w:color w:val="447524"/>
        </w:rPr>
        <w:t>Katalogas</w:t>
      </w:r>
      <w:r w:rsidRPr="00A8683D">
        <w:rPr>
          <w:rFonts w:cs="Arial"/>
        </w:rPr>
        <w:t>:</w:t>
      </w:r>
      <w:r w:rsidRPr="00A8683D">
        <w:rPr>
          <w:rFonts w:cs="Arial"/>
          <w:color w:val="000000"/>
        </w:rPr>
        <w:t xml:space="preserve"> Kvietimai</w:t>
      </w:r>
    </w:p>
    <w:p w14:paraId="6DA02958" w14:textId="77777777" w:rsidR="00596F8C" w:rsidRPr="00A8683D" w:rsidRDefault="00596F8C" w:rsidP="009B3D81">
      <w:pPr>
        <w:ind w:firstLine="0"/>
      </w:pPr>
      <w:r w:rsidRPr="00A8683D">
        <w:rPr>
          <w:bCs/>
          <w:i/>
          <w:iCs/>
          <w:color w:val="447524"/>
        </w:rPr>
        <w:t>Detalės</w:t>
      </w:r>
      <w:r w:rsidRPr="00A8683D">
        <w:rPr>
          <w:rFonts w:cs="Arial"/>
        </w:rPr>
        <w:t>:</w:t>
      </w:r>
      <w:r w:rsidRPr="00A8683D">
        <w:tab/>
      </w:r>
      <w:r w:rsidRPr="00A8683D">
        <w:tab/>
      </w:r>
      <w:r w:rsidRPr="00A8683D">
        <w:rPr>
          <w:i/>
        </w:rPr>
        <w:t>Sukurta</w:t>
      </w:r>
      <w:r w:rsidRPr="00A8683D">
        <w:t xml:space="preserve"> 2015-09-18. </w:t>
      </w:r>
      <w:r w:rsidRPr="00A8683D">
        <w:rPr>
          <w:i/>
        </w:rPr>
        <w:t xml:space="preserve">Modifikuota </w:t>
      </w:r>
      <w:r w:rsidRPr="00A8683D">
        <w:t>2015-11-09.</w:t>
      </w:r>
    </w:p>
    <w:p w14:paraId="345F0596" w14:textId="77777777" w:rsidR="00596F8C" w:rsidRPr="00A8683D" w:rsidRDefault="00596F8C" w:rsidP="009B3D81">
      <w:pPr>
        <w:ind w:firstLine="0"/>
      </w:pPr>
      <w:r w:rsidRPr="00A8683D">
        <w:rPr>
          <w:bCs/>
          <w:i/>
          <w:iCs/>
          <w:color w:val="447524"/>
        </w:rPr>
        <w:t>Pastabos</w:t>
      </w:r>
      <w:r w:rsidRPr="00A8683D">
        <w:rPr>
          <w:rFonts w:cs="Arial"/>
        </w:rPr>
        <w:t>:</w:t>
      </w:r>
      <w:r w:rsidRPr="00A8683D">
        <w:rPr>
          <w:rFonts w:cs="Arial"/>
        </w:rPr>
        <w:tab/>
      </w:r>
    </w:p>
    <w:p w14:paraId="3C6625A2" w14:textId="77777777" w:rsidR="00596F8C" w:rsidRPr="00A8683D" w:rsidRDefault="00596F8C" w:rsidP="00596F8C"/>
    <w:p w14:paraId="35BE7F09" w14:textId="77777777" w:rsidR="00596F8C" w:rsidRPr="00A8683D" w:rsidRDefault="00596F8C" w:rsidP="00596F8C"/>
    <w:p w14:paraId="681C452C" w14:textId="77777777" w:rsidR="00596F8C" w:rsidRPr="00A8683D" w:rsidRDefault="00596F8C" w:rsidP="00596F8C"/>
    <w:p w14:paraId="1F969F13" w14:textId="77777777" w:rsidR="00596F8C" w:rsidRPr="00A8683D" w:rsidRDefault="00596F8C" w:rsidP="00596F8C">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596F8C" w:rsidRPr="00A8683D" w14:paraId="479AEBD0"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0615991" w14:textId="77777777" w:rsidR="00596F8C" w:rsidRPr="00A8683D" w:rsidRDefault="00596F8C"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61B5FC52" w14:textId="77777777" w:rsidR="00596F8C" w:rsidRPr="00A8683D" w:rsidRDefault="00596F8C"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1D9DBE51" w14:textId="77777777" w:rsidR="00596F8C" w:rsidRPr="00A8683D" w:rsidRDefault="00596F8C" w:rsidP="00BB4CBC">
            <w:pPr>
              <w:rPr>
                <w:b/>
              </w:rPr>
            </w:pPr>
            <w:r w:rsidRPr="00A8683D">
              <w:rPr>
                <w:b/>
              </w:rPr>
              <w:t>Pastabos</w:t>
            </w:r>
          </w:p>
        </w:tc>
      </w:tr>
      <w:tr w:rsidR="00596F8C" w:rsidRPr="00A8683D" w14:paraId="7576FD1C"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D5561DB" w14:textId="77777777" w:rsidR="00596F8C" w:rsidRPr="00A8683D" w:rsidRDefault="00596F8C" w:rsidP="00BB4CBC"/>
        </w:tc>
        <w:tc>
          <w:tcPr>
            <w:tcW w:w="5220" w:type="dxa"/>
            <w:tcBorders>
              <w:top w:val="single" w:sz="2" w:space="0" w:color="auto"/>
              <w:left w:val="single" w:sz="2" w:space="0" w:color="auto"/>
              <w:bottom w:val="single" w:sz="2" w:space="0" w:color="auto"/>
              <w:right w:val="single" w:sz="2" w:space="0" w:color="auto"/>
            </w:tcBorders>
          </w:tcPr>
          <w:p w14:paraId="6F97D97C" w14:textId="77777777" w:rsidR="00596F8C" w:rsidRPr="00A8683D" w:rsidRDefault="00596F8C" w:rsidP="00BB571E">
            <w:r w:rsidRPr="00A8683D">
              <w:rPr>
                <w:b/>
              </w:rPr>
              <w:t xml:space="preserve"> </w:t>
            </w:r>
            <w:r w:rsidRPr="00A8683D">
              <w:t xml:space="preserve"> </w:t>
            </w:r>
            <w:r w:rsidRPr="00A8683D">
              <w:rPr>
                <w:b/>
              </w:rPr>
              <w:t>0..*</w:t>
            </w:r>
            <w:r w:rsidRPr="00A8683D">
              <w:rPr>
                <w:b/>
              </w:rPr>
              <w:tab/>
            </w:r>
            <w:r w:rsidRPr="00A8683D">
              <w:t xml:space="preserve">Kvietimo dokumentai. </w:t>
            </w:r>
          </w:p>
          <w:p w14:paraId="2F7F5C77" w14:textId="77777777" w:rsidR="00596F8C" w:rsidRPr="00A8683D" w:rsidRDefault="00596F8C" w:rsidP="00BB571E">
            <w:r w:rsidRPr="00A8683D">
              <w:rPr>
                <w:b/>
              </w:rPr>
              <w:t xml:space="preserve"> </w:t>
            </w:r>
            <w:r w:rsidRPr="00A8683D">
              <w:t xml:space="preserve"> </w:t>
            </w:r>
            <w:r w:rsidRPr="00A8683D">
              <w:rPr>
                <w:b/>
              </w:rPr>
              <w:t>1</w:t>
            </w:r>
            <w:r w:rsidRPr="00A8683D">
              <w:rPr>
                <w:b/>
              </w:rPr>
              <w:tab/>
            </w:r>
            <w:r w:rsidRPr="00A8683D">
              <w:t>Kvietimai.</w:t>
            </w:r>
          </w:p>
        </w:tc>
        <w:tc>
          <w:tcPr>
            <w:tcW w:w="1710" w:type="dxa"/>
            <w:tcBorders>
              <w:top w:val="single" w:sz="2" w:space="0" w:color="auto"/>
              <w:left w:val="single" w:sz="2" w:space="0" w:color="auto"/>
              <w:bottom w:val="single" w:sz="2" w:space="0" w:color="auto"/>
              <w:right w:val="single" w:sz="2" w:space="0" w:color="auto"/>
            </w:tcBorders>
          </w:tcPr>
          <w:p w14:paraId="440B02CB" w14:textId="77777777" w:rsidR="00596F8C" w:rsidRPr="00A8683D" w:rsidRDefault="00596F8C" w:rsidP="00BB4CBC"/>
        </w:tc>
      </w:tr>
      <w:tr w:rsidR="00596F8C" w:rsidRPr="00A8683D" w14:paraId="6A90D50D"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0D9136E" w14:textId="77777777" w:rsidR="00596F8C" w:rsidRPr="00A8683D" w:rsidRDefault="00596F8C" w:rsidP="00BB4CBC"/>
        </w:tc>
        <w:tc>
          <w:tcPr>
            <w:tcW w:w="5220" w:type="dxa"/>
            <w:tcBorders>
              <w:top w:val="single" w:sz="2" w:space="0" w:color="auto"/>
              <w:left w:val="single" w:sz="2" w:space="0" w:color="auto"/>
              <w:bottom w:val="single" w:sz="2" w:space="0" w:color="auto"/>
              <w:right w:val="single" w:sz="2" w:space="0" w:color="auto"/>
            </w:tcBorders>
          </w:tcPr>
          <w:p w14:paraId="52CB5154" w14:textId="77777777" w:rsidR="00596F8C" w:rsidRPr="00A8683D" w:rsidRDefault="00596F8C" w:rsidP="00BB571E">
            <w:r w:rsidRPr="00A8683D">
              <w:rPr>
                <w:b/>
              </w:rPr>
              <w:t xml:space="preserve"> </w:t>
            </w:r>
            <w:r w:rsidRPr="00A8683D">
              <w:t xml:space="preserve"> </w:t>
            </w:r>
            <w:r w:rsidRPr="00A8683D">
              <w:rPr>
                <w:b/>
              </w:rPr>
              <w:tab/>
            </w:r>
            <w:r w:rsidRPr="00A8683D">
              <w:t xml:space="preserve">Kvietimo dokumentai. </w:t>
            </w:r>
          </w:p>
          <w:p w14:paraId="5CFBF2C8" w14:textId="77777777" w:rsidR="00596F8C" w:rsidRPr="00A8683D" w:rsidRDefault="00596F8C" w:rsidP="00BB571E">
            <w:r w:rsidRPr="00A8683D">
              <w:rPr>
                <w:b/>
              </w:rPr>
              <w:t xml:space="preserve"> </w:t>
            </w:r>
            <w:r w:rsidRPr="00A8683D">
              <w:t xml:space="preserve"> </w:t>
            </w:r>
            <w:r w:rsidRPr="00A8683D">
              <w:rPr>
                <w:b/>
              </w:rPr>
              <w:tab/>
            </w:r>
            <w:r w:rsidRPr="00A8683D">
              <w:t>Dokumentai.</w:t>
            </w:r>
          </w:p>
        </w:tc>
        <w:tc>
          <w:tcPr>
            <w:tcW w:w="1710" w:type="dxa"/>
            <w:tcBorders>
              <w:top w:val="single" w:sz="2" w:space="0" w:color="auto"/>
              <w:left w:val="single" w:sz="2" w:space="0" w:color="auto"/>
              <w:bottom w:val="single" w:sz="2" w:space="0" w:color="auto"/>
              <w:right w:val="single" w:sz="2" w:space="0" w:color="auto"/>
            </w:tcBorders>
          </w:tcPr>
          <w:p w14:paraId="489DD8BE" w14:textId="77777777" w:rsidR="00596F8C" w:rsidRPr="00A8683D" w:rsidRDefault="00596F8C" w:rsidP="00BB4CBC"/>
        </w:tc>
        <w:bookmarkEnd w:id="103"/>
      </w:tr>
    </w:tbl>
    <w:p w14:paraId="514A405E" w14:textId="77777777" w:rsidR="00596F8C" w:rsidRPr="00A8683D" w:rsidRDefault="00596F8C" w:rsidP="00DF40CE">
      <w:pPr>
        <w:pStyle w:val="Heading4"/>
      </w:pPr>
      <w:bookmarkStart w:id="104" w:name="_Toc452045763"/>
      <w:bookmarkStart w:id="105" w:name="_Toc159222109"/>
      <w:bookmarkStart w:id="106" w:name="BKM_D4D81410_1F0B_4AAE_8285_127740220D9E"/>
      <w:r w:rsidRPr="00A8683D">
        <w:t>Kvietimo pastabos</w:t>
      </w:r>
      <w:bookmarkEnd w:id="104"/>
      <w:bookmarkEnd w:id="105"/>
    </w:p>
    <w:p w14:paraId="28943E86" w14:textId="77777777" w:rsidR="00596F8C" w:rsidRPr="00A8683D" w:rsidRDefault="00596F8C" w:rsidP="00BB571E">
      <w:pPr>
        <w:ind w:firstLine="0"/>
      </w:pPr>
      <w:r w:rsidRPr="00A8683D">
        <w:rPr>
          <w:bCs/>
          <w:i/>
          <w:iCs/>
          <w:color w:val="447524"/>
        </w:rPr>
        <w:t>Katalogas</w:t>
      </w:r>
      <w:r w:rsidRPr="00A8683D">
        <w:rPr>
          <w:rFonts w:cs="Arial"/>
        </w:rPr>
        <w:t>:</w:t>
      </w:r>
      <w:r w:rsidRPr="00A8683D">
        <w:rPr>
          <w:rFonts w:cs="Arial"/>
          <w:color w:val="000000"/>
        </w:rPr>
        <w:t xml:space="preserve"> Kvietimai</w:t>
      </w:r>
    </w:p>
    <w:p w14:paraId="5A2F757E" w14:textId="77777777" w:rsidR="00596F8C" w:rsidRPr="00A8683D" w:rsidRDefault="00596F8C" w:rsidP="00BB571E">
      <w:pPr>
        <w:ind w:firstLine="0"/>
      </w:pPr>
      <w:r w:rsidRPr="00A8683D">
        <w:rPr>
          <w:bCs/>
          <w:i/>
          <w:iCs/>
          <w:color w:val="447524"/>
        </w:rPr>
        <w:t>Detalės</w:t>
      </w:r>
      <w:r w:rsidRPr="00A8683D">
        <w:rPr>
          <w:rFonts w:cs="Arial"/>
        </w:rPr>
        <w:t>:</w:t>
      </w:r>
      <w:r w:rsidRPr="00A8683D">
        <w:tab/>
      </w:r>
      <w:r w:rsidRPr="00A8683D">
        <w:tab/>
      </w:r>
      <w:r w:rsidRPr="00A8683D">
        <w:rPr>
          <w:i/>
        </w:rPr>
        <w:t>Sukurta</w:t>
      </w:r>
      <w:r w:rsidRPr="00A8683D">
        <w:t xml:space="preserve"> 2015-09-11. </w:t>
      </w:r>
      <w:r w:rsidRPr="00A8683D">
        <w:rPr>
          <w:i/>
        </w:rPr>
        <w:t xml:space="preserve">Modifikuota </w:t>
      </w:r>
      <w:r w:rsidRPr="00A8683D">
        <w:t>2015-11-09.</w:t>
      </w:r>
    </w:p>
    <w:p w14:paraId="69BB424E" w14:textId="77777777" w:rsidR="00596F8C" w:rsidRPr="00A8683D" w:rsidRDefault="00596F8C" w:rsidP="00BB571E">
      <w:pPr>
        <w:ind w:firstLine="0"/>
      </w:pPr>
      <w:r w:rsidRPr="00A8683D">
        <w:rPr>
          <w:bCs/>
          <w:i/>
          <w:iCs/>
          <w:color w:val="447524"/>
        </w:rPr>
        <w:t>Pastabos</w:t>
      </w:r>
      <w:r w:rsidRPr="00A8683D">
        <w:rPr>
          <w:rFonts w:cs="Arial"/>
        </w:rPr>
        <w:t>:</w:t>
      </w:r>
      <w:r w:rsidRPr="00A8683D">
        <w:rPr>
          <w:rFonts w:cs="Arial"/>
        </w:rPr>
        <w:tab/>
      </w:r>
    </w:p>
    <w:p w14:paraId="4FEB9AE1" w14:textId="77777777" w:rsidR="00596F8C" w:rsidRPr="00A8683D" w:rsidRDefault="00596F8C" w:rsidP="00596F8C"/>
    <w:p w14:paraId="1CA17CD6" w14:textId="77777777" w:rsidR="00596F8C" w:rsidRPr="00A8683D" w:rsidRDefault="00596F8C" w:rsidP="00596F8C"/>
    <w:p w14:paraId="7A3EE213" w14:textId="77777777" w:rsidR="00596F8C" w:rsidRPr="00A8683D" w:rsidRDefault="00596F8C" w:rsidP="00596F8C"/>
    <w:p w14:paraId="5973E5EB" w14:textId="77777777" w:rsidR="00596F8C" w:rsidRPr="00A8683D" w:rsidRDefault="00596F8C" w:rsidP="00596F8C">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596F8C" w:rsidRPr="00A8683D" w14:paraId="3C65E400"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4E483B51" w14:textId="77777777" w:rsidR="00596F8C" w:rsidRPr="00A8683D" w:rsidRDefault="00596F8C"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4186F30" w14:textId="77777777" w:rsidR="00596F8C" w:rsidRPr="00A8683D" w:rsidRDefault="00596F8C"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786E5954" w14:textId="77777777" w:rsidR="00596F8C" w:rsidRPr="00A8683D" w:rsidRDefault="00596F8C" w:rsidP="00BB4CBC">
            <w:pPr>
              <w:rPr>
                <w:b/>
              </w:rPr>
            </w:pPr>
            <w:r w:rsidRPr="00A8683D">
              <w:rPr>
                <w:b/>
              </w:rPr>
              <w:t>Pastabos</w:t>
            </w:r>
          </w:p>
        </w:tc>
      </w:tr>
      <w:tr w:rsidR="00596F8C" w:rsidRPr="00A8683D" w14:paraId="6EBD62FC"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BE8B0D6" w14:textId="77777777" w:rsidR="00596F8C" w:rsidRPr="00A8683D" w:rsidRDefault="00596F8C" w:rsidP="00BB4CBC"/>
        </w:tc>
        <w:tc>
          <w:tcPr>
            <w:tcW w:w="5220" w:type="dxa"/>
            <w:tcBorders>
              <w:top w:val="single" w:sz="2" w:space="0" w:color="auto"/>
              <w:left w:val="single" w:sz="2" w:space="0" w:color="auto"/>
              <w:bottom w:val="single" w:sz="2" w:space="0" w:color="auto"/>
              <w:right w:val="single" w:sz="2" w:space="0" w:color="auto"/>
            </w:tcBorders>
          </w:tcPr>
          <w:p w14:paraId="18D4DD9B" w14:textId="77777777" w:rsidR="00596F8C" w:rsidRPr="00A8683D" w:rsidRDefault="00596F8C" w:rsidP="00BB571E">
            <w:r w:rsidRPr="00A8683D">
              <w:rPr>
                <w:b/>
              </w:rPr>
              <w:t xml:space="preserve"> </w:t>
            </w:r>
            <w:r w:rsidRPr="00A8683D">
              <w:t xml:space="preserve"> </w:t>
            </w:r>
            <w:r w:rsidRPr="00A8683D">
              <w:rPr>
                <w:b/>
              </w:rPr>
              <w:t>0..*</w:t>
            </w:r>
            <w:r w:rsidRPr="00A8683D">
              <w:rPr>
                <w:b/>
              </w:rPr>
              <w:tab/>
            </w:r>
            <w:r w:rsidRPr="00A8683D">
              <w:t xml:space="preserve">Kvietimo pastabos. </w:t>
            </w:r>
          </w:p>
          <w:p w14:paraId="3946514F" w14:textId="77777777" w:rsidR="00596F8C" w:rsidRPr="00A8683D" w:rsidRDefault="00596F8C" w:rsidP="00BB571E">
            <w:r w:rsidRPr="00A8683D">
              <w:rPr>
                <w:b/>
              </w:rPr>
              <w:t xml:space="preserve"> </w:t>
            </w:r>
            <w:r w:rsidRPr="00A8683D">
              <w:t xml:space="preserve"> </w:t>
            </w:r>
            <w:r w:rsidRPr="00A8683D">
              <w:rPr>
                <w:b/>
              </w:rPr>
              <w:t>1</w:t>
            </w:r>
            <w:r w:rsidRPr="00A8683D">
              <w:rPr>
                <w:b/>
              </w:rPr>
              <w:tab/>
            </w:r>
            <w:r w:rsidRPr="00A8683D">
              <w:t>Kvietimai.</w:t>
            </w:r>
          </w:p>
        </w:tc>
        <w:tc>
          <w:tcPr>
            <w:tcW w:w="1710" w:type="dxa"/>
            <w:tcBorders>
              <w:top w:val="single" w:sz="2" w:space="0" w:color="auto"/>
              <w:left w:val="single" w:sz="2" w:space="0" w:color="auto"/>
              <w:bottom w:val="single" w:sz="2" w:space="0" w:color="auto"/>
              <w:right w:val="single" w:sz="2" w:space="0" w:color="auto"/>
            </w:tcBorders>
          </w:tcPr>
          <w:p w14:paraId="59AA20E9" w14:textId="77777777" w:rsidR="00596F8C" w:rsidRPr="00A8683D" w:rsidRDefault="00596F8C" w:rsidP="00BB4CBC"/>
        </w:tc>
      </w:tr>
      <w:tr w:rsidR="00596F8C" w:rsidRPr="00A8683D" w14:paraId="0DA6DBF9"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28B3D4D" w14:textId="77777777" w:rsidR="00596F8C" w:rsidRPr="00A8683D" w:rsidRDefault="00596F8C" w:rsidP="00BB4CBC"/>
        </w:tc>
        <w:tc>
          <w:tcPr>
            <w:tcW w:w="5220" w:type="dxa"/>
            <w:tcBorders>
              <w:top w:val="single" w:sz="2" w:space="0" w:color="auto"/>
              <w:left w:val="single" w:sz="2" w:space="0" w:color="auto"/>
              <w:bottom w:val="single" w:sz="2" w:space="0" w:color="auto"/>
              <w:right w:val="single" w:sz="2" w:space="0" w:color="auto"/>
            </w:tcBorders>
          </w:tcPr>
          <w:p w14:paraId="62BBB891" w14:textId="77777777" w:rsidR="00596F8C" w:rsidRPr="00A8683D" w:rsidRDefault="00596F8C" w:rsidP="00BB571E">
            <w:r w:rsidRPr="00A8683D">
              <w:rPr>
                <w:b/>
              </w:rPr>
              <w:t xml:space="preserve"> </w:t>
            </w:r>
            <w:r w:rsidRPr="00A8683D">
              <w:t xml:space="preserve"> </w:t>
            </w:r>
            <w:r w:rsidRPr="00A8683D">
              <w:rPr>
                <w:b/>
              </w:rPr>
              <w:tab/>
            </w:r>
            <w:r w:rsidRPr="00A8683D">
              <w:t xml:space="preserve">Kvietimo pastabos. </w:t>
            </w:r>
          </w:p>
          <w:p w14:paraId="56A48DC8" w14:textId="77777777" w:rsidR="00596F8C" w:rsidRPr="00A8683D" w:rsidRDefault="00596F8C" w:rsidP="00BB571E">
            <w:r w:rsidRPr="00A8683D">
              <w:rPr>
                <w:b/>
              </w:rPr>
              <w:t xml:space="preserve"> </w:t>
            </w:r>
            <w:r w:rsidRPr="00A8683D">
              <w:t xml:space="preserve"> </w:t>
            </w:r>
            <w:r w:rsidRPr="00A8683D">
              <w:rPr>
                <w:b/>
              </w:rPr>
              <w:tab/>
            </w:r>
            <w:r w:rsidRPr="00A8683D">
              <w:t>Pastabos.</w:t>
            </w:r>
          </w:p>
        </w:tc>
        <w:tc>
          <w:tcPr>
            <w:tcW w:w="1710" w:type="dxa"/>
            <w:tcBorders>
              <w:top w:val="single" w:sz="2" w:space="0" w:color="auto"/>
              <w:left w:val="single" w:sz="2" w:space="0" w:color="auto"/>
              <w:bottom w:val="single" w:sz="2" w:space="0" w:color="auto"/>
              <w:right w:val="single" w:sz="2" w:space="0" w:color="auto"/>
            </w:tcBorders>
          </w:tcPr>
          <w:p w14:paraId="01E01C35" w14:textId="77777777" w:rsidR="00596F8C" w:rsidRPr="00A8683D" w:rsidRDefault="00596F8C" w:rsidP="00BB4CBC"/>
        </w:tc>
        <w:bookmarkEnd w:id="106"/>
      </w:tr>
    </w:tbl>
    <w:p w14:paraId="115A9BF5" w14:textId="77777777" w:rsidR="007E5B2F" w:rsidRPr="00A8683D" w:rsidRDefault="007E5B2F" w:rsidP="00596F8C">
      <w:pPr>
        <w:sectPr w:rsidR="007E5B2F" w:rsidRPr="00A8683D" w:rsidSect="007E6D6C">
          <w:footerReference w:type="default" r:id="rId20"/>
          <w:pgSz w:w="16840" w:h="11907" w:orient="landscape" w:code="9"/>
          <w:pgMar w:top="1418" w:right="1134" w:bottom="567" w:left="1134" w:header="567" w:footer="255" w:gutter="0"/>
          <w:cols w:space="720"/>
          <w:docGrid w:linePitch="272"/>
        </w:sectPr>
      </w:pPr>
    </w:p>
    <w:p w14:paraId="5C1DB356" w14:textId="77777777" w:rsidR="00596F8C" w:rsidRPr="00A8683D" w:rsidRDefault="00596F8C" w:rsidP="003E6AD6">
      <w:pPr>
        <w:pStyle w:val="Heading3"/>
      </w:pPr>
      <w:bookmarkStart w:id="107" w:name="_Toc159222110"/>
      <w:r w:rsidRPr="00A8683D">
        <w:lastRenderedPageBreak/>
        <w:t>P</w:t>
      </w:r>
      <w:r w:rsidR="005F7E09" w:rsidRPr="00A8683D">
        <w:t>rojekto įgyvendinimo planai</w:t>
      </w:r>
      <w:bookmarkEnd w:id="107"/>
    </w:p>
    <w:p w14:paraId="7A75BFF5" w14:textId="77777777" w:rsidR="00203C6E" w:rsidRPr="00A62A1C" w:rsidRDefault="00D90BA6" w:rsidP="0073713A">
      <w:pPr>
        <w:pStyle w:val="Captionfigura"/>
      </w:pPr>
      <w:bookmarkStart w:id="108" w:name="BKM_3D352821_F78B_4E60_9EBE_5A272543D7E8"/>
      <w:r w:rsidRPr="00A8683D" w:rsidDel="00041FF8">
        <w:t xml:space="preserve"> </w:t>
      </w:r>
      <w:r w:rsidR="005C6D35" w:rsidRPr="005C6D35">
        <w:t xml:space="preserve"> </w:t>
      </w:r>
      <w:r w:rsidR="005C6D35">
        <w:rPr>
          <w:noProof/>
        </w:rPr>
        <w:drawing>
          <wp:inline distT="0" distB="0" distL="0" distR="0" wp14:anchorId="5424245B" wp14:editId="59EE59CF">
            <wp:extent cx="4902200" cy="8289030"/>
            <wp:effectExtent l="0" t="0" r="0" b="0"/>
            <wp:docPr id="1793528160" name="Picture 1793528160" descr="A picture containing text, screenshot, font,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528160" name="Picture 3" descr="A picture containing text, screenshot, font, documen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04024" cy="8292114"/>
                    </a:xfrm>
                    <a:prstGeom prst="rect">
                      <a:avLst/>
                    </a:prstGeom>
                    <a:noFill/>
                    <a:ln>
                      <a:noFill/>
                    </a:ln>
                  </pic:spPr>
                </pic:pic>
              </a:graphicData>
            </a:graphic>
          </wp:inline>
        </w:drawing>
      </w:r>
    </w:p>
    <w:p w14:paraId="1252126B" w14:textId="77777777" w:rsidR="00651029" w:rsidRPr="00A8683D" w:rsidRDefault="007E5B2F" w:rsidP="0073713A">
      <w:pPr>
        <w:pStyle w:val="Captionfigura"/>
      </w:pPr>
      <w:r w:rsidRPr="00A8683D">
        <w:t xml:space="preserve">pav. </w:t>
      </w:r>
      <w:fldSimple w:instr=" STYLEREF 1 \s ">
        <w:r w:rsidR="000E53E0">
          <w:rPr>
            <w:noProof/>
          </w:rPr>
          <w:t>2</w:t>
        </w:r>
      </w:fldSimple>
      <w:r w:rsidR="00215C96">
        <w:t>.</w:t>
      </w:r>
      <w:fldSimple w:instr=" SEQ pav. \* ARABIC \s 1 ">
        <w:r w:rsidR="000E53E0">
          <w:rPr>
            <w:noProof/>
          </w:rPr>
          <w:t>5</w:t>
        </w:r>
      </w:fldSimple>
      <w:r w:rsidRPr="00A8683D">
        <w:rPr>
          <w:noProof/>
        </w:rPr>
        <w:t xml:space="preserve"> </w:t>
      </w:r>
      <w:r w:rsidR="00890FD2" w:rsidRPr="00A8683D">
        <w:rPr>
          <w:noProof/>
        </w:rPr>
        <w:t>Projekto įgyvendinimo planai</w:t>
      </w:r>
    </w:p>
    <w:bookmarkEnd w:id="108"/>
    <w:p w14:paraId="71994273" w14:textId="77777777" w:rsidR="007E5B2F" w:rsidRPr="00A8683D" w:rsidRDefault="007E5B2F" w:rsidP="00651029">
      <w:pPr>
        <w:jc w:val="center"/>
        <w:sectPr w:rsidR="007E5B2F" w:rsidRPr="00A8683D" w:rsidSect="007E6D6C">
          <w:pgSz w:w="11907" w:h="16840" w:code="9"/>
          <w:pgMar w:top="1134" w:right="567" w:bottom="1134" w:left="1418" w:header="567" w:footer="255" w:gutter="0"/>
          <w:cols w:space="720"/>
          <w:docGrid w:linePitch="272"/>
        </w:sectPr>
      </w:pPr>
    </w:p>
    <w:p w14:paraId="1F971CBB" w14:textId="77777777" w:rsidR="006953B9" w:rsidRPr="00A8683D" w:rsidRDefault="003E7A63" w:rsidP="0073713A">
      <w:pPr>
        <w:pStyle w:val="Captionfigura"/>
      </w:pPr>
      <w:bookmarkStart w:id="109" w:name="BKM_AAC48954_6C2E_4BD7_BA46_53C7209F9452"/>
      <w:r w:rsidRPr="00A8683D">
        <w:rPr>
          <w:noProof/>
        </w:rPr>
        <w:lastRenderedPageBreak/>
        <w:drawing>
          <wp:inline distT="0" distB="0" distL="0" distR="0" wp14:anchorId="7CB375BD" wp14:editId="141D3F7F">
            <wp:extent cx="8647043" cy="4524442"/>
            <wp:effectExtent l="0" t="0" r="1905" b="0"/>
            <wp:docPr id="121" name="Picture 1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648549" cy="4525230"/>
                    </a:xfrm>
                    <a:prstGeom prst="rect">
                      <a:avLst/>
                    </a:prstGeom>
                    <a:noFill/>
                    <a:ln>
                      <a:noFill/>
                    </a:ln>
                  </pic:spPr>
                </pic:pic>
              </a:graphicData>
            </a:graphic>
          </wp:inline>
        </w:drawing>
      </w:r>
      <w:r w:rsidRPr="00A8683D" w:rsidDel="00925DEA">
        <w:t xml:space="preserve"> </w:t>
      </w:r>
    </w:p>
    <w:p w14:paraId="0335FB98" w14:textId="77777777" w:rsidR="00651029" w:rsidRPr="00A8683D" w:rsidRDefault="006953B9" w:rsidP="006953B9">
      <w:pPr>
        <w:jc w:val="center"/>
      </w:pPr>
      <w:r w:rsidRPr="00A8683D">
        <w:t xml:space="preserve">pav. </w:t>
      </w:r>
      <w:fldSimple w:instr=" STYLEREF 1 \s ">
        <w:r w:rsidR="000E53E0">
          <w:rPr>
            <w:noProof/>
          </w:rPr>
          <w:t>2</w:t>
        </w:r>
      </w:fldSimple>
      <w:r w:rsidR="00215C96">
        <w:t>.</w:t>
      </w:r>
      <w:fldSimple w:instr=" SEQ pav. \* ARABIC \s 1 ">
        <w:r w:rsidR="000E53E0">
          <w:rPr>
            <w:noProof/>
          </w:rPr>
          <w:t>6</w:t>
        </w:r>
      </w:fldSimple>
      <w:r w:rsidRPr="00A8683D">
        <w:rPr>
          <w:noProof/>
        </w:rPr>
        <w:t xml:space="preserve"> </w:t>
      </w:r>
      <w:r w:rsidR="003E7A63" w:rsidRPr="00A8683D">
        <w:rPr>
          <w:noProof/>
        </w:rPr>
        <w:t xml:space="preserve">Projekto įgyvendinimo plano </w:t>
      </w:r>
      <w:r w:rsidRPr="00A8683D">
        <w:rPr>
          <w:noProof/>
        </w:rPr>
        <w:t>rodikliai</w:t>
      </w:r>
    </w:p>
    <w:p w14:paraId="49019889" w14:textId="77777777" w:rsidR="00651029" w:rsidRPr="00A8683D" w:rsidRDefault="00651029" w:rsidP="00651029">
      <w:pPr>
        <w:keepNext/>
        <w:jc w:val="center"/>
      </w:pPr>
    </w:p>
    <w:p w14:paraId="5D45A0F4" w14:textId="77777777" w:rsidR="00A90C0C" w:rsidRPr="00A8683D" w:rsidRDefault="00A90C0C" w:rsidP="00651029">
      <w:pPr>
        <w:keepNext/>
        <w:rPr>
          <w:b/>
          <w:u w:val="single"/>
        </w:rPr>
      </w:pPr>
      <w:bookmarkStart w:id="110" w:name="BKM_DCEC65EB_2C08_45C4_AD03_2037676AE33D"/>
      <w:bookmarkEnd w:id="109"/>
    </w:p>
    <w:p w14:paraId="533C91AC" w14:textId="77777777" w:rsidR="00A90C0C" w:rsidRPr="00A8683D" w:rsidRDefault="00A90C0C" w:rsidP="00651029">
      <w:pPr>
        <w:keepNext/>
        <w:rPr>
          <w:b/>
          <w:u w:val="single"/>
        </w:rPr>
      </w:pPr>
    </w:p>
    <w:p w14:paraId="55AD55F0" w14:textId="77777777" w:rsidR="00A90C0C" w:rsidRPr="00A8683D" w:rsidRDefault="00A90C0C" w:rsidP="00651029">
      <w:pPr>
        <w:keepNext/>
        <w:rPr>
          <w:b/>
          <w:u w:val="single"/>
        </w:rPr>
      </w:pPr>
    </w:p>
    <w:p w14:paraId="75C6CBF3" w14:textId="77777777" w:rsidR="00A90C0C" w:rsidRPr="00A8683D" w:rsidRDefault="00A90C0C" w:rsidP="00651029">
      <w:pPr>
        <w:keepNext/>
        <w:rPr>
          <w:b/>
          <w:u w:val="single"/>
        </w:rPr>
      </w:pPr>
    </w:p>
    <w:p w14:paraId="668B1B77" w14:textId="77777777" w:rsidR="00A90C0C" w:rsidRPr="00A8683D" w:rsidRDefault="00A90C0C" w:rsidP="0073713A">
      <w:pPr>
        <w:pStyle w:val="Captionfigura"/>
      </w:pPr>
    </w:p>
    <w:p w14:paraId="01A99D8B" w14:textId="77777777" w:rsidR="00A90C0C" w:rsidRPr="00A8683D" w:rsidRDefault="00A90C0C" w:rsidP="00651029">
      <w:pPr>
        <w:keepNext/>
        <w:rPr>
          <w:b/>
          <w:u w:val="single"/>
        </w:rPr>
      </w:pPr>
    </w:p>
    <w:p w14:paraId="630D93E4" w14:textId="77777777" w:rsidR="00A90C0C" w:rsidRPr="00A8683D" w:rsidRDefault="002D3AAD" w:rsidP="00A90C0C">
      <w:pPr>
        <w:keepNext/>
        <w:jc w:val="center"/>
      </w:pPr>
      <w:r>
        <w:t xml:space="preserve"> </w:t>
      </w:r>
      <w:r w:rsidR="00BC147C">
        <w:rPr>
          <w:noProof/>
        </w:rPr>
        <w:drawing>
          <wp:inline distT="0" distB="0" distL="0" distR="0" wp14:anchorId="38F39376" wp14:editId="185118E1">
            <wp:extent cx="6296486" cy="5459558"/>
            <wp:effectExtent l="0" t="0" r="0" b="8255"/>
            <wp:docPr id="28744313" name="Picture 28744313" descr="A screenshot of a 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3">
                      <a:extLst>
                        <a:ext uri="{28A0092B-C50C-407E-A947-70E740481C1C}">
                          <a14:useLocalDpi xmlns:a14="http://schemas.microsoft.com/office/drawing/2010/main" val="0"/>
                        </a:ext>
                      </a:extLst>
                    </a:blip>
                    <a:stretch>
                      <a:fillRect/>
                    </a:stretch>
                  </pic:blipFill>
                  <pic:spPr>
                    <a:xfrm>
                      <a:off x="0" y="0"/>
                      <a:ext cx="6296486" cy="5459558"/>
                    </a:xfrm>
                    <a:prstGeom prst="rect">
                      <a:avLst/>
                    </a:prstGeom>
                  </pic:spPr>
                </pic:pic>
              </a:graphicData>
            </a:graphic>
          </wp:inline>
        </w:drawing>
      </w:r>
    </w:p>
    <w:p w14:paraId="1AEF8D17" w14:textId="77777777" w:rsidR="00651029" w:rsidRPr="00A8683D" w:rsidRDefault="00A90C0C" w:rsidP="00A90C0C">
      <w:pPr>
        <w:jc w:val="center"/>
      </w:pPr>
      <w:r w:rsidRPr="00A8683D">
        <w:t xml:space="preserve">pav. </w:t>
      </w:r>
      <w:fldSimple w:instr=" STYLEREF 1 \s ">
        <w:r w:rsidR="000E53E0">
          <w:rPr>
            <w:noProof/>
          </w:rPr>
          <w:t>2</w:t>
        </w:r>
      </w:fldSimple>
      <w:r w:rsidR="00215C96">
        <w:t>.</w:t>
      </w:r>
      <w:fldSimple w:instr=" SEQ pav. \* ARABIC \s 1 ">
        <w:r w:rsidR="000E53E0">
          <w:rPr>
            <w:noProof/>
          </w:rPr>
          <w:t>7</w:t>
        </w:r>
      </w:fldSimple>
      <w:r w:rsidRPr="00A8683D">
        <w:rPr>
          <w:noProof/>
        </w:rPr>
        <w:t xml:space="preserve"> </w:t>
      </w:r>
      <w:r w:rsidR="002D3AAD" w:rsidRPr="00A8683D">
        <w:rPr>
          <w:noProof/>
        </w:rPr>
        <w:t>Projekto įgyvendinimo plano finansavimas</w:t>
      </w:r>
    </w:p>
    <w:p w14:paraId="73046293" w14:textId="77777777" w:rsidR="00AE7F52" w:rsidRPr="00A8683D" w:rsidRDefault="00AE7F52" w:rsidP="00651029">
      <w:pPr>
        <w:keepNext/>
        <w:rPr>
          <w:b/>
          <w:u w:val="single"/>
        </w:rPr>
      </w:pPr>
      <w:bookmarkStart w:id="111" w:name="BKM_AA0DD7F6_2C7B_4233_A474_317F39630680"/>
      <w:bookmarkEnd w:id="110"/>
    </w:p>
    <w:p w14:paraId="0A469C97" w14:textId="77777777" w:rsidR="00AE7F52" w:rsidRPr="00A8683D" w:rsidRDefault="00F30A9B" w:rsidP="00C57E60">
      <w:pPr>
        <w:keepNext/>
        <w:jc w:val="center"/>
        <w:rPr>
          <w:b/>
          <w:u w:val="single"/>
        </w:rPr>
      </w:pPr>
      <w:r>
        <w:t xml:space="preserve"> </w:t>
      </w:r>
      <w:r>
        <w:rPr>
          <w:noProof/>
        </w:rPr>
        <w:drawing>
          <wp:inline distT="0" distB="0" distL="0" distR="0" wp14:anchorId="3629B7D4" wp14:editId="605A4380">
            <wp:extent cx="4536369" cy="5295898"/>
            <wp:effectExtent l="0" t="0" r="0" b="0"/>
            <wp:docPr id="130" name="Picture 130"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pic:nvPicPr>
                  <pic:blipFill>
                    <a:blip r:embed="rId24">
                      <a:extLst>
                        <a:ext uri="{28A0092B-C50C-407E-A947-70E740481C1C}">
                          <a14:useLocalDpi xmlns:a14="http://schemas.microsoft.com/office/drawing/2010/main" val="0"/>
                        </a:ext>
                      </a:extLst>
                    </a:blip>
                    <a:stretch>
                      <a:fillRect/>
                    </a:stretch>
                  </pic:blipFill>
                  <pic:spPr>
                    <a:xfrm>
                      <a:off x="0" y="0"/>
                      <a:ext cx="4536369" cy="5295898"/>
                    </a:xfrm>
                    <a:prstGeom prst="rect">
                      <a:avLst/>
                    </a:prstGeom>
                  </pic:spPr>
                </pic:pic>
              </a:graphicData>
            </a:graphic>
          </wp:inline>
        </w:drawing>
      </w:r>
    </w:p>
    <w:p w14:paraId="51F1F1A5" w14:textId="77777777" w:rsidR="00AE7F52" w:rsidRPr="00A8683D" w:rsidRDefault="00AE7F52" w:rsidP="00AE7F52">
      <w:pPr>
        <w:keepNext/>
        <w:jc w:val="center"/>
      </w:pPr>
    </w:p>
    <w:p w14:paraId="49D027E6" w14:textId="77777777" w:rsidR="00651029" w:rsidRPr="00A8683D" w:rsidRDefault="00AE7F52" w:rsidP="00AE7F52">
      <w:pPr>
        <w:jc w:val="center"/>
      </w:pPr>
      <w:r w:rsidRPr="00A8683D">
        <w:t xml:space="preserve">pav. </w:t>
      </w:r>
      <w:fldSimple w:instr=" STYLEREF 1 \s ">
        <w:r w:rsidR="000E53E0">
          <w:rPr>
            <w:noProof/>
          </w:rPr>
          <w:t>2</w:t>
        </w:r>
      </w:fldSimple>
      <w:r w:rsidR="00215C96">
        <w:t>.</w:t>
      </w:r>
      <w:fldSimple w:instr=" SEQ pav. \* ARABIC \s 1 ">
        <w:r w:rsidR="000E53E0">
          <w:rPr>
            <w:noProof/>
          </w:rPr>
          <w:t>8</w:t>
        </w:r>
      </w:fldSimple>
      <w:r w:rsidRPr="00A8683D">
        <w:rPr>
          <w:noProof/>
        </w:rPr>
        <w:t xml:space="preserve"> </w:t>
      </w:r>
      <w:r w:rsidR="002D3AAD" w:rsidRPr="00A8683D">
        <w:rPr>
          <w:noProof/>
        </w:rPr>
        <w:t xml:space="preserve">Projekto įgyvendinimo plano </w:t>
      </w:r>
      <w:r w:rsidRPr="00A8683D">
        <w:rPr>
          <w:noProof/>
        </w:rPr>
        <w:t>pirkimų planas</w:t>
      </w:r>
    </w:p>
    <w:p w14:paraId="51977E0B" w14:textId="77777777" w:rsidR="00651029" w:rsidRPr="00A8683D" w:rsidRDefault="00BB144E" w:rsidP="00DF40CE">
      <w:pPr>
        <w:pStyle w:val="Heading4"/>
        <w:rPr>
          <w:color w:val="004080"/>
          <w:sz w:val="28"/>
        </w:rPr>
      </w:pPr>
      <w:bookmarkStart w:id="112" w:name="_Toc159222111"/>
      <w:bookmarkStart w:id="113" w:name="BKM_0305ADBF_A069_4425_BF43_923FF32DBE88"/>
      <w:bookmarkEnd w:id="111"/>
      <w:r w:rsidRPr="00A8683D">
        <w:lastRenderedPageBreak/>
        <w:t xml:space="preserve">Projekto įgyvendinimo </w:t>
      </w:r>
      <w:r w:rsidR="0036673D" w:rsidRPr="00A8683D">
        <w:t>planas</w:t>
      </w:r>
      <w:bookmarkEnd w:id="112"/>
    </w:p>
    <w:p w14:paraId="3BCB3D85" w14:textId="77777777" w:rsidR="00651029" w:rsidRPr="00A8683D" w:rsidRDefault="00651029" w:rsidP="00EA61C1">
      <w:pPr>
        <w:ind w:firstLine="0"/>
      </w:pPr>
      <w:r w:rsidRPr="00A8683D">
        <w:rPr>
          <w:bCs/>
          <w:i/>
          <w:iCs/>
          <w:color w:val="447524"/>
        </w:rPr>
        <w:t>Katalogas</w:t>
      </w:r>
      <w:r w:rsidRPr="00A8683D">
        <w:rPr>
          <w:rFonts w:cs="Arial"/>
        </w:rPr>
        <w:t>:</w:t>
      </w:r>
      <w:r w:rsidRPr="00A8683D">
        <w:rPr>
          <w:rFonts w:cs="Arial"/>
          <w:color w:val="000000"/>
        </w:rPr>
        <w:t xml:space="preserve"> </w:t>
      </w:r>
      <w:r w:rsidR="00544607" w:rsidRPr="00A8683D">
        <w:rPr>
          <w:rFonts w:cs="Arial"/>
          <w:color w:val="000000"/>
        </w:rPr>
        <w:t xml:space="preserve">Projekto įgyvendinimo </w:t>
      </w:r>
      <w:r w:rsidR="0036673D" w:rsidRPr="00A8683D">
        <w:rPr>
          <w:rFonts w:cs="Arial"/>
          <w:color w:val="000000"/>
        </w:rPr>
        <w:t>plana</w:t>
      </w:r>
      <w:r w:rsidR="00137B7A" w:rsidRPr="00A8683D">
        <w:rPr>
          <w:rFonts w:cs="Arial"/>
          <w:color w:val="000000"/>
        </w:rPr>
        <w:t>i</w:t>
      </w:r>
    </w:p>
    <w:p w14:paraId="7F03E2C4" w14:textId="77777777" w:rsidR="00651029" w:rsidRPr="00A8683D" w:rsidRDefault="00651029" w:rsidP="00EA61C1">
      <w:pPr>
        <w:ind w:firstLine="0"/>
      </w:pPr>
      <w:r w:rsidRPr="00A8683D">
        <w:rPr>
          <w:bCs/>
          <w:i/>
          <w:iCs/>
          <w:color w:val="447524"/>
        </w:rPr>
        <w:t>Detalės</w:t>
      </w:r>
      <w:r w:rsidRPr="00A8683D">
        <w:rPr>
          <w:rFonts w:cs="Arial"/>
        </w:rPr>
        <w:t>:</w:t>
      </w:r>
      <w:r w:rsidRPr="00A8683D">
        <w:tab/>
      </w:r>
      <w:r w:rsidRPr="00A8683D">
        <w:rPr>
          <w:i/>
        </w:rPr>
        <w:t>Sukurta</w:t>
      </w:r>
      <w:r w:rsidRPr="00A8683D">
        <w:t xml:space="preserve"> 2015-09-11. </w:t>
      </w:r>
      <w:r w:rsidRPr="00A8683D">
        <w:rPr>
          <w:i/>
        </w:rPr>
        <w:t xml:space="preserve">Modifikuota </w:t>
      </w:r>
      <w:r w:rsidR="00C6658F" w:rsidRPr="00A8683D">
        <w:t>202</w:t>
      </w:r>
      <w:r w:rsidR="00A947E0">
        <w:t>3</w:t>
      </w:r>
      <w:r w:rsidR="00C6658F" w:rsidRPr="00A8683D">
        <w:t>m.</w:t>
      </w:r>
    </w:p>
    <w:p w14:paraId="531F7608" w14:textId="77777777" w:rsidR="00651029" w:rsidRPr="00A8683D" w:rsidRDefault="00651029" w:rsidP="00EA61C1">
      <w:pPr>
        <w:ind w:firstLine="0"/>
      </w:pPr>
      <w:r w:rsidRPr="00A8683D">
        <w:rPr>
          <w:bCs/>
          <w:i/>
          <w:iCs/>
          <w:color w:val="447524"/>
        </w:rPr>
        <w:t>Pastabos</w:t>
      </w:r>
      <w:r w:rsidRPr="00A8683D">
        <w:rPr>
          <w:rFonts w:cs="Arial"/>
        </w:rPr>
        <w:t>:</w:t>
      </w:r>
      <w:r w:rsidRPr="00A8683D">
        <w:rPr>
          <w:rFonts w:cs="Arial"/>
        </w:rPr>
        <w:tab/>
      </w:r>
    </w:p>
    <w:p w14:paraId="7900026B" w14:textId="77777777" w:rsidR="00651029" w:rsidRPr="00A8683D" w:rsidRDefault="00651029" w:rsidP="00651029"/>
    <w:p w14:paraId="1069CA32" w14:textId="77777777" w:rsidR="00651029" w:rsidRPr="00A8683D" w:rsidRDefault="00651029" w:rsidP="00EA61C1">
      <w:pPr>
        <w:ind w:firstLine="0"/>
        <w:rPr>
          <w:b/>
          <w:i/>
          <w:iCs/>
          <w:color w:val="447524"/>
          <w:u w:val="single"/>
        </w:rPr>
      </w:pPr>
      <w:bookmarkStart w:id="114" w:name="BKM_9858B827_0293_4114_A38A_3C039C5224DA"/>
      <w:bookmarkEnd w:id="114"/>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3198"/>
        <w:gridCol w:w="1572"/>
        <w:gridCol w:w="4680"/>
      </w:tblGrid>
      <w:tr w:rsidR="00651029" w:rsidRPr="00A8683D" w14:paraId="4451C2AB" w14:textId="77777777" w:rsidTr="6B5F7C70">
        <w:trPr>
          <w:trHeight w:val="215"/>
        </w:trPr>
        <w:tc>
          <w:tcPr>
            <w:tcW w:w="3198" w:type="dxa"/>
            <w:tcBorders>
              <w:top w:val="single" w:sz="2" w:space="0" w:color="auto"/>
              <w:left w:val="single" w:sz="2" w:space="0" w:color="auto"/>
              <w:bottom w:val="single" w:sz="2" w:space="0" w:color="auto"/>
              <w:right w:val="single" w:sz="2" w:space="0" w:color="auto"/>
            </w:tcBorders>
            <w:shd w:val="clear" w:color="auto" w:fill="E6E6E6"/>
          </w:tcPr>
          <w:p w14:paraId="457E9570" w14:textId="77777777" w:rsidR="00651029" w:rsidRPr="00A8683D" w:rsidRDefault="00651029" w:rsidP="00BB4CBC">
            <w:pPr>
              <w:rPr>
                <w:b/>
              </w:rPr>
            </w:pPr>
            <w:r w:rsidRPr="00A8683D">
              <w:rPr>
                <w:b/>
              </w:rPr>
              <w:t>Pavadinimas</w:t>
            </w:r>
          </w:p>
        </w:tc>
        <w:tc>
          <w:tcPr>
            <w:tcW w:w="1572" w:type="dxa"/>
            <w:tcBorders>
              <w:top w:val="single" w:sz="2" w:space="0" w:color="auto"/>
              <w:left w:val="single" w:sz="2" w:space="0" w:color="auto"/>
              <w:bottom w:val="single" w:sz="2" w:space="0" w:color="auto"/>
              <w:right w:val="single" w:sz="2" w:space="0" w:color="auto"/>
            </w:tcBorders>
            <w:shd w:val="clear" w:color="auto" w:fill="E6E6E6"/>
          </w:tcPr>
          <w:p w14:paraId="2437C926" w14:textId="77777777" w:rsidR="00651029" w:rsidRPr="00A8683D" w:rsidRDefault="0065102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0B2C7A05" w14:textId="77777777" w:rsidR="00651029" w:rsidRPr="00A8683D" w:rsidRDefault="00651029" w:rsidP="00BB4CBC">
            <w:pPr>
              <w:rPr>
                <w:b/>
              </w:rPr>
            </w:pPr>
            <w:r w:rsidRPr="00A8683D">
              <w:rPr>
                <w:b/>
              </w:rPr>
              <w:t>Pastabos</w:t>
            </w:r>
          </w:p>
        </w:tc>
      </w:tr>
      <w:tr w:rsidR="00651029" w:rsidRPr="00A8683D" w14:paraId="3C5A1C17"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0FA60473" w14:textId="77777777" w:rsidR="00651029" w:rsidRPr="00A8683D" w:rsidRDefault="00F12530" w:rsidP="00EA61C1">
            <w:r w:rsidRPr="00A8683D">
              <w:t xml:space="preserve">Projekto įgyvendinimo plano </w:t>
            </w:r>
            <w:r w:rsidR="00651029" w:rsidRPr="00A8683D">
              <w:t>nr.</w:t>
            </w:r>
          </w:p>
        </w:tc>
        <w:tc>
          <w:tcPr>
            <w:tcW w:w="1572" w:type="dxa"/>
            <w:tcBorders>
              <w:top w:val="single" w:sz="2" w:space="0" w:color="auto"/>
              <w:left w:val="single" w:sz="2" w:space="0" w:color="auto"/>
              <w:bottom w:val="single" w:sz="2" w:space="0" w:color="auto"/>
              <w:right w:val="single" w:sz="2" w:space="0" w:color="auto"/>
            </w:tcBorders>
          </w:tcPr>
          <w:p w14:paraId="6F055996"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B4AB6F8" w14:textId="77777777" w:rsidR="00651029" w:rsidRPr="00A8683D" w:rsidRDefault="00651029" w:rsidP="00BB4CBC"/>
        </w:tc>
      </w:tr>
      <w:tr w:rsidR="00651029" w:rsidRPr="00A8683D" w14:paraId="41EF8D0A"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67F46995" w14:textId="77777777" w:rsidR="00651029" w:rsidRPr="00A8683D" w:rsidRDefault="00651029" w:rsidP="00EA61C1">
            <w:bookmarkStart w:id="115" w:name="BKM_0C504644_A147_4302_88E4_43406B49BDF3"/>
            <w:r w:rsidRPr="00A8683D">
              <w:t>Projekto pavadinimas</w:t>
            </w:r>
          </w:p>
        </w:tc>
        <w:tc>
          <w:tcPr>
            <w:tcW w:w="1572" w:type="dxa"/>
            <w:tcBorders>
              <w:top w:val="single" w:sz="2" w:space="0" w:color="auto"/>
              <w:left w:val="single" w:sz="2" w:space="0" w:color="auto"/>
              <w:bottom w:val="single" w:sz="2" w:space="0" w:color="auto"/>
              <w:right w:val="single" w:sz="2" w:space="0" w:color="auto"/>
            </w:tcBorders>
          </w:tcPr>
          <w:p w14:paraId="2683610E"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92F2D74" w14:textId="77777777" w:rsidR="00651029" w:rsidRPr="00A8683D" w:rsidRDefault="00651029" w:rsidP="00BB4CBC"/>
        </w:tc>
        <w:bookmarkEnd w:id="115"/>
      </w:tr>
      <w:tr w:rsidR="00651029" w:rsidRPr="00A8683D" w14:paraId="4024BF81"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1E028091" w14:textId="77777777" w:rsidR="00651029" w:rsidRPr="00A8683D" w:rsidRDefault="00651029" w:rsidP="00EA61C1">
            <w:bookmarkStart w:id="116" w:name="BKM_5863A56C_E6B4_45A4_A238_6127D5447213"/>
            <w:r w:rsidRPr="00A8683D">
              <w:t>Projekto santrauka</w:t>
            </w:r>
          </w:p>
        </w:tc>
        <w:tc>
          <w:tcPr>
            <w:tcW w:w="1572" w:type="dxa"/>
            <w:tcBorders>
              <w:top w:val="single" w:sz="2" w:space="0" w:color="auto"/>
              <w:left w:val="single" w:sz="2" w:space="0" w:color="auto"/>
              <w:bottom w:val="single" w:sz="2" w:space="0" w:color="auto"/>
              <w:right w:val="single" w:sz="2" w:space="0" w:color="auto"/>
            </w:tcBorders>
          </w:tcPr>
          <w:p w14:paraId="610AFC89"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D870701" w14:textId="77777777" w:rsidR="00651029" w:rsidRPr="00A8683D" w:rsidRDefault="00651029" w:rsidP="00BB4CBC"/>
        </w:tc>
        <w:bookmarkEnd w:id="116"/>
      </w:tr>
      <w:tr w:rsidR="00651029" w:rsidRPr="00A8683D" w14:paraId="288367EA"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5CD3815E" w14:textId="77777777" w:rsidR="00651029" w:rsidRPr="00A8683D" w:rsidRDefault="00651029" w:rsidP="00EA61C1">
            <w:bookmarkStart w:id="117" w:name="BKM_7968E680_7A51_4E34_BB4C_33F6762407C0"/>
            <w:r w:rsidRPr="00A8683D">
              <w:t>Projekto pradžia</w:t>
            </w:r>
          </w:p>
        </w:tc>
        <w:tc>
          <w:tcPr>
            <w:tcW w:w="1572" w:type="dxa"/>
            <w:tcBorders>
              <w:top w:val="single" w:sz="2" w:space="0" w:color="auto"/>
              <w:left w:val="single" w:sz="2" w:space="0" w:color="auto"/>
              <w:bottom w:val="single" w:sz="2" w:space="0" w:color="auto"/>
              <w:right w:val="single" w:sz="2" w:space="0" w:color="auto"/>
            </w:tcBorders>
          </w:tcPr>
          <w:p w14:paraId="3916D442" w14:textId="77777777" w:rsidR="00651029" w:rsidRPr="00A8683D" w:rsidRDefault="00651029" w:rsidP="00EA61C1">
            <w:r w:rsidRPr="00A8683D">
              <w:t>Data</w:t>
            </w:r>
          </w:p>
        </w:tc>
        <w:tc>
          <w:tcPr>
            <w:tcW w:w="4680" w:type="dxa"/>
            <w:tcBorders>
              <w:top w:val="single" w:sz="2" w:space="0" w:color="auto"/>
              <w:left w:val="single" w:sz="2" w:space="0" w:color="auto"/>
              <w:bottom w:val="single" w:sz="2" w:space="0" w:color="auto"/>
              <w:right w:val="single" w:sz="2" w:space="0" w:color="auto"/>
            </w:tcBorders>
          </w:tcPr>
          <w:p w14:paraId="3BD9AB0A" w14:textId="77777777" w:rsidR="00651029" w:rsidRPr="00A8683D" w:rsidRDefault="00651029" w:rsidP="00BB4CBC"/>
        </w:tc>
        <w:bookmarkEnd w:id="117"/>
      </w:tr>
      <w:tr w:rsidR="00651029" w:rsidRPr="00A8683D" w14:paraId="03E86BF0"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54364835" w14:textId="77777777" w:rsidR="00651029" w:rsidRPr="00A8683D" w:rsidRDefault="00651029" w:rsidP="00EA61C1">
            <w:bookmarkStart w:id="118" w:name="BKM_D6311C24_C958_497F_920E_557D6D1F358B"/>
            <w:r w:rsidRPr="00A8683D">
              <w:t>Projekto pabaiga</w:t>
            </w:r>
          </w:p>
        </w:tc>
        <w:tc>
          <w:tcPr>
            <w:tcW w:w="1572" w:type="dxa"/>
            <w:tcBorders>
              <w:top w:val="single" w:sz="2" w:space="0" w:color="auto"/>
              <w:left w:val="single" w:sz="2" w:space="0" w:color="auto"/>
              <w:bottom w:val="single" w:sz="2" w:space="0" w:color="auto"/>
              <w:right w:val="single" w:sz="2" w:space="0" w:color="auto"/>
            </w:tcBorders>
          </w:tcPr>
          <w:p w14:paraId="417D0F0B" w14:textId="77777777" w:rsidR="00651029" w:rsidRPr="00A8683D" w:rsidRDefault="00651029" w:rsidP="00EA61C1">
            <w:r w:rsidRPr="00A8683D">
              <w:t>Data</w:t>
            </w:r>
          </w:p>
        </w:tc>
        <w:tc>
          <w:tcPr>
            <w:tcW w:w="4680" w:type="dxa"/>
            <w:tcBorders>
              <w:top w:val="single" w:sz="2" w:space="0" w:color="auto"/>
              <w:left w:val="single" w:sz="2" w:space="0" w:color="auto"/>
              <w:bottom w:val="single" w:sz="2" w:space="0" w:color="auto"/>
              <w:right w:val="single" w:sz="2" w:space="0" w:color="auto"/>
            </w:tcBorders>
          </w:tcPr>
          <w:p w14:paraId="75B6E126" w14:textId="77777777" w:rsidR="00651029" w:rsidRPr="00A8683D" w:rsidRDefault="00651029" w:rsidP="00BB4CBC"/>
        </w:tc>
        <w:bookmarkEnd w:id="118"/>
      </w:tr>
      <w:tr w:rsidR="00651029" w:rsidRPr="00A8683D" w14:paraId="5DD6DF9B"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068196DB" w14:textId="77777777" w:rsidR="00651029" w:rsidRPr="00A8683D" w:rsidRDefault="00651029" w:rsidP="00EA61C1">
            <w:bookmarkStart w:id="119" w:name="BKM_D66E4D8F_D2A4_4CA9_B1A6_6004588678C1"/>
            <w:r w:rsidRPr="00A8683D">
              <w:t>Išlaidų tinkamumo terminas nuo</w:t>
            </w:r>
          </w:p>
        </w:tc>
        <w:tc>
          <w:tcPr>
            <w:tcW w:w="1572" w:type="dxa"/>
            <w:tcBorders>
              <w:top w:val="single" w:sz="2" w:space="0" w:color="auto"/>
              <w:left w:val="single" w:sz="2" w:space="0" w:color="auto"/>
              <w:bottom w:val="single" w:sz="2" w:space="0" w:color="auto"/>
              <w:right w:val="single" w:sz="2" w:space="0" w:color="auto"/>
            </w:tcBorders>
          </w:tcPr>
          <w:p w14:paraId="3484F9AB" w14:textId="77777777" w:rsidR="00651029" w:rsidRPr="00A8683D" w:rsidRDefault="00651029" w:rsidP="00EA61C1">
            <w:r w:rsidRPr="00A8683D">
              <w:t>Data</w:t>
            </w:r>
          </w:p>
        </w:tc>
        <w:tc>
          <w:tcPr>
            <w:tcW w:w="4680" w:type="dxa"/>
            <w:tcBorders>
              <w:top w:val="single" w:sz="2" w:space="0" w:color="auto"/>
              <w:left w:val="single" w:sz="2" w:space="0" w:color="auto"/>
              <w:bottom w:val="single" w:sz="2" w:space="0" w:color="auto"/>
              <w:right w:val="single" w:sz="2" w:space="0" w:color="auto"/>
            </w:tcBorders>
          </w:tcPr>
          <w:p w14:paraId="6C6AF21B" w14:textId="77777777" w:rsidR="00651029" w:rsidRPr="00A8683D" w:rsidRDefault="00651029" w:rsidP="00BB4CBC"/>
        </w:tc>
        <w:bookmarkEnd w:id="119"/>
      </w:tr>
      <w:tr w:rsidR="00651029" w:rsidRPr="00A8683D" w14:paraId="05D2D0D2"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174D296F" w14:textId="77777777" w:rsidR="00651029" w:rsidRPr="00A8683D" w:rsidRDefault="00651029" w:rsidP="00EA61C1">
            <w:bookmarkStart w:id="120" w:name="BKM_69DEB8AA_5AFF_4C1D_B45C_BDDEA031C82D"/>
            <w:r w:rsidRPr="00A8683D">
              <w:t>Išlaidų tinkamumo terminas iki</w:t>
            </w:r>
          </w:p>
        </w:tc>
        <w:tc>
          <w:tcPr>
            <w:tcW w:w="1572" w:type="dxa"/>
            <w:tcBorders>
              <w:top w:val="single" w:sz="2" w:space="0" w:color="auto"/>
              <w:left w:val="single" w:sz="2" w:space="0" w:color="auto"/>
              <w:bottom w:val="single" w:sz="2" w:space="0" w:color="auto"/>
              <w:right w:val="single" w:sz="2" w:space="0" w:color="auto"/>
            </w:tcBorders>
          </w:tcPr>
          <w:p w14:paraId="063B3EED" w14:textId="77777777" w:rsidR="00651029" w:rsidRPr="00A8683D" w:rsidRDefault="00651029" w:rsidP="00EA61C1">
            <w:r w:rsidRPr="00A8683D">
              <w:t>Data</w:t>
            </w:r>
          </w:p>
        </w:tc>
        <w:tc>
          <w:tcPr>
            <w:tcW w:w="4680" w:type="dxa"/>
            <w:tcBorders>
              <w:top w:val="single" w:sz="2" w:space="0" w:color="auto"/>
              <w:left w:val="single" w:sz="2" w:space="0" w:color="auto"/>
              <w:bottom w:val="single" w:sz="2" w:space="0" w:color="auto"/>
              <w:right w:val="single" w:sz="2" w:space="0" w:color="auto"/>
            </w:tcBorders>
          </w:tcPr>
          <w:p w14:paraId="29E9B509" w14:textId="77777777" w:rsidR="00651029" w:rsidRPr="00A8683D" w:rsidRDefault="00651029" w:rsidP="00BB4CBC"/>
        </w:tc>
        <w:bookmarkEnd w:id="120"/>
      </w:tr>
      <w:tr w:rsidR="00651029" w:rsidRPr="00A8683D" w14:paraId="41589ED6"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03A1C4C3" w14:textId="77777777" w:rsidR="00651029" w:rsidRPr="00A8683D" w:rsidRDefault="00651029" w:rsidP="00EA61C1">
            <w:bookmarkStart w:id="121" w:name="BKM_C65F5D18_73A0_47C9_B64F_D983CDC60E3E"/>
            <w:r w:rsidRPr="00A8683D">
              <w:t>Išlaidų apmokėjimo terminas nuo</w:t>
            </w:r>
          </w:p>
        </w:tc>
        <w:tc>
          <w:tcPr>
            <w:tcW w:w="1572" w:type="dxa"/>
            <w:tcBorders>
              <w:top w:val="single" w:sz="2" w:space="0" w:color="auto"/>
              <w:left w:val="single" w:sz="2" w:space="0" w:color="auto"/>
              <w:bottom w:val="single" w:sz="2" w:space="0" w:color="auto"/>
              <w:right w:val="single" w:sz="2" w:space="0" w:color="auto"/>
            </w:tcBorders>
          </w:tcPr>
          <w:p w14:paraId="7006105A" w14:textId="77777777" w:rsidR="00651029" w:rsidRPr="00A8683D" w:rsidRDefault="00651029" w:rsidP="00EA61C1">
            <w:r w:rsidRPr="00A8683D">
              <w:t>Data</w:t>
            </w:r>
          </w:p>
        </w:tc>
        <w:tc>
          <w:tcPr>
            <w:tcW w:w="4680" w:type="dxa"/>
            <w:tcBorders>
              <w:top w:val="single" w:sz="2" w:space="0" w:color="auto"/>
              <w:left w:val="single" w:sz="2" w:space="0" w:color="auto"/>
              <w:bottom w:val="single" w:sz="2" w:space="0" w:color="auto"/>
              <w:right w:val="single" w:sz="2" w:space="0" w:color="auto"/>
            </w:tcBorders>
          </w:tcPr>
          <w:p w14:paraId="33AE50A5" w14:textId="77777777" w:rsidR="00651029" w:rsidRPr="00A8683D" w:rsidRDefault="00651029" w:rsidP="00BB4CBC"/>
        </w:tc>
        <w:bookmarkEnd w:id="121"/>
      </w:tr>
      <w:tr w:rsidR="00651029" w:rsidRPr="00A8683D" w14:paraId="0B22D680"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7FD249DC" w14:textId="77777777" w:rsidR="00651029" w:rsidRPr="00A8683D" w:rsidRDefault="00651029" w:rsidP="00EA61C1">
            <w:bookmarkStart w:id="122" w:name="BKM_3AE723BA_D933_4096_BF74_27B94C069D95"/>
            <w:r w:rsidRPr="00A8683D">
              <w:t>Išlaidų apmokėjimo terminas iki</w:t>
            </w:r>
          </w:p>
        </w:tc>
        <w:tc>
          <w:tcPr>
            <w:tcW w:w="1572" w:type="dxa"/>
            <w:tcBorders>
              <w:top w:val="single" w:sz="2" w:space="0" w:color="auto"/>
              <w:left w:val="single" w:sz="2" w:space="0" w:color="auto"/>
              <w:bottom w:val="single" w:sz="2" w:space="0" w:color="auto"/>
              <w:right w:val="single" w:sz="2" w:space="0" w:color="auto"/>
            </w:tcBorders>
          </w:tcPr>
          <w:p w14:paraId="4168801F" w14:textId="77777777" w:rsidR="00651029" w:rsidRPr="00A8683D" w:rsidRDefault="00651029" w:rsidP="00EA61C1">
            <w:r w:rsidRPr="00A8683D">
              <w:t>Data</w:t>
            </w:r>
          </w:p>
        </w:tc>
        <w:tc>
          <w:tcPr>
            <w:tcW w:w="4680" w:type="dxa"/>
            <w:tcBorders>
              <w:top w:val="single" w:sz="2" w:space="0" w:color="auto"/>
              <w:left w:val="single" w:sz="2" w:space="0" w:color="auto"/>
              <w:bottom w:val="single" w:sz="2" w:space="0" w:color="auto"/>
              <w:right w:val="single" w:sz="2" w:space="0" w:color="auto"/>
            </w:tcBorders>
          </w:tcPr>
          <w:p w14:paraId="61080132" w14:textId="77777777" w:rsidR="00651029" w:rsidRPr="00A8683D" w:rsidRDefault="00651029" w:rsidP="00BB4CBC"/>
        </w:tc>
        <w:bookmarkEnd w:id="122"/>
      </w:tr>
      <w:tr w:rsidR="00651029" w:rsidRPr="00A8683D" w14:paraId="42C9F377"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528B9F3A" w14:textId="77777777" w:rsidR="00651029" w:rsidRPr="00A8683D" w:rsidRDefault="00651029" w:rsidP="00EA61C1">
            <w:bookmarkStart w:id="123" w:name="BKM_66306772_3BE9_4F5F_8BD0_022805F8E592"/>
            <w:r w:rsidRPr="00A8683D">
              <w:t>Būsena</w:t>
            </w:r>
          </w:p>
        </w:tc>
        <w:tc>
          <w:tcPr>
            <w:tcW w:w="1572" w:type="dxa"/>
            <w:tcBorders>
              <w:top w:val="single" w:sz="2" w:space="0" w:color="auto"/>
              <w:left w:val="single" w:sz="2" w:space="0" w:color="auto"/>
              <w:bottom w:val="single" w:sz="2" w:space="0" w:color="auto"/>
              <w:right w:val="single" w:sz="2" w:space="0" w:color="auto"/>
            </w:tcBorders>
          </w:tcPr>
          <w:p w14:paraId="51684CC9" w14:textId="77777777" w:rsidR="00651029" w:rsidRPr="00A8683D" w:rsidRDefault="00651029" w:rsidP="00EA61C1">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29569742" w14:textId="77777777" w:rsidR="00651029" w:rsidRPr="00A8683D" w:rsidRDefault="00651029" w:rsidP="00484303">
            <w:pPr>
              <w:widowControl w:val="0"/>
              <w:numPr>
                <w:ilvl w:val="0"/>
                <w:numId w:val="16"/>
              </w:numPr>
              <w:autoSpaceDE w:val="0"/>
              <w:autoSpaceDN w:val="0"/>
              <w:adjustRightInd w:val="0"/>
              <w:ind w:left="360" w:hanging="360"/>
              <w:jc w:val="left"/>
            </w:pPr>
            <w:r w:rsidRPr="00A8683D">
              <w:t>Rengiama</w:t>
            </w:r>
          </w:p>
          <w:p w14:paraId="79F58974" w14:textId="77777777" w:rsidR="00651029" w:rsidRPr="00A8683D" w:rsidRDefault="00651029" w:rsidP="00484303">
            <w:pPr>
              <w:widowControl w:val="0"/>
              <w:numPr>
                <w:ilvl w:val="0"/>
                <w:numId w:val="16"/>
              </w:numPr>
              <w:autoSpaceDE w:val="0"/>
              <w:autoSpaceDN w:val="0"/>
              <w:adjustRightInd w:val="0"/>
              <w:ind w:left="360" w:hanging="360"/>
              <w:jc w:val="left"/>
            </w:pPr>
            <w:r w:rsidRPr="00A8683D">
              <w:t>Pateikta</w:t>
            </w:r>
          </w:p>
          <w:p w14:paraId="5BA7161C" w14:textId="77777777" w:rsidR="00651029" w:rsidRPr="00A8683D" w:rsidRDefault="00651029" w:rsidP="00484303">
            <w:pPr>
              <w:widowControl w:val="0"/>
              <w:numPr>
                <w:ilvl w:val="0"/>
                <w:numId w:val="16"/>
              </w:numPr>
              <w:autoSpaceDE w:val="0"/>
              <w:autoSpaceDN w:val="0"/>
              <w:adjustRightInd w:val="0"/>
              <w:ind w:left="360" w:hanging="360"/>
              <w:jc w:val="left"/>
            </w:pPr>
            <w:r w:rsidRPr="00A8683D">
              <w:t>Vertin</w:t>
            </w:r>
            <w:r w:rsidR="0083328E" w:rsidRPr="00A8683D">
              <w:t>a</w:t>
            </w:r>
            <w:r w:rsidRPr="00A8683D">
              <w:t>ma</w:t>
            </w:r>
          </w:p>
          <w:p w14:paraId="34080A76" w14:textId="77777777" w:rsidR="00651029" w:rsidRPr="00A8683D" w:rsidRDefault="00651029" w:rsidP="00484303">
            <w:pPr>
              <w:widowControl w:val="0"/>
              <w:numPr>
                <w:ilvl w:val="0"/>
                <w:numId w:val="16"/>
              </w:numPr>
              <w:autoSpaceDE w:val="0"/>
              <w:autoSpaceDN w:val="0"/>
              <w:adjustRightInd w:val="0"/>
              <w:ind w:left="360" w:hanging="360"/>
              <w:jc w:val="left"/>
            </w:pPr>
            <w:r w:rsidRPr="00A8683D">
              <w:t>Patvirtinta</w:t>
            </w:r>
          </w:p>
          <w:p w14:paraId="338625FD" w14:textId="77777777" w:rsidR="00651029" w:rsidRPr="00A8683D" w:rsidRDefault="00651029" w:rsidP="00484303">
            <w:pPr>
              <w:widowControl w:val="0"/>
              <w:numPr>
                <w:ilvl w:val="0"/>
                <w:numId w:val="16"/>
              </w:numPr>
              <w:autoSpaceDE w:val="0"/>
              <w:autoSpaceDN w:val="0"/>
              <w:adjustRightInd w:val="0"/>
              <w:ind w:left="360" w:hanging="360"/>
              <w:jc w:val="left"/>
            </w:pPr>
            <w:r w:rsidRPr="00A8683D">
              <w:t>Rasti neatitikimai</w:t>
            </w:r>
          </w:p>
          <w:p w14:paraId="3C6C1B93" w14:textId="77777777" w:rsidR="00651029" w:rsidRPr="00A8683D" w:rsidRDefault="00651029" w:rsidP="00484303">
            <w:pPr>
              <w:widowControl w:val="0"/>
              <w:numPr>
                <w:ilvl w:val="0"/>
                <w:numId w:val="16"/>
              </w:numPr>
              <w:autoSpaceDE w:val="0"/>
              <w:autoSpaceDN w:val="0"/>
              <w:adjustRightInd w:val="0"/>
              <w:ind w:left="360" w:hanging="360"/>
              <w:jc w:val="left"/>
            </w:pPr>
            <w:r w:rsidRPr="00A8683D">
              <w:t>Atmesta</w:t>
            </w:r>
          </w:p>
          <w:p w14:paraId="1A6AA6E1" w14:textId="77777777" w:rsidR="00651029" w:rsidRPr="00A8683D" w:rsidRDefault="00651029" w:rsidP="00484303">
            <w:pPr>
              <w:widowControl w:val="0"/>
              <w:numPr>
                <w:ilvl w:val="0"/>
                <w:numId w:val="16"/>
              </w:numPr>
              <w:autoSpaceDE w:val="0"/>
              <w:autoSpaceDN w:val="0"/>
              <w:adjustRightInd w:val="0"/>
              <w:ind w:left="360" w:hanging="360"/>
              <w:jc w:val="left"/>
            </w:pPr>
            <w:r w:rsidRPr="00A8683D">
              <w:t>Grąžinta vertinimui</w:t>
            </w:r>
          </w:p>
          <w:p w14:paraId="0890BC5D" w14:textId="77777777" w:rsidR="00651029" w:rsidRPr="00A8683D" w:rsidRDefault="00651029" w:rsidP="00484303">
            <w:pPr>
              <w:widowControl w:val="0"/>
              <w:numPr>
                <w:ilvl w:val="0"/>
                <w:numId w:val="16"/>
              </w:numPr>
              <w:autoSpaceDE w:val="0"/>
              <w:autoSpaceDN w:val="0"/>
              <w:adjustRightInd w:val="0"/>
              <w:ind w:left="360" w:hanging="360"/>
              <w:jc w:val="left"/>
            </w:pPr>
            <w:r w:rsidRPr="00A8683D">
              <w:t>Patvirtintas finansavimas</w:t>
            </w:r>
          </w:p>
          <w:p w14:paraId="3396FF39" w14:textId="77777777" w:rsidR="00651029" w:rsidRPr="00A8683D" w:rsidRDefault="00651029" w:rsidP="00BB4CBC"/>
        </w:tc>
        <w:bookmarkEnd w:id="123"/>
      </w:tr>
      <w:tr w:rsidR="00651029" w:rsidRPr="00A8683D" w14:paraId="576C551A"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588DFA30" w14:textId="77777777" w:rsidR="00651029" w:rsidRPr="00A8683D" w:rsidRDefault="00651029" w:rsidP="00EA61C1">
            <w:bookmarkStart w:id="124" w:name="BKM_5B5900CD_1B33_4177_AFC6_EA35D01CB5BD"/>
            <w:r w:rsidRPr="00A8683D">
              <w:t>Vertinimo pabaiga</w:t>
            </w:r>
          </w:p>
        </w:tc>
        <w:tc>
          <w:tcPr>
            <w:tcW w:w="1572" w:type="dxa"/>
            <w:tcBorders>
              <w:top w:val="single" w:sz="2" w:space="0" w:color="auto"/>
              <w:left w:val="single" w:sz="2" w:space="0" w:color="auto"/>
              <w:bottom w:val="single" w:sz="2" w:space="0" w:color="auto"/>
              <w:right w:val="single" w:sz="2" w:space="0" w:color="auto"/>
            </w:tcBorders>
          </w:tcPr>
          <w:p w14:paraId="59C3FB19" w14:textId="77777777" w:rsidR="00651029" w:rsidRPr="00A8683D" w:rsidRDefault="00651029" w:rsidP="00EA61C1">
            <w:r w:rsidRPr="00A8683D">
              <w:t>Data</w:t>
            </w:r>
          </w:p>
        </w:tc>
        <w:tc>
          <w:tcPr>
            <w:tcW w:w="4680" w:type="dxa"/>
            <w:tcBorders>
              <w:top w:val="single" w:sz="2" w:space="0" w:color="auto"/>
              <w:left w:val="single" w:sz="2" w:space="0" w:color="auto"/>
              <w:bottom w:val="single" w:sz="2" w:space="0" w:color="auto"/>
              <w:right w:val="single" w:sz="2" w:space="0" w:color="auto"/>
            </w:tcBorders>
          </w:tcPr>
          <w:p w14:paraId="4E84CAFE" w14:textId="77777777" w:rsidR="00651029" w:rsidRPr="00A8683D" w:rsidRDefault="00651029" w:rsidP="00EA61C1">
            <w:r w:rsidRPr="00A8683D">
              <w:t xml:space="preserve">Planuojama </w:t>
            </w:r>
            <w:r w:rsidR="0084003F" w:rsidRPr="00A8683D">
              <w:t xml:space="preserve">projekto įgyvendinimo plano </w:t>
            </w:r>
            <w:r w:rsidRPr="00A8683D">
              <w:t>vertinimo pabaigos data</w:t>
            </w:r>
          </w:p>
        </w:tc>
        <w:bookmarkEnd w:id="124"/>
      </w:tr>
      <w:tr w:rsidR="00651029" w:rsidRPr="00A8683D" w14:paraId="77E5F198"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7209B6AF" w14:textId="77777777" w:rsidR="00651029" w:rsidRPr="00A8683D" w:rsidRDefault="00651029" w:rsidP="00EA61C1">
            <w:bookmarkStart w:id="125" w:name="BKM_18D2E79E_DE20_4DFE_AD91_20767FF4E133"/>
            <w:r w:rsidRPr="00A8683D">
              <w:t>Įgalioto vardas pavardė</w:t>
            </w:r>
          </w:p>
        </w:tc>
        <w:tc>
          <w:tcPr>
            <w:tcW w:w="1572" w:type="dxa"/>
            <w:tcBorders>
              <w:top w:val="single" w:sz="2" w:space="0" w:color="auto"/>
              <w:left w:val="single" w:sz="2" w:space="0" w:color="auto"/>
              <w:bottom w:val="single" w:sz="2" w:space="0" w:color="auto"/>
              <w:right w:val="single" w:sz="2" w:space="0" w:color="auto"/>
            </w:tcBorders>
          </w:tcPr>
          <w:p w14:paraId="79B25B85"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A6DF893" w14:textId="77777777" w:rsidR="00651029" w:rsidRPr="00A8683D" w:rsidRDefault="00651029" w:rsidP="00BB4CBC"/>
        </w:tc>
        <w:bookmarkEnd w:id="125"/>
      </w:tr>
      <w:tr w:rsidR="00651029" w:rsidRPr="00A8683D" w14:paraId="7D06ECD3"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4B725E63" w14:textId="77777777" w:rsidR="00651029" w:rsidRPr="00A8683D" w:rsidRDefault="00651029" w:rsidP="00EA61C1">
            <w:bookmarkStart w:id="126" w:name="BKM_C21E51E0_0D42_47D1_82E5_A7BA93B25F1A"/>
            <w:r w:rsidRPr="00A8683D">
              <w:t>Įgalioto pareigos</w:t>
            </w:r>
          </w:p>
        </w:tc>
        <w:tc>
          <w:tcPr>
            <w:tcW w:w="1572" w:type="dxa"/>
            <w:tcBorders>
              <w:top w:val="single" w:sz="2" w:space="0" w:color="auto"/>
              <w:left w:val="single" w:sz="2" w:space="0" w:color="auto"/>
              <w:bottom w:val="single" w:sz="2" w:space="0" w:color="auto"/>
              <w:right w:val="single" w:sz="2" w:space="0" w:color="auto"/>
            </w:tcBorders>
          </w:tcPr>
          <w:p w14:paraId="7D9BD3B4"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E159521" w14:textId="77777777" w:rsidR="00651029" w:rsidRPr="00A8683D" w:rsidRDefault="00651029" w:rsidP="00BB4CBC"/>
        </w:tc>
        <w:bookmarkEnd w:id="126"/>
      </w:tr>
      <w:tr w:rsidR="00651029" w:rsidRPr="00A8683D" w14:paraId="3D51C7B5"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0DB852B1" w14:textId="77777777" w:rsidR="00651029" w:rsidRPr="00A8683D" w:rsidRDefault="00651029" w:rsidP="00EA61C1">
            <w:bookmarkStart w:id="127" w:name="BKM_49773A67_D814_45E0_9CA4_53AE5DDA0BB5"/>
            <w:r w:rsidRPr="00A8683D">
              <w:t>Įgalioto telefono nr.</w:t>
            </w:r>
          </w:p>
        </w:tc>
        <w:tc>
          <w:tcPr>
            <w:tcW w:w="1572" w:type="dxa"/>
            <w:tcBorders>
              <w:top w:val="single" w:sz="2" w:space="0" w:color="auto"/>
              <w:left w:val="single" w:sz="2" w:space="0" w:color="auto"/>
              <w:bottom w:val="single" w:sz="2" w:space="0" w:color="auto"/>
              <w:right w:val="single" w:sz="2" w:space="0" w:color="auto"/>
            </w:tcBorders>
          </w:tcPr>
          <w:p w14:paraId="73490379"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3173B7B" w14:textId="77777777" w:rsidR="00651029" w:rsidRPr="00A8683D" w:rsidRDefault="00651029" w:rsidP="00BB4CBC"/>
        </w:tc>
        <w:bookmarkEnd w:id="127"/>
      </w:tr>
      <w:tr w:rsidR="00651029" w:rsidRPr="00A8683D" w14:paraId="6C57C4CC"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0567456C" w14:textId="77777777" w:rsidR="00651029" w:rsidRPr="00A8683D" w:rsidRDefault="72E8D7CD" w:rsidP="00EA61C1">
            <w:bookmarkStart w:id="128" w:name="BKM_3CBE0131_BA94_4005_A588_D4B73666C2B6"/>
            <w:r>
              <w:t>Įgalioto el. paštas</w:t>
            </w:r>
          </w:p>
        </w:tc>
        <w:tc>
          <w:tcPr>
            <w:tcW w:w="1572" w:type="dxa"/>
            <w:tcBorders>
              <w:top w:val="single" w:sz="2" w:space="0" w:color="auto"/>
              <w:left w:val="single" w:sz="2" w:space="0" w:color="auto"/>
              <w:bottom w:val="single" w:sz="2" w:space="0" w:color="auto"/>
              <w:right w:val="single" w:sz="2" w:space="0" w:color="auto"/>
            </w:tcBorders>
          </w:tcPr>
          <w:p w14:paraId="65DEEB77" w14:textId="77777777" w:rsidR="00651029" w:rsidRPr="00A8683D" w:rsidRDefault="72E8D7CD" w:rsidP="00EA61C1">
            <w:r>
              <w:t>Tekstas</w:t>
            </w:r>
          </w:p>
        </w:tc>
        <w:tc>
          <w:tcPr>
            <w:tcW w:w="4680" w:type="dxa"/>
            <w:tcBorders>
              <w:top w:val="single" w:sz="2" w:space="0" w:color="auto"/>
              <w:left w:val="single" w:sz="2" w:space="0" w:color="auto"/>
              <w:bottom w:val="single" w:sz="2" w:space="0" w:color="auto"/>
              <w:right w:val="single" w:sz="2" w:space="0" w:color="auto"/>
            </w:tcBorders>
          </w:tcPr>
          <w:p w14:paraId="33FC2D04" w14:textId="77777777" w:rsidR="00651029" w:rsidRPr="00A8683D" w:rsidRDefault="00651029" w:rsidP="00BB4CBC"/>
        </w:tc>
        <w:bookmarkEnd w:id="128"/>
      </w:tr>
      <w:tr w:rsidR="00651029" w:rsidRPr="00A8683D" w14:paraId="63CFD7AE"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7E25B7D9" w14:textId="77777777" w:rsidR="00651029" w:rsidRPr="00A8683D" w:rsidRDefault="00651029" w:rsidP="00EA61C1">
            <w:bookmarkStart w:id="129" w:name="BKM_23C1F3CA_1AF7_4B12_B290_FE5CC4955F3B"/>
            <w:r w:rsidRPr="00A8683D">
              <w:t>Atsakingo vardas pavardė</w:t>
            </w:r>
          </w:p>
        </w:tc>
        <w:tc>
          <w:tcPr>
            <w:tcW w:w="1572" w:type="dxa"/>
            <w:tcBorders>
              <w:top w:val="single" w:sz="2" w:space="0" w:color="auto"/>
              <w:left w:val="single" w:sz="2" w:space="0" w:color="auto"/>
              <w:bottom w:val="single" w:sz="2" w:space="0" w:color="auto"/>
              <w:right w:val="single" w:sz="2" w:space="0" w:color="auto"/>
            </w:tcBorders>
          </w:tcPr>
          <w:p w14:paraId="080AF5D9"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7863C9B" w14:textId="77777777" w:rsidR="00651029" w:rsidRPr="00A8683D" w:rsidRDefault="00651029" w:rsidP="00BB4CBC"/>
        </w:tc>
        <w:bookmarkEnd w:id="129"/>
      </w:tr>
      <w:tr w:rsidR="00651029" w:rsidRPr="00A8683D" w14:paraId="7AFA8719"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37921217" w14:textId="77777777" w:rsidR="00651029" w:rsidRPr="00A8683D" w:rsidRDefault="00651029" w:rsidP="00EA61C1">
            <w:bookmarkStart w:id="130" w:name="BKM_BAFEDD25_F0B2_431A_9431_1BD2B1B7073B"/>
            <w:r w:rsidRPr="00A8683D">
              <w:t>Atsakingo pareigos</w:t>
            </w:r>
          </w:p>
        </w:tc>
        <w:tc>
          <w:tcPr>
            <w:tcW w:w="1572" w:type="dxa"/>
            <w:tcBorders>
              <w:top w:val="single" w:sz="2" w:space="0" w:color="auto"/>
              <w:left w:val="single" w:sz="2" w:space="0" w:color="auto"/>
              <w:bottom w:val="single" w:sz="2" w:space="0" w:color="auto"/>
              <w:right w:val="single" w:sz="2" w:space="0" w:color="auto"/>
            </w:tcBorders>
          </w:tcPr>
          <w:p w14:paraId="79CCDB10"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2FCE56E" w14:textId="77777777" w:rsidR="00651029" w:rsidRPr="00A8683D" w:rsidRDefault="00651029" w:rsidP="00BB4CBC"/>
        </w:tc>
        <w:bookmarkEnd w:id="130"/>
      </w:tr>
      <w:tr w:rsidR="00651029" w:rsidRPr="00A8683D" w14:paraId="424BE830"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781DB7A0" w14:textId="77777777" w:rsidR="00651029" w:rsidRPr="00A8683D" w:rsidRDefault="00651029" w:rsidP="00EA61C1">
            <w:bookmarkStart w:id="131" w:name="BKM_F9B50A88_A1BC_4201_8E85_2AA2738C78A6"/>
            <w:r w:rsidRPr="00A8683D">
              <w:t>Atsakingo telefono nr.</w:t>
            </w:r>
          </w:p>
        </w:tc>
        <w:tc>
          <w:tcPr>
            <w:tcW w:w="1572" w:type="dxa"/>
            <w:tcBorders>
              <w:top w:val="single" w:sz="2" w:space="0" w:color="auto"/>
              <w:left w:val="single" w:sz="2" w:space="0" w:color="auto"/>
              <w:bottom w:val="single" w:sz="2" w:space="0" w:color="auto"/>
              <w:right w:val="single" w:sz="2" w:space="0" w:color="auto"/>
            </w:tcBorders>
          </w:tcPr>
          <w:p w14:paraId="271A648C"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A90063B" w14:textId="77777777" w:rsidR="00651029" w:rsidRPr="00A8683D" w:rsidRDefault="00651029" w:rsidP="00BB4CBC"/>
        </w:tc>
        <w:bookmarkEnd w:id="131"/>
      </w:tr>
      <w:tr w:rsidR="00651029" w:rsidRPr="00A8683D" w14:paraId="779EDDC1"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751762B5" w14:textId="77777777" w:rsidR="00651029" w:rsidRPr="00A8683D" w:rsidRDefault="00651029" w:rsidP="00EA61C1">
            <w:bookmarkStart w:id="132" w:name="BKM_F22C117D_36F4_4E5C_93F8_10A10198874B"/>
            <w:r w:rsidRPr="00A8683D">
              <w:t>Atsakingo el. paštas</w:t>
            </w:r>
          </w:p>
        </w:tc>
        <w:tc>
          <w:tcPr>
            <w:tcW w:w="1572" w:type="dxa"/>
            <w:tcBorders>
              <w:top w:val="single" w:sz="2" w:space="0" w:color="auto"/>
              <w:left w:val="single" w:sz="2" w:space="0" w:color="auto"/>
              <w:bottom w:val="single" w:sz="2" w:space="0" w:color="auto"/>
              <w:right w:val="single" w:sz="2" w:space="0" w:color="auto"/>
            </w:tcBorders>
          </w:tcPr>
          <w:p w14:paraId="1D32C1D3"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F429019" w14:textId="77777777" w:rsidR="00651029" w:rsidRPr="00A8683D" w:rsidRDefault="00651029" w:rsidP="00BB4CBC"/>
        </w:tc>
        <w:bookmarkEnd w:id="132"/>
      </w:tr>
      <w:tr w:rsidR="00651029" w:rsidRPr="00A8683D" w14:paraId="7EF07B47"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24AE2AAE" w14:textId="77777777" w:rsidR="00651029" w:rsidRPr="00A8683D" w:rsidRDefault="00651029" w:rsidP="00EA61C1">
            <w:bookmarkStart w:id="133" w:name="BKM_CE41432E_94C5_471D_959E_FC58580AC71F"/>
            <w:r w:rsidRPr="00A8683D">
              <w:t>Finansininko el. paštas</w:t>
            </w:r>
          </w:p>
        </w:tc>
        <w:tc>
          <w:tcPr>
            <w:tcW w:w="1572" w:type="dxa"/>
            <w:tcBorders>
              <w:top w:val="single" w:sz="2" w:space="0" w:color="auto"/>
              <w:left w:val="single" w:sz="2" w:space="0" w:color="auto"/>
              <w:bottom w:val="single" w:sz="2" w:space="0" w:color="auto"/>
              <w:right w:val="single" w:sz="2" w:space="0" w:color="auto"/>
            </w:tcBorders>
          </w:tcPr>
          <w:p w14:paraId="48A80889"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15C59DE" w14:textId="77777777" w:rsidR="00651029" w:rsidRPr="00A8683D" w:rsidRDefault="00651029" w:rsidP="00BB4CBC"/>
        </w:tc>
        <w:bookmarkEnd w:id="133"/>
      </w:tr>
      <w:tr w:rsidR="00651029" w:rsidRPr="00A8683D" w14:paraId="0A241B5F"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6AB646B4" w14:textId="77777777" w:rsidR="00651029" w:rsidRPr="00A8683D" w:rsidRDefault="00651029" w:rsidP="00EA61C1">
            <w:bookmarkStart w:id="134" w:name="BKM_47BA2C2A_1047_4581_8354_E6C4ABF90E74"/>
            <w:r w:rsidRPr="00A8683D">
              <w:t>Finansininko vardas pavardė</w:t>
            </w:r>
          </w:p>
        </w:tc>
        <w:tc>
          <w:tcPr>
            <w:tcW w:w="1572" w:type="dxa"/>
            <w:tcBorders>
              <w:top w:val="single" w:sz="2" w:space="0" w:color="auto"/>
              <w:left w:val="single" w:sz="2" w:space="0" w:color="auto"/>
              <w:bottom w:val="single" w:sz="2" w:space="0" w:color="auto"/>
              <w:right w:val="single" w:sz="2" w:space="0" w:color="auto"/>
            </w:tcBorders>
          </w:tcPr>
          <w:p w14:paraId="6DC36797"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C6A03E3" w14:textId="77777777" w:rsidR="00651029" w:rsidRPr="00A8683D" w:rsidRDefault="00651029" w:rsidP="00BB4CBC"/>
        </w:tc>
        <w:bookmarkEnd w:id="134"/>
      </w:tr>
      <w:tr w:rsidR="00651029" w:rsidRPr="00A8683D" w14:paraId="2A99A508"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263AC163" w14:textId="77777777" w:rsidR="00651029" w:rsidRPr="00A8683D" w:rsidRDefault="00651029" w:rsidP="00EA61C1">
            <w:bookmarkStart w:id="135" w:name="BKM_53632ACA_6865_4EB1_82C7_8043D8A3DAF6"/>
            <w:r w:rsidRPr="00A8683D">
              <w:t>Finansininko pareigos</w:t>
            </w:r>
          </w:p>
        </w:tc>
        <w:tc>
          <w:tcPr>
            <w:tcW w:w="1572" w:type="dxa"/>
            <w:tcBorders>
              <w:top w:val="single" w:sz="2" w:space="0" w:color="auto"/>
              <w:left w:val="single" w:sz="2" w:space="0" w:color="auto"/>
              <w:bottom w:val="single" w:sz="2" w:space="0" w:color="auto"/>
              <w:right w:val="single" w:sz="2" w:space="0" w:color="auto"/>
            </w:tcBorders>
          </w:tcPr>
          <w:p w14:paraId="3719BD72"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1858704" w14:textId="77777777" w:rsidR="00651029" w:rsidRPr="00A8683D" w:rsidRDefault="00651029" w:rsidP="00BB4CBC"/>
        </w:tc>
        <w:bookmarkEnd w:id="135"/>
      </w:tr>
      <w:tr w:rsidR="00651029" w:rsidRPr="00A8683D" w14:paraId="032788C7"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635CF20E" w14:textId="77777777" w:rsidR="00651029" w:rsidRPr="00A8683D" w:rsidRDefault="00651029" w:rsidP="00EA61C1">
            <w:bookmarkStart w:id="136" w:name="BKM_8AE86856_892C_404B_9731_AA88D16B55E9"/>
            <w:r w:rsidRPr="00A8683D">
              <w:t>Finansininko telefono nr.</w:t>
            </w:r>
          </w:p>
        </w:tc>
        <w:tc>
          <w:tcPr>
            <w:tcW w:w="1572" w:type="dxa"/>
            <w:tcBorders>
              <w:top w:val="single" w:sz="2" w:space="0" w:color="auto"/>
              <w:left w:val="single" w:sz="2" w:space="0" w:color="auto"/>
              <w:bottom w:val="single" w:sz="2" w:space="0" w:color="auto"/>
              <w:right w:val="single" w:sz="2" w:space="0" w:color="auto"/>
            </w:tcBorders>
          </w:tcPr>
          <w:p w14:paraId="7FBEEE3B" w14:textId="77777777" w:rsidR="00651029" w:rsidRPr="00A8683D" w:rsidRDefault="00651029"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AC643E5" w14:textId="77777777" w:rsidR="00651029" w:rsidRPr="00A8683D" w:rsidRDefault="00651029" w:rsidP="00BB4CBC"/>
        </w:tc>
        <w:bookmarkEnd w:id="136"/>
      </w:tr>
      <w:tr w:rsidR="00116E44" w:rsidRPr="00A8683D" w14:paraId="75E4DECF"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1EB6F2F1" w14:textId="77777777" w:rsidR="00116E44" w:rsidRPr="00A8683D" w:rsidRDefault="00116E44" w:rsidP="00EA61C1">
            <w:r w:rsidRPr="00A8683D">
              <w:lastRenderedPageBreak/>
              <w:t xml:space="preserve">STS </w:t>
            </w:r>
          </w:p>
        </w:tc>
        <w:tc>
          <w:tcPr>
            <w:tcW w:w="1572" w:type="dxa"/>
            <w:tcBorders>
              <w:top w:val="single" w:sz="2" w:space="0" w:color="auto"/>
              <w:left w:val="single" w:sz="2" w:space="0" w:color="auto"/>
              <w:bottom w:val="single" w:sz="2" w:space="0" w:color="auto"/>
              <w:right w:val="single" w:sz="2" w:space="0" w:color="auto"/>
            </w:tcBorders>
          </w:tcPr>
          <w:p w14:paraId="6B92C751" w14:textId="77777777" w:rsidR="00116E44" w:rsidRPr="00A8683D" w:rsidRDefault="00D70676" w:rsidP="00EA61C1">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78F54F01" w14:textId="77777777" w:rsidR="00116E44" w:rsidRPr="00A8683D" w:rsidRDefault="00116E44" w:rsidP="00BB4CBC"/>
        </w:tc>
      </w:tr>
      <w:tr w:rsidR="00116E44" w:rsidRPr="00A8683D" w14:paraId="47E0E300"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6844985E" w14:textId="77777777" w:rsidR="00116E44" w:rsidRPr="00A8683D" w:rsidRDefault="00D70676" w:rsidP="00EA61C1">
            <w:r w:rsidRPr="00A8683D">
              <w:t>PVM mokėtojas</w:t>
            </w:r>
          </w:p>
        </w:tc>
        <w:tc>
          <w:tcPr>
            <w:tcW w:w="1572" w:type="dxa"/>
            <w:tcBorders>
              <w:top w:val="single" w:sz="2" w:space="0" w:color="auto"/>
              <w:left w:val="single" w:sz="2" w:space="0" w:color="auto"/>
              <w:bottom w:val="single" w:sz="2" w:space="0" w:color="auto"/>
              <w:right w:val="single" w:sz="2" w:space="0" w:color="auto"/>
            </w:tcBorders>
          </w:tcPr>
          <w:p w14:paraId="2A964104" w14:textId="77777777" w:rsidR="00116E44" w:rsidRPr="00A8683D" w:rsidRDefault="00D70676" w:rsidP="00EA61C1">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6148FB63" w14:textId="77777777" w:rsidR="00116E44" w:rsidRPr="00A8683D" w:rsidRDefault="00116E44" w:rsidP="00BB4CBC"/>
        </w:tc>
      </w:tr>
      <w:tr w:rsidR="00116E44" w:rsidRPr="00A8683D" w14:paraId="4C7E338A"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19714F45" w14:textId="77777777" w:rsidR="00116E44" w:rsidRPr="00A8683D" w:rsidRDefault="00D70676" w:rsidP="00EA61C1">
            <w:r w:rsidRPr="00A8683D">
              <w:t>Teisinis pagrindas</w:t>
            </w:r>
          </w:p>
        </w:tc>
        <w:tc>
          <w:tcPr>
            <w:tcW w:w="1572" w:type="dxa"/>
            <w:tcBorders>
              <w:top w:val="single" w:sz="2" w:space="0" w:color="auto"/>
              <w:left w:val="single" w:sz="2" w:space="0" w:color="auto"/>
              <w:bottom w:val="single" w:sz="2" w:space="0" w:color="auto"/>
              <w:right w:val="single" w:sz="2" w:space="0" w:color="auto"/>
            </w:tcBorders>
          </w:tcPr>
          <w:p w14:paraId="2AFABC7F" w14:textId="77777777" w:rsidR="00116E44" w:rsidRPr="00A8683D" w:rsidRDefault="00D70676"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01E10FA" w14:textId="77777777" w:rsidR="00116E44" w:rsidRPr="00A8683D" w:rsidRDefault="00116E44" w:rsidP="00BB4CBC"/>
        </w:tc>
      </w:tr>
      <w:tr w:rsidR="00116E44" w:rsidRPr="00A8683D" w14:paraId="1DB148DD"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208C248E" w14:textId="77777777" w:rsidR="00116E44" w:rsidRPr="00A8683D" w:rsidRDefault="000C0BA6" w:rsidP="00EA61C1">
            <w:r w:rsidRPr="00A8683D">
              <w:t>PVM mokėtojo kodas</w:t>
            </w:r>
          </w:p>
        </w:tc>
        <w:tc>
          <w:tcPr>
            <w:tcW w:w="1572" w:type="dxa"/>
            <w:tcBorders>
              <w:top w:val="single" w:sz="2" w:space="0" w:color="auto"/>
              <w:left w:val="single" w:sz="2" w:space="0" w:color="auto"/>
              <w:bottom w:val="single" w:sz="2" w:space="0" w:color="auto"/>
              <w:right w:val="single" w:sz="2" w:space="0" w:color="auto"/>
            </w:tcBorders>
          </w:tcPr>
          <w:p w14:paraId="3B6312E2" w14:textId="77777777" w:rsidR="00116E44" w:rsidRPr="00A8683D" w:rsidRDefault="000C0BA6"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2D843E3" w14:textId="77777777" w:rsidR="00116E44" w:rsidRPr="00A8683D" w:rsidRDefault="00116E44" w:rsidP="00BB4CBC"/>
        </w:tc>
      </w:tr>
      <w:tr w:rsidR="00116E44" w:rsidRPr="00A8683D" w14:paraId="0D2EC8B0"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35450141" w14:textId="77777777" w:rsidR="00116E44" w:rsidRPr="00A8683D" w:rsidRDefault="00B8441D" w:rsidP="00EA61C1">
            <w:r w:rsidRPr="00A8683D">
              <w:t xml:space="preserve">PVM tinkamumo </w:t>
            </w:r>
            <w:r w:rsidR="00FE1904" w:rsidRPr="00A8683D">
              <w:t>finansuoti pagrindas</w:t>
            </w:r>
          </w:p>
        </w:tc>
        <w:tc>
          <w:tcPr>
            <w:tcW w:w="1572" w:type="dxa"/>
            <w:tcBorders>
              <w:top w:val="single" w:sz="2" w:space="0" w:color="auto"/>
              <w:left w:val="single" w:sz="2" w:space="0" w:color="auto"/>
              <w:bottom w:val="single" w:sz="2" w:space="0" w:color="auto"/>
              <w:right w:val="single" w:sz="2" w:space="0" w:color="auto"/>
            </w:tcBorders>
          </w:tcPr>
          <w:p w14:paraId="334DF295" w14:textId="77777777" w:rsidR="00116E44" w:rsidRPr="00A8683D" w:rsidRDefault="00FE1904"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05FFB0C" w14:textId="77777777" w:rsidR="00116E44" w:rsidRPr="00A8683D" w:rsidRDefault="00116E44" w:rsidP="00BB4CBC"/>
        </w:tc>
      </w:tr>
      <w:tr w:rsidR="00116E44" w:rsidRPr="00A8683D" w14:paraId="704B63B6"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56D5CCCC" w14:textId="77777777" w:rsidR="00116E44" w:rsidRPr="00A8683D" w:rsidRDefault="00FE1904" w:rsidP="00EA61C1">
            <w:r w:rsidRPr="00A8683D">
              <w:t>Esama situacija</w:t>
            </w:r>
          </w:p>
        </w:tc>
        <w:tc>
          <w:tcPr>
            <w:tcW w:w="1572" w:type="dxa"/>
            <w:tcBorders>
              <w:top w:val="single" w:sz="2" w:space="0" w:color="auto"/>
              <w:left w:val="single" w:sz="2" w:space="0" w:color="auto"/>
              <w:bottom w:val="single" w:sz="2" w:space="0" w:color="auto"/>
              <w:right w:val="single" w:sz="2" w:space="0" w:color="auto"/>
            </w:tcBorders>
          </w:tcPr>
          <w:p w14:paraId="631E852D" w14:textId="77777777" w:rsidR="00116E44"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4E7EBBC" w14:textId="77777777" w:rsidR="00116E44" w:rsidRPr="00A8683D" w:rsidRDefault="00116E44" w:rsidP="00BB4CBC"/>
        </w:tc>
      </w:tr>
      <w:tr w:rsidR="00116E44" w:rsidRPr="00A8683D" w14:paraId="11C96328"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173D23D9" w14:textId="77777777" w:rsidR="00116E44" w:rsidRPr="00A8683D" w:rsidRDefault="00FE1904" w:rsidP="00EA61C1">
            <w:r w:rsidRPr="00A8683D">
              <w:t>Atitiktis programai</w:t>
            </w:r>
          </w:p>
        </w:tc>
        <w:tc>
          <w:tcPr>
            <w:tcW w:w="1572" w:type="dxa"/>
            <w:tcBorders>
              <w:top w:val="single" w:sz="2" w:space="0" w:color="auto"/>
              <w:left w:val="single" w:sz="2" w:space="0" w:color="auto"/>
              <w:bottom w:val="single" w:sz="2" w:space="0" w:color="auto"/>
              <w:right w:val="single" w:sz="2" w:space="0" w:color="auto"/>
            </w:tcBorders>
          </w:tcPr>
          <w:p w14:paraId="1F94F082" w14:textId="77777777" w:rsidR="00116E44"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FDB794E" w14:textId="77777777" w:rsidR="00116E44" w:rsidRPr="00A8683D" w:rsidRDefault="00116E44" w:rsidP="00BB4CBC"/>
        </w:tc>
      </w:tr>
      <w:tr w:rsidR="00116E44" w:rsidRPr="00A8683D" w14:paraId="3D28794E"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75EDA362" w14:textId="77777777" w:rsidR="00116E44" w:rsidRPr="00A8683D" w:rsidRDefault="00E855CB" w:rsidP="00EA61C1">
            <w:r w:rsidRPr="00A8683D">
              <w:t>Parengiamieji darbai</w:t>
            </w:r>
          </w:p>
        </w:tc>
        <w:tc>
          <w:tcPr>
            <w:tcW w:w="1572" w:type="dxa"/>
            <w:tcBorders>
              <w:top w:val="single" w:sz="2" w:space="0" w:color="auto"/>
              <w:left w:val="single" w:sz="2" w:space="0" w:color="auto"/>
              <w:bottom w:val="single" w:sz="2" w:space="0" w:color="auto"/>
              <w:right w:val="single" w:sz="2" w:space="0" w:color="auto"/>
            </w:tcBorders>
          </w:tcPr>
          <w:p w14:paraId="38A1ED19" w14:textId="77777777" w:rsidR="00116E44"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711B3B8" w14:textId="77777777" w:rsidR="00116E44" w:rsidRPr="00A8683D" w:rsidRDefault="00116E44" w:rsidP="00BB4CBC"/>
        </w:tc>
      </w:tr>
      <w:tr w:rsidR="00116E44" w:rsidRPr="00A8683D" w14:paraId="7B65423E"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54C2688C" w14:textId="77777777" w:rsidR="00116E44" w:rsidRPr="00A8683D" w:rsidRDefault="00E855CB" w:rsidP="00EA61C1">
            <w:r w:rsidRPr="00A8683D">
              <w:t>Pajėgumas įgyvendinti projektą</w:t>
            </w:r>
          </w:p>
        </w:tc>
        <w:tc>
          <w:tcPr>
            <w:tcW w:w="1572" w:type="dxa"/>
            <w:tcBorders>
              <w:top w:val="single" w:sz="2" w:space="0" w:color="auto"/>
              <w:left w:val="single" w:sz="2" w:space="0" w:color="auto"/>
              <w:bottom w:val="single" w:sz="2" w:space="0" w:color="auto"/>
              <w:right w:val="single" w:sz="2" w:space="0" w:color="auto"/>
            </w:tcBorders>
          </w:tcPr>
          <w:p w14:paraId="41319A13" w14:textId="77777777" w:rsidR="00116E44"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6F0B53A" w14:textId="77777777" w:rsidR="00116E44" w:rsidRPr="00A8683D" w:rsidRDefault="00116E44" w:rsidP="00BB4CBC"/>
        </w:tc>
      </w:tr>
      <w:tr w:rsidR="00116E44" w:rsidRPr="00A8683D" w14:paraId="006ECA16"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76AB2BFF" w14:textId="77777777" w:rsidR="00116E44" w:rsidRPr="00A8683D" w:rsidRDefault="00E855CB" w:rsidP="00EA61C1">
            <w:r w:rsidRPr="00A8683D">
              <w:t>Rezultatų naudojimas</w:t>
            </w:r>
          </w:p>
        </w:tc>
        <w:tc>
          <w:tcPr>
            <w:tcW w:w="1572" w:type="dxa"/>
            <w:tcBorders>
              <w:top w:val="single" w:sz="2" w:space="0" w:color="auto"/>
              <w:left w:val="single" w:sz="2" w:space="0" w:color="auto"/>
              <w:bottom w:val="single" w:sz="2" w:space="0" w:color="auto"/>
              <w:right w:val="single" w:sz="2" w:space="0" w:color="auto"/>
            </w:tcBorders>
          </w:tcPr>
          <w:p w14:paraId="1FC3CFFF" w14:textId="77777777" w:rsidR="00116E44"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60F34F1" w14:textId="77777777" w:rsidR="00116E44" w:rsidRPr="00A8683D" w:rsidRDefault="00116E44" w:rsidP="00BB4CBC"/>
        </w:tc>
      </w:tr>
      <w:tr w:rsidR="00DC04B0" w:rsidRPr="00A8683D" w14:paraId="1A318D40"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354B5AE0" w14:textId="77777777" w:rsidR="00DC04B0" w:rsidRPr="00A8683D" w:rsidRDefault="00A67BBB" w:rsidP="00EA61C1">
            <w:r w:rsidRPr="00A8683D">
              <w:t>Strateginis projektas</w:t>
            </w:r>
          </w:p>
        </w:tc>
        <w:tc>
          <w:tcPr>
            <w:tcW w:w="1572" w:type="dxa"/>
            <w:tcBorders>
              <w:top w:val="single" w:sz="2" w:space="0" w:color="auto"/>
              <w:left w:val="single" w:sz="2" w:space="0" w:color="auto"/>
              <w:bottom w:val="single" w:sz="2" w:space="0" w:color="auto"/>
              <w:right w:val="single" w:sz="2" w:space="0" w:color="auto"/>
            </w:tcBorders>
          </w:tcPr>
          <w:p w14:paraId="26EA15A6" w14:textId="77777777" w:rsidR="00DC04B0" w:rsidRPr="00A8683D" w:rsidRDefault="00A67BBB" w:rsidP="00EA61C1">
            <w:r w:rsidRPr="00A8683D">
              <w:t xml:space="preserve">Požymis </w:t>
            </w:r>
          </w:p>
        </w:tc>
        <w:tc>
          <w:tcPr>
            <w:tcW w:w="4680" w:type="dxa"/>
            <w:tcBorders>
              <w:top w:val="single" w:sz="2" w:space="0" w:color="auto"/>
              <w:left w:val="single" w:sz="2" w:space="0" w:color="auto"/>
              <w:bottom w:val="single" w:sz="2" w:space="0" w:color="auto"/>
              <w:right w:val="single" w:sz="2" w:space="0" w:color="auto"/>
            </w:tcBorders>
          </w:tcPr>
          <w:p w14:paraId="7D4D5136" w14:textId="77777777" w:rsidR="00DC04B0" w:rsidRPr="00A8683D" w:rsidRDefault="00A67BBB" w:rsidP="00BB4CBC">
            <w:r w:rsidRPr="00A8683D">
              <w:t xml:space="preserve">Taip arba Ne. Pagal </w:t>
            </w:r>
            <w:r w:rsidR="00103C6D" w:rsidRPr="00A8683D">
              <w:t xml:space="preserve">nutylėjimą </w:t>
            </w:r>
            <w:r w:rsidR="002C7751" w:rsidRPr="00A8683D">
              <w:t>tuščia reikšmė.</w:t>
            </w:r>
          </w:p>
        </w:tc>
      </w:tr>
      <w:tr w:rsidR="0075619F" w:rsidRPr="00A8683D" w14:paraId="4DC70942"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7A049F72" w14:textId="77777777" w:rsidR="0075619F" w:rsidRPr="00A8683D" w:rsidRDefault="009C06B8" w:rsidP="00EA61C1">
            <w:r w:rsidRPr="00A8683D">
              <w:t xml:space="preserve">Sprendimas, kuriuo projektas pripažintas strateginės svarbos projektu </w:t>
            </w:r>
          </w:p>
        </w:tc>
        <w:tc>
          <w:tcPr>
            <w:tcW w:w="1572" w:type="dxa"/>
            <w:tcBorders>
              <w:top w:val="single" w:sz="2" w:space="0" w:color="auto"/>
              <w:left w:val="single" w:sz="2" w:space="0" w:color="auto"/>
              <w:bottom w:val="single" w:sz="2" w:space="0" w:color="auto"/>
              <w:right w:val="single" w:sz="2" w:space="0" w:color="auto"/>
            </w:tcBorders>
          </w:tcPr>
          <w:p w14:paraId="1E65D865" w14:textId="77777777" w:rsidR="0075619F" w:rsidRPr="00A8683D" w:rsidRDefault="009C06B8"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42B5775" w14:textId="77777777" w:rsidR="0075619F" w:rsidRPr="00A8683D" w:rsidRDefault="0075619F" w:rsidP="00BB4CBC"/>
        </w:tc>
      </w:tr>
      <w:tr w:rsidR="00E855CB" w:rsidRPr="00A8683D" w14:paraId="649D4F36"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67BAF613" w14:textId="77777777" w:rsidR="00E855CB" w:rsidRPr="00A8683D" w:rsidRDefault="0055725F" w:rsidP="00EA61C1">
            <w:r w:rsidRPr="00A8683D">
              <w:t>Planuojamas taikyti išlaidų supaprastinim</w:t>
            </w:r>
            <w:r w:rsidR="009B7F37" w:rsidRPr="00A8683D">
              <w:t>as</w:t>
            </w:r>
          </w:p>
        </w:tc>
        <w:tc>
          <w:tcPr>
            <w:tcW w:w="1572" w:type="dxa"/>
            <w:tcBorders>
              <w:top w:val="single" w:sz="2" w:space="0" w:color="auto"/>
              <w:left w:val="single" w:sz="2" w:space="0" w:color="auto"/>
              <w:bottom w:val="single" w:sz="2" w:space="0" w:color="auto"/>
              <w:right w:val="single" w:sz="2" w:space="0" w:color="auto"/>
            </w:tcBorders>
          </w:tcPr>
          <w:p w14:paraId="0A7F3396" w14:textId="77777777" w:rsidR="00E855CB" w:rsidRPr="00A8683D" w:rsidRDefault="009B7F37" w:rsidP="00EA61C1">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4CEABE8F" w14:textId="77777777" w:rsidR="0028745B" w:rsidRPr="00A8683D" w:rsidRDefault="004C0B70" w:rsidP="004C0B70">
            <w:pPr>
              <w:rPr>
                <w:bCs/>
              </w:rPr>
            </w:pPr>
            <w:r w:rsidRPr="00A8683D">
              <w:t>Taip arba Ne. Pagal nutylėjimą tuščia reikšmė.</w:t>
            </w:r>
          </w:p>
        </w:tc>
      </w:tr>
      <w:tr w:rsidR="00E855CB" w:rsidRPr="00A8683D" w14:paraId="1B3D29A1"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01F4AD9A" w14:textId="77777777" w:rsidR="00E855CB" w:rsidRPr="00A8683D" w:rsidRDefault="006C101D" w:rsidP="00EA61C1">
            <w:r w:rsidRPr="00A8683D">
              <w:t>Vykdoma STS funkcija</w:t>
            </w:r>
          </w:p>
        </w:tc>
        <w:tc>
          <w:tcPr>
            <w:tcW w:w="1572" w:type="dxa"/>
            <w:tcBorders>
              <w:top w:val="single" w:sz="2" w:space="0" w:color="auto"/>
              <w:left w:val="single" w:sz="2" w:space="0" w:color="auto"/>
              <w:bottom w:val="single" w:sz="2" w:space="0" w:color="auto"/>
              <w:right w:val="single" w:sz="2" w:space="0" w:color="auto"/>
            </w:tcBorders>
          </w:tcPr>
          <w:p w14:paraId="22B49E66" w14:textId="77777777" w:rsidR="00E855CB"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62D8467" w14:textId="77777777" w:rsidR="00E855CB" w:rsidRPr="00A8683D" w:rsidRDefault="00E855CB" w:rsidP="00BB4CBC"/>
        </w:tc>
      </w:tr>
      <w:tr w:rsidR="00E855CB" w:rsidRPr="00A8683D" w14:paraId="319C74E8"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1472C089" w14:textId="77777777" w:rsidR="00E855CB" w:rsidRPr="00A8683D" w:rsidRDefault="006C101D" w:rsidP="00EA61C1">
            <w:r w:rsidRPr="00A8683D">
              <w:t>Ankstesniuose projektuose įsigytos prekės</w:t>
            </w:r>
          </w:p>
        </w:tc>
        <w:tc>
          <w:tcPr>
            <w:tcW w:w="1572" w:type="dxa"/>
            <w:tcBorders>
              <w:top w:val="single" w:sz="2" w:space="0" w:color="auto"/>
              <w:left w:val="single" w:sz="2" w:space="0" w:color="auto"/>
              <w:bottom w:val="single" w:sz="2" w:space="0" w:color="auto"/>
              <w:right w:val="single" w:sz="2" w:space="0" w:color="auto"/>
            </w:tcBorders>
          </w:tcPr>
          <w:p w14:paraId="11510058" w14:textId="77777777" w:rsidR="00E855CB"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B86E8C3" w14:textId="77777777" w:rsidR="00E855CB" w:rsidRPr="00A8683D" w:rsidRDefault="00E855CB" w:rsidP="00BB4CBC"/>
        </w:tc>
      </w:tr>
      <w:tr w:rsidR="00E855CB" w:rsidRPr="00A8683D" w14:paraId="19691C1B"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5A3DA9B1" w14:textId="77777777" w:rsidR="00E855CB" w:rsidRPr="00A8683D" w:rsidRDefault="00065D90" w:rsidP="00EA61C1">
            <w:r w:rsidRPr="00A8683D">
              <w:t>Šiame projekte įsigytos prekės</w:t>
            </w:r>
          </w:p>
        </w:tc>
        <w:tc>
          <w:tcPr>
            <w:tcW w:w="1572" w:type="dxa"/>
            <w:tcBorders>
              <w:top w:val="single" w:sz="2" w:space="0" w:color="auto"/>
              <w:left w:val="single" w:sz="2" w:space="0" w:color="auto"/>
              <w:bottom w:val="single" w:sz="2" w:space="0" w:color="auto"/>
              <w:right w:val="single" w:sz="2" w:space="0" w:color="auto"/>
            </w:tcBorders>
          </w:tcPr>
          <w:p w14:paraId="0AA3DB19" w14:textId="77777777" w:rsidR="00E855CB"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B1901DB" w14:textId="77777777" w:rsidR="00E855CB" w:rsidRPr="00A8683D" w:rsidRDefault="00E855CB" w:rsidP="00BB4CBC"/>
        </w:tc>
      </w:tr>
      <w:tr w:rsidR="00E855CB" w:rsidRPr="00A8683D" w14:paraId="40727604"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706800B6" w14:textId="77777777" w:rsidR="00E855CB" w:rsidRPr="00A8683D" w:rsidRDefault="00065D90" w:rsidP="00EA61C1">
            <w:r w:rsidRPr="00A8683D">
              <w:t>Savo lėšomis įsigytos prekės</w:t>
            </w:r>
          </w:p>
        </w:tc>
        <w:tc>
          <w:tcPr>
            <w:tcW w:w="1572" w:type="dxa"/>
            <w:tcBorders>
              <w:top w:val="single" w:sz="2" w:space="0" w:color="auto"/>
              <w:left w:val="single" w:sz="2" w:space="0" w:color="auto"/>
              <w:bottom w:val="single" w:sz="2" w:space="0" w:color="auto"/>
              <w:right w:val="single" w:sz="2" w:space="0" w:color="auto"/>
            </w:tcBorders>
          </w:tcPr>
          <w:p w14:paraId="60F03C34" w14:textId="77777777" w:rsidR="00E855CB"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B427AEB" w14:textId="77777777" w:rsidR="00E855CB" w:rsidRPr="00A8683D" w:rsidRDefault="00E855CB" w:rsidP="00BB4CBC"/>
        </w:tc>
      </w:tr>
      <w:tr w:rsidR="00E855CB" w:rsidRPr="00A8683D" w14:paraId="5BADE8CF"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02265FFB" w14:textId="77777777" w:rsidR="00E855CB" w:rsidRPr="00A8683D" w:rsidRDefault="00CF1D37" w:rsidP="00EA61C1">
            <w:r w:rsidRPr="00A8683D">
              <w:t>Projekto aprašymas projekto vykdytojo interneto svetainėje</w:t>
            </w:r>
            <w:r w:rsidR="00330762" w:rsidRPr="00A8683D">
              <w:t xml:space="preserve"> požymis</w:t>
            </w:r>
          </w:p>
        </w:tc>
        <w:tc>
          <w:tcPr>
            <w:tcW w:w="1572" w:type="dxa"/>
            <w:tcBorders>
              <w:top w:val="single" w:sz="2" w:space="0" w:color="auto"/>
              <w:left w:val="single" w:sz="2" w:space="0" w:color="auto"/>
              <w:bottom w:val="single" w:sz="2" w:space="0" w:color="auto"/>
              <w:right w:val="single" w:sz="2" w:space="0" w:color="auto"/>
            </w:tcBorders>
          </w:tcPr>
          <w:p w14:paraId="153CE293" w14:textId="77777777" w:rsidR="00E855CB" w:rsidRPr="00A8683D" w:rsidRDefault="001C36E6" w:rsidP="00EA61C1">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5BCCD255" w14:textId="77777777" w:rsidR="00E855CB" w:rsidRPr="00A8683D" w:rsidRDefault="00E855CB" w:rsidP="00BB4CBC"/>
        </w:tc>
      </w:tr>
      <w:tr w:rsidR="00065D90" w:rsidRPr="00A8683D" w14:paraId="6D8DA8C4"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39C9368D" w14:textId="77777777" w:rsidR="00065D90" w:rsidRPr="00A8683D" w:rsidRDefault="00CF1D37" w:rsidP="00EA61C1">
            <w:r w:rsidRPr="00A8683D">
              <w:t>Projekto aprašymas projekto vykdytojo interneto svetainėje</w:t>
            </w:r>
            <w:r w:rsidRPr="00A8683D" w:rsidDel="00CF1D37">
              <w:t xml:space="preserve"> </w:t>
            </w:r>
            <w:r w:rsidR="001C36E6" w:rsidRPr="00A8683D">
              <w:t>aprašas</w:t>
            </w:r>
          </w:p>
        </w:tc>
        <w:tc>
          <w:tcPr>
            <w:tcW w:w="1572" w:type="dxa"/>
            <w:tcBorders>
              <w:top w:val="single" w:sz="2" w:space="0" w:color="auto"/>
              <w:left w:val="single" w:sz="2" w:space="0" w:color="auto"/>
              <w:bottom w:val="single" w:sz="2" w:space="0" w:color="auto"/>
              <w:right w:val="single" w:sz="2" w:space="0" w:color="auto"/>
            </w:tcBorders>
          </w:tcPr>
          <w:p w14:paraId="773E8188" w14:textId="77777777" w:rsidR="00065D90"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3FC3518" w14:textId="77777777" w:rsidR="00065D90" w:rsidRPr="00A8683D" w:rsidRDefault="00065D90" w:rsidP="00BB4CBC"/>
        </w:tc>
      </w:tr>
      <w:tr w:rsidR="00065D90" w:rsidRPr="00A8683D" w14:paraId="57B8FDF6"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6E90593E" w14:textId="77777777" w:rsidR="00065D90" w:rsidRPr="00A8683D" w:rsidRDefault="00ED517C" w:rsidP="00EA61C1">
            <w:r w:rsidRPr="00A8683D">
              <w:t>Projekto aprašymas projekto vykdytojo socialiniame (-iuose) tinkle (-uose)</w:t>
            </w:r>
            <w:r w:rsidRPr="00A8683D" w:rsidDel="00ED517C">
              <w:t xml:space="preserve"> </w:t>
            </w:r>
            <w:r w:rsidR="00923A4E" w:rsidRPr="00A8683D">
              <w:t>požymis</w:t>
            </w:r>
          </w:p>
        </w:tc>
        <w:tc>
          <w:tcPr>
            <w:tcW w:w="1572" w:type="dxa"/>
            <w:tcBorders>
              <w:top w:val="single" w:sz="2" w:space="0" w:color="auto"/>
              <w:left w:val="single" w:sz="2" w:space="0" w:color="auto"/>
              <w:bottom w:val="single" w:sz="2" w:space="0" w:color="auto"/>
              <w:right w:val="single" w:sz="2" w:space="0" w:color="auto"/>
            </w:tcBorders>
          </w:tcPr>
          <w:p w14:paraId="32BC8B0C" w14:textId="77777777" w:rsidR="00065D90" w:rsidRPr="00A8683D" w:rsidRDefault="00923A4E" w:rsidP="00EA61C1">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062F1804" w14:textId="77777777" w:rsidR="00065D90" w:rsidRPr="00A8683D" w:rsidRDefault="00065D90" w:rsidP="00BB4CBC"/>
        </w:tc>
      </w:tr>
      <w:tr w:rsidR="00065D90" w:rsidRPr="00A8683D" w14:paraId="2BAED9B0"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6EF39C28" w14:textId="77777777" w:rsidR="00065D90" w:rsidRPr="00A8683D" w:rsidRDefault="00ED517C" w:rsidP="00EA61C1">
            <w:r w:rsidRPr="00A8683D">
              <w:t>Projekto aprašymas projekto vykdytojo socialiniame (-iuose) tinkle (-uose)</w:t>
            </w:r>
            <w:r w:rsidRPr="00A8683D" w:rsidDel="00ED517C">
              <w:t xml:space="preserve"> </w:t>
            </w:r>
            <w:r w:rsidR="00923A4E" w:rsidRPr="00A8683D">
              <w:t>aprašas</w:t>
            </w:r>
          </w:p>
        </w:tc>
        <w:tc>
          <w:tcPr>
            <w:tcW w:w="1572" w:type="dxa"/>
            <w:tcBorders>
              <w:top w:val="single" w:sz="2" w:space="0" w:color="auto"/>
              <w:left w:val="single" w:sz="2" w:space="0" w:color="auto"/>
              <w:bottom w:val="single" w:sz="2" w:space="0" w:color="auto"/>
              <w:right w:val="single" w:sz="2" w:space="0" w:color="auto"/>
            </w:tcBorders>
          </w:tcPr>
          <w:p w14:paraId="12BAA9EA" w14:textId="77777777" w:rsidR="00065D90"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E152165" w14:textId="77777777" w:rsidR="00065D90" w:rsidRPr="00A8683D" w:rsidRDefault="00065D90" w:rsidP="00BB4CBC"/>
        </w:tc>
      </w:tr>
      <w:tr w:rsidR="00065D90" w:rsidRPr="00A8683D" w14:paraId="648E32E7"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6DE1FF0A" w14:textId="77777777" w:rsidR="00065D90" w:rsidRPr="00A8683D" w:rsidRDefault="00B03C25" w:rsidP="00EA61C1">
            <w:r w:rsidRPr="00A8683D">
              <w:t xml:space="preserve">Informavimas apie projekto finansavimą visuomenei ar projekto dalyviams </w:t>
            </w:r>
            <w:r w:rsidR="00923A4E" w:rsidRPr="00A8683D">
              <w:t>požymis</w:t>
            </w:r>
          </w:p>
        </w:tc>
        <w:tc>
          <w:tcPr>
            <w:tcW w:w="1572" w:type="dxa"/>
            <w:tcBorders>
              <w:top w:val="single" w:sz="2" w:space="0" w:color="auto"/>
              <w:left w:val="single" w:sz="2" w:space="0" w:color="auto"/>
              <w:bottom w:val="single" w:sz="2" w:space="0" w:color="auto"/>
              <w:right w:val="single" w:sz="2" w:space="0" w:color="auto"/>
            </w:tcBorders>
          </w:tcPr>
          <w:p w14:paraId="12021520" w14:textId="77777777" w:rsidR="00065D90" w:rsidRPr="00A8683D" w:rsidRDefault="00923A4E" w:rsidP="00EA61C1">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74F13514" w14:textId="77777777" w:rsidR="00065D90" w:rsidRPr="00A8683D" w:rsidRDefault="00065D90" w:rsidP="00BB4CBC"/>
        </w:tc>
      </w:tr>
      <w:tr w:rsidR="00065D90" w:rsidRPr="00A8683D" w14:paraId="56479348"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3E43C4D3" w14:textId="77777777" w:rsidR="00065D90" w:rsidRPr="00A8683D" w:rsidRDefault="00C8563A" w:rsidP="00EA61C1">
            <w:r w:rsidRPr="00A8683D">
              <w:t xml:space="preserve">Informavimas apie projekto finansavimą visuomenei ar projekto dalyviams </w:t>
            </w:r>
            <w:r w:rsidR="00923A4E" w:rsidRPr="00A8683D">
              <w:t>aprašas</w:t>
            </w:r>
          </w:p>
        </w:tc>
        <w:tc>
          <w:tcPr>
            <w:tcW w:w="1572" w:type="dxa"/>
            <w:tcBorders>
              <w:top w:val="single" w:sz="2" w:space="0" w:color="auto"/>
              <w:left w:val="single" w:sz="2" w:space="0" w:color="auto"/>
              <w:bottom w:val="single" w:sz="2" w:space="0" w:color="auto"/>
              <w:right w:val="single" w:sz="2" w:space="0" w:color="auto"/>
            </w:tcBorders>
          </w:tcPr>
          <w:p w14:paraId="48E2A4A0" w14:textId="77777777" w:rsidR="00065D90"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9D25D06" w14:textId="77777777" w:rsidR="00065D90" w:rsidRPr="00A8683D" w:rsidRDefault="00065D90" w:rsidP="00BB4CBC"/>
        </w:tc>
      </w:tr>
      <w:tr w:rsidR="00065D90" w:rsidRPr="00A8683D" w14:paraId="000F7056"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12EA24C6" w14:textId="77777777" w:rsidR="00065D90" w:rsidRPr="00A8683D" w:rsidRDefault="00BF6B4A" w:rsidP="00EA61C1">
            <w:r w:rsidRPr="00A8683D">
              <w:t>I</w:t>
            </w:r>
            <w:r w:rsidR="00C31528" w:rsidRPr="00A8683D">
              <w:t>nformacinės lentelės požymis</w:t>
            </w:r>
          </w:p>
        </w:tc>
        <w:tc>
          <w:tcPr>
            <w:tcW w:w="1572" w:type="dxa"/>
            <w:tcBorders>
              <w:top w:val="single" w:sz="2" w:space="0" w:color="auto"/>
              <w:left w:val="single" w:sz="2" w:space="0" w:color="auto"/>
              <w:bottom w:val="single" w:sz="2" w:space="0" w:color="auto"/>
              <w:right w:val="single" w:sz="2" w:space="0" w:color="auto"/>
            </w:tcBorders>
          </w:tcPr>
          <w:p w14:paraId="3B917DD2" w14:textId="77777777" w:rsidR="00065D90" w:rsidRPr="00A8683D" w:rsidRDefault="00923A4E" w:rsidP="00EA61C1">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5794BC7A" w14:textId="77777777" w:rsidR="00065D90" w:rsidRPr="00A8683D" w:rsidRDefault="00065D90" w:rsidP="00BB4CBC"/>
        </w:tc>
      </w:tr>
      <w:tr w:rsidR="00065D90" w:rsidRPr="00A8683D" w14:paraId="56290B13"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6B5548D0" w14:textId="77777777" w:rsidR="00065D90" w:rsidRPr="00A8683D" w:rsidRDefault="00BF6B4A" w:rsidP="00EA61C1">
            <w:r w:rsidRPr="00A8683D">
              <w:lastRenderedPageBreak/>
              <w:t>I</w:t>
            </w:r>
            <w:r w:rsidR="004107F7" w:rsidRPr="00A8683D">
              <w:t xml:space="preserve">nformacinės lentelės </w:t>
            </w:r>
            <w:r w:rsidR="00DA58DF" w:rsidRPr="00A8683D">
              <w:t>aprašas</w:t>
            </w:r>
          </w:p>
        </w:tc>
        <w:tc>
          <w:tcPr>
            <w:tcW w:w="1572" w:type="dxa"/>
            <w:tcBorders>
              <w:top w:val="single" w:sz="2" w:space="0" w:color="auto"/>
              <w:left w:val="single" w:sz="2" w:space="0" w:color="auto"/>
              <w:bottom w:val="single" w:sz="2" w:space="0" w:color="auto"/>
              <w:right w:val="single" w:sz="2" w:space="0" w:color="auto"/>
            </w:tcBorders>
          </w:tcPr>
          <w:p w14:paraId="41D74EE5" w14:textId="77777777" w:rsidR="00065D90"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BFA8E11" w14:textId="77777777" w:rsidR="00065D90" w:rsidRPr="00A8683D" w:rsidRDefault="00065D90" w:rsidP="00BB4CBC"/>
        </w:tc>
      </w:tr>
      <w:tr w:rsidR="00065D90" w:rsidRPr="00A8683D" w14:paraId="0BFE82F4"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7F9ABD20" w14:textId="77777777" w:rsidR="00065D90" w:rsidRPr="00A8683D" w:rsidRDefault="00BF6B4A" w:rsidP="00EA61C1">
            <w:r w:rsidRPr="00A8683D">
              <w:t>I</w:t>
            </w:r>
            <w:r w:rsidR="009A1625" w:rsidRPr="00A8683D">
              <w:t>nformacinio stendo požymis</w:t>
            </w:r>
          </w:p>
        </w:tc>
        <w:tc>
          <w:tcPr>
            <w:tcW w:w="1572" w:type="dxa"/>
            <w:tcBorders>
              <w:top w:val="single" w:sz="2" w:space="0" w:color="auto"/>
              <w:left w:val="single" w:sz="2" w:space="0" w:color="auto"/>
              <w:bottom w:val="single" w:sz="2" w:space="0" w:color="auto"/>
              <w:right w:val="single" w:sz="2" w:space="0" w:color="auto"/>
            </w:tcBorders>
          </w:tcPr>
          <w:p w14:paraId="6E568409" w14:textId="77777777" w:rsidR="00065D90" w:rsidRPr="00A8683D" w:rsidRDefault="00DA58DF" w:rsidP="00EA61C1">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08144097" w14:textId="77777777" w:rsidR="00065D90" w:rsidRPr="00A8683D" w:rsidRDefault="00065D90" w:rsidP="00BB4CBC"/>
        </w:tc>
      </w:tr>
      <w:tr w:rsidR="00065D90" w:rsidRPr="00A8683D" w14:paraId="04366D7D"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3DF2708E" w14:textId="77777777" w:rsidR="00065D90" w:rsidRPr="00A8683D" w:rsidRDefault="00BF6B4A" w:rsidP="00EA61C1">
            <w:r w:rsidRPr="00A8683D">
              <w:t>I</w:t>
            </w:r>
            <w:r w:rsidR="009A1625" w:rsidRPr="00A8683D">
              <w:t xml:space="preserve">nformacinio stendo </w:t>
            </w:r>
            <w:r w:rsidR="00DA58DF" w:rsidRPr="00A8683D">
              <w:t>aprašas</w:t>
            </w:r>
          </w:p>
        </w:tc>
        <w:tc>
          <w:tcPr>
            <w:tcW w:w="1572" w:type="dxa"/>
            <w:tcBorders>
              <w:top w:val="single" w:sz="2" w:space="0" w:color="auto"/>
              <w:left w:val="single" w:sz="2" w:space="0" w:color="auto"/>
              <w:bottom w:val="single" w:sz="2" w:space="0" w:color="auto"/>
              <w:right w:val="single" w:sz="2" w:space="0" w:color="auto"/>
            </w:tcBorders>
          </w:tcPr>
          <w:p w14:paraId="18D4CDFB" w14:textId="77777777" w:rsidR="00065D90"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6EEDA38" w14:textId="77777777" w:rsidR="00065D90" w:rsidRPr="00A8683D" w:rsidRDefault="00065D90" w:rsidP="00BB4CBC"/>
        </w:tc>
      </w:tr>
      <w:tr w:rsidR="00DA58DF" w:rsidRPr="00A8683D" w14:paraId="0EAA84CA"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37131167" w14:textId="77777777" w:rsidR="00DA58DF" w:rsidRPr="00A8683D" w:rsidRDefault="001155FC" w:rsidP="00EA61C1">
            <w:r w:rsidRPr="00A8683D">
              <w:t>Projekto plakato</w:t>
            </w:r>
            <w:r w:rsidR="00D81BE1" w:rsidRPr="00A8683D">
              <w:t xml:space="preserve"> požymis</w:t>
            </w:r>
          </w:p>
        </w:tc>
        <w:tc>
          <w:tcPr>
            <w:tcW w:w="1572" w:type="dxa"/>
            <w:tcBorders>
              <w:top w:val="single" w:sz="2" w:space="0" w:color="auto"/>
              <w:left w:val="single" w:sz="2" w:space="0" w:color="auto"/>
              <w:bottom w:val="single" w:sz="2" w:space="0" w:color="auto"/>
              <w:right w:val="single" w:sz="2" w:space="0" w:color="auto"/>
            </w:tcBorders>
          </w:tcPr>
          <w:p w14:paraId="718F70B6" w14:textId="77777777" w:rsidR="00DA58DF" w:rsidRPr="00A8683D" w:rsidRDefault="00D81BE1" w:rsidP="00EA61C1">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26E3DD38" w14:textId="77777777" w:rsidR="00DA58DF" w:rsidRPr="00A8683D" w:rsidRDefault="00DA58DF" w:rsidP="00BB4CBC"/>
        </w:tc>
      </w:tr>
      <w:tr w:rsidR="00DA58DF" w:rsidRPr="00A8683D" w14:paraId="4735A943"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3EB4EBE3" w14:textId="77777777" w:rsidR="00DA58DF" w:rsidRPr="00A8683D" w:rsidRDefault="001155FC" w:rsidP="00EA61C1">
            <w:r w:rsidRPr="00A8683D">
              <w:t>Projekto plakato</w:t>
            </w:r>
            <w:r w:rsidR="00D81BE1" w:rsidRPr="00A8683D">
              <w:t xml:space="preserve"> aprašas</w:t>
            </w:r>
          </w:p>
        </w:tc>
        <w:tc>
          <w:tcPr>
            <w:tcW w:w="1572" w:type="dxa"/>
            <w:tcBorders>
              <w:top w:val="single" w:sz="2" w:space="0" w:color="auto"/>
              <w:left w:val="single" w:sz="2" w:space="0" w:color="auto"/>
              <w:bottom w:val="single" w:sz="2" w:space="0" w:color="auto"/>
              <w:right w:val="single" w:sz="2" w:space="0" w:color="auto"/>
            </w:tcBorders>
          </w:tcPr>
          <w:p w14:paraId="3DCA2747" w14:textId="77777777" w:rsidR="00DA58DF" w:rsidRPr="00A8683D" w:rsidRDefault="00D81BE1" w:rsidP="00EA61C1">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F519108" w14:textId="77777777" w:rsidR="00DA58DF" w:rsidRPr="00A8683D" w:rsidRDefault="00DA58DF" w:rsidP="00BB4CBC"/>
        </w:tc>
      </w:tr>
      <w:tr w:rsidR="00A917EF" w:rsidRPr="00A8683D" w14:paraId="2E169766"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70AB4282" w14:textId="77777777" w:rsidR="00A917EF" w:rsidRPr="00A8683D" w:rsidRDefault="00A917EF" w:rsidP="00EA61C1">
            <w:r w:rsidRPr="00A8683D">
              <w:t>Pranešimo apie projektą pristatymas skaitmeniniame ekrane požymis</w:t>
            </w:r>
          </w:p>
        </w:tc>
        <w:tc>
          <w:tcPr>
            <w:tcW w:w="1572" w:type="dxa"/>
            <w:tcBorders>
              <w:top w:val="single" w:sz="2" w:space="0" w:color="auto"/>
              <w:left w:val="single" w:sz="2" w:space="0" w:color="auto"/>
              <w:bottom w:val="single" w:sz="2" w:space="0" w:color="auto"/>
              <w:right w:val="single" w:sz="2" w:space="0" w:color="auto"/>
            </w:tcBorders>
          </w:tcPr>
          <w:p w14:paraId="752366E4" w14:textId="77777777" w:rsidR="00A917EF" w:rsidRPr="00A8683D" w:rsidRDefault="00A917EF" w:rsidP="00EA61C1">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6A2F27CB" w14:textId="77777777" w:rsidR="00A917EF" w:rsidRPr="00A8683D" w:rsidRDefault="00A917EF" w:rsidP="00BB4CBC"/>
        </w:tc>
      </w:tr>
      <w:tr w:rsidR="00A917EF" w:rsidRPr="00A8683D" w14:paraId="1F265C4D"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33BAF92D" w14:textId="77777777" w:rsidR="00A917EF" w:rsidRPr="00A8683D" w:rsidRDefault="00A917EF" w:rsidP="00A917EF">
            <w:r w:rsidRPr="00A8683D">
              <w:t>Pranešimo apie projektą pristatymas skaitmeniniame ekrane aprašas</w:t>
            </w:r>
          </w:p>
        </w:tc>
        <w:tc>
          <w:tcPr>
            <w:tcW w:w="1572" w:type="dxa"/>
            <w:tcBorders>
              <w:top w:val="single" w:sz="2" w:space="0" w:color="auto"/>
              <w:left w:val="single" w:sz="2" w:space="0" w:color="auto"/>
              <w:bottom w:val="single" w:sz="2" w:space="0" w:color="auto"/>
              <w:right w:val="single" w:sz="2" w:space="0" w:color="auto"/>
            </w:tcBorders>
          </w:tcPr>
          <w:p w14:paraId="26F5F403" w14:textId="77777777" w:rsidR="00A917EF" w:rsidRPr="00A8683D" w:rsidRDefault="00A917EF" w:rsidP="00A917E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49EE790" w14:textId="77777777" w:rsidR="00A917EF" w:rsidRPr="00A8683D" w:rsidRDefault="00A917EF" w:rsidP="00A917EF"/>
        </w:tc>
      </w:tr>
      <w:tr w:rsidR="00AC1510" w:rsidRPr="00A8683D" w14:paraId="73451E2F"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1DAFB969" w14:textId="77777777" w:rsidR="00AC1510" w:rsidRPr="00A8683D" w:rsidRDefault="00F3410C" w:rsidP="00A917EF">
            <w:r w:rsidRPr="00A8683D">
              <w:t>Strateginės svarbos projekto  k</w:t>
            </w:r>
            <w:r w:rsidR="00167B37" w:rsidRPr="00A8683D">
              <w:t>omunikacinio renginio organizavimas ar kitos komunikacijos veiklos vykdymas požymis</w:t>
            </w:r>
          </w:p>
        </w:tc>
        <w:tc>
          <w:tcPr>
            <w:tcW w:w="1572" w:type="dxa"/>
            <w:tcBorders>
              <w:top w:val="single" w:sz="2" w:space="0" w:color="auto"/>
              <w:left w:val="single" w:sz="2" w:space="0" w:color="auto"/>
              <w:bottom w:val="single" w:sz="2" w:space="0" w:color="auto"/>
              <w:right w:val="single" w:sz="2" w:space="0" w:color="auto"/>
            </w:tcBorders>
          </w:tcPr>
          <w:p w14:paraId="7968B6E6" w14:textId="77777777" w:rsidR="00AC1510" w:rsidRPr="00A8683D" w:rsidRDefault="00167B37" w:rsidP="00A917EF">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413D99E1" w14:textId="77777777" w:rsidR="00AC1510" w:rsidRPr="00A8683D" w:rsidRDefault="00AC1510" w:rsidP="00A917EF"/>
        </w:tc>
      </w:tr>
      <w:tr w:rsidR="00AC1510" w:rsidRPr="00A8683D" w14:paraId="00FCF3FC"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3DA3DBEC" w14:textId="77777777" w:rsidR="00AC1510" w:rsidRPr="00A8683D" w:rsidRDefault="00F3410C" w:rsidP="00A917EF">
            <w:r w:rsidRPr="00A8683D">
              <w:t>Strateginės svarbos projekto k</w:t>
            </w:r>
            <w:r w:rsidR="00167B37" w:rsidRPr="00A8683D">
              <w:t>omunikacinio renginio organizavimas ar kitos komunikacijos veiklos vykdymas aprašas</w:t>
            </w:r>
          </w:p>
        </w:tc>
        <w:tc>
          <w:tcPr>
            <w:tcW w:w="1572" w:type="dxa"/>
            <w:tcBorders>
              <w:top w:val="single" w:sz="2" w:space="0" w:color="auto"/>
              <w:left w:val="single" w:sz="2" w:space="0" w:color="auto"/>
              <w:bottom w:val="single" w:sz="2" w:space="0" w:color="auto"/>
              <w:right w:val="single" w:sz="2" w:space="0" w:color="auto"/>
            </w:tcBorders>
          </w:tcPr>
          <w:p w14:paraId="5238C779" w14:textId="77777777" w:rsidR="00AC1510" w:rsidRPr="00A8683D" w:rsidRDefault="00167B37" w:rsidP="00A917E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7494585" w14:textId="77777777" w:rsidR="00AC1510" w:rsidRPr="00A8683D" w:rsidRDefault="00AC1510" w:rsidP="00A917EF"/>
        </w:tc>
      </w:tr>
      <w:tr w:rsidR="003E6028" w:rsidRPr="00A8683D" w14:paraId="69C703A3"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0328B6E9" w14:textId="77777777" w:rsidR="003E6028" w:rsidRPr="00A8683D" w:rsidRDefault="00815322" w:rsidP="00A917EF">
            <w:r w:rsidRPr="00A8683D">
              <w:t>Projekto, kurio visos išlaidos viršija dešimt milijonų eurų komunikacinio renginio organizavimas ar kitos komunikacijos veiklos vykdymas požymis</w:t>
            </w:r>
          </w:p>
        </w:tc>
        <w:tc>
          <w:tcPr>
            <w:tcW w:w="1572" w:type="dxa"/>
            <w:tcBorders>
              <w:top w:val="single" w:sz="2" w:space="0" w:color="auto"/>
              <w:left w:val="single" w:sz="2" w:space="0" w:color="auto"/>
              <w:bottom w:val="single" w:sz="2" w:space="0" w:color="auto"/>
              <w:right w:val="single" w:sz="2" w:space="0" w:color="auto"/>
            </w:tcBorders>
          </w:tcPr>
          <w:p w14:paraId="4BFDAA23" w14:textId="77777777" w:rsidR="003E6028" w:rsidRPr="00A8683D" w:rsidRDefault="00815322" w:rsidP="00A917EF">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5D74ED78" w14:textId="77777777" w:rsidR="003E6028" w:rsidRPr="00A8683D" w:rsidRDefault="003E6028" w:rsidP="00A917EF"/>
        </w:tc>
      </w:tr>
      <w:tr w:rsidR="003E6028" w:rsidRPr="00A8683D" w14:paraId="46D9B5BF"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12E36566" w14:textId="77777777" w:rsidR="003E6028" w:rsidRPr="00A8683D" w:rsidRDefault="00815322" w:rsidP="00A917EF">
            <w:r w:rsidRPr="00A8683D">
              <w:t>Projekto, kurio visos išlaidos viršija dešimt milijonų eurų k</w:t>
            </w:r>
            <w:r w:rsidR="003E6028" w:rsidRPr="00A8683D">
              <w:t>omunikacinio renginio organizavimas ar kitos komunikacijos veiklos vykdymas aprašas</w:t>
            </w:r>
          </w:p>
        </w:tc>
        <w:tc>
          <w:tcPr>
            <w:tcW w:w="1572" w:type="dxa"/>
            <w:tcBorders>
              <w:top w:val="single" w:sz="2" w:space="0" w:color="auto"/>
              <w:left w:val="single" w:sz="2" w:space="0" w:color="auto"/>
              <w:bottom w:val="single" w:sz="2" w:space="0" w:color="auto"/>
              <w:right w:val="single" w:sz="2" w:space="0" w:color="auto"/>
            </w:tcBorders>
          </w:tcPr>
          <w:p w14:paraId="38B5C416" w14:textId="77777777" w:rsidR="003E6028" w:rsidRPr="00A8683D" w:rsidRDefault="00815322" w:rsidP="00A917E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0304527" w14:textId="77777777" w:rsidR="003E6028" w:rsidRPr="00A8683D" w:rsidRDefault="003E6028" w:rsidP="00A917EF"/>
        </w:tc>
      </w:tr>
      <w:tr w:rsidR="002F4814" w:rsidRPr="00A8683D" w14:paraId="119D6906"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291E2C4A" w14:textId="77777777" w:rsidR="002F4814" w:rsidRPr="00A8683D" w:rsidRDefault="002770D5" w:rsidP="00A917EF">
            <w:r w:rsidRPr="00A8683D">
              <w:t>Projekto rezultatų prieinamumo projekte nedalyvavusiems subjektams užtikrinimas</w:t>
            </w:r>
            <w:r w:rsidR="0042502B" w:rsidRPr="00A8683D">
              <w:t xml:space="preserve"> požymis</w:t>
            </w:r>
          </w:p>
        </w:tc>
        <w:tc>
          <w:tcPr>
            <w:tcW w:w="1572" w:type="dxa"/>
            <w:tcBorders>
              <w:top w:val="single" w:sz="2" w:space="0" w:color="auto"/>
              <w:left w:val="single" w:sz="2" w:space="0" w:color="auto"/>
              <w:bottom w:val="single" w:sz="2" w:space="0" w:color="auto"/>
              <w:right w:val="single" w:sz="2" w:space="0" w:color="auto"/>
            </w:tcBorders>
          </w:tcPr>
          <w:p w14:paraId="0595ECCD" w14:textId="77777777" w:rsidR="002F4814" w:rsidRPr="00A8683D" w:rsidRDefault="002F4814" w:rsidP="00A917EF">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63AA26BF" w14:textId="77777777" w:rsidR="002F4814" w:rsidRPr="00A8683D" w:rsidRDefault="002F4814" w:rsidP="00A917EF"/>
        </w:tc>
      </w:tr>
      <w:tr w:rsidR="002F4814" w:rsidRPr="00A8683D" w14:paraId="6AFF3677"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5ED2B36A" w14:textId="77777777" w:rsidR="002F4814" w:rsidRPr="00A8683D" w:rsidRDefault="0042502B" w:rsidP="00A917EF">
            <w:r w:rsidRPr="00A8683D">
              <w:t>Projekto rezultatų prieinamumo projekte nedalyvavusiems subjektams užtikrinimas aprašas</w:t>
            </w:r>
          </w:p>
        </w:tc>
        <w:tc>
          <w:tcPr>
            <w:tcW w:w="1572" w:type="dxa"/>
            <w:tcBorders>
              <w:top w:val="single" w:sz="2" w:space="0" w:color="auto"/>
              <w:left w:val="single" w:sz="2" w:space="0" w:color="auto"/>
              <w:bottom w:val="single" w:sz="2" w:space="0" w:color="auto"/>
              <w:right w:val="single" w:sz="2" w:space="0" w:color="auto"/>
            </w:tcBorders>
          </w:tcPr>
          <w:p w14:paraId="5439D81A" w14:textId="77777777" w:rsidR="002F4814" w:rsidRPr="00A8683D" w:rsidRDefault="002F4814" w:rsidP="00A917E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A243B2E" w14:textId="77777777" w:rsidR="002F4814" w:rsidRPr="00A8683D" w:rsidRDefault="002F4814" w:rsidP="00A917EF"/>
        </w:tc>
      </w:tr>
      <w:tr w:rsidR="00A917EF" w:rsidRPr="00A8683D" w14:paraId="5926C09C"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5BD95C81" w14:textId="77777777" w:rsidR="00A917EF" w:rsidRPr="00A8683D" w:rsidRDefault="00A917EF" w:rsidP="00A917EF">
            <w:r w:rsidRPr="00A8683D">
              <w:t>Kita požymis</w:t>
            </w:r>
          </w:p>
        </w:tc>
        <w:tc>
          <w:tcPr>
            <w:tcW w:w="1572" w:type="dxa"/>
            <w:tcBorders>
              <w:top w:val="single" w:sz="2" w:space="0" w:color="auto"/>
              <w:left w:val="single" w:sz="2" w:space="0" w:color="auto"/>
              <w:bottom w:val="single" w:sz="2" w:space="0" w:color="auto"/>
              <w:right w:val="single" w:sz="2" w:space="0" w:color="auto"/>
            </w:tcBorders>
          </w:tcPr>
          <w:p w14:paraId="3CBEA2A5" w14:textId="77777777" w:rsidR="00A917EF" w:rsidRPr="00A8683D" w:rsidRDefault="00A917EF" w:rsidP="00A917EF">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78726F5A" w14:textId="77777777" w:rsidR="00A917EF" w:rsidRPr="00A8683D" w:rsidRDefault="00A917EF" w:rsidP="00A917EF"/>
        </w:tc>
      </w:tr>
      <w:tr w:rsidR="00A917EF" w:rsidRPr="00A8683D" w14:paraId="418A4466" w14:textId="77777777" w:rsidTr="6B5F7C70">
        <w:trPr>
          <w:trHeight w:val="230"/>
        </w:trPr>
        <w:tc>
          <w:tcPr>
            <w:tcW w:w="3198" w:type="dxa"/>
            <w:tcBorders>
              <w:top w:val="single" w:sz="2" w:space="0" w:color="auto"/>
              <w:left w:val="single" w:sz="2" w:space="0" w:color="auto"/>
              <w:bottom w:val="single" w:sz="2" w:space="0" w:color="auto"/>
              <w:right w:val="single" w:sz="2" w:space="0" w:color="auto"/>
            </w:tcBorders>
          </w:tcPr>
          <w:p w14:paraId="3EB816AF" w14:textId="77777777" w:rsidR="00A917EF" w:rsidRPr="00A8683D" w:rsidRDefault="00A917EF" w:rsidP="00A917EF">
            <w:r w:rsidRPr="00A8683D">
              <w:t>Kita aprašas</w:t>
            </w:r>
          </w:p>
        </w:tc>
        <w:tc>
          <w:tcPr>
            <w:tcW w:w="1572" w:type="dxa"/>
            <w:tcBorders>
              <w:top w:val="single" w:sz="2" w:space="0" w:color="auto"/>
              <w:left w:val="single" w:sz="2" w:space="0" w:color="auto"/>
              <w:bottom w:val="single" w:sz="2" w:space="0" w:color="auto"/>
              <w:right w:val="single" w:sz="2" w:space="0" w:color="auto"/>
            </w:tcBorders>
          </w:tcPr>
          <w:p w14:paraId="374B14A3" w14:textId="77777777" w:rsidR="00A917EF" w:rsidRPr="00A8683D" w:rsidRDefault="00A917EF" w:rsidP="00A917E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6637B9E" w14:textId="77777777" w:rsidR="00A917EF" w:rsidRPr="00A8683D" w:rsidRDefault="00A917EF" w:rsidP="00A917EF"/>
        </w:tc>
      </w:tr>
    </w:tbl>
    <w:p w14:paraId="706EDB63" w14:textId="77777777" w:rsidR="00651029" w:rsidRPr="00A8683D" w:rsidRDefault="00651029" w:rsidP="00651029"/>
    <w:p w14:paraId="67E3591A" w14:textId="77777777" w:rsidR="00651029" w:rsidRPr="00A8683D" w:rsidRDefault="00651029" w:rsidP="00651029"/>
    <w:p w14:paraId="17DE2944" w14:textId="77777777" w:rsidR="00651029" w:rsidRPr="00A8683D" w:rsidRDefault="00651029" w:rsidP="00EA61C1">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51029" w:rsidRPr="00A8683D" w14:paraId="3C57CC9D"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40E1E1FB" w14:textId="77777777" w:rsidR="00651029" w:rsidRPr="00A8683D" w:rsidRDefault="00651029" w:rsidP="00BB4CBC">
            <w:pPr>
              <w:rPr>
                <w:b/>
              </w:rPr>
            </w:pPr>
            <w:r w:rsidRPr="00A8683D">
              <w:rPr>
                <w:b/>
              </w:rPr>
              <w:lastRenderedPageBreak/>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34A73094" w14:textId="77777777" w:rsidR="00651029" w:rsidRPr="00A8683D" w:rsidRDefault="0065102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0CFF61CE" w14:textId="77777777" w:rsidR="00651029" w:rsidRPr="00A8683D" w:rsidRDefault="00651029" w:rsidP="00BB4CBC">
            <w:pPr>
              <w:rPr>
                <w:b/>
              </w:rPr>
            </w:pPr>
            <w:r w:rsidRPr="00A8683D">
              <w:rPr>
                <w:b/>
              </w:rPr>
              <w:t>Pastabos</w:t>
            </w:r>
          </w:p>
        </w:tc>
      </w:tr>
      <w:tr w:rsidR="00651029" w:rsidRPr="00A8683D" w14:paraId="40E4396F"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F518665"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459D7E9F" w14:textId="77777777" w:rsidR="00651029" w:rsidRPr="00A8683D" w:rsidRDefault="00651029" w:rsidP="00EA61C1">
            <w:r w:rsidRPr="00A8683D">
              <w:rPr>
                <w:b/>
              </w:rPr>
              <w:t xml:space="preserve"> </w:t>
            </w:r>
            <w:r w:rsidRPr="00A8683D">
              <w:t xml:space="preserve"> </w:t>
            </w:r>
            <w:r w:rsidRPr="00A8683D">
              <w:rPr>
                <w:b/>
              </w:rPr>
              <w:t>0..*</w:t>
            </w:r>
            <w:r w:rsidRPr="00A8683D">
              <w:rPr>
                <w:b/>
              </w:rPr>
              <w:tab/>
            </w:r>
            <w:r w:rsidR="004D3626" w:rsidRPr="00A8683D">
              <w:t>Projekto įgyvendinimo plana</w:t>
            </w:r>
            <w:r w:rsidR="0036673D" w:rsidRPr="00A8683D">
              <w:t>s</w:t>
            </w:r>
            <w:r w:rsidRPr="00A8683D">
              <w:t xml:space="preserve">. </w:t>
            </w:r>
          </w:p>
          <w:p w14:paraId="460F80DD"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Pr="00A8683D">
              <w:t>Kvietimai.</w:t>
            </w:r>
          </w:p>
        </w:tc>
        <w:tc>
          <w:tcPr>
            <w:tcW w:w="1710" w:type="dxa"/>
            <w:tcBorders>
              <w:top w:val="single" w:sz="2" w:space="0" w:color="auto"/>
              <w:left w:val="single" w:sz="2" w:space="0" w:color="auto"/>
              <w:bottom w:val="single" w:sz="2" w:space="0" w:color="auto"/>
              <w:right w:val="single" w:sz="2" w:space="0" w:color="auto"/>
            </w:tcBorders>
          </w:tcPr>
          <w:p w14:paraId="5BCF75BA" w14:textId="77777777" w:rsidR="00651029" w:rsidRPr="00A8683D" w:rsidRDefault="00651029" w:rsidP="00BB4CBC"/>
        </w:tc>
      </w:tr>
      <w:tr w:rsidR="00651029" w:rsidRPr="00A8683D" w14:paraId="3AB7BE6E"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E7C4180"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4FE98DBC" w14:textId="77777777" w:rsidR="00651029" w:rsidRPr="00A8683D" w:rsidRDefault="00651029" w:rsidP="00EA61C1">
            <w:r w:rsidRPr="00A8683D">
              <w:rPr>
                <w:b/>
              </w:rPr>
              <w:t xml:space="preserve"> </w:t>
            </w:r>
            <w:r w:rsidRPr="00A8683D">
              <w:t xml:space="preserve"> </w:t>
            </w:r>
            <w:r w:rsidRPr="00A8683D">
              <w:rPr>
                <w:b/>
              </w:rPr>
              <w:t>0..*</w:t>
            </w:r>
            <w:r>
              <w:tab/>
            </w:r>
            <w:r w:rsidR="004D3626" w:rsidRPr="00A8683D">
              <w:t>Projekto įgyvendinimo plan</w:t>
            </w:r>
            <w:r w:rsidR="001758C7">
              <w:t>o</w:t>
            </w:r>
            <w:r w:rsidR="004D3626" w:rsidRPr="00A8683D">
              <w:t xml:space="preserve"> </w:t>
            </w:r>
            <w:r w:rsidRPr="00A8683D">
              <w:t xml:space="preserve">dokumentai. </w:t>
            </w:r>
          </w:p>
          <w:p w14:paraId="4DEF5504"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004D3626" w:rsidRPr="00A8683D">
              <w:t>Projekto įgyvendinimo plana</w:t>
            </w:r>
            <w:r w:rsidR="0036673D"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719D4D9F" w14:textId="77777777" w:rsidR="00651029" w:rsidRPr="00A8683D" w:rsidRDefault="00651029" w:rsidP="00BB4CBC"/>
        </w:tc>
      </w:tr>
      <w:tr w:rsidR="00651029" w:rsidRPr="00A8683D" w14:paraId="640E3D31"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36114A91"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506676E4" w14:textId="77777777" w:rsidR="00651029" w:rsidRPr="00A8683D" w:rsidRDefault="00651029" w:rsidP="004D3626">
            <w:r w:rsidRPr="00A8683D">
              <w:rPr>
                <w:b/>
              </w:rPr>
              <w:t xml:space="preserve"> </w:t>
            </w:r>
            <w:r w:rsidRPr="00A8683D">
              <w:t xml:space="preserve"> </w:t>
            </w:r>
            <w:r w:rsidRPr="00A8683D">
              <w:rPr>
                <w:b/>
              </w:rPr>
              <w:t>0..*</w:t>
            </w:r>
            <w:r w:rsidRPr="00A8683D">
              <w:rPr>
                <w:b/>
              </w:rPr>
              <w:tab/>
            </w:r>
            <w:r w:rsidR="004D3626" w:rsidRPr="00A8683D">
              <w:t>Projekto įgyvendinimo plan</w:t>
            </w:r>
            <w:r w:rsidR="0036673D" w:rsidRPr="00A8683D">
              <w:t>o</w:t>
            </w:r>
            <w:r w:rsidR="004D3626" w:rsidRPr="00A8683D">
              <w:t xml:space="preserve"> </w:t>
            </w:r>
            <w:r w:rsidRPr="00A8683D">
              <w:t xml:space="preserve">atsakingi asmenys. </w:t>
            </w:r>
          </w:p>
          <w:p w14:paraId="05EBD6FB"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004D3626" w:rsidRPr="00A8683D">
              <w:t>Projekto įgyvendinimo plana</w:t>
            </w:r>
            <w:r w:rsidR="00EF069D"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43A31FF8" w14:textId="77777777" w:rsidR="00651029" w:rsidRPr="00A8683D" w:rsidRDefault="00651029" w:rsidP="00BB4CBC"/>
        </w:tc>
      </w:tr>
      <w:tr w:rsidR="00651029" w:rsidRPr="00A8683D" w14:paraId="1C2F2A82"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14E6150"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06F7EBBE" w14:textId="77777777" w:rsidR="00651029" w:rsidRPr="00A8683D" w:rsidRDefault="00651029" w:rsidP="00EA61C1">
            <w:r w:rsidRPr="00A8683D">
              <w:rPr>
                <w:b/>
              </w:rPr>
              <w:t xml:space="preserve"> </w:t>
            </w:r>
            <w:r w:rsidRPr="00A8683D">
              <w:t xml:space="preserve"> </w:t>
            </w:r>
            <w:r w:rsidRPr="00A8683D">
              <w:rPr>
                <w:b/>
              </w:rPr>
              <w:t>0..*</w:t>
            </w:r>
            <w:r w:rsidRPr="00A8683D">
              <w:rPr>
                <w:b/>
              </w:rPr>
              <w:tab/>
            </w:r>
            <w:r w:rsidR="004D3626" w:rsidRPr="00A8683D">
              <w:t>Projekto įgyvendinimo plan</w:t>
            </w:r>
            <w:r w:rsidR="00EF069D" w:rsidRPr="00A8683D">
              <w:t>o</w:t>
            </w:r>
            <w:r w:rsidR="004D3626" w:rsidRPr="00A8683D">
              <w:t xml:space="preserve"> </w:t>
            </w:r>
            <w:r w:rsidRPr="00A8683D">
              <w:t xml:space="preserve">pastabos. </w:t>
            </w:r>
          </w:p>
          <w:p w14:paraId="701B9BE8"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004D3626" w:rsidRPr="00A8683D">
              <w:t>Projekto įgyvendinimo plana</w:t>
            </w:r>
            <w:r w:rsidR="00EF069D"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6E3902D9" w14:textId="77777777" w:rsidR="00651029" w:rsidRPr="00A8683D" w:rsidRDefault="00651029" w:rsidP="00BB4CBC"/>
        </w:tc>
      </w:tr>
      <w:tr w:rsidR="00651029" w:rsidRPr="00A8683D" w14:paraId="51AF2757"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87E7173"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05D339C6" w14:textId="77777777" w:rsidR="00651029" w:rsidRPr="00A8683D" w:rsidRDefault="00651029" w:rsidP="00EA61C1">
            <w:r w:rsidRPr="00A8683D">
              <w:rPr>
                <w:b/>
              </w:rPr>
              <w:t xml:space="preserve"> </w:t>
            </w:r>
            <w:r w:rsidRPr="00A8683D">
              <w:t xml:space="preserve"> </w:t>
            </w:r>
            <w:r w:rsidRPr="00A8683D">
              <w:rPr>
                <w:b/>
              </w:rPr>
              <w:t>0..*</w:t>
            </w:r>
            <w:r w:rsidRPr="00A8683D">
              <w:rPr>
                <w:b/>
              </w:rPr>
              <w:tab/>
            </w:r>
            <w:r w:rsidR="004D3626" w:rsidRPr="00A8683D">
              <w:t>Projekto įgyvendinimo plana</w:t>
            </w:r>
            <w:r w:rsidR="00EF069D" w:rsidRPr="00A8683D">
              <w:t>s</w:t>
            </w:r>
            <w:r w:rsidRPr="00A8683D">
              <w:t xml:space="preserve">. </w:t>
            </w:r>
          </w:p>
          <w:p w14:paraId="135C111D"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Pr="00A8683D">
              <w:t>Programos projektai.</w:t>
            </w:r>
          </w:p>
        </w:tc>
        <w:tc>
          <w:tcPr>
            <w:tcW w:w="1710" w:type="dxa"/>
            <w:tcBorders>
              <w:top w:val="single" w:sz="2" w:space="0" w:color="auto"/>
              <w:left w:val="single" w:sz="2" w:space="0" w:color="auto"/>
              <w:bottom w:val="single" w:sz="2" w:space="0" w:color="auto"/>
              <w:right w:val="single" w:sz="2" w:space="0" w:color="auto"/>
            </w:tcBorders>
          </w:tcPr>
          <w:p w14:paraId="4E093125" w14:textId="77777777" w:rsidR="00651029" w:rsidRPr="00A8683D" w:rsidRDefault="00651029" w:rsidP="00BB4CBC"/>
        </w:tc>
      </w:tr>
      <w:tr w:rsidR="00651029" w:rsidRPr="00A8683D" w14:paraId="50183952"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78518B6"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5811CB5E" w14:textId="77777777" w:rsidR="00651029" w:rsidRPr="00A8683D" w:rsidRDefault="00651029" w:rsidP="00EA61C1">
            <w:r w:rsidRPr="00A8683D">
              <w:rPr>
                <w:b/>
              </w:rPr>
              <w:t xml:space="preserve"> </w:t>
            </w:r>
            <w:r w:rsidRPr="00A8683D">
              <w:t xml:space="preserve"> </w:t>
            </w:r>
            <w:r w:rsidRPr="00A8683D">
              <w:rPr>
                <w:b/>
              </w:rPr>
              <w:t>0..*</w:t>
            </w:r>
            <w:r w:rsidRPr="00A8683D">
              <w:rPr>
                <w:b/>
              </w:rPr>
              <w:tab/>
            </w:r>
            <w:r w:rsidR="004D3626" w:rsidRPr="00A8683D">
              <w:t xml:space="preserve">Projekto įgyvendinimo plano </w:t>
            </w:r>
            <w:r w:rsidRPr="00A8683D">
              <w:t xml:space="preserve">patikros lapai. </w:t>
            </w:r>
          </w:p>
          <w:p w14:paraId="3DB3B967"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004D3626" w:rsidRPr="00A8683D">
              <w:t>Projekto įgyvendinimo plana</w:t>
            </w:r>
            <w:r w:rsidR="00EF069D"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32DC7F9B" w14:textId="77777777" w:rsidR="00651029" w:rsidRPr="00A8683D" w:rsidRDefault="00651029" w:rsidP="00BB4CBC"/>
        </w:tc>
      </w:tr>
      <w:tr w:rsidR="00651029" w:rsidRPr="00A8683D" w14:paraId="21B35F6B"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C5BDABA"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7AE2E689" w14:textId="77777777" w:rsidR="00651029" w:rsidRPr="00A8683D" w:rsidRDefault="00651029" w:rsidP="00EA61C1">
            <w:r w:rsidRPr="00A8683D">
              <w:rPr>
                <w:b/>
              </w:rPr>
              <w:t xml:space="preserve"> </w:t>
            </w:r>
            <w:r w:rsidRPr="00A8683D">
              <w:t xml:space="preserve"> </w:t>
            </w:r>
            <w:r w:rsidRPr="00A8683D">
              <w:rPr>
                <w:b/>
              </w:rPr>
              <w:t>0..*</w:t>
            </w:r>
            <w:r w:rsidRPr="00A8683D">
              <w:rPr>
                <w:b/>
              </w:rPr>
              <w:tab/>
            </w:r>
            <w:r w:rsidR="004D3626" w:rsidRPr="00A8683D">
              <w:t xml:space="preserve">Projekto įgyvendinimo plano </w:t>
            </w:r>
            <w:r w:rsidRPr="00A8683D">
              <w:t xml:space="preserve">finansavimas. </w:t>
            </w:r>
          </w:p>
          <w:p w14:paraId="6DB31538"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004D3626" w:rsidRPr="00A8683D">
              <w:t>Projekto įgyvendinimo plana</w:t>
            </w:r>
            <w:r w:rsidR="00EF069D"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0A420480" w14:textId="77777777" w:rsidR="00651029" w:rsidRPr="00A8683D" w:rsidRDefault="00651029" w:rsidP="00BB4CBC"/>
        </w:tc>
      </w:tr>
      <w:tr w:rsidR="00651029" w:rsidRPr="00A8683D" w14:paraId="3E0D8BF0"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9605932"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004ABE64" w14:textId="77777777" w:rsidR="00651029" w:rsidRPr="00A8683D" w:rsidRDefault="00651029" w:rsidP="00EA61C1">
            <w:r w:rsidRPr="00A8683D">
              <w:rPr>
                <w:b/>
              </w:rPr>
              <w:t xml:space="preserve"> </w:t>
            </w:r>
            <w:r w:rsidRPr="00A8683D">
              <w:t xml:space="preserve"> </w:t>
            </w:r>
            <w:r w:rsidRPr="00A8683D">
              <w:rPr>
                <w:b/>
              </w:rPr>
              <w:t>0..*</w:t>
            </w:r>
            <w:r w:rsidRPr="00A8683D">
              <w:rPr>
                <w:b/>
              </w:rPr>
              <w:tab/>
            </w:r>
            <w:r w:rsidR="004D3626" w:rsidRPr="00A8683D">
              <w:t xml:space="preserve">Projekto įgyvendinimo plano </w:t>
            </w:r>
            <w:r w:rsidRPr="00A8683D">
              <w:t xml:space="preserve">veiklos. </w:t>
            </w:r>
          </w:p>
          <w:p w14:paraId="4E76B31B"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004D3626" w:rsidRPr="00A8683D">
              <w:t>Projekto įgyvendinimo plana</w:t>
            </w:r>
            <w:r w:rsidR="00EF069D"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3AC1F62A" w14:textId="77777777" w:rsidR="00651029" w:rsidRPr="00A8683D" w:rsidRDefault="00651029" w:rsidP="00BB4CBC"/>
        </w:tc>
      </w:tr>
      <w:tr w:rsidR="00651029" w:rsidRPr="00A8683D" w14:paraId="0F45861D"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8BE587F"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2955BF9A" w14:textId="77777777" w:rsidR="00651029" w:rsidRPr="00A8683D" w:rsidRDefault="00651029" w:rsidP="00EA61C1">
            <w:r w:rsidRPr="00A8683D">
              <w:rPr>
                <w:b/>
              </w:rPr>
              <w:t xml:space="preserve"> </w:t>
            </w:r>
            <w:r w:rsidRPr="00A8683D">
              <w:t xml:space="preserve"> </w:t>
            </w:r>
            <w:r w:rsidRPr="00A8683D">
              <w:rPr>
                <w:b/>
              </w:rPr>
              <w:t>0..*</w:t>
            </w:r>
            <w:r w:rsidRPr="00A8683D">
              <w:rPr>
                <w:b/>
              </w:rPr>
              <w:tab/>
            </w:r>
            <w:r w:rsidR="001520B6" w:rsidRPr="00A8683D">
              <w:t>Projekto įgyvendinimo plano</w:t>
            </w:r>
            <w:r w:rsidR="001520B6" w:rsidRPr="00A8683D" w:rsidDel="001520B6">
              <w:t xml:space="preserve"> </w:t>
            </w:r>
            <w:r w:rsidRPr="00A8683D">
              <w:t xml:space="preserve">pirkimai. </w:t>
            </w:r>
          </w:p>
          <w:p w14:paraId="59A44B03"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001520B6" w:rsidRPr="00A8683D">
              <w:t>Projekto įgyvendinimo plana</w:t>
            </w:r>
            <w:r w:rsidR="00EF069D"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0EDEAAA7" w14:textId="77777777" w:rsidR="00651029" w:rsidRPr="00A8683D" w:rsidRDefault="00651029" w:rsidP="00BB4CBC"/>
        </w:tc>
      </w:tr>
      <w:tr w:rsidR="00651029" w:rsidRPr="00A8683D" w14:paraId="47AEA599"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936B7E9"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433A5A62" w14:textId="77777777" w:rsidR="00651029" w:rsidRPr="00A8683D" w:rsidRDefault="00651029" w:rsidP="00EA61C1">
            <w:r w:rsidRPr="00A8683D">
              <w:rPr>
                <w:b/>
              </w:rPr>
              <w:t xml:space="preserve"> </w:t>
            </w:r>
            <w:r w:rsidRPr="00A8683D">
              <w:t xml:space="preserve"> </w:t>
            </w:r>
            <w:r w:rsidRPr="00A8683D">
              <w:rPr>
                <w:b/>
              </w:rPr>
              <w:t>0..*</w:t>
            </w:r>
            <w:r w:rsidRPr="00A8683D">
              <w:rPr>
                <w:b/>
              </w:rPr>
              <w:tab/>
            </w:r>
            <w:r w:rsidR="001520B6" w:rsidRPr="00A8683D">
              <w:t>Projekto įgyvendinimo plano</w:t>
            </w:r>
            <w:r w:rsidR="001520B6" w:rsidRPr="00A8683D" w:rsidDel="001520B6">
              <w:t xml:space="preserve"> </w:t>
            </w:r>
            <w:r w:rsidRPr="00A8683D">
              <w:t xml:space="preserve">rodikliai. </w:t>
            </w:r>
          </w:p>
          <w:p w14:paraId="30AA3B71"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001520B6" w:rsidRPr="00A8683D">
              <w:t>Projekto įgyvendinimo plana</w:t>
            </w:r>
            <w:r w:rsidR="00EF069D"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0DB72FBA" w14:textId="77777777" w:rsidR="00651029" w:rsidRPr="00A8683D" w:rsidRDefault="00651029" w:rsidP="00BB4CBC"/>
        </w:tc>
      </w:tr>
      <w:tr w:rsidR="00651029" w:rsidRPr="00A8683D" w14:paraId="31BEECAD"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213ACCF"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17D94CF4" w14:textId="77777777" w:rsidR="00651029" w:rsidRPr="00A8683D" w:rsidRDefault="00651029" w:rsidP="00EA61C1">
            <w:r w:rsidRPr="00A8683D">
              <w:rPr>
                <w:b/>
              </w:rPr>
              <w:t xml:space="preserve"> </w:t>
            </w:r>
            <w:r w:rsidRPr="00A8683D">
              <w:t xml:space="preserve"> </w:t>
            </w:r>
            <w:r w:rsidRPr="00A8683D">
              <w:rPr>
                <w:b/>
              </w:rPr>
              <w:t>0..1</w:t>
            </w:r>
            <w:r w:rsidRPr="00A8683D">
              <w:rPr>
                <w:b/>
              </w:rPr>
              <w:tab/>
            </w:r>
            <w:r w:rsidRPr="00A8683D">
              <w:t xml:space="preserve">Projektai. </w:t>
            </w:r>
          </w:p>
          <w:p w14:paraId="0669F89F"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001520B6" w:rsidRPr="00A8683D">
              <w:t>Projekto įgyvendinimo plana</w:t>
            </w:r>
            <w:r w:rsidR="00EF069D"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2A73A648" w14:textId="77777777" w:rsidR="00651029" w:rsidRPr="00A8683D" w:rsidRDefault="00651029" w:rsidP="00BB4CBC"/>
        </w:tc>
      </w:tr>
      <w:tr w:rsidR="00651029" w:rsidRPr="00A8683D" w14:paraId="4ACEB3B9"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48A7E7F"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502372DA" w14:textId="77777777" w:rsidR="00651029" w:rsidRPr="00A8683D" w:rsidRDefault="00651029" w:rsidP="00EA61C1">
            <w:r w:rsidRPr="00A8683D">
              <w:rPr>
                <w:b/>
              </w:rPr>
              <w:t xml:space="preserve"> </w:t>
            </w:r>
            <w:r w:rsidRPr="00A8683D">
              <w:t xml:space="preserve"> </w:t>
            </w:r>
            <w:r w:rsidRPr="00A8683D">
              <w:rPr>
                <w:b/>
              </w:rPr>
              <w:t>0..*</w:t>
            </w:r>
            <w:r w:rsidRPr="00A8683D">
              <w:rPr>
                <w:b/>
              </w:rPr>
              <w:tab/>
            </w:r>
            <w:r w:rsidR="001520B6" w:rsidRPr="00A8683D">
              <w:t>Projekto įgyvendinimo plano</w:t>
            </w:r>
            <w:r w:rsidR="001520B6" w:rsidRPr="00A8683D" w:rsidDel="001520B6">
              <w:t xml:space="preserve"> </w:t>
            </w:r>
            <w:r w:rsidRPr="00A8683D">
              <w:t xml:space="preserve">būsenų istorija. </w:t>
            </w:r>
          </w:p>
          <w:p w14:paraId="7AF9EF2E"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001520B6" w:rsidRPr="00A8683D">
              <w:t>Projekto įgyvendinimo plana</w:t>
            </w:r>
            <w:r w:rsidR="00F24F6B"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6159BDAE" w14:textId="77777777" w:rsidR="00651029" w:rsidRPr="00A8683D" w:rsidRDefault="00651029" w:rsidP="00BB4CBC"/>
        </w:tc>
      </w:tr>
      <w:tr w:rsidR="00651029" w:rsidRPr="00A8683D" w14:paraId="0B1A53E2"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6D18F2E"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606EC2C8" w14:textId="77777777" w:rsidR="00651029" w:rsidRPr="00A8683D" w:rsidRDefault="00651029" w:rsidP="00EA61C1">
            <w:r w:rsidRPr="00A8683D">
              <w:rPr>
                <w:b/>
              </w:rPr>
              <w:t xml:space="preserve"> </w:t>
            </w:r>
            <w:r w:rsidRPr="00A8683D">
              <w:t xml:space="preserve"> </w:t>
            </w:r>
            <w:r w:rsidRPr="00A8683D">
              <w:rPr>
                <w:b/>
              </w:rPr>
              <w:t>0..*</w:t>
            </w:r>
            <w:r w:rsidRPr="00A8683D">
              <w:rPr>
                <w:b/>
              </w:rPr>
              <w:tab/>
            </w:r>
            <w:r w:rsidRPr="00A8683D">
              <w:t xml:space="preserve">Asmeninių rodiklių reikšmės </w:t>
            </w:r>
            <w:r w:rsidR="001520B6" w:rsidRPr="00A8683D">
              <w:t>projekto įgyvendinimo plano</w:t>
            </w:r>
            <w:r w:rsidRPr="00A8683D">
              <w:t xml:space="preserve">. </w:t>
            </w:r>
          </w:p>
          <w:p w14:paraId="1433623A"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001520B6" w:rsidRPr="00A8683D">
              <w:t>Projekto įgyvendinimo plana</w:t>
            </w:r>
            <w:r w:rsidR="00F24F6B"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124C104F" w14:textId="77777777" w:rsidR="00651029" w:rsidRPr="00A8683D" w:rsidRDefault="00651029" w:rsidP="00BB4CBC"/>
        </w:tc>
      </w:tr>
      <w:tr w:rsidR="00651029" w:rsidRPr="00A8683D" w14:paraId="75028899"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C10CCE3" w14:textId="77777777" w:rsidR="00651029" w:rsidRPr="00A8683D" w:rsidRDefault="00651029" w:rsidP="00EA61C1"/>
        </w:tc>
        <w:tc>
          <w:tcPr>
            <w:tcW w:w="5220" w:type="dxa"/>
            <w:tcBorders>
              <w:top w:val="single" w:sz="2" w:space="0" w:color="auto"/>
              <w:left w:val="single" w:sz="2" w:space="0" w:color="auto"/>
              <w:bottom w:val="single" w:sz="2" w:space="0" w:color="auto"/>
              <w:right w:val="single" w:sz="2" w:space="0" w:color="auto"/>
            </w:tcBorders>
          </w:tcPr>
          <w:p w14:paraId="7B90D463" w14:textId="77777777" w:rsidR="00651029" w:rsidRPr="00A8683D" w:rsidRDefault="00651029" w:rsidP="00EA61C1">
            <w:r w:rsidRPr="00A8683D">
              <w:rPr>
                <w:b/>
              </w:rPr>
              <w:t xml:space="preserve"> </w:t>
            </w:r>
            <w:r w:rsidRPr="00A8683D">
              <w:t xml:space="preserve"> </w:t>
            </w:r>
            <w:r w:rsidRPr="00A8683D">
              <w:rPr>
                <w:b/>
              </w:rPr>
              <w:t>0..*</w:t>
            </w:r>
            <w:r w:rsidRPr="00A8683D">
              <w:rPr>
                <w:b/>
              </w:rPr>
              <w:tab/>
            </w:r>
            <w:r w:rsidRPr="00A8683D">
              <w:t xml:space="preserve">Subjekto informaciniai pranešimai. </w:t>
            </w:r>
          </w:p>
          <w:p w14:paraId="7E30D571" w14:textId="77777777" w:rsidR="00651029" w:rsidRPr="00A8683D" w:rsidRDefault="00651029" w:rsidP="00EA61C1">
            <w:r w:rsidRPr="00A8683D">
              <w:rPr>
                <w:b/>
              </w:rPr>
              <w:t xml:space="preserve"> </w:t>
            </w:r>
            <w:r w:rsidRPr="00A8683D">
              <w:t xml:space="preserve"> </w:t>
            </w:r>
            <w:r w:rsidRPr="00A8683D">
              <w:rPr>
                <w:b/>
              </w:rPr>
              <w:t>0..1</w:t>
            </w:r>
            <w:r w:rsidRPr="00A8683D">
              <w:rPr>
                <w:b/>
              </w:rPr>
              <w:tab/>
            </w:r>
            <w:r w:rsidR="001520B6" w:rsidRPr="00A8683D">
              <w:t>Projekto įgyvendinimo plana</w:t>
            </w:r>
            <w:r w:rsidR="00F24F6B"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32795D71" w14:textId="77777777" w:rsidR="00651029" w:rsidRPr="00A8683D" w:rsidRDefault="00651029" w:rsidP="00BB4CBC"/>
        </w:tc>
      </w:tr>
      <w:tr w:rsidR="00651029" w:rsidRPr="00A8683D" w14:paraId="0431F6EE"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D3F3988" w14:textId="77777777" w:rsidR="00651029" w:rsidRPr="00A8683D" w:rsidRDefault="003D0C18" w:rsidP="00EA61C1">
            <w:r w:rsidRPr="00A8683D">
              <w:t>P</w:t>
            </w:r>
            <w:r>
              <w:t>rojekto įgyvendinimo planą</w:t>
            </w:r>
            <w:r w:rsidRPr="00A8683D">
              <w:t xml:space="preserve"> </w:t>
            </w:r>
            <w:r w:rsidR="00651029" w:rsidRPr="00A8683D">
              <w:t>pateikęs asmuo</w:t>
            </w:r>
          </w:p>
        </w:tc>
        <w:tc>
          <w:tcPr>
            <w:tcW w:w="5220" w:type="dxa"/>
            <w:tcBorders>
              <w:top w:val="single" w:sz="2" w:space="0" w:color="auto"/>
              <w:left w:val="single" w:sz="2" w:space="0" w:color="auto"/>
              <w:bottom w:val="single" w:sz="2" w:space="0" w:color="auto"/>
              <w:right w:val="single" w:sz="2" w:space="0" w:color="auto"/>
            </w:tcBorders>
          </w:tcPr>
          <w:p w14:paraId="7D8F2298" w14:textId="77777777" w:rsidR="00651029" w:rsidRPr="00A8683D" w:rsidRDefault="00651029" w:rsidP="00EA61C1">
            <w:r w:rsidRPr="00A8683D">
              <w:rPr>
                <w:b/>
              </w:rPr>
              <w:t xml:space="preserve"> </w:t>
            </w:r>
            <w:r w:rsidRPr="00A8683D">
              <w:t xml:space="preserve"> </w:t>
            </w:r>
            <w:r w:rsidRPr="00A8683D">
              <w:rPr>
                <w:b/>
              </w:rPr>
              <w:t>0..*</w:t>
            </w:r>
            <w:r w:rsidRPr="00A8683D">
              <w:rPr>
                <w:b/>
              </w:rPr>
              <w:tab/>
            </w:r>
            <w:r w:rsidR="001520B6" w:rsidRPr="00A8683D">
              <w:t>Projekto įgyvendinimo plana</w:t>
            </w:r>
            <w:r w:rsidR="00F24F6B" w:rsidRPr="00A8683D">
              <w:t>s</w:t>
            </w:r>
            <w:r w:rsidRPr="00A8683D">
              <w:t xml:space="preserve">. </w:t>
            </w:r>
          </w:p>
          <w:p w14:paraId="772F1BB9" w14:textId="77777777" w:rsidR="00651029" w:rsidRPr="00A8683D" w:rsidRDefault="00651029" w:rsidP="00EA61C1">
            <w:r w:rsidRPr="00A8683D">
              <w:rPr>
                <w:b/>
              </w:rPr>
              <w:t xml:space="preserve"> </w:t>
            </w:r>
            <w:r w:rsidRPr="00A8683D">
              <w:t xml:space="preserve"> </w:t>
            </w:r>
            <w:r w:rsidRPr="00A8683D">
              <w:rPr>
                <w:b/>
              </w:rPr>
              <w:t>0..1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654787CF" w14:textId="77777777" w:rsidR="00651029" w:rsidRPr="00A8683D" w:rsidRDefault="00651029" w:rsidP="00BB4CBC"/>
        </w:tc>
      </w:tr>
      <w:tr w:rsidR="00651029" w:rsidRPr="00A8683D" w14:paraId="28F1EC3F"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BDABD10" w14:textId="77777777" w:rsidR="00651029" w:rsidRPr="00A8683D" w:rsidRDefault="00651029" w:rsidP="00EA61C1">
            <w:r w:rsidRPr="00A8683D">
              <w:t>Pareiškėjas</w:t>
            </w:r>
          </w:p>
        </w:tc>
        <w:tc>
          <w:tcPr>
            <w:tcW w:w="5220" w:type="dxa"/>
            <w:tcBorders>
              <w:top w:val="single" w:sz="2" w:space="0" w:color="auto"/>
              <w:left w:val="single" w:sz="2" w:space="0" w:color="auto"/>
              <w:bottom w:val="single" w:sz="2" w:space="0" w:color="auto"/>
              <w:right w:val="single" w:sz="2" w:space="0" w:color="auto"/>
            </w:tcBorders>
          </w:tcPr>
          <w:p w14:paraId="6193D5EB" w14:textId="77777777" w:rsidR="00651029" w:rsidRPr="00A8683D" w:rsidRDefault="00651029" w:rsidP="00EA61C1">
            <w:r w:rsidRPr="00A8683D">
              <w:rPr>
                <w:b/>
              </w:rPr>
              <w:t xml:space="preserve"> </w:t>
            </w:r>
            <w:r w:rsidRPr="00A8683D">
              <w:t xml:space="preserve"> </w:t>
            </w:r>
            <w:r w:rsidRPr="00A8683D">
              <w:rPr>
                <w:b/>
              </w:rPr>
              <w:t>0..*</w:t>
            </w:r>
            <w:r w:rsidRPr="00A8683D">
              <w:rPr>
                <w:b/>
              </w:rPr>
              <w:tab/>
            </w:r>
            <w:r w:rsidR="001520B6" w:rsidRPr="00A8683D">
              <w:t>Projekto įgyvendinimo plana</w:t>
            </w:r>
            <w:r w:rsidR="00F24F6B" w:rsidRPr="00A8683D">
              <w:t>s</w:t>
            </w:r>
            <w:r w:rsidRPr="00A8683D">
              <w:t xml:space="preserve">. </w:t>
            </w:r>
          </w:p>
          <w:p w14:paraId="7F8280AB" w14:textId="77777777" w:rsidR="00651029" w:rsidRPr="00A8683D" w:rsidRDefault="00651029" w:rsidP="00EA61C1">
            <w:r w:rsidRPr="00A8683D">
              <w:rPr>
                <w:b/>
              </w:rPr>
              <w:t xml:space="preserve"> </w:t>
            </w:r>
            <w:r w:rsidRPr="00A8683D">
              <w:t xml:space="preserve"> </w:t>
            </w:r>
            <w:r w:rsidRPr="00A8683D">
              <w:rPr>
                <w:b/>
              </w:rPr>
              <w:t>1</w:t>
            </w:r>
            <w:r w:rsidRPr="00A8683D">
              <w:rPr>
                <w:b/>
              </w:rPr>
              <w:tab/>
            </w:r>
            <w:r w:rsidRPr="00A8683D">
              <w:t>Subjektai.</w:t>
            </w:r>
          </w:p>
        </w:tc>
        <w:tc>
          <w:tcPr>
            <w:tcW w:w="1710" w:type="dxa"/>
            <w:tcBorders>
              <w:top w:val="single" w:sz="2" w:space="0" w:color="auto"/>
              <w:left w:val="single" w:sz="2" w:space="0" w:color="auto"/>
              <w:bottom w:val="single" w:sz="2" w:space="0" w:color="auto"/>
              <w:right w:val="single" w:sz="2" w:space="0" w:color="auto"/>
            </w:tcBorders>
          </w:tcPr>
          <w:p w14:paraId="4C8F1A54" w14:textId="77777777" w:rsidR="00651029" w:rsidRPr="00A8683D" w:rsidRDefault="00651029" w:rsidP="00BB4CBC"/>
        </w:tc>
        <w:bookmarkEnd w:id="113"/>
      </w:tr>
    </w:tbl>
    <w:p w14:paraId="6400FDA8" w14:textId="77777777" w:rsidR="00651029" w:rsidRPr="00A8683D" w:rsidRDefault="00BB144E" w:rsidP="00DF40CE">
      <w:pPr>
        <w:pStyle w:val="Heading4"/>
      </w:pPr>
      <w:bookmarkStart w:id="137" w:name="_Toc452045766"/>
      <w:bookmarkStart w:id="138" w:name="_Toc159222112"/>
      <w:bookmarkStart w:id="139" w:name="BKM_B2BE98F5_9073_4E9D_8D6D_3707CD137BF1"/>
      <w:r w:rsidRPr="00A8683D">
        <w:t>Projekto įgyvendinimo plan</w:t>
      </w:r>
      <w:r w:rsidR="004D3626" w:rsidRPr="00A8683D">
        <w:t>o</w:t>
      </w:r>
      <w:r w:rsidR="00651029" w:rsidRPr="00A8683D">
        <w:t xml:space="preserve"> veiklos</w:t>
      </w:r>
      <w:bookmarkEnd w:id="137"/>
      <w:bookmarkEnd w:id="138"/>
    </w:p>
    <w:p w14:paraId="15100EE5" w14:textId="77777777" w:rsidR="00651029" w:rsidRPr="00A8683D" w:rsidRDefault="00651029" w:rsidP="00D85297">
      <w:pPr>
        <w:ind w:firstLine="0"/>
      </w:pPr>
      <w:r w:rsidRPr="00A8683D">
        <w:rPr>
          <w:bCs/>
          <w:i/>
          <w:iCs/>
          <w:color w:val="447524"/>
        </w:rPr>
        <w:t>Katalogas</w:t>
      </w:r>
      <w:r w:rsidRPr="00A8683D">
        <w:rPr>
          <w:rFonts w:cs="Arial"/>
        </w:rPr>
        <w:t>:</w:t>
      </w:r>
      <w:r w:rsidRPr="00A8683D">
        <w:rPr>
          <w:rFonts w:cs="Arial"/>
          <w:color w:val="000000"/>
        </w:rPr>
        <w:t xml:space="preserve"> </w:t>
      </w:r>
      <w:r w:rsidR="00BB144E" w:rsidRPr="00A8683D">
        <w:t>Projekto įgyvendinimo planai</w:t>
      </w:r>
    </w:p>
    <w:p w14:paraId="24181A25" w14:textId="77777777" w:rsidR="00651029" w:rsidRPr="00A8683D" w:rsidRDefault="00651029" w:rsidP="00D85297">
      <w:pPr>
        <w:ind w:firstLine="0"/>
      </w:pPr>
      <w:r w:rsidRPr="00A8683D">
        <w:rPr>
          <w:bCs/>
          <w:i/>
          <w:iCs/>
          <w:color w:val="447524"/>
        </w:rPr>
        <w:t>Detalės</w:t>
      </w:r>
      <w:r w:rsidRPr="00A8683D">
        <w:rPr>
          <w:rFonts w:cs="Arial"/>
        </w:rPr>
        <w:t>:</w:t>
      </w:r>
      <w:r w:rsidRPr="00A8683D">
        <w:tab/>
      </w:r>
      <w:r w:rsidRPr="00A8683D">
        <w:rPr>
          <w:i/>
        </w:rPr>
        <w:t>Sukurta</w:t>
      </w:r>
      <w:r w:rsidRPr="00A8683D">
        <w:t xml:space="preserve"> 2015-09-28. </w:t>
      </w:r>
      <w:r w:rsidRPr="00A8683D">
        <w:rPr>
          <w:i/>
        </w:rPr>
        <w:t xml:space="preserve">Modifikuota </w:t>
      </w:r>
      <w:r w:rsidR="00C6658F" w:rsidRPr="00A8683D">
        <w:t>202</w:t>
      </w:r>
      <w:r w:rsidR="0076336B" w:rsidRPr="00A8683D">
        <w:t>0</w:t>
      </w:r>
      <w:r w:rsidR="00C6658F" w:rsidRPr="00A8683D">
        <w:t>m.</w:t>
      </w:r>
    </w:p>
    <w:p w14:paraId="4BAFC4B3" w14:textId="77777777" w:rsidR="00651029" w:rsidRPr="00A8683D" w:rsidRDefault="00651029" w:rsidP="00D85297">
      <w:pPr>
        <w:ind w:firstLine="0"/>
      </w:pPr>
      <w:r w:rsidRPr="00A8683D">
        <w:rPr>
          <w:bCs/>
          <w:i/>
          <w:iCs/>
          <w:color w:val="447524"/>
        </w:rPr>
        <w:t>Pastabos</w:t>
      </w:r>
      <w:r w:rsidRPr="00A8683D">
        <w:rPr>
          <w:rFonts w:cs="Arial"/>
        </w:rPr>
        <w:t>:</w:t>
      </w:r>
      <w:r w:rsidRPr="00A8683D">
        <w:rPr>
          <w:rFonts w:cs="Arial"/>
        </w:rPr>
        <w:tab/>
      </w:r>
    </w:p>
    <w:p w14:paraId="3119D6E7" w14:textId="77777777" w:rsidR="00651029" w:rsidRPr="00A8683D" w:rsidRDefault="00651029" w:rsidP="00651029"/>
    <w:p w14:paraId="47562785" w14:textId="77777777" w:rsidR="00651029" w:rsidRPr="00A8683D" w:rsidRDefault="00651029" w:rsidP="00D85297">
      <w:pPr>
        <w:ind w:firstLine="0"/>
        <w:rPr>
          <w:b/>
          <w:color w:val="447524"/>
          <w:u w:val="single"/>
        </w:rPr>
      </w:pPr>
      <w:bookmarkStart w:id="140" w:name="BKM_E43A8307_6BFD_48E8_8278_BDF5AEBB274B"/>
      <w:bookmarkEnd w:id="140"/>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651029" w:rsidRPr="00A8683D" w14:paraId="6B3767F8"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4F36FDB8" w14:textId="77777777" w:rsidR="00651029" w:rsidRPr="00A8683D" w:rsidRDefault="0065102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0BB064F9" w14:textId="77777777" w:rsidR="00651029" w:rsidRPr="00A8683D" w:rsidRDefault="0065102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091E51DE" w14:textId="77777777" w:rsidR="00651029" w:rsidRPr="00A8683D" w:rsidRDefault="00651029" w:rsidP="00BB4CBC">
            <w:pPr>
              <w:rPr>
                <w:b/>
              </w:rPr>
            </w:pPr>
            <w:r w:rsidRPr="00A8683D">
              <w:rPr>
                <w:b/>
              </w:rPr>
              <w:t>Pastabos</w:t>
            </w:r>
          </w:p>
        </w:tc>
      </w:tr>
      <w:tr w:rsidR="00651029" w:rsidRPr="00A8683D" w14:paraId="221DB5D9"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79C8962" w14:textId="77777777" w:rsidR="00651029" w:rsidRPr="00A8683D" w:rsidRDefault="00651029" w:rsidP="00AB212C">
            <w:r w:rsidRPr="00A8683D">
              <w:t>Nr.</w:t>
            </w:r>
          </w:p>
        </w:tc>
        <w:tc>
          <w:tcPr>
            <w:tcW w:w="1980" w:type="dxa"/>
            <w:tcBorders>
              <w:top w:val="single" w:sz="2" w:space="0" w:color="auto"/>
              <w:left w:val="single" w:sz="2" w:space="0" w:color="auto"/>
              <w:bottom w:val="single" w:sz="2" w:space="0" w:color="auto"/>
              <w:right w:val="single" w:sz="2" w:space="0" w:color="auto"/>
            </w:tcBorders>
          </w:tcPr>
          <w:p w14:paraId="5B4F4AD8" w14:textId="77777777" w:rsidR="00651029" w:rsidRPr="00A8683D" w:rsidRDefault="00651029" w:rsidP="00AB212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BF71CEF" w14:textId="77777777" w:rsidR="00651029" w:rsidRPr="00A8683D" w:rsidRDefault="00651029" w:rsidP="00BB4CBC"/>
        </w:tc>
      </w:tr>
      <w:tr w:rsidR="00651029" w:rsidRPr="00A8683D" w14:paraId="3F1E7A04"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8D60212" w14:textId="77777777" w:rsidR="00651029" w:rsidRPr="00A8683D" w:rsidRDefault="00651029" w:rsidP="00AB212C">
            <w:bookmarkStart w:id="141" w:name="BKM_37D780FB_DF91_4446_8CAF_5B2342395947"/>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751A6E3D" w14:textId="77777777" w:rsidR="00651029" w:rsidRPr="00A8683D" w:rsidRDefault="00651029" w:rsidP="00AB212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204041D" w14:textId="77777777" w:rsidR="00651029" w:rsidRPr="00A8683D" w:rsidRDefault="00651029" w:rsidP="00BB4CBC"/>
        </w:tc>
        <w:bookmarkEnd w:id="141"/>
      </w:tr>
      <w:tr w:rsidR="00EC45E6" w:rsidRPr="00A8683D" w14:paraId="2558B8A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F3BCF1C" w14:textId="77777777" w:rsidR="00EC45E6" w:rsidRPr="00A8683D" w:rsidRDefault="00EC45E6" w:rsidP="00AB212C">
            <w:r w:rsidRPr="00A8683D">
              <w:t>Aprašymas</w:t>
            </w:r>
          </w:p>
        </w:tc>
        <w:tc>
          <w:tcPr>
            <w:tcW w:w="1980" w:type="dxa"/>
            <w:tcBorders>
              <w:top w:val="single" w:sz="2" w:space="0" w:color="auto"/>
              <w:left w:val="single" w:sz="2" w:space="0" w:color="auto"/>
              <w:bottom w:val="single" w:sz="2" w:space="0" w:color="auto"/>
              <w:right w:val="single" w:sz="2" w:space="0" w:color="auto"/>
            </w:tcBorders>
          </w:tcPr>
          <w:p w14:paraId="04852EFB" w14:textId="77777777" w:rsidR="00EC45E6" w:rsidRPr="00A8683D" w:rsidRDefault="00EC45E6" w:rsidP="00AB212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4680371" w14:textId="77777777" w:rsidR="00EC45E6" w:rsidRPr="00A8683D" w:rsidRDefault="00EC45E6" w:rsidP="00BB4CBC"/>
        </w:tc>
      </w:tr>
    </w:tbl>
    <w:p w14:paraId="57AFC344" w14:textId="77777777" w:rsidR="00651029" w:rsidRPr="00A8683D" w:rsidRDefault="00651029" w:rsidP="00651029"/>
    <w:p w14:paraId="0CE2EC2F" w14:textId="77777777" w:rsidR="00651029" w:rsidRPr="00A8683D" w:rsidRDefault="00651029" w:rsidP="00651029"/>
    <w:p w14:paraId="788B90CD" w14:textId="77777777" w:rsidR="00651029" w:rsidRPr="00A8683D" w:rsidRDefault="00651029" w:rsidP="00D85297">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51029" w:rsidRPr="00A8683D" w14:paraId="17825D4C"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1D3EFE7D" w14:textId="77777777" w:rsidR="00651029" w:rsidRPr="00A8683D" w:rsidRDefault="0065102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14B5B830" w14:textId="77777777" w:rsidR="00651029" w:rsidRPr="00A8683D" w:rsidRDefault="0065102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1A67B473" w14:textId="77777777" w:rsidR="00651029" w:rsidRPr="00A8683D" w:rsidRDefault="00651029" w:rsidP="00BB4CBC">
            <w:pPr>
              <w:rPr>
                <w:b/>
              </w:rPr>
            </w:pPr>
            <w:r w:rsidRPr="00A8683D">
              <w:rPr>
                <w:b/>
              </w:rPr>
              <w:t>Pastabos</w:t>
            </w:r>
          </w:p>
        </w:tc>
      </w:tr>
      <w:tr w:rsidR="00651029" w:rsidRPr="00A8683D" w14:paraId="41223389"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F41E4F4"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1DF95543" w14:textId="77777777" w:rsidR="00651029" w:rsidRPr="00A8683D" w:rsidRDefault="00651029" w:rsidP="00AB212C">
            <w:r w:rsidRPr="00A8683D">
              <w:rPr>
                <w:b/>
              </w:rPr>
              <w:t xml:space="preserve"> </w:t>
            </w:r>
            <w:r w:rsidRPr="00A8683D">
              <w:t xml:space="preserve"> </w:t>
            </w:r>
            <w:r w:rsidRPr="00A8683D">
              <w:rPr>
                <w:b/>
              </w:rPr>
              <w:t>0..*</w:t>
            </w:r>
            <w:r w:rsidRPr="00A8683D">
              <w:rPr>
                <w:b/>
              </w:rPr>
              <w:tab/>
            </w:r>
            <w:r w:rsidR="00BA579B" w:rsidRPr="00A8683D">
              <w:t>Projekto įgyvendinimo plano</w:t>
            </w:r>
            <w:r w:rsidR="00BA579B" w:rsidRPr="00A8683D" w:rsidDel="00BA579B">
              <w:t xml:space="preserve"> </w:t>
            </w:r>
            <w:r w:rsidRPr="00A8683D">
              <w:t xml:space="preserve">veiklos. </w:t>
            </w:r>
          </w:p>
          <w:p w14:paraId="01489F1F" w14:textId="77777777" w:rsidR="00651029" w:rsidRPr="00A8683D" w:rsidRDefault="00651029" w:rsidP="00AB212C">
            <w:r w:rsidRPr="00A8683D">
              <w:rPr>
                <w:b/>
              </w:rPr>
              <w:t xml:space="preserve"> </w:t>
            </w:r>
            <w:r w:rsidRPr="00A8683D">
              <w:t xml:space="preserve"> </w:t>
            </w:r>
            <w:r w:rsidRPr="00A8683D">
              <w:rPr>
                <w:b/>
              </w:rPr>
              <w:t>1</w:t>
            </w:r>
            <w:r w:rsidRPr="00A8683D">
              <w:rPr>
                <w:b/>
              </w:rPr>
              <w:tab/>
            </w:r>
            <w:r w:rsidR="00BA579B" w:rsidRPr="00A8683D">
              <w:t>Projekto įgyvendinimo plana</w:t>
            </w:r>
            <w:r w:rsidR="00137B7A"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5A0D0914" w14:textId="77777777" w:rsidR="00651029" w:rsidRPr="00A8683D" w:rsidRDefault="00651029" w:rsidP="00BB4CBC"/>
        </w:tc>
      </w:tr>
      <w:tr w:rsidR="00651029" w:rsidRPr="00A8683D" w14:paraId="61C71ED9"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81FE9F5"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5B5F3804" w14:textId="77777777" w:rsidR="00651029" w:rsidRPr="00A8683D" w:rsidRDefault="00651029" w:rsidP="00AB212C">
            <w:r w:rsidRPr="00A8683D">
              <w:rPr>
                <w:b/>
              </w:rPr>
              <w:t xml:space="preserve"> </w:t>
            </w:r>
            <w:r w:rsidRPr="00A8683D">
              <w:t xml:space="preserve"> </w:t>
            </w:r>
            <w:r w:rsidRPr="00A8683D">
              <w:rPr>
                <w:b/>
              </w:rPr>
              <w:t>0..*</w:t>
            </w:r>
            <w:r w:rsidRPr="00A8683D">
              <w:rPr>
                <w:b/>
              </w:rPr>
              <w:tab/>
            </w:r>
            <w:r w:rsidR="00BA579B" w:rsidRPr="00A8683D">
              <w:t>Projekto įgyvendinimo plano</w:t>
            </w:r>
            <w:r w:rsidR="00BA579B" w:rsidRPr="00A8683D" w:rsidDel="00BA579B">
              <w:t xml:space="preserve"> </w:t>
            </w:r>
            <w:r w:rsidRPr="00A8683D">
              <w:t xml:space="preserve">finansavimas. </w:t>
            </w:r>
          </w:p>
          <w:p w14:paraId="6EF4CD63" w14:textId="77777777" w:rsidR="00651029" w:rsidRPr="00A8683D" w:rsidRDefault="00651029" w:rsidP="00AB212C">
            <w:r w:rsidRPr="00A8683D">
              <w:rPr>
                <w:b/>
              </w:rPr>
              <w:t xml:space="preserve"> </w:t>
            </w:r>
            <w:r w:rsidRPr="00A8683D">
              <w:t xml:space="preserve"> </w:t>
            </w:r>
            <w:r w:rsidRPr="00A8683D">
              <w:rPr>
                <w:b/>
              </w:rPr>
              <w:t>0..1</w:t>
            </w:r>
            <w:r w:rsidRPr="00A8683D">
              <w:rPr>
                <w:b/>
              </w:rPr>
              <w:tab/>
            </w:r>
            <w:r w:rsidR="00BA579B" w:rsidRPr="00A8683D">
              <w:t>Projekto įgyvendinimo plano</w:t>
            </w:r>
            <w:r w:rsidR="00BA579B" w:rsidRPr="00A8683D" w:rsidDel="00BA579B">
              <w:t xml:space="preserve"> </w:t>
            </w:r>
            <w:r w:rsidRPr="00A8683D">
              <w:t>veiklos.</w:t>
            </w:r>
          </w:p>
        </w:tc>
        <w:tc>
          <w:tcPr>
            <w:tcW w:w="1710" w:type="dxa"/>
            <w:tcBorders>
              <w:top w:val="single" w:sz="2" w:space="0" w:color="auto"/>
              <w:left w:val="single" w:sz="2" w:space="0" w:color="auto"/>
              <w:bottom w:val="single" w:sz="2" w:space="0" w:color="auto"/>
              <w:right w:val="single" w:sz="2" w:space="0" w:color="auto"/>
            </w:tcBorders>
          </w:tcPr>
          <w:p w14:paraId="40784A4C" w14:textId="77777777" w:rsidR="00651029" w:rsidRPr="00A8683D" w:rsidRDefault="00651029" w:rsidP="00BB4CBC"/>
        </w:tc>
      </w:tr>
      <w:tr w:rsidR="00651029" w:rsidRPr="00A8683D" w14:paraId="6DC46F37"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EF7517C"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60FDD60A" w14:textId="77777777" w:rsidR="00651029" w:rsidRPr="00A8683D" w:rsidRDefault="00651029" w:rsidP="00AB212C">
            <w:r w:rsidRPr="00A8683D">
              <w:rPr>
                <w:b/>
              </w:rPr>
              <w:t xml:space="preserve"> </w:t>
            </w:r>
            <w:r w:rsidRPr="00A8683D">
              <w:t xml:space="preserve"> </w:t>
            </w:r>
            <w:r w:rsidRPr="00A8683D">
              <w:rPr>
                <w:b/>
              </w:rPr>
              <w:t>0..*</w:t>
            </w:r>
            <w:r w:rsidRPr="00A8683D">
              <w:rPr>
                <w:b/>
              </w:rPr>
              <w:tab/>
            </w:r>
            <w:r w:rsidR="00BA579B" w:rsidRPr="00A8683D">
              <w:t>Projekto įgyvendinimo plano</w:t>
            </w:r>
            <w:r w:rsidR="00BA579B" w:rsidRPr="00A8683D" w:rsidDel="00BA579B">
              <w:t xml:space="preserve"> </w:t>
            </w:r>
            <w:r w:rsidRPr="00A8683D">
              <w:t xml:space="preserve">rodikliai. </w:t>
            </w:r>
          </w:p>
          <w:p w14:paraId="05092F3A" w14:textId="77777777" w:rsidR="00651029" w:rsidRPr="00A8683D" w:rsidRDefault="00651029" w:rsidP="00AB212C">
            <w:r w:rsidRPr="00A8683D">
              <w:rPr>
                <w:b/>
              </w:rPr>
              <w:t xml:space="preserve"> </w:t>
            </w:r>
            <w:r w:rsidRPr="00A8683D">
              <w:t xml:space="preserve"> </w:t>
            </w:r>
            <w:r w:rsidRPr="00A8683D">
              <w:rPr>
                <w:b/>
              </w:rPr>
              <w:t>1</w:t>
            </w:r>
            <w:r w:rsidRPr="00A8683D">
              <w:rPr>
                <w:b/>
              </w:rPr>
              <w:tab/>
            </w:r>
            <w:r w:rsidR="00BA579B" w:rsidRPr="00A8683D">
              <w:t>Projekto įgyvendinimo plano</w:t>
            </w:r>
            <w:r w:rsidR="00BA579B" w:rsidRPr="00A8683D" w:rsidDel="00BA579B">
              <w:t xml:space="preserve"> </w:t>
            </w:r>
            <w:r w:rsidRPr="00A8683D">
              <w:t>veiklos.</w:t>
            </w:r>
          </w:p>
        </w:tc>
        <w:tc>
          <w:tcPr>
            <w:tcW w:w="1710" w:type="dxa"/>
            <w:tcBorders>
              <w:top w:val="single" w:sz="2" w:space="0" w:color="auto"/>
              <w:left w:val="single" w:sz="2" w:space="0" w:color="auto"/>
              <w:bottom w:val="single" w:sz="2" w:space="0" w:color="auto"/>
              <w:right w:val="single" w:sz="2" w:space="0" w:color="auto"/>
            </w:tcBorders>
          </w:tcPr>
          <w:p w14:paraId="4C6585A2" w14:textId="77777777" w:rsidR="00651029" w:rsidRPr="00A8683D" w:rsidRDefault="00651029" w:rsidP="00BB4CBC"/>
        </w:tc>
        <w:bookmarkEnd w:id="139"/>
      </w:tr>
    </w:tbl>
    <w:p w14:paraId="23EB893E" w14:textId="77777777" w:rsidR="0090537B" w:rsidRPr="00A8683D" w:rsidRDefault="0090537B" w:rsidP="00DF40CE">
      <w:pPr>
        <w:pStyle w:val="Heading4"/>
      </w:pPr>
      <w:bookmarkStart w:id="142" w:name="_Toc159222113"/>
      <w:bookmarkStart w:id="143" w:name="_Toc452045767"/>
      <w:bookmarkStart w:id="144" w:name="BKM_E47E4998_F5B2_4FAA_808B_577D2A1CECDB"/>
      <w:r w:rsidRPr="00A8683D">
        <w:t>Partneriai</w:t>
      </w:r>
      <w:bookmarkEnd w:id="142"/>
    </w:p>
    <w:p w14:paraId="1DFCD788" w14:textId="77777777" w:rsidR="0090537B" w:rsidRPr="00A8683D" w:rsidRDefault="0090537B" w:rsidP="0090537B">
      <w:pPr>
        <w:ind w:firstLine="0"/>
      </w:pPr>
      <w:r w:rsidRPr="00A8683D">
        <w:rPr>
          <w:bCs/>
          <w:i/>
          <w:iCs/>
          <w:color w:val="447524"/>
        </w:rPr>
        <w:t>Katalogas</w:t>
      </w:r>
      <w:r w:rsidRPr="00A8683D">
        <w:rPr>
          <w:rFonts w:cs="Arial"/>
        </w:rPr>
        <w:t>:</w:t>
      </w:r>
      <w:r w:rsidRPr="00A8683D">
        <w:rPr>
          <w:rFonts w:cs="Arial"/>
          <w:color w:val="000000"/>
        </w:rPr>
        <w:t xml:space="preserve"> </w:t>
      </w:r>
      <w:r w:rsidR="00BB144E" w:rsidRPr="00A8683D">
        <w:t>Projekto įgyvendinimo planai</w:t>
      </w:r>
    </w:p>
    <w:p w14:paraId="07E5453E" w14:textId="77777777" w:rsidR="0090537B" w:rsidRPr="00A8683D" w:rsidRDefault="0090537B" w:rsidP="0090537B">
      <w:pPr>
        <w:ind w:firstLine="0"/>
      </w:pPr>
      <w:r w:rsidRPr="00A8683D">
        <w:rPr>
          <w:bCs/>
          <w:i/>
          <w:iCs/>
          <w:color w:val="447524"/>
        </w:rPr>
        <w:t>Detalės</w:t>
      </w:r>
      <w:r w:rsidRPr="00A8683D">
        <w:rPr>
          <w:rFonts w:cs="Arial"/>
        </w:rPr>
        <w:t>:</w:t>
      </w:r>
      <w:r w:rsidRPr="00A8683D">
        <w:tab/>
      </w:r>
      <w:r w:rsidRPr="00A8683D">
        <w:rPr>
          <w:i/>
        </w:rPr>
        <w:t>Sukurta</w:t>
      </w:r>
      <w:r w:rsidRPr="00A8683D">
        <w:t xml:space="preserve"> </w:t>
      </w:r>
      <w:r w:rsidR="00B0501A" w:rsidRPr="00A8683D">
        <w:t>2020m</w:t>
      </w:r>
      <w:r w:rsidRPr="00A8683D">
        <w:t>.</w:t>
      </w:r>
    </w:p>
    <w:p w14:paraId="019DFDEB" w14:textId="77777777" w:rsidR="0090537B" w:rsidRPr="00A8683D" w:rsidRDefault="0090537B" w:rsidP="0090537B">
      <w:pPr>
        <w:ind w:firstLine="0"/>
      </w:pPr>
      <w:r w:rsidRPr="00A8683D">
        <w:rPr>
          <w:bCs/>
          <w:i/>
          <w:iCs/>
          <w:color w:val="447524"/>
        </w:rPr>
        <w:t>Pastabos</w:t>
      </w:r>
      <w:r w:rsidRPr="00A8683D">
        <w:rPr>
          <w:rFonts w:cs="Arial"/>
        </w:rPr>
        <w:t>:</w:t>
      </w:r>
      <w:r w:rsidRPr="00A8683D">
        <w:rPr>
          <w:rFonts w:cs="Arial"/>
        </w:rPr>
        <w:tab/>
      </w:r>
    </w:p>
    <w:p w14:paraId="2522E229" w14:textId="77777777" w:rsidR="0090537B" w:rsidRPr="00A8683D" w:rsidRDefault="0090537B" w:rsidP="0090537B"/>
    <w:p w14:paraId="464B04CE" w14:textId="77777777" w:rsidR="0090537B" w:rsidRPr="00A8683D" w:rsidRDefault="0090537B" w:rsidP="0090537B">
      <w:pPr>
        <w:ind w:firstLine="0"/>
        <w:rPr>
          <w:b/>
          <w:color w:val="447524"/>
          <w:u w:val="single"/>
        </w:rPr>
      </w:pPr>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90537B" w:rsidRPr="00A8683D" w14:paraId="70163E35" w14:textId="77777777" w:rsidTr="00780B5F">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470423DF" w14:textId="77777777" w:rsidR="0090537B" w:rsidRPr="00A8683D" w:rsidRDefault="0090537B" w:rsidP="00780B5F">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04E0F9AF" w14:textId="77777777" w:rsidR="0090537B" w:rsidRPr="00A8683D" w:rsidRDefault="0090537B" w:rsidP="00780B5F">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45D74F9E" w14:textId="77777777" w:rsidR="0090537B" w:rsidRPr="00A8683D" w:rsidRDefault="0090537B" w:rsidP="00780B5F">
            <w:pPr>
              <w:rPr>
                <w:b/>
              </w:rPr>
            </w:pPr>
            <w:r w:rsidRPr="00A8683D">
              <w:rPr>
                <w:b/>
              </w:rPr>
              <w:t>Pastabos</w:t>
            </w:r>
          </w:p>
        </w:tc>
      </w:tr>
      <w:tr w:rsidR="0090537B" w:rsidRPr="00A8683D" w14:paraId="7F9B65F1"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205D60FB" w14:textId="77777777" w:rsidR="0090537B" w:rsidRPr="00A8683D" w:rsidRDefault="001327AD" w:rsidP="00780B5F">
            <w:r w:rsidRPr="00A8683D">
              <w:t>JAR kodas</w:t>
            </w:r>
          </w:p>
        </w:tc>
        <w:tc>
          <w:tcPr>
            <w:tcW w:w="1980" w:type="dxa"/>
            <w:tcBorders>
              <w:top w:val="single" w:sz="2" w:space="0" w:color="auto"/>
              <w:left w:val="single" w:sz="2" w:space="0" w:color="auto"/>
              <w:bottom w:val="single" w:sz="2" w:space="0" w:color="auto"/>
              <w:right w:val="single" w:sz="2" w:space="0" w:color="auto"/>
            </w:tcBorders>
          </w:tcPr>
          <w:p w14:paraId="395E3C0D" w14:textId="77777777" w:rsidR="0090537B" w:rsidRPr="00A8683D" w:rsidRDefault="0090537B"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F328168" w14:textId="77777777" w:rsidR="0090537B" w:rsidRPr="00A8683D" w:rsidRDefault="0090537B" w:rsidP="00780B5F"/>
        </w:tc>
      </w:tr>
      <w:tr w:rsidR="0090537B" w:rsidRPr="00A8683D" w14:paraId="4740EA52"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07A2D5CD" w14:textId="77777777" w:rsidR="0090537B" w:rsidRPr="00A8683D" w:rsidRDefault="001327AD" w:rsidP="00780B5F">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0CF0C7B5" w14:textId="77777777" w:rsidR="0090537B" w:rsidRPr="00A8683D" w:rsidRDefault="0090537B"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C2A2101" w14:textId="77777777" w:rsidR="0090537B" w:rsidRPr="00A8683D" w:rsidRDefault="0090537B" w:rsidP="00780B5F"/>
        </w:tc>
      </w:tr>
      <w:tr w:rsidR="0090537B" w:rsidRPr="00A8683D" w14:paraId="0C6EF12B"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206A2628" w14:textId="77777777" w:rsidR="0090537B" w:rsidRPr="00A8683D" w:rsidRDefault="001327AD" w:rsidP="00780B5F">
            <w:r w:rsidRPr="00A8683D">
              <w:t>Buveinės adresas</w:t>
            </w:r>
          </w:p>
        </w:tc>
        <w:tc>
          <w:tcPr>
            <w:tcW w:w="1980" w:type="dxa"/>
            <w:tcBorders>
              <w:top w:val="single" w:sz="2" w:space="0" w:color="auto"/>
              <w:left w:val="single" w:sz="2" w:space="0" w:color="auto"/>
              <w:bottom w:val="single" w:sz="2" w:space="0" w:color="auto"/>
              <w:right w:val="single" w:sz="2" w:space="0" w:color="auto"/>
            </w:tcBorders>
          </w:tcPr>
          <w:p w14:paraId="23468242" w14:textId="77777777" w:rsidR="0090537B" w:rsidRPr="00A8683D" w:rsidRDefault="0090537B"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2FFDA84" w14:textId="77777777" w:rsidR="0090537B" w:rsidRPr="00A8683D" w:rsidRDefault="0090537B" w:rsidP="00780B5F"/>
        </w:tc>
      </w:tr>
      <w:tr w:rsidR="001327AD" w:rsidRPr="00A8683D" w14:paraId="6B2FAD13"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1726B1BA" w14:textId="77777777" w:rsidR="001327AD" w:rsidRPr="00A8683D" w:rsidRDefault="001327AD" w:rsidP="00780B5F">
            <w:r w:rsidRPr="00A8683D">
              <w:t>Pašto kodas</w:t>
            </w:r>
          </w:p>
        </w:tc>
        <w:tc>
          <w:tcPr>
            <w:tcW w:w="1980" w:type="dxa"/>
            <w:tcBorders>
              <w:top w:val="single" w:sz="2" w:space="0" w:color="auto"/>
              <w:left w:val="single" w:sz="2" w:space="0" w:color="auto"/>
              <w:bottom w:val="single" w:sz="2" w:space="0" w:color="auto"/>
              <w:right w:val="single" w:sz="2" w:space="0" w:color="auto"/>
            </w:tcBorders>
          </w:tcPr>
          <w:p w14:paraId="427CDB67" w14:textId="77777777" w:rsidR="001327AD" w:rsidRPr="00A8683D" w:rsidRDefault="008615CE"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AF9C60D" w14:textId="77777777" w:rsidR="001327AD" w:rsidRPr="00A8683D" w:rsidRDefault="001327AD" w:rsidP="00780B5F"/>
        </w:tc>
      </w:tr>
      <w:tr w:rsidR="001327AD" w:rsidRPr="00A8683D" w14:paraId="23D0F3A0"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1F0F8F44" w14:textId="77777777" w:rsidR="001327AD" w:rsidRPr="00A8683D" w:rsidRDefault="008615CE" w:rsidP="00780B5F">
            <w:r w:rsidRPr="00A8683D">
              <w:t>Miestas</w:t>
            </w:r>
          </w:p>
        </w:tc>
        <w:tc>
          <w:tcPr>
            <w:tcW w:w="1980" w:type="dxa"/>
            <w:tcBorders>
              <w:top w:val="single" w:sz="2" w:space="0" w:color="auto"/>
              <w:left w:val="single" w:sz="2" w:space="0" w:color="auto"/>
              <w:bottom w:val="single" w:sz="2" w:space="0" w:color="auto"/>
              <w:right w:val="single" w:sz="2" w:space="0" w:color="auto"/>
            </w:tcBorders>
          </w:tcPr>
          <w:p w14:paraId="32F7E3C5" w14:textId="77777777" w:rsidR="001327AD" w:rsidRPr="00A8683D" w:rsidRDefault="008615CE"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AE9BBA7" w14:textId="77777777" w:rsidR="001327AD" w:rsidRPr="00A8683D" w:rsidRDefault="001327AD" w:rsidP="00780B5F"/>
        </w:tc>
      </w:tr>
      <w:tr w:rsidR="001327AD" w:rsidRPr="00A8683D" w14:paraId="40ACD5E4"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221F01A4" w14:textId="77777777" w:rsidR="001327AD" w:rsidRPr="00A8683D" w:rsidRDefault="008615CE" w:rsidP="00780B5F">
            <w:r w:rsidRPr="00A8683D">
              <w:t>Telefono nr.</w:t>
            </w:r>
          </w:p>
        </w:tc>
        <w:tc>
          <w:tcPr>
            <w:tcW w:w="1980" w:type="dxa"/>
            <w:tcBorders>
              <w:top w:val="single" w:sz="2" w:space="0" w:color="auto"/>
              <w:left w:val="single" w:sz="2" w:space="0" w:color="auto"/>
              <w:bottom w:val="single" w:sz="2" w:space="0" w:color="auto"/>
              <w:right w:val="single" w:sz="2" w:space="0" w:color="auto"/>
            </w:tcBorders>
          </w:tcPr>
          <w:p w14:paraId="1A8EB31E" w14:textId="77777777" w:rsidR="001327AD" w:rsidRPr="00A8683D" w:rsidRDefault="008615CE"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F7A44C3" w14:textId="77777777" w:rsidR="001327AD" w:rsidRPr="00A8683D" w:rsidRDefault="001327AD" w:rsidP="00780B5F"/>
        </w:tc>
      </w:tr>
      <w:tr w:rsidR="001327AD" w:rsidRPr="00A8683D" w14:paraId="3635ED11"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419658C8" w14:textId="77777777" w:rsidR="001327AD" w:rsidRPr="00A8683D" w:rsidRDefault="008615CE" w:rsidP="00780B5F">
            <w:r w:rsidRPr="00A8683D">
              <w:t>El. paštas</w:t>
            </w:r>
          </w:p>
        </w:tc>
        <w:tc>
          <w:tcPr>
            <w:tcW w:w="1980" w:type="dxa"/>
            <w:tcBorders>
              <w:top w:val="single" w:sz="2" w:space="0" w:color="auto"/>
              <w:left w:val="single" w:sz="2" w:space="0" w:color="auto"/>
              <w:bottom w:val="single" w:sz="2" w:space="0" w:color="auto"/>
              <w:right w:val="single" w:sz="2" w:space="0" w:color="auto"/>
            </w:tcBorders>
          </w:tcPr>
          <w:p w14:paraId="3FD8B90A" w14:textId="77777777" w:rsidR="001327AD" w:rsidRPr="00A8683D" w:rsidRDefault="008615CE"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83F79F0" w14:textId="77777777" w:rsidR="001327AD" w:rsidRPr="00A8683D" w:rsidRDefault="001327AD" w:rsidP="00780B5F"/>
        </w:tc>
      </w:tr>
      <w:tr w:rsidR="001327AD" w:rsidRPr="00A8683D" w14:paraId="6E9E1AA8"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4DD468D6" w14:textId="77777777" w:rsidR="001327AD" w:rsidRPr="00A8683D" w:rsidRDefault="008615CE" w:rsidP="00780B5F">
            <w:r w:rsidRPr="00A8683D">
              <w:t>Vadovo vardas ir pavardė</w:t>
            </w:r>
          </w:p>
        </w:tc>
        <w:tc>
          <w:tcPr>
            <w:tcW w:w="1980" w:type="dxa"/>
            <w:tcBorders>
              <w:top w:val="single" w:sz="2" w:space="0" w:color="auto"/>
              <w:left w:val="single" w:sz="2" w:space="0" w:color="auto"/>
              <w:bottom w:val="single" w:sz="2" w:space="0" w:color="auto"/>
              <w:right w:val="single" w:sz="2" w:space="0" w:color="auto"/>
            </w:tcBorders>
          </w:tcPr>
          <w:p w14:paraId="68C6B467" w14:textId="77777777" w:rsidR="001327AD" w:rsidRPr="00A8683D" w:rsidRDefault="008615CE"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A03CB61" w14:textId="77777777" w:rsidR="001327AD" w:rsidRPr="00A8683D" w:rsidRDefault="001327AD" w:rsidP="00780B5F"/>
        </w:tc>
      </w:tr>
      <w:tr w:rsidR="008615CE" w:rsidRPr="00A8683D" w14:paraId="19B74D64"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427197BE" w14:textId="77777777" w:rsidR="008615CE" w:rsidRPr="00A8683D" w:rsidRDefault="008615CE" w:rsidP="00780B5F">
            <w:r w:rsidRPr="00A8683D">
              <w:t>Vadovo pareigos</w:t>
            </w:r>
          </w:p>
        </w:tc>
        <w:tc>
          <w:tcPr>
            <w:tcW w:w="1980" w:type="dxa"/>
            <w:tcBorders>
              <w:top w:val="single" w:sz="2" w:space="0" w:color="auto"/>
              <w:left w:val="single" w:sz="2" w:space="0" w:color="auto"/>
              <w:bottom w:val="single" w:sz="2" w:space="0" w:color="auto"/>
              <w:right w:val="single" w:sz="2" w:space="0" w:color="auto"/>
            </w:tcBorders>
          </w:tcPr>
          <w:p w14:paraId="1AD71F7B" w14:textId="77777777" w:rsidR="008615CE" w:rsidRPr="00A8683D" w:rsidRDefault="008615CE"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9DF61CA" w14:textId="77777777" w:rsidR="008615CE" w:rsidRPr="00A8683D" w:rsidRDefault="008615CE" w:rsidP="00780B5F"/>
        </w:tc>
      </w:tr>
      <w:tr w:rsidR="008615CE" w:rsidRPr="00A8683D" w14:paraId="405AF52C"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2820A1FD" w14:textId="77777777" w:rsidR="008615CE" w:rsidRPr="00A8683D" w:rsidRDefault="008615CE" w:rsidP="00780B5F">
            <w:r w:rsidRPr="00A8683D">
              <w:t>Vadovo telefono nr.</w:t>
            </w:r>
          </w:p>
        </w:tc>
        <w:tc>
          <w:tcPr>
            <w:tcW w:w="1980" w:type="dxa"/>
            <w:tcBorders>
              <w:top w:val="single" w:sz="2" w:space="0" w:color="auto"/>
              <w:left w:val="single" w:sz="2" w:space="0" w:color="auto"/>
              <w:bottom w:val="single" w:sz="2" w:space="0" w:color="auto"/>
              <w:right w:val="single" w:sz="2" w:space="0" w:color="auto"/>
            </w:tcBorders>
          </w:tcPr>
          <w:p w14:paraId="06F32448" w14:textId="77777777" w:rsidR="008615CE" w:rsidRPr="00A8683D" w:rsidRDefault="008615CE"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8C38891" w14:textId="77777777" w:rsidR="008615CE" w:rsidRPr="00A8683D" w:rsidRDefault="008615CE" w:rsidP="00780B5F"/>
        </w:tc>
      </w:tr>
      <w:tr w:rsidR="008615CE" w:rsidRPr="00A8683D" w14:paraId="6F26002C"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7C7C724C" w14:textId="77777777" w:rsidR="008615CE" w:rsidRPr="00A8683D" w:rsidRDefault="008615CE" w:rsidP="00780B5F">
            <w:r w:rsidRPr="00A8683D">
              <w:t>Vadovo el. paštas</w:t>
            </w:r>
          </w:p>
        </w:tc>
        <w:tc>
          <w:tcPr>
            <w:tcW w:w="1980" w:type="dxa"/>
            <w:tcBorders>
              <w:top w:val="single" w:sz="2" w:space="0" w:color="auto"/>
              <w:left w:val="single" w:sz="2" w:space="0" w:color="auto"/>
              <w:bottom w:val="single" w:sz="2" w:space="0" w:color="auto"/>
              <w:right w:val="single" w:sz="2" w:space="0" w:color="auto"/>
            </w:tcBorders>
          </w:tcPr>
          <w:p w14:paraId="4D39BB3B" w14:textId="77777777" w:rsidR="008615CE" w:rsidRPr="00A8683D" w:rsidRDefault="008615CE"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AD09662" w14:textId="77777777" w:rsidR="008615CE" w:rsidRPr="00A8683D" w:rsidRDefault="008615CE" w:rsidP="00780B5F"/>
        </w:tc>
      </w:tr>
    </w:tbl>
    <w:p w14:paraId="1FE17845" w14:textId="77777777" w:rsidR="0028403E" w:rsidRPr="00A8683D" w:rsidRDefault="0028403E" w:rsidP="0028403E"/>
    <w:p w14:paraId="27CFB247" w14:textId="77777777" w:rsidR="0028403E" w:rsidRPr="00A8683D" w:rsidRDefault="0028403E" w:rsidP="0028403E">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28403E" w:rsidRPr="00A8683D" w14:paraId="3A0E9AAB" w14:textId="77777777" w:rsidTr="00780B5F">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65F72502" w14:textId="77777777" w:rsidR="0028403E" w:rsidRPr="00A8683D" w:rsidRDefault="0028403E" w:rsidP="00780B5F">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553A80D" w14:textId="77777777" w:rsidR="0028403E" w:rsidRPr="00A8683D" w:rsidRDefault="0028403E" w:rsidP="00780B5F">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0562CAE6" w14:textId="77777777" w:rsidR="0028403E" w:rsidRPr="00A8683D" w:rsidRDefault="0028403E" w:rsidP="00780B5F">
            <w:pPr>
              <w:rPr>
                <w:b/>
              </w:rPr>
            </w:pPr>
            <w:r w:rsidRPr="00A8683D">
              <w:rPr>
                <w:b/>
              </w:rPr>
              <w:t>Pastabos</w:t>
            </w:r>
          </w:p>
        </w:tc>
      </w:tr>
      <w:tr w:rsidR="0028403E" w:rsidRPr="00A8683D" w14:paraId="288FB620" w14:textId="77777777" w:rsidTr="00780B5F">
        <w:trPr>
          <w:trHeight w:val="338"/>
        </w:trPr>
        <w:tc>
          <w:tcPr>
            <w:tcW w:w="2610" w:type="dxa"/>
            <w:tcBorders>
              <w:top w:val="single" w:sz="2" w:space="0" w:color="auto"/>
              <w:left w:val="single" w:sz="2" w:space="0" w:color="auto"/>
              <w:bottom w:val="single" w:sz="2" w:space="0" w:color="auto"/>
              <w:right w:val="single" w:sz="2" w:space="0" w:color="auto"/>
            </w:tcBorders>
          </w:tcPr>
          <w:p w14:paraId="5D50660A" w14:textId="77777777" w:rsidR="0028403E" w:rsidRPr="00A8683D" w:rsidRDefault="0028403E" w:rsidP="00780B5F"/>
        </w:tc>
        <w:tc>
          <w:tcPr>
            <w:tcW w:w="5220" w:type="dxa"/>
            <w:tcBorders>
              <w:top w:val="single" w:sz="2" w:space="0" w:color="auto"/>
              <w:left w:val="single" w:sz="2" w:space="0" w:color="auto"/>
              <w:bottom w:val="single" w:sz="2" w:space="0" w:color="auto"/>
              <w:right w:val="single" w:sz="2" w:space="0" w:color="auto"/>
            </w:tcBorders>
          </w:tcPr>
          <w:p w14:paraId="70677841" w14:textId="77777777" w:rsidR="0028403E" w:rsidRPr="00A8683D" w:rsidRDefault="0028403E" w:rsidP="00780B5F">
            <w:r w:rsidRPr="00A8683D">
              <w:rPr>
                <w:b/>
              </w:rPr>
              <w:t xml:space="preserve"> </w:t>
            </w:r>
            <w:r w:rsidRPr="00A8683D">
              <w:t xml:space="preserve"> </w:t>
            </w:r>
            <w:r w:rsidRPr="00A8683D">
              <w:rPr>
                <w:b/>
              </w:rPr>
              <w:t>0..*</w:t>
            </w:r>
            <w:r w:rsidRPr="00A8683D">
              <w:rPr>
                <w:b/>
              </w:rPr>
              <w:tab/>
            </w:r>
            <w:r w:rsidR="00720461" w:rsidRPr="00A8683D">
              <w:t>Partneriai</w:t>
            </w:r>
            <w:r w:rsidRPr="00A8683D">
              <w:t xml:space="preserve">. </w:t>
            </w:r>
          </w:p>
          <w:p w14:paraId="4C7D41A9" w14:textId="77777777" w:rsidR="0028403E" w:rsidRPr="00A8683D" w:rsidRDefault="0028403E" w:rsidP="00780B5F">
            <w:r w:rsidRPr="00A8683D">
              <w:rPr>
                <w:b/>
              </w:rPr>
              <w:t xml:space="preserve"> </w:t>
            </w:r>
            <w:r w:rsidRPr="00A8683D">
              <w:t xml:space="preserve"> </w:t>
            </w:r>
            <w:r w:rsidRPr="00A8683D">
              <w:rPr>
                <w:b/>
              </w:rPr>
              <w:t>1</w:t>
            </w:r>
            <w:r w:rsidRPr="00A8683D">
              <w:rPr>
                <w:b/>
              </w:rPr>
              <w:tab/>
            </w:r>
            <w:r w:rsidR="00BF12BA" w:rsidRPr="00A8683D">
              <w:t>Projekto įgyvendinimo planas</w:t>
            </w:r>
            <w:r w:rsidRPr="00A8683D">
              <w:t>.</w:t>
            </w:r>
          </w:p>
        </w:tc>
        <w:tc>
          <w:tcPr>
            <w:tcW w:w="1710" w:type="dxa"/>
            <w:tcBorders>
              <w:top w:val="single" w:sz="2" w:space="0" w:color="auto"/>
              <w:left w:val="single" w:sz="2" w:space="0" w:color="auto"/>
              <w:bottom w:val="single" w:sz="2" w:space="0" w:color="auto"/>
              <w:right w:val="single" w:sz="2" w:space="0" w:color="auto"/>
            </w:tcBorders>
          </w:tcPr>
          <w:p w14:paraId="7C4CC788" w14:textId="77777777" w:rsidR="0028403E" w:rsidRPr="00A8683D" w:rsidRDefault="0028403E" w:rsidP="00780B5F"/>
        </w:tc>
      </w:tr>
    </w:tbl>
    <w:p w14:paraId="2C4ABE12" w14:textId="77777777" w:rsidR="00720461" w:rsidRPr="00A8683D" w:rsidRDefault="00BB144E" w:rsidP="00DF40CE">
      <w:pPr>
        <w:pStyle w:val="Heading4"/>
      </w:pPr>
      <w:bookmarkStart w:id="145" w:name="_Toc159222114"/>
      <w:r w:rsidRPr="00A8683D">
        <w:lastRenderedPageBreak/>
        <w:t>Projekto įgyvendinimo plan</w:t>
      </w:r>
      <w:r w:rsidR="004D3626" w:rsidRPr="00A8683D">
        <w:t>o</w:t>
      </w:r>
      <w:r w:rsidRPr="00A8683D">
        <w:t xml:space="preserve"> </w:t>
      </w:r>
      <w:r w:rsidR="00397448" w:rsidRPr="00A8683D">
        <w:t>dvigubas finansavimas</w:t>
      </w:r>
      <w:bookmarkEnd w:id="145"/>
    </w:p>
    <w:p w14:paraId="4A6A8737" w14:textId="77777777" w:rsidR="00720461" w:rsidRPr="00A8683D" w:rsidRDefault="00720461" w:rsidP="00720461">
      <w:pPr>
        <w:ind w:firstLine="0"/>
      </w:pPr>
      <w:r w:rsidRPr="00A8683D">
        <w:rPr>
          <w:bCs/>
          <w:i/>
          <w:iCs/>
          <w:color w:val="447524"/>
        </w:rPr>
        <w:t>Katalogas</w:t>
      </w:r>
      <w:r w:rsidRPr="00A8683D">
        <w:rPr>
          <w:rFonts w:cs="Arial"/>
        </w:rPr>
        <w:t>:</w:t>
      </w:r>
      <w:r w:rsidRPr="00A8683D">
        <w:rPr>
          <w:rFonts w:cs="Arial"/>
          <w:color w:val="000000"/>
        </w:rPr>
        <w:t xml:space="preserve"> </w:t>
      </w:r>
      <w:r w:rsidR="00BB144E" w:rsidRPr="00A8683D">
        <w:t>Projekto įgyvendinimo planai</w:t>
      </w:r>
    </w:p>
    <w:p w14:paraId="73D2182D" w14:textId="77777777" w:rsidR="00720461" w:rsidRPr="00A8683D" w:rsidRDefault="00720461" w:rsidP="00720461">
      <w:pPr>
        <w:ind w:firstLine="0"/>
      </w:pPr>
      <w:r w:rsidRPr="00A8683D">
        <w:rPr>
          <w:bCs/>
          <w:i/>
          <w:iCs/>
          <w:color w:val="447524"/>
        </w:rPr>
        <w:t>Detalės</w:t>
      </w:r>
      <w:r w:rsidRPr="00A8683D">
        <w:rPr>
          <w:rFonts w:cs="Arial"/>
        </w:rPr>
        <w:t>:</w:t>
      </w:r>
      <w:r w:rsidRPr="00A8683D">
        <w:tab/>
      </w:r>
      <w:r w:rsidRPr="00A8683D">
        <w:rPr>
          <w:i/>
        </w:rPr>
        <w:t>Sukurta</w:t>
      </w:r>
      <w:r w:rsidRPr="00A8683D">
        <w:t xml:space="preserve"> </w:t>
      </w:r>
      <w:r w:rsidR="00397448" w:rsidRPr="00A8683D">
        <w:t>2020</w:t>
      </w:r>
      <w:r w:rsidR="00B0501A" w:rsidRPr="00A8683D">
        <w:t>m.</w:t>
      </w:r>
    </w:p>
    <w:p w14:paraId="5DF67653" w14:textId="77777777" w:rsidR="00720461" w:rsidRPr="00A8683D" w:rsidRDefault="00720461" w:rsidP="00720461">
      <w:pPr>
        <w:ind w:firstLine="0"/>
      </w:pPr>
      <w:r w:rsidRPr="00A8683D">
        <w:rPr>
          <w:bCs/>
          <w:i/>
          <w:iCs/>
          <w:color w:val="447524"/>
        </w:rPr>
        <w:t>Pastabos</w:t>
      </w:r>
      <w:r w:rsidRPr="00A8683D">
        <w:rPr>
          <w:rFonts w:cs="Arial"/>
        </w:rPr>
        <w:t>:</w:t>
      </w:r>
      <w:r w:rsidRPr="00A8683D">
        <w:rPr>
          <w:rFonts w:cs="Arial"/>
        </w:rPr>
        <w:tab/>
      </w:r>
    </w:p>
    <w:p w14:paraId="53263148" w14:textId="77777777" w:rsidR="00720461" w:rsidRPr="00A8683D" w:rsidRDefault="00720461" w:rsidP="00720461"/>
    <w:p w14:paraId="7B3D7CE8" w14:textId="77777777" w:rsidR="00720461" w:rsidRPr="00A8683D" w:rsidRDefault="00720461" w:rsidP="00720461">
      <w:pPr>
        <w:ind w:firstLine="0"/>
        <w:rPr>
          <w:b/>
          <w:color w:val="447524"/>
          <w:u w:val="single"/>
        </w:rPr>
      </w:pPr>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20461" w:rsidRPr="00A8683D" w14:paraId="098060E9" w14:textId="77777777" w:rsidTr="00780B5F">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00EDC3C0" w14:textId="77777777" w:rsidR="00720461" w:rsidRPr="00A8683D" w:rsidRDefault="00720461" w:rsidP="00780B5F">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3C7B4CC8" w14:textId="77777777" w:rsidR="00720461" w:rsidRPr="00A8683D" w:rsidRDefault="00720461" w:rsidP="00780B5F">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613D58B1" w14:textId="77777777" w:rsidR="00720461" w:rsidRPr="00A8683D" w:rsidRDefault="00720461" w:rsidP="00780B5F">
            <w:pPr>
              <w:rPr>
                <w:b/>
              </w:rPr>
            </w:pPr>
            <w:r w:rsidRPr="00A8683D">
              <w:rPr>
                <w:b/>
              </w:rPr>
              <w:t>Pastabos</w:t>
            </w:r>
          </w:p>
        </w:tc>
      </w:tr>
      <w:tr w:rsidR="00720461" w:rsidRPr="00A8683D" w14:paraId="03952E44"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1D127F9F" w14:textId="77777777" w:rsidR="00720461" w:rsidRPr="00A8683D" w:rsidRDefault="0072181C" w:rsidP="00780B5F">
            <w:r w:rsidRPr="00A8683D">
              <w:t>Teikiamo projekto veiklos</w:t>
            </w:r>
          </w:p>
        </w:tc>
        <w:tc>
          <w:tcPr>
            <w:tcW w:w="1980" w:type="dxa"/>
            <w:tcBorders>
              <w:top w:val="single" w:sz="2" w:space="0" w:color="auto"/>
              <w:left w:val="single" w:sz="2" w:space="0" w:color="auto"/>
              <w:bottom w:val="single" w:sz="2" w:space="0" w:color="auto"/>
              <w:right w:val="single" w:sz="2" w:space="0" w:color="auto"/>
            </w:tcBorders>
          </w:tcPr>
          <w:p w14:paraId="69B6BA58" w14:textId="77777777" w:rsidR="00720461" w:rsidRPr="00A8683D" w:rsidRDefault="00720461"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217BC07" w14:textId="77777777" w:rsidR="00720461" w:rsidRPr="00A8683D" w:rsidRDefault="00720461" w:rsidP="00780B5F"/>
        </w:tc>
      </w:tr>
      <w:tr w:rsidR="00720461" w:rsidRPr="00A8683D" w14:paraId="55199969"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0D1C9264" w14:textId="77777777" w:rsidR="00720461" w:rsidRPr="00A8683D" w:rsidRDefault="0072181C" w:rsidP="00780B5F">
            <w:r w:rsidRPr="00A8683D">
              <w:t>Įgyvendinamo projekto veiklos</w:t>
            </w:r>
          </w:p>
        </w:tc>
        <w:tc>
          <w:tcPr>
            <w:tcW w:w="1980" w:type="dxa"/>
            <w:tcBorders>
              <w:top w:val="single" w:sz="2" w:space="0" w:color="auto"/>
              <w:left w:val="single" w:sz="2" w:space="0" w:color="auto"/>
              <w:bottom w:val="single" w:sz="2" w:space="0" w:color="auto"/>
              <w:right w:val="single" w:sz="2" w:space="0" w:color="auto"/>
            </w:tcBorders>
          </w:tcPr>
          <w:p w14:paraId="1C28B5D6" w14:textId="77777777" w:rsidR="00720461" w:rsidRPr="00A8683D" w:rsidRDefault="00720461"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0D48C5C" w14:textId="77777777" w:rsidR="00720461" w:rsidRPr="00A8683D" w:rsidRDefault="00720461" w:rsidP="00780B5F"/>
        </w:tc>
      </w:tr>
      <w:tr w:rsidR="00720461" w:rsidRPr="00A8683D" w14:paraId="377EC52D"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521F31E0" w14:textId="77777777" w:rsidR="00720461" w:rsidRPr="00A8683D" w:rsidRDefault="0072181C" w:rsidP="00780B5F">
            <w:r w:rsidRPr="00A8683D">
              <w:t>Įgyvendinto projekto veiklos</w:t>
            </w:r>
          </w:p>
        </w:tc>
        <w:tc>
          <w:tcPr>
            <w:tcW w:w="1980" w:type="dxa"/>
            <w:tcBorders>
              <w:top w:val="single" w:sz="2" w:space="0" w:color="auto"/>
              <w:left w:val="single" w:sz="2" w:space="0" w:color="auto"/>
              <w:bottom w:val="single" w:sz="2" w:space="0" w:color="auto"/>
              <w:right w:val="single" w:sz="2" w:space="0" w:color="auto"/>
            </w:tcBorders>
          </w:tcPr>
          <w:p w14:paraId="11C94B53" w14:textId="77777777" w:rsidR="00720461" w:rsidRPr="00A8683D" w:rsidRDefault="00720461"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25B66AC" w14:textId="77777777" w:rsidR="00720461" w:rsidRPr="00A8683D" w:rsidRDefault="00720461" w:rsidP="00780B5F"/>
        </w:tc>
      </w:tr>
      <w:tr w:rsidR="00720461" w:rsidRPr="00A8683D" w14:paraId="08649D15"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155F3062" w14:textId="77777777" w:rsidR="00720461" w:rsidRPr="00A8683D" w:rsidRDefault="0072181C" w:rsidP="00780B5F">
            <w:r w:rsidRPr="00A8683D">
              <w:t>Projektų skirtumai</w:t>
            </w:r>
          </w:p>
        </w:tc>
        <w:tc>
          <w:tcPr>
            <w:tcW w:w="1980" w:type="dxa"/>
            <w:tcBorders>
              <w:top w:val="single" w:sz="2" w:space="0" w:color="auto"/>
              <w:left w:val="single" w:sz="2" w:space="0" w:color="auto"/>
              <w:bottom w:val="single" w:sz="2" w:space="0" w:color="auto"/>
              <w:right w:val="single" w:sz="2" w:space="0" w:color="auto"/>
            </w:tcBorders>
          </w:tcPr>
          <w:p w14:paraId="7FCFDBB1" w14:textId="77777777" w:rsidR="00720461" w:rsidRPr="00A8683D" w:rsidRDefault="00720461"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42C0910" w14:textId="77777777" w:rsidR="00720461" w:rsidRPr="00A8683D" w:rsidRDefault="00720461" w:rsidP="00780B5F"/>
        </w:tc>
      </w:tr>
    </w:tbl>
    <w:p w14:paraId="16EAE22F" w14:textId="77777777" w:rsidR="00720461" w:rsidRPr="00A8683D" w:rsidRDefault="00720461" w:rsidP="00720461"/>
    <w:p w14:paraId="4BF3D75A" w14:textId="77777777" w:rsidR="00720461" w:rsidRPr="00A8683D" w:rsidRDefault="00720461" w:rsidP="00720461">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20461" w:rsidRPr="00A8683D" w14:paraId="649B5EE8" w14:textId="77777777" w:rsidTr="00780B5F">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64996CF6" w14:textId="77777777" w:rsidR="00720461" w:rsidRPr="00A8683D" w:rsidRDefault="00720461" w:rsidP="00780B5F">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6CF60E54" w14:textId="77777777" w:rsidR="00720461" w:rsidRPr="00A8683D" w:rsidRDefault="00720461" w:rsidP="00780B5F">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6909B1C" w14:textId="77777777" w:rsidR="00720461" w:rsidRPr="00A8683D" w:rsidRDefault="00720461" w:rsidP="00780B5F">
            <w:pPr>
              <w:rPr>
                <w:b/>
              </w:rPr>
            </w:pPr>
            <w:r w:rsidRPr="00A8683D">
              <w:rPr>
                <w:b/>
              </w:rPr>
              <w:t>Pastabos</w:t>
            </w:r>
          </w:p>
        </w:tc>
      </w:tr>
      <w:tr w:rsidR="00720461" w:rsidRPr="00A8683D" w14:paraId="6BD501FD" w14:textId="77777777" w:rsidTr="00780B5F">
        <w:trPr>
          <w:trHeight w:val="338"/>
        </w:trPr>
        <w:tc>
          <w:tcPr>
            <w:tcW w:w="2610" w:type="dxa"/>
            <w:tcBorders>
              <w:top w:val="single" w:sz="2" w:space="0" w:color="auto"/>
              <w:left w:val="single" w:sz="2" w:space="0" w:color="auto"/>
              <w:bottom w:val="single" w:sz="2" w:space="0" w:color="auto"/>
              <w:right w:val="single" w:sz="2" w:space="0" w:color="auto"/>
            </w:tcBorders>
          </w:tcPr>
          <w:p w14:paraId="3794CD0A" w14:textId="77777777" w:rsidR="00720461" w:rsidRPr="00A8683D" w:rsidRDefault="00720461" w:rsidP="00780B5F"/>
        </w:tc>
        <w:tc>
          <w:tcPr>
            <w:tcW w:w="5220" w:type="dxa"/>
            <w:tcBorders>
              <w:top w:val="single" w:sz="2" w:space="0" w:color="auto"/>
              <w:left w:val="single" w:sz="2" w:space="0" w:color="auto"/>
              <w:bottom w:val="single" w:sz="2" w:space="0" w:color="auto"/>
              <w:right w:val="single" w:sz="2" w:space="0" w:color="auto"/>
            </w:tcBorders>
          </w:tcPr>
          <w:p w14:paraId="628ABB8B" w14:textId="77777777" w:rsidR="00720461" w:rsidRPr="00A8683D" w:rsidRDefault="00720461" w:rsidP="00780B5F">
            <w:r w:rsidRPr="00A8683D">
              <w:rPr>
                <w:b/>
              </w:rPr>
              <w:t xml:space="preserve"> </w:t>
            </w:r>
            <w:r w:rsidRPr="00A8683D">
              <w:t xml:space="preserve"> </w:t>
            </w:r>
            <w:r w:rsidRPr="00A8683D">
              <w:rPr>
                <w:b/>
              </w:rPr>
              <w:t>0..*</w:t>
            </w:r>
            <w:r w:rsidRPr="00A8683D">
              <w:rPr>
                <w:b/>
              </w:rPr>
              <w:tab/>
            </w:r>
            <w:r w:rsidR="0009631D" w:rsidRPr="00A8683D">
              <w:t>Projekto įgyvendinimo plano</w:t>
            </w:r>
            <w:r w:rsidR="0009631D" w:rsidRPr="00A8683D" w:rsidDel="0009631D">
              <w:t xml:space="preserve"> </w:t>
            </w:r>
            <w:r w:rsidR="0072181C" w:rsidRPr="00A8683D">
              <w:t>dvigubas finansavimas</w:t>
            </w:r>
            <w:r w:rsidRPr="00A8683D">
              <w:t xml:space="preserve">. </w:t>
            </w:r>
          </w:p>
          <w:p w14:paraId="7F49A533" w14:textId="77777777" w:rsidR="00720461" w:rsidRPr="00A8683D" w:rsidRDefault="00720461" w:rsidP="00780B5F">
            <w:r w:rsidRPr="00A8683D">
              <w:rPr>
                <w:b/>
              </w:rPr>
              <w:t xml:space="preserve"> </w:t>
            </w:r>
            <w:r w:rsidRPr="00A8683D">
              <w:t xml:space="preserve"> </w:t>
            </w:r>
            <w:r w:rsidRPr="00A8683D">
              <w:rPr>
                <w:b/>
              </w:rPr>
              <w:t>1</w:t>
            </w:r>
            <w:r w:rsidRPr="00A8683D">
              <w:rPr>
                <w:b/>
              </w:rPr>
              <w:tab/>
            </w:r>
            <w:r w:rsidR="0009631D" w:rsidRPr="00A8683D">
              <w:t>Projekto įgyvendinimo plana</w:t>
            </w:r>
            <w:r w:rsidR="00176EF9"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47539056" w14:textId="77777777" w:rsidR="00720461" w:rsidRPr="00A8683D" w:rsidRDefault="00720461" w:rsidP="00780B5F"/>
        </w:tc>
      </w:tr>
    </w:tbl>
    <w:p w14:paraId="65BA4370" w14:textId="77777777" w:rsidR="0028403E" w:rsidRPr="00A8683D" w:rsidRDefault="0028403E" w:rsidP="0028403E"/>
    <w:p w14:paraId="35BA1BB2" w14:textId="77777777" w:rsidR="00ED25B8" w:rsidRPr="00A8683D" w:rsidRDefault="00BB144E" w:rsidP="00DF40CE">
      <w:pPr>
        <w:pStyle w:val="Heading4"/>
      </w:pPr>
      <w:bookmarkStart w:id="146" w:name="_Toc159222115"/>
      <w:r w:rsidRPr="00A8683D">
        <w:t>Projekto įgyvendinimo plan</w:t>
      </w:r>
      <w:r w:rsidR="004D3626" w:rsidRPr="00A8683D">
        <w:t>o</w:t>
      </w:r>
      <w:r w:rsidRPr="00A8683D">
        <w:t xml:space="preserve"> </w:t>
      </w:r>
      <w:r w:rsidR="00ED25B8" w:rsidRPr="00A8683D">
        <w:t>mokymų grafikas</w:t>
      </w:r>
      <w:bookmarkEnd w:id="146"/>
    </w:p>
    <w:p w14:paraId="3FC546BE" w14:textId="77777777" w:rsidR="00ED25B8" w:rsidRPr="00A8683D" w:rsidRDefault="00ED25B8" w:rsidP="00ED25B8">
      <w:pPr>
        <w:ind w:firstLine="0"/>
      </w:pPr>
      <w:r w:rsidRPr="00A8683D">
        <w:rPr>
          <w:bCs/>
          <w:i/>
          <w:iCs/>
          <w:color w:val="447524"/>
        </w:rPr>
        <w:t>Katalogas</w:t>
      </w:r>
      <w:r w:rsidRPr="00A8683D">
        <w:rPr>
          <w:rFonts w:cs="Arial"/>
        </w:rPr>
        <w:t>:</w:t>
      </w:r>
      <w:r w:rsidRPr="00A8683D">
        <w:rPr>
          <w:rFonts w:cs="Arial"/>
          <w:color w:val="000000"/>
        </w:rPr>
        <w:t xml:space="preserve"> </w:t>
      </w:r>
      <w:r w:rsidR="00BB144E" w:rsidRPr="00A8683D">
        <w:t>Projekto įgyvendinimo planai</w:t>
      </w:r>
    </w:p>
    <w:p w14:paraId="0E37C104" w14:textId="77777777" w:rsidR="00ED25B8" w:rsidRPr="00A8683D" w:rsidRDefault="00ED25B8" w:rsidP="00ED25B8">
      <w:pPr>
        <w:ind w:firstLine="0"/>
      </w:pPr>
      <w:r w:rsidRPr="00A8683D">
        <w:rPr>
          <w:bCs/>
          <w:i/>
          <w:iCs/>
          <w:color w:val="447524"/>
        </w:rPr>
        <w:t>Detalės</w:t>
      </w:r>
      <w:r w:rsidRPr="00A8683D">
        <w:rPr>
          <w:rFonts w:cs="Arial"/>
        </w:rPr>
        <w:t>:</w:t>
      </w:r>
      <w:r w:rsidRPr="00A8683D">
        <w:tab/>
      </w:r>
      <w:r w:rsidRPr="00A8683D">
        <w:rPr>
          <w:i/>
        </w:rPr>
        <w:t>Sukurta</w:t>
      </w:r>
      <w:r w:rsidRPr="00A8683D">
        <w:t xml:space="preserve"> 2020m.</w:t>
      </w:r>
    </w:p>
    <w:p w14:paraId="0BF46FB4" w14:textId="77777777" w:rsidR="00ED25B8" w:rsidRPr="00A8683D" w:rsidRDefault="00ED25B8" w:rsidP="00ED25B8">
      <w:pPr>
        <w:ind w:firstLine="0"/>
      </w:pPr>
      <w:r w:rsidRPr="00A8683D">
        <w:rPr>
          <w:bCs/>
          <w:i/>
          <w:iCs/>
          <w:color w:val="447524"/>
        </w:rPr>
        <w:t>Pastabos</w:t>
      </w:r>
      <w:r w:rsidRPr="00A8683D">
        <w:rPr>
          <w:rFonts w:cs="Arial"/>
        </w:rPr>
        <w:t>:</w:t>
      </w:r>
      <w:r w:rsidRPr="00A8683D">
        <w:rPr>
          <w:rFonts w:cs="Arial"/>
        </w:rPr>
        <w:tab/>
      </w:r>
    </w:p>
    <w:p w14:paraId="3B6DF72D" w14:textId="77777777" w:rsidR="00ED25B8" w:rsidRPr="00A8683D" w:rsidRDefault="00ED25B8" w:rsidP="00ED25B8"/>
    <w:p w14:paraId="04B04853" w14:textId="77777777" w:rsidR="00ED25B8" w:rsidRPr="00A8683D" w:rsidRDefault="00ED25B8" w:rsidP="00ED25B8">
      <w:pPr>
        <w:ind w:firstLine="0"/>
        <w:rPr>
          <w:b/>
          <w:color w:val="447524"/>
          <w:u w:val="single"/>
        </w:rPr>
      </w:pPr>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ED25B8" w:rsidRPr="00A8683D" w14:paraId="22A68C62" w14:textId="77777777" w:rsidTr="00780B5F">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79D35CDC" w14:textId="77777777" w:rsidR="00ED25B8" w:rsidRPr="00A8683D" w:rsidRDefault="00ED25B8" w:rsidP="00780B5F">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3C9E536A" w14:textId="77777777" w:rsidR="00ED25B8" w:rsidRPr="00A8683D" w:rsidRDefault="00ED25B8" w:rsidP="00780B5F">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20F2EE24" w14:textId="77777777" w:rsidR="00ED25B8" w:rsidRPr="00A8683D" w:rsidRDefault="00ED25B8" w:rsidP="00780B5F">
            <w:pPr>
              <w:rPr>
                <w:b/>
              </w:rPr>
            </w:pPr>
            <w:r w:rsidRPr="00A8683D">
              <w:rPr>
                <w:b/>
              </w:rPr>
              <w:t>Pastabos</w:t>
            </w:r>
          </w:p>
        </w:tc>
      </w:tr>
      <w:tr w:rsidR="00ED25B8" w:rsidRPr="00A8683D" w14:paraId="16316CEE"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6A645302" w14:textId="77777777" w:rsidR="00ED25B8" w:rsidRPr="00A8683D" w:rsidRDefault="007B2295" w:rsidP="00780B5F">
            <w:r w:rsidRPr="00A8683D">
              <w:t>Nr.</w:t>
            </w:r>
          </w:p>
        </w:tc>
        <w:tc>
          <w:tcPr>
            <w:tcW w:w="1980" w:type="dxa"/>
            <w:tcBorders>
              <w:top w:val="single" w:sz="2" w:space="0" w:color="auto"/>
              <w:left w:val="single" w:sz="2" w:space="0" w:color="auto"/>
              <w:bottom w:val="single" w:sz="2" w:space="0" w:color="auto"/>
              <w:right w:val="single" w:sz="2" w:space="0" w:color="auto"/>
            </w:tcBorders>
          </w:tcPr>
          <w:p w14:paraId="25D1518A" w14:textId="77777777" w:rsidR="00ED25B8" w:rsidRPr="00A8683D" w:rsidRDefault="00ED25B8"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A31DE7E" w14:textId="77777777" w:rsidR="00ED25B8" w:rsidRPr="00A8683D" w:rsidRDefault="00ED25B8" w:rsidP="00780B5F"/>
        </w:tc>
      </w:tr>
      <w:tr w:rsidR="00ED25B8" w:rsidRPr="00A8683D" w14:paraId="3FEA3F18"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012CA22F" w14:textId="77777777" w:rsidR="00ED25B8" w:rsidRPr="00A8683D" w:rsidRDefault="007B2295" w:rsidP="00780B5F">
            <w:r w:rsidRPr="00A8683D">
              <w:t>Data nuo</w:t>
            </w:r>
          </w:p>
        </w:tc>
        <w:tc>
          <w:tcPr>
            <w:tcW w:w="1980" w:type="dxa"/>
            <w:tcBorders>
              <w:top w:val="single" w:sz="2" w:space="0" w:color="auto"/>
              <w:left w:val="single" w:sz="2" w:space="0" w:color="auto"/>
              <w:bottom w:val="single" w:sz="2" w:space="0" w:color="auto"/>
              <w:right w:val="single" w:sz="2" w:space="0" w:color="auto"/>
            </w:tcBorders>
          </w:tcPr>
          <w:p w14:paraId="28568FA3" w14:textId="77777777" w:rsidR="00ED25B8" w:rsidRPr="00A8683D" w:rsidRDefault="00AE79F3" w:rsidP="00780B5F">
            <w:r w:rsidRPr="00A8683D">
              <w:t>Data</w:t>
            </w:r>
          </w:p>
        </w:tc>
        <w:tc>
          <w:tcPr>
            <w:tcW w:w="4680" w:type="dxa"/>
            <w:tcBorders>
              <w:top w:val="single" w:sz="2" w:space="0" w:color="auto"/>
              <w:left w:val="single" w:sz="2" w:space="0" w:color="auto"/>
              <w:bottom w:val="single" w:sz="2" w:space="0" w:color="auto"/>
              <w:right w:val="single" w:sz="2" w:space="0" w:color="auto"/>
            </w:tcBorders>
          </w:tcPr>
          <w:p w14:paraId="1BD11A4A" w14:textId="77777777" w:rsidR="00ED25B8" w:rsidRPr="00A8683D" w:rsidRDefault="00ED25B8" w:rsidP="00780B5F"/>
        </w:tc>
      </w:tr>
      <w:tr w:rsidR="00ED25B8" w:rsidRPr="00A8683D" w14:paraId="0F6A83BA"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18835260" w14:textId="77777777" w:rsidR="00ED25B8" w:rsidRPr="00A8683D" w:rsidRDefault="007B2295" w:rsidP="00780B5F">
            <w:r w:rsidRPr="00A8683D">
              <w:t>Data iki</w:t>
            </w:r>
          </w:p>
        </w:tc>
        <w:tc>
          <w:tcPr>
            <w:tcW w:w="1980" w:type="dxa"/>
            <w:tcBorders>
              <w:top w:val="single" w:sz="2" w:space="0" w:color="auto"/>
              <w:left w:val="single" w:sz="2" w:space="0" w:color="auto"/>
              <w:bottom w:val="single" w:sz="2" w:space="0" w:color="auto"/>
              <w:right w:val="single" w:sz="2" w:space="0" w:color="auto"/>
            </w:tcBorders>
          </w:tcPr>
          <w:p w14:paraId="00FBF629" w14:textId="77777777" w:rsidR="00ED25B8" w:rsidRPr="00A8683D" w:rsidRDefault="00AE79F3" w:rsidP="00780B5F">
            <w:r w:rsidRPr="00A8683D">
              <w:t>Data</w:t>
            </w:r>
          </w:p>
        </w:tc>
        <w:tc>
          <w:tcPr>
            <w:tcW w:w="4680" w:type="dxa"/>
            <w:tcBorders>
              <w:top w:val="single" w:sz="2" w:space="0" w:color="auto"/>
              <w:left w:val="single" w:sz="2" w:space="0" w:color="auto"/>
              <w:bottom w:val="single" w:sz="2" w:space="0" w:color="auto"/>
              <w:right w:val="single" w:sz="2" w:space="0" w:color="auto"/>
            </w:tcBorders>
          </w:tcPr>
          <w:p w14:paraId="5D1F28BB" w14:textId="77777777" w:rsidR="00ED25B8" w:rsidRPr="00A8683D" w:rsidRDefault="00ED25B8" w:rsidP="00780B5F"/>
        </w:tc>
      </w:tr>
      <w:tr w:rsidR="00ED25B8" w:rsidRPr="00A8683D" w14:paraId="12A96D28"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044C23D5" w14:textId="77777777" w:rsidR="00ED25B8" w:rsidRPr="00A8683D" w:rsidRDefault="007B2295" w:rsidP="00780B5F">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78074AC3" w14:textId="77777777" w:rsidR="00ED25B8" w:rsidRPr="00A8683D" w:rsidRDefault="00ED25B8"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ACC175F" w14:textId="77777777" w:rsidR="00ED25B8" w:rsidRPr="00A8683D" w:rsidRDefault="00ED25B8" w:rsidP="00780B5F"/>
        </w:tc>
      </w:tr>
      <w:tr w:rsidR="00ED25B8" w:rsidRPr="00A8683D" w14:paraId="5E55F282"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08CD629D" w14:textId="77777777" w:rsidR="00ED25B8" w:rsidRPr="00A8683D" w:rsidRDefault="007B2295" w:rsidP="00780B5F">
            <w:r w:rsidRPr="00A8683D">
              <w:t>Laikas nuo</w:t>
            </w:r>
          </w:p>
        </w:tc>
        <w:tc>
          <w:tcPr>
            <w:tcW w:w="1980" w:type="dxa"/>
            <w:tcBorders>
              <w:top w:val="single" w:sz="2" w:space="0" w:color="auto"/>
              <w:left w:val="single" w:sz="2" w:space="0" w:color="auto"/>
              <w:bottom w:val="single" w:sz="2" w:space="0" w:color="auto"/>
              <w:right w:val="single" w:sz="2" w:space="0" w:color="auto"/>
            </w:tcBorders>
          </w:tcPr>
          <w:p w14:paraId="4A4CD4A9" w14:textId="77777777" w:rsidR="00ED25B8" w:rsidRPr="00A8683D" w:rsidRDefault="00AE79F3" w:rsidP="00780B5F">
            <w:r w:rsidRPr="00A8683D">
              <w:t>Laikas</w:t>
            </w:r>
          </w:p>
        </w:tc>
        <w:tc>
          <w:tcPr>
            <w:tcW w:w="4680" w:type="dxa"/>
            <w:tcBorders>
              <w:top w:val="single" w:sz="2" w:space="0" w:color="auto"/>
              <w:left w:val="single" w:sz="2" w:space="0" w:color="auto"/>
              <w:bottom w:val="single" w:sz="2" w:space="0" w:color="auto"/>
              <w:right w:val="single" w:sz="2" w:space="0" w:color="auto"/>
            </w:tcBorders>
          </w:tcPr>
          <w:p w14:paraId="00873702" w14:textId="77777777" w:rsidR="00ED25B8" w:rsidRPr="00A8683D" w:rsidRDefault="00ED25B8" w:rsidP="00780B5F"/>
        </w:tc>
      </w:tr>
      <w:tr w:rsidR="00ED25B8" w:rsidRPr="00A8683D" w14:paraId="044C029F"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22455A91" w14:textId="77777777" w:rsidR="00ED25B8" w:rsidRPr="00A8683D" w:rsidRDefault="007B2295" w:rsidP="00780B5F">
            <w:r w:rsidRPr="00A8683D">
              <w:t>Laikas iki</w:t>
            </w:r>
          </w:p>
        </w:tc>
        <w:tc>
          <w:tcPr>
            <w:tcW w:w="1980" w:type="dxa"/>
            <w:tcBorders>
              <w:top w:val="single" w:sz="2" w:space="0" w:color="auto"/>
              <w:left w:val="single" w:sz="2" w:space="0" w:color="auto"/>
              <w:bottom w:val="single" w:sz="2" w:space="0" w:color="auto"/>
              <w:right w:val="single" w:sz="2" w:space="0" w:color="auto"/>
            </w:tcBorders>
          </w:tcPr>
          <w:p w14:paraId="59B03CD9" w14:textId="77777777" w:rsidR="00ED25B8" w:rsidRPr="00A8683D" w:rsidRDefault="00AE79F3" w:rsidP="00780B5F">
            <w:r w:rsidRPr="00A8683D">
              <w:t>Laikas</w:t>
            </w:r>
          </w:p>
        </w:tc>
        <w:tc>
          <w:tcPr>
            <w:tcW w:w="4680" w:type="dxa"/>
            <w:tcBorders>
              <w:top w:val="single" w:sz="2" w:space="0" w:color="auto"/>
              <w:left w:val="single" w:sz="2" w:space="0" w:color="auto"/>
              <w:bottom w:val="single" w:sz="2" w:space="0" w:color="auto"/>
              <w:right w:val="single" w:sz="2" w:space="0" w:color="auto"/>
            </w:tcBorders>
          </w:tcPr>
          <w:p w14:paraId="591B384F" w14:textId="77777777" w:rsidR="00ED25B8" w:rsidRPr="00A8683D" w:rsidRDefault="00ED25B8" w:rsidP="00780B5F"/>
        </w:tc>
      </w:tr>
      <w:tr w:rsidR="00ED25B8" w:rsidRPr="00A8683D" w14:paraId="747A16F3"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730D5205" w14:textId="77777777" w:rsidR="00ED25B8" w:rsidRPr="00A8683D" w:rsidRDefault="007B2295" w:rsidP="00780B5F">
            <w:r w:rsidRPr="00A8683D">
              <w:t>Vieta</w:t>
            </w:r>
          </w:p>
        </w:tc>
        <w:tc>
          <w:tcPr>
            <w:tcW w:w="1980" w:type="dxa"/>
            <w:tcBorders>
              <w:top w:val="single" w:sz="2" w:space="0" w:color="auto"/>
              <w:left w:val="single" w:sz="2" w:space="0" w:color="auto"/>
              <w:bottom w:val="single" w:sz="2" w:space="0" w:color="auto"/>
              <w:right w:val="single" w:sz="2" w:space="0" w:color="auto"/>
            </w:tcBorders>
          </w:tcPr>
          <w:p w14:paraId="611075DC" w14:textId="77777777" w:rsidR="00ED25B8" w:rsidRPr="00A8683D" w:rsidRDefault="00ED25B8"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F86766D" w14:textId="77777777" w:rsidR="00ED25B8" w:rsidRPr="00A8683D" w:rsidRDefault="00ED25B8" w:rsidP="00780B5F"/>
        </w:tc>
      </w:tr>
      <w:tr w:rsidR="00ED25B8" w:rsidRPr="00A8683D" w14:paraId="717298E3"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0ACF62F0" w14:textId="77777777" w:rsidR="00ED25B8" w:rsidRPr="00A8683D" w:rsidRDefault="007B2295" w:rsidP="00780B5F">
            <w:r w:rsidRPr="00A8683D">
              <w:t>Tikslinė grupė</w:t>
            </w:r>
          </w:p>
        </w:tc>
        <w:tc>
          <w:tcPr>
            <w:tcW w:w="1980" w:type="dxa"/>
            <w:tcBorders>
              <w:top w:val="single" w:sz="2" w:space="0" w:color="auto"/>
              <w:left w:val="single" w:sz="2" w:space="0" w:color="auto"/>
              <w:bottom w:val="single" w:sz="2" w:space="0" w:color="auto"/>
              <w:right w:val="single" w:sz="2" w:space="0" w:color="auto"/>
            </w:tcBorders>
          </w:tcPr>
          <w:p w14:paraId="51135200" w14:textId="77777777" w:rsidR="00ED25B8" w:rsidRPr="00A8683D" w:rsidRDefault="00ED25B8"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D3DA868" w14:textId="77777777" w:rsidR="00ED25B8" w:rsidRPr="00A8683D" w:rsidRDefault="00ED25B8" w:rsidP="00780B5F"/>
        </w:tc>
      </w:tr>
      <w:tr w:rsidR="00ED25B8" w:rsidRPr="00A8683D" w14:paraId="68D1326F"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54602716" w14:textId="77777777" w:rsidR="00ED25B8" w:rsidRPr="00A8683D" w:rsidRDefault="00AE79F3" w:rsidP="00780B5F">
            <w:r w:rsidRPr="00A8683D">
              <w:t>Dalyvių skaičius</w:t>
            </w:r>
          </w:p>
        </w:tc>
        <w:tc>
          <w:tcPr>
            <w:tcW w:w="1980" w:type="dxa"/>
            <w:tcBorders>
              <w:top w:val="single" w:sz="2" w:space="0" w:color="auto"/>
              <w:left w:val="single" w:sz="2" w:space="0" w:color="auto"/>
              <w:bottom w:val="single" w:sz="2" w:space="0" w:color="auto"/>
              <w:right w:val="single" w:sz="2" w:space="0" w:color="auto"/>
            </w:tcBorders>
          </w:tcPr>
          <w:p w14:paraId="07C8631E" w14:textId="77777777" w:rsidR="00ED25B8" w:rsidRPr="00A8683D" w:rsidRDefault="00AE79F3" w:rsidP="00780B5F">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2D8F2D7F" w14:textId="77777777" w:rsidR="00ED25B8" w:rsidRPr="00A8683D" w:rsidRDefault="00ED25B8" w:rsidP="00780B5F"/>
        </w:tc>
      </w:tr>
      <w:tr w:rsidR="00ED25B8" w:rsidRPr="00A8683D" w14:paraId="3A8022BC"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3C88A93C" w14:textId="77777777" w:rsidR="00ED25B8" w:rsidRPr="00A8683D" w:rsidRDefault="00AE79F3" w:rsidP="00780B5F">
            <w:r w:rsidRPr="00A8683D">
              <w:t>Pastabos</w:t>
            </w:r>
          </w:p>
        </w:tc>
        <w:tc>
          <w:tcPr>
            <w:tcW w:w="1980" w:type="dxa"/>
            <w:tcBorders>
              <w:top w:val="single" w:sz="2" w:space="0" w:color="auto"/>
              <w:left w:val="single" w:sz="2" w:space="0" w:color="auto"/>
              <w:bottom w:val="single" w:sz="2" w:space="0" w:color="auto"/>
              <w:right w:val="single" w:sz="2" w:space="0" w:color="auto"/>
            </w:tcBorders>
          </w:tcPr>
          <w:p w14:paraId="61D145A0" w14:textId="77777777" w:rsidR="00ED25B8" w:rsidRPr="00A8683D" w:rsidRDefault="00ED25B8"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468FB5E" w14:textId="77777777" w:rsidR="00ED25B8" w:rsidRPr="00A8683D" w:rsidRDefault="00ED25B8" w:rsidP="00780B5F"/>
        </w:tc>
      </w:tr>
    </w:tbl>
    <w:p w14:paraId="60C15B1D" w14:textId="77777777" w:rsidR="00ED25B8" w:rsidRPr="00A8683D" w:rsidRDefault="00ED25B8" w:rsidP="00ED25B8"/>
    <w:p w14:paraId="74D1590C" w14:textId="77777777" w:rsidR="00ED25B8" w:rsidRPr="00A8683D" w:rsidRDefault="00ED25B8" w:rsidP="00ED25B8">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ED25B8" w:rsidRPr="00A8683D" w14:paraId="178EFA76" w14:textId="77777777" w:rsidTr="00780B5F">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1E5228AF" w14:textId="77777777" w:rsidR="00ED25B8" w:rsidRPr="00A8683D" w:rsidRDefault="00ED25B8" w:rsidP="00780B5F">
            <w:pPr>
              <w:rPr>
                <w:b/>
              </w:rPr>
            </w:pPr>
            <w:r w:rsidRPr="00A8683D">
              <w:rPr>
                <w:b/>
              </w:rPr>
              <w:lastRenderedPageBreak/>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0EF76D9" w14:textId="77777777" w:rsidR="00ED25B8" w:rsidRPr="00A8683D" w:rsidRDefault="00ED25B8" w:rsidP="00780B5F">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0DAF424B" w14:textId="77777777" w:rsidR="00ED25B8" w:rsidRPr="00A8683D" w:rsidRDefault="00ED25B8" w:rsidP="00780B5F">
            <w:pPr>
              <w:rPr>
                <w:b/>
              </w:rPr>
            </w:pPr>
            <w:r w:rsidRPr="00A8683D">
              <w:rPr>
                <w:b/>
              </w:rPr>
              <w:t>Pastabos</w:t>
            </w:r>
          </w:p>
        </w:tc>
      </w:tr>
      <w:tr w:rsidR="00ED25B8" w:rsidRPr="00A8683D" w14:paraId="07AC00A1" w14:textId="77777777" w:rsidTr="00780B5F">
        <w:trPr>
          <w:trHeight w:val="338"/>
        </w:trPr>
        <w:tc>
          <w:tcPr>
            <w:tcW w:w="2610" w:type="dxa"/>
            <w:tcBorders>
              <w:top w:val="single" w:sz="2" w:space="0" w:color="auto"/>
              <w:left w:val="single" w:sz="2" w:space="0" w:color="auto"/>
              <w:bottom w:val="single" w:sz="2" w:space="0" w:color="auto"/>
              <w:right w:val="single" w:sz="2" w:space="0" w:color="auto"/>
            </w:tcBorders>
          </w:tcPr>
          <w:p w14:paraId="632B31B8" w14:textId="77777777" w:rsidR="00ED25B8" w:rsidRPr="00A8683D" w:rsidRDefault="00ED25B8" w:rsidP="00780B5F"/>
        </w:tc>
        <w:tc>
          <w:tcPr>
            <w:tcW w:w="5220" w:type="dxa"/>
            <w:tcBorders>
              <w:top w:val="single" w:sz="2" w:space="0" w:color="auto"/>
              <w:left w:val="single" w:sz="2" w:space="0" w:color="auto"/>
              <w:bottom w:val="single" w:sz="2" w:space="0" w:color="auto"/>
              <w:right w:val="single" w:sz="2" w:space="0" w:color="auto"/>
            </w:tcBorders>
          </w:tcPr>
          <w:p w14:paraId="0B1F4A2C" w14:textId="77777777" w:rsidR="00ED25B8" w:rsidRPr="00A8683D" w:rsidRDefault="00ED25B8" w:rsidP="00780B5F">
            <w:r w:rsidRPr="00A8683D">
              <w:rPr>
                <w:b/>
              </w:rPr>
              <w:t xml:space="preserve"> </w:t>
            </w:r>
            <w:r w:rsidRPr="00A8683D">
              <w:t xml:space="preserve"> </w:t>
            </w:r>
            <w:r w:rsidRPr="00A8683D">
              <w:rPr>
                <w:b/>
              </w:rPr>
              <w:t>0..*</w:t>
            </w:r>
            <w:r w:rsidRPr="00A8683D">
              <w:rPr>
                <w:b/>
              </w:rPr>
              <w:tab/>
            </w:r>
            <w:r w:rsidR="0009631D" w:rsidRPr="00A8683D">
              <w:t>Projekto įgyvendinimo plano</w:t>
            </w:r>
            <w:r w:rsidR="0009631D" w:rsidRPr="00A8683D" w:rsidDel="0009631D">
              <w:t xml:space="preserve"> </w:t>
            </w:r>
            <w:r w:rsidR="00576A85" w:rsidRPr="00A8683D">
              <w:t>mokymų grafikas</w:t>
            </w:r>
            <w:r w:rsidRPr="00A8683D">
              <w:t xml:space="preserve">. </w:t>
            </w:r>
          </w:p>
          <w:p w14:paraId="4A6D23CB" w14:textId="77777777" w:rsidR="00ED25B8" w:rsidRPr="00A8683D" w:rsidRDefault="00ED25B8" w:rsidP="00780B5F">
            <w:r w:rsidRPr="00A8683D">
              <w:rPr>
                <w:b/>
              </w:rPr>
              <w:t xml:space="preserve"> </w:t>
            </w:r>
            <w:r w:rsidRPr="00A8683D">
              <w:t xml:space="preserve"> </w:t>
            </w:r>
            <w:r w:rsidRPr="00A8683D">
              <w:rPr>
                <w:b/>
              </w:rPr>
              <w:t>1</w:t>
            </w:r>
            <w:r w:rsidRPr="00A8683D">
              <w:rPr>
                <w:b/>
              </w:rPr>
              <w:tab/>
            </w:r>
            <w:r w:rsidR="0009631D" w:rsidRPr="00A8683D">
              <w:t>Projekto įgyvendinimo plana</w:t>
            </w:r>
            <w:r w:rsidR="00176EF9"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58030A39" w14:textId="77777777" w:rsidR="00ED25B8" w:rsidRPr="00A8683D" w:rsidRDefault="00ED25B8" w:rsidP="00780B5F"/>
        </w:tc>
      </w:tr>
      <w:tr w:rsidR="00E163D6" w:rsidRPr="00A8683D" w14:paraId="5095E2A8" w14:textId="77777777" w:rsidTr="00780B5F">
        <w:trPr>
          <w:trHeight w:val="338"/>
        </w:trPr>
        <w:tc>
          <w:tcPr>
            <w:tcW w:w="2610" w:type="dxa"/>
            <w:tcBorders>
              <w:top w:val="single" w:sz="2" w:space="0" w:color="auto"/>
              <w:left w:val="single" w:sz="2" w:space="0" w:color="auto"/>
              <w:bottom w:val="single" w:sz="2" w:space="0" w:color="auto"/>
              <w:right w:val="single" w:sz="2" w:space="0" w:color="auto"/>
            </w:tcBorders>
          </w:tcPr>
          <w:p w14:paraId="6CA0E4BF" w14:textId="77777777" w:rsidR="00E163D6" w:rsidRPr="00A8683D" w:rsidRDefault="00E163D6" w:rsidP="00780B5F"/>
        </w:tc>
        <w:tc>
          <w:tcPr>
            <w:tcW w:w="5220" w:type="dxa"/>
            <w:tcBorders>
              <w:top w:val="single" w:sz="2" w:space="0" w:color="auto"/>
              <w:left w:val="single" w:sz="2" w:space="0" w:color="auto"/>
              <w:bottom w:val="single" w:sz="2" w:space="0" w:color="auto"/>
              <w:right w:val="single" w:sz="2" w:space="0" w:color="auto"/>
            </w:tcBorders>
          </w:tcPr>
          <w:p w14:paraId="73745F6E" w14:textId="77777777" w:rsidR="00E163D6" w:rsidRPr="00A8683D" w:rsidRDefault="00E163D6" w:rsidP="00E163D6">
            <w:r w:rsidRPr="00A8683D">
              <w:rPr>
                <w:b/>
              </w:rPr>
              <w:t xml:space="preserve"> </w:t>
            </w:r>
            <w:r w:rsidRPr="00A8683D">
              <w:t xml:space="preserve"> </w:t>
            </w:r>
            <w:r w:rsidRPr="00A8683D">
              <w:rPr>
                <w:b/>
              </w:rPr>
              <w:t>0..*</w:t>
            </w:r>
            <w:r w:rsidRPr="00A8683D">
              <w:rPr>
                <w:b/>
              </w:rPr>
              <w:tab/>
            </w:r>
            <w:r w:rsidR="0009631D" w:rsidRPr="00A8683D">
              <w:t>Projekto įgyvendinimo plano</w:t>
            </w:r>
            <w:r w:rsidR="0009631D" w:rsidRPr="00A8683D" w:rsidDel="0009631D">
              <w:t xml:space="preserve"> </w:t>
            </w:r>
            <w:r w:rsidRPr="00A8683D">
              <w:t xml:space="preserve">mokymų grafikas. </w:t>
            </w:r>
          </w:p>
          <w:p w14:paraId="527DFC77" w14:textId="77777777" w:rsidR="00E163D6" w:rsidRPr="00A8683D" w:rsidRDefault="00E163D6" w:rsidP="00E163D6">
            <w:pPr>
              <w:rPr>
                <w:b/>
              </w:rPr>
            </w:pPr>
            <w:r w:rsidRPr="00A8683D">
              <w:rPr>
                <w:b/>
              </w:rPr>
              <w:t xml:space="preserve"> </w:t>
            </w:r>
            <w:r w:rsidRPr="00A8683D">
              <w:t xml:space="preserve"> </w:t>
            </w:r>
            <w:r w:rsidRPr="00A8683D">
              <w:rPr>
                <w:b/>
              </w:rPr>
              <w:t>1</w:t>
            </w:r>
            <w:r w:rsidRPr="00A8683D">
              <w:rPr>
                <w:b/>
              </w:rPr>
              <w:tab/>
            </w:r>
            <w:r w:rsidR="0009631D" w:rsidRPr="00A8683D">
              <w:t>Projekto įgyvendinimo plano</w:t>
            </w:r>
            <w:r w:rsidR="0009631D" w:rsidRPr="00A8683D" w:rsidDel="0009631D">
              <w:t xml:space="preserve"> </w:t>
            </w:r>
            <w:r w:rsidRPr="00A8683D">
              <w:t>veiklos.</w:t>
            </w:r>
          </w:p>
        </w:tc>
        <w:tc>
          <w:tcPr>
            <w:tcW w:w="1710" w:type="dxa"/>
            <w:tcBorders>
              <w:top w:val="single" w:sz="2" w:space="0" w:color="auto"/>
              <w:left w:val="single" w:sz="2" w:space="0" w:color="auto"/>
              <w:bottom w:val="single" w:sz="2" w:space="0" w:color="auto"/>
              <w:right w:val="single" w:sz="2" w:space="0" w:color="auto"/>
            </w:tcBorders>
          </w:tcPr>
          <w:p w14:paraId="464B44A9" w14:textId="77777777" w:rsidR="00E163D6" w:rsidRPr="00A8683D" w:rsidRDefault="00E163D6" w:rsidP="00780B5F"/>
        </w:tc>
      </w:tr>
    </w:tbl>
    <w:p w14:paraId="21252A04" w14:textId="77777777" w:rsidR="00ED25B8" w:rsidRPr="00A8683D" w:rsidRDefault="00ED25B8" w:rsidP="0028403E"/>
    <w:p w14:paraId="29C98CE8" w14:textId="77777777" w:rsidR="00651029" w:rsidRPr="00A8683D" w:rsidRDefault="006E4938" w:rsidP="00DF40CE">
      <w:pPr>
        <w:pStyle w:val="Heading4"/>
      </w:pPr>
      <w:bookmarkStart w:id="147" w:name="_Toc159222116"/>
      <w:r w:rsidRPr="00A8683D">
        <w:t>Projekto įgyvendinimo plano</w:t>
      </w:r>
      <w:r w:rsidRPr="00A8683D" w:rsidDel="0009631D">
        <w:t xml:space="preserve"> </w:t>
      </w:r>
      <w:r w:rsidR="00651029" w:rsidRPr="00A8683D">
        <w:t>rodikliai</w:t>
      </w:r>
      <w:bookmarkEnd w:id="143"/>
      <w:bookmarkEnd w:id="147"/>
    </w:p>
    <w:p w14:paraId="342F75A0" w14:textId="77777777" w:rsidR="00651029" w:rsidRPr="00A8683D" w:rsidRDefault="00651029" w:rsidP="00D85297">
      <w:pPr>
        <w:ind w:firstLine="0"/>
      </w:pPr>
      <w:r w:rsidRPr="00A8683D">
        <w:rPr>
          <w:bCs/>
          <w:i/>
          <w:iCs/>
          <w:color w:val="447524"/>
        </w:rPr>
        <w:t>Katalogas</w:t>
      </w:r>
      <w:r w:rsidRPr="00A8683D">
        <w:rPr>
          <w:rFonts w:cs="Arial"/>
        </w:rPr>
        <w:t>:</w:t>
      </w:r>
      <w:r w:rsidRPr="00A8683D">
        <w:rPr>
          <w:rFonts w:cs="Arial"/>
          <w:color w:val="000000"/>
        </w:rPr>
        <w:t xml:space="preserve"> </w:t>
      </w:r>
      <w:r w:rsidR="006E4938" w:rsidRPr="00A8683D">
        <w:t>Projekto įgyvendinimo planai</w:t>
      </w:r>
    </w:p>
    <w:p w14:paraId="1BC050B2" w14:textId="77777777" w:rsidR="00651029" w:rsidRPr="00A8683D" w:rsidRDefault="00651029" w:rsidP="00D85297">
      <w:pPr>
        <w:ind w:firstLine="0"/>
      </w:pPr>
      <w:r w:rsidRPr="00A8683D">
        <w:rPr>
          <w:bCs/>
          <w:i/>
          <w:iCs/>
          <w:color w:val="447524"/>
        </w:rPr>
        <w:t>Detalės</w:t>
      </w:r>
      <w:r w:rsidRPr="00A8683D">
        <w:rPr>
          <w:rFonts w:cs="Arial"/>
        </w:rPr>
        <w:t>:</w:t>
      </w:r>
      <w:r w:rsidRPr="00A8683D">
        <w:tab/>
      </w:r>
      <w:r w:rsidRPr="00A8683D">
        <w:rPr>
          <w:i/>
        </w:rPr>
        <w:t>Sukurta</w:t>
      </w:r>
      <w:r w:rsidRPr="00A8683D">
        <w:t xml:space="preserve"> 2015-09-28. </w:t>
      </w:r>
      <w:r w:rsidRPr="00A8683D">
        <w:rPr>
          <w:i/>
        </w:rPr>
        <w:t xml:space="preserve">Modifikuota </w:t>
      </w:r>
      <w:r w:rsidRPr="00A8683D">
        <w:t>20</w:t>
      </w:r>
      <w:r w:rsidR="006E4938" w:rsidRPr="00A8683D">
        <w:t>2</w:t>
      </w:r>
      <w:r w:rsidR="00A947E0">
        <w:t>3</w:t>
      </w:r>
      <w:r w:rsidR="002F6DB6" w:rsidRPr="00A8683D">
        <w:t>m</w:t>
      </w:r>
      <w:r w:rsidRPr="00A8683D">
        <w:t>.</w:t>
      </w:r>
    </w:p>
    <w:p w14:paraId="3BE480C6" w14:textId="77777777" w:rsidR="00651029" w:rsidRPr="00A8683D" w:rsidRDefault="00651029" w:rsidP="00D85297">
      <w:pPr>
        <w:ind w:firstLine="0"/>
      </w:pPr>
      <w:r w:rsidRPr="00A8683D">
        <w:rPr>
          <w:bCs/>
          <w:i/>
          <w:iCs/>
          <w:color w:val="447524"/>
        </w:rPr>
        <w:t>Pastabos</w:t>
      </w:r>
      <w:r w:rsidRPr="00A8683D">
        <w:rPr>
          <w:rFonts w:cs="Arial"/>
        </w:rPr>
        <w:t>:</w:t>
      </w:r>
      <w:r w:rsidRPr="00A8683D">
        <w:rPr>
          <w:rFonts w:cs="Arial"/>
        </w:rPr>
        <w:tab/>
      </w:r>
    </w:p>
    <w:p w14:paraId="482D0A0A" w14:textId="77777777" w:rsidR="00651029" w:rsidRPr="00A8683D" w:rsidRDefault="00651029" w:rsidP="00651029"/>
    <w:p w14:paraId="02E700DF" w14:textId="77777777" w:rsidR="00651029" w:rsidRPr="00A8683D" w:rsidRDefault="00651029" w:rsidP="00D85297">
      <w:pPr>
        <w:ind w:firstLine="0"/>
        <w:rPr>
          <w:b/>
          <w:color w:val="447524"/>
          <w:u w:val="single"/>
        </w:rPr>
      </w:pPr>
      <w:bookmarkStart w:id="148" w:name="BKM_11526A24_0D68_49FD_83AB_FC1FFCA6E67B"/>
      <w:bookmarkEnd w:id="148"/>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651029" w:rsidRPr="00A8683D" w14:paraId="52645659"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73191951" w14:textId="77777777" w:rsidR="00651029" w:rsidRPr="00A8683D" w:rsidRDefault="0065102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24ED1C03" w14:textId="77777777" w:rsidR="00651029" w:rsidRPr="00A8683D" w:rsidRDefault="0065102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37585291" w14:textId="77777777" w:rsidR="00651029" w:rsidRPr="00A8683D" w:rsidRDefault="00651029" w:rsidP="00BB4CBC">
            <w:pPr>
              <w:rPr>
                <w:b/>
              </w:rPr>
            </w:pPr>
            <w:r w:rsidRPr="00A8683D">
              <w:rPr>
                <w:b/>
              </w:rPr>
              <w:t>Pastabos</w:t>
            </w:r>
          </w:p>
        </w:tc>
      </w:tr>
      <w:tr w:rsidR="00651029" w:rsidRPr="00A8683D" w14:paraId="6650E13E"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E516DB8" w14:textId="77777777" w:rsidR="00651029" w:rsidRPr="00A8683D" w:rsidRDefault="00651029" w:rsidP="00AB212C">
            <w:r w:rsidRPr="00A8683D">
              <w:t>Planas</w:t>
            </w:r>
          </w:p>
        </w:tc>
        <w:tc>
          <w:tcPr>
            <w:tcW w:w="1980" w:type="dxa"/>
            <w:tcBorders>
              <w:top w:val="single" w:sz="2" w:space="0" w:color="auto"/>
              <w:left w:val="single" w:sz="2" w:space="0" w:color="auto"/>
              <w:bottom w:val="single" w:sz="2" w:space="0" w:color="auto"/>
              <w:right w:val="single" w:sz="2" w:space="0" w:color="auto"/>
            </w:tcBorders>
          </w:tcPr>
          <w:p w14:paraId="44EB206F" w14:textId="77777777" w:rsidR="00651029" w:rsidRPr="00A8683D" w:rsidRDefault="00651029" w:rsidP="00AB212C">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B480E15" w14:textId="77777777" w:rsidR="00651029" w:rsidRPr="00A8683D" w:rsidRDefault="00651029" w:rsidP="00AB212C">
            <w:r w:rsidRPr="00A8683D">
              <w:t>Planuojama pasiekti rodiklio reikšmė</w:t>
            </w:r>
          </w:p>
        </w:tc>
      </w:tr>
    </w:tbl>
    <w:p w14:paraId="47DDE868" w14:textId="77777777" w:rsidR="00651029" w:rsidRPr="00A8683D" w:rsidRDefault="00651029" w:rsidP="00651029"/>
    <w:p w14:paraId="2729B24D" w14:textId="77777777" w:rsidR="00651029" w:rsidRPr="00A8683D" w:rsidRDefault="00651029" w:rsidP="00651029"/>
    <w:p w14:paraId="05AA099F" w14:textId="77777777" w:rsidR="00651029" w:rsidRPr="00A8683D" w:rsidRDefault="00651029" w:rsidP="00D85297">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51029" w:rsidRPr="00A8683D" w14:paraId="5A8928D8"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673FBD79" w14:textId="77777777" w:rsidR="00651029" w:rsidRPr="00A8683D" w:rsidRDefault="0065102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1354CB50" w14:textId="77777777" w:rsidR="00651029" w:rsidRPr="00A8683D" w:rsidRDefault="0065102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708754F" w14:textId="77777777" w:rsidR="00651029" w:rsidRPr="00A8683D" w:rsidRDefault="00651029" w:rsidP="00BB4CBC">
            <w:pPr>
              <w:rPr>
                <w:b/>
              </w:rPr>
            </w:pPr>
            <w:r w:rsidRPr="00A8683D">
              <w:rPr>
                <w:b/>
              </w:rPr>
              <w:t>Pastabos</w:t>
            </w:r>
          </w:p>
        </w:tc>
      </w:tr>
      <w:tr w:rsidR="00651029" w:rsidRPr="00A8683D" w14:paraId="5635D89D"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AF0DBCE"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652D58E8" w14:textId="77777777" w:rsidR="00651029" w:rsidRPr="00A8683D" w:rsidRDefault="00651029" w:rsidP="00AB212C">
            <w:r w:rsidRPr="00A8683D">
              <w:rPr>
                <w:b/>
              </w:rPr>
              <w:t xml:space="preserve"> </w:t>
            </w:r>
            <w:r w:rsidRPr="00A8683D">
              <w:t xml:space="preserve"> </w:t>
            </w:r>
            <w:r w:rsidRPr="00A8683D">
              <w:rPr>
                <w:b/>
              </w:rPr>
              <w:t>0..*</w:t>
            </w:r>
            <w:r w:rsidRPr="00A8683D">
              <w:rPr>
                <w:b/>
              </w:rPr>
              <w:tab/>
            </w:r>
            <w:r w:rsidR="002F6DB6" w:rsidRPr="00A8683D">
              <w:t>Projekto įgyvendinimo plano</w:t>
            </w:r>
            <w:r w:rsidR="002F6DB6" w:rsidRPr="00A8683D" w:rsidDel="0009631D">
              <w:t xml:space="preserve"> </w:t>
            </w:r>
            <w:r w:rsidRPr="00A8683D">
              <w:t xml:space="preserve">rodikliai. </w:t>
            </w:r>
          </w:p>
          <w:p w14:paraId="17B8ABC7" w14:textId="77777777" w:rsidR="00651029" w:rsidRPr="00A8683D" w:rsidRDefault="00651029" w:rsidP="00AB212C">
            <w:r w:rsidRPr="00A8683D">
              <w:rPr>
                <w:b/>
              </w:rPr>
              <w:t xml:space="preserve"> </w:t>
            </w:r>
            <w:r w:rsidRPr="00A8683D">
              <w:t xml:space="preserve"> </w:t>
            </w:r>
            <w:r w:rsidRPr="00A8683D">
              <w:rPr>
                <w:b/>
              </w:rPr>
              <w:t>1</w:t>
            </w:r>
            <w:r w:rsidRPr="00A8683D">
              <w:rPr>
                <w:b/>
              </w:rPr>
              <w:tab/>
            </w:r>
            <w:r w:rsidR="002F6DB6" w:rsidRPr="00A8683D">
              <w:t xml:space="preserve">Projekto įgyvendinimo </w:t>
            </w:r>
            <w:r w:rsidR="00821D51" w:rsidRPr="00A8683D">
              <w:t>planas</w:t>
            </w:r>
            <w:r w:rsidRPr="00A8683D">
              <w:t>.</w:t>
            </w:r>
          </w:p>
        </w:tc>
        <w:tc>
          <w:tcPr>
            <w:tcW w:w="1710" w:type="dxa"/>
            <w:tcBorders>
              <w:top w:val="single" w:sz="2" w:space="0" w:color="auto"/>
              <w:left w:val="single" w:sz="2" w:space="0" w:color="auto"/>
              <w:bottom w:val="single" w:sz="2" w:space="0" w:color="auto"/>
              <w:right w:val="single" w:sz="2" w:space="0" w:color="auto"/>
            </w:tcBorders>
          </w:tcPr>
          <w:p w14:paraId="22A2AF8F" w14:textId="77777777" w:rsidR="00651029" w:rsidRPr="00A8683D" w:rsidRDefault="00651029" w:rsidP="00BB4CBC"/>
        </w:tc>
      </w:tr>
      <w:tr w:rsidR="00651029" w:rsidRPr="00A8683D" w14:paraId="059D259A"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AC3ECCE"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796078A5" w14:textId="77777777" w:rsidR="00651029" w:rsidRPr="00A8683D" w:rsidRDefault="00651029" w:rsidP="00AB212C">
            <w:r w:rsidRPr="00A8683D">
              <w:rPr>
                <w:b/>
              </w:rPr>
              <w:t xml:space="preserve"> </w:t>
            </w:r>
            <w:r w:rsidRPr="00A8683D">
              <w:t xml:space="preserve"> </w:t>
            </w:r>
            <w:r w:rsidRPr="00A8683D">
              <w:rPr>
                <w:b/>
              </w:rPr>
              <w:t>0..*</w:t>
            </w:r>
            <w:r w:rsidRPr="00A8683D">
              <w:rPr>
                <w:b/>
              </w:rPr>
              <w:tab/>
            </w:r>
            <w:r w:rsidR="002F6DB6" w:rsidRPr="00A8683D">
              <w:t>Projekto įgyvendinimo plano</w:t>
            </w:r>
            <w:r w:rsidR="002F6DB6" w:rsidRPr="00A8683D" w:rsidDel="0009631D">
              <w:t xml:space="preserve"> </w:t>
            </w:r>
            <w:r w:rsidRPr="00A8683D">
              <w:t xml:space="preserve">rodikliai. </w:t>
            </w:r>
          </w:p>
          <w:p w14:paraId="05013BAB" w14:textId="77777777" w:rsidR="00651029" w:rsidRPr="00A8683D" w:rsidRDefault="00651029" w:rsidP="00AB212C">
            <w:r w:rsidRPr="00A8683D">
              <w:rPr>
                <w:b/>
              </w:rPr>
              <w:t xml:space="preserve"> </w:t>
            </w:r>
            <w:r w:rsidRPr="00A8683D">
              <w:t xml:space="preserve"> </w:t>
            </w:r>
            <w:r w:rsidRPr="00A8683D">
              <w:rPr>
                <w:b/>
              </w:rPr>
              <w:t>1</w:t>
            </w:r>
            <w:r w:rsidRPr="00A8683D">
              <w:rPr>
                <w:b/>
              </w:rPr>
              <w:tab/>
            </w:r>
            <w:r w:rsidR="002F6DB6" w:rsidRPr="00A8683D">
              <w:t>Projekto įgyvendinimo plano</w:t>
            </w:r>
            <w:r w:rsidR="002F6DB6" w:rsidRPr="00A8683D" w:rsidDel="0009631D">
              <w:t xml:space="preserve"> </w:t>
            </w:r>
            <w:r w:rsidRPr="00A8683D">
              <w:t>veiklos.</w:t>
            </w:r>
          </w:p>
        </w:tc>
        <w:tc>
          <w:tcPr>
            <w:tcW w:w="1710" w:type="dxa"/>
            <w:tcBorders>
              <w:top w:val="single" w:sz="2" w:space="0" w:color="auto"/>
              <w:left w:val="single" w:sz="2" w:space="0" w:color="auto"/>
              <w:bottom w:val="single" w:sz="2" w:space="0" w:color="auto"/>
              <w:right w:val="single" w:sz="2" w:space="0" w:color="auto"/>
            </w:tcBorders>
          </w:tcPr>
          <w:p w14:paraId="1B5ACDFD" w14:textId="77777777" w:rsidR="00651029" w:rsidRPr="00A8683D" w:rsidRDefault="00651029" w:rsidP="00BB4CBC"/>
        </w:tc>
      </w:tr>
      <w:tr w:rsidR="00651029" w:rsidRPr="00A8683D" w14:paraId="2F9B70AA"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8B82B61"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4C652F69" w14:textId="77777777" w:rsidR="00651029" w:rsidRPr="00A8683D" w:rsidRDefault="00651029" w:rsidP="00AB212C">
            <w:r w:rsidRPr="00A8683D">
              <w:rPr>
                <w:b/>
              </w:rPr>
              <w:t xml:space="preserve"> </w:t>
            </w:r>
            <w:r w:rsidRPr="00A8683D">
              <w:t xml:space="preserve"> </w:t>
            </w:r>
            <w:r w:rsidRPr="00A8683D">
              <w:rPr>
                <w:b/>
              </w:rPr>
              <w:t>0..*</w:t>
            </w:r>
            <w:r w:rsidRPr="00A8683D">
              <w:rPr>
                <w:b/>
              </w:rPr>
              <w:tab/>
            </w:r>
            <w:r w:rsidR="00F00C3F" w:rsidRPr="00A8683D">
              <w:t>Projekto įgyvendinimo plano</w:t>
            </w:r>
            <w:r w:rsidR="00F00C3F" w:rsidRPr="00A8683D" w:rsidDel="0009631D">
              <w:t xml:space="preserve"> </w:t>
            </w:r>
            <w:r w:rsidRPr="00A8683D">
              <w:t xml:space="preserve">rodikliai. </w:t>
            </w:r>
          </w:p>
          <w:p w14:paraId="60D89CB2" w14:textId="77777777" w:rsidR="00651029" w:rsidRPr="00A8683D" w:rsidRDefault="00651029" w:rsidP="00AB212C">
            <w:r w:rsidRPr="00A8683D">
              <w:rPr>
                <w:b/>
              </w:rPr>
              <w:t xml:space="preserve"> </w:t>
            </w:r>
            <w:r w:rsidRPr="00A8683D">
              <w:t xml:space="preserve"> </w:t>
            </w:r>
            <w:r w:rsidRPr="00A8683D">
              <w:rPr>
                <w:b/>
              </w:rPr>
              <w:t>1</w:t>
            </w:r>
            <w:r w:rsidRPr="00A8683D">
              <w:rPr>
                <w:b/>
              </w:rPr>
              <w:tab/>
            </w:r>
            <w:r w:rsidRPr="00A8683D">
              <w:t>Rodikliai.</w:t>
            </w:r>
          </w:p>
        </w:tc>
        <w:tc>
          <w:tcPr>
            <w:tcW w:w="1710" w:type="dxa"/>
            <w:tcBorders>
              <w:top w:val="single" w:sz="2" w:space="0" w:color="auto"/>
              <w:left w:val="single" w:sz="2" w:space="0" w:color="auto"/>
              <w:bottom w:val="single" w:sz="2" w:space="0" w:color="auto"/>
              <w:right w:val="single" w:sz="2" w:space="0" w:color="auto"/>
            </w:tcBorders>
          </w:tcPr>
          <w:p w14:paraId="7100326D" w14:textId="77777777" w:rsidR="00651029" w:rsidRPr="00A8683D" w:rsidRDefault="00651029" w:rsidP="00BB4CBC"/>
        </w:tc>
      </w:tr>
      <w:tr w:rsidR="00651029" w:rsidRPr="00A8683D" w14:paraId="7271DE0E"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93E0757"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5BAC8FC9" w14:textId="77777777" w:rsidR="00651029" w:rsidRPr="00A8683D" w:rsidRDefault="00651029" w:rsidP="00AB212C">
            <w:r w:rsidRPr="00A8683D">
              <w:rPr>
                <w:b/>
              </w:rPr>
              <w:t xml:space="preserve"> </w:t>
            </w:r>
            <w:r w:rsidRPr="00A8683D">
              <w:t xml:space="preserve"> </w:t>
            </w:r>
            <w:r w:rsidRPr="00A8683D">
              <w:rPr>
                <w:b/>
              </w:rPr>
              <w:t>0..*</w:t>
            </w:r>
            <w:r w:rsidRPr="00A8683D">
              <w:rPr>
                <w:b/>
              </w:rPr>
              <w:tab/>
            </w:r>
            <w:r w:rsidR="00F00C3F" w:rsidRPr="00A8683D">
              <w:t>Projekto įgyvendinimo plano</w:t>
            </w:r>
            <w:r w:rsidR="00F00C3F" w:rsidRPr="00A8683D" w:rsidDel="0009631D">
              <w:t xml:space="preserve"> </w:t>
            </w:r>
            <w:r w:rsidRPr="00A8683D">
              <w:t xml:space="preserve">rodikliai. </w:t>
            </w:r>
          </w:p>
          <w:p w14:paraId="0615038A" w14:textId="77777777" w:rsidR="00651029" w:rsidRPr="00A8683D" w:rsidRDefault="00651029" w:rsidP="00AB212C">
            <w:r w:rsidRPr="00A8683D">
              <w:rPr>
                <w:b/>
              </w:rPr>
              <w:t xml:space="preserve"> </w:t>
            </w:r>
            <w:r w:rsidRPr="00A8683D">
              <w:t xml:space="preserve"> </w:t>
            </w:r>
            <w:r w:rsidRPr="00A8683D">
              <w:rPr>
                <w:b/>
              </w:rPr>
              <w:t>0..1</w:t>
            </w:r>
            <w:r w:rsidRPr="00A8683D">
              <w:rPr>
                <w:b/>
              </w:rPr>
              <w:tab/>
            </w:r>
            <w:r w:rsidR="00057B95" w:rsidRPr="00A8683D">
              <w:t>Programos</w:t>
            </w:r>
            <w:r w:rsidRPr="00A8683D">
              <w:t xml:space="preserve"> rodikliai.</w:t>
            </w:r>
          </w:p>
        </w:tc>
        <w:tc>
          <w:tcPr>
            <w:tcW w:w="1710" w:type="dxa"/>
            <w:tcBorders>
              <w:top w:val="single" w:sz="2" w:space="0" w:color="auto"/>
              <w:left w:val="single" w:sz="2" w:space="0" w:color="auto"/>
              <w:bottom w:val="single" w:sz="2" w:space="0" w:color="auto"/>
              <w:right w:val="single" w:sz="2" w:space="0" w:color="auto"/>
            </w:tcBorders>
          </w:tcPr>
          <w:p w14:paraId="6F357FB9" w14:textId="77777777" w:rsidR="00651029" w:rsidRPr="00A8683D" w:rsidRDefault="00651029" w:rsidP="00BB4CBC"/>
        </w:tc>
        <w:bookmarkEnd w:id="144"/>
      </w:tr>
    </w:tbl>
    <w:p w14:paraId="1560B70D" w14:textId="77777777" w:rsidR="00651029" w:rsidRPr="00A8683D" w:rsidRDefault="00F00C3F" w:rsidP="00DF40CE">
      <w:pPr>
        <w:pStyle w:val="Heading4"/>
      </w:pPr>
      <w:bookmarkStart w:id="149" w:name="_Toc452045768"/>
      <w:bookmarkStart w:id="150" w:name="_Toc159222117"/>
      <w:bookmarkStart w:id="151" w:name="BKM_148EEAB2_5E40_47EC_8B15_5418BAA64200"/>
      <w:r w:rsidRPr="00A8683D">
        <w:t>Projekto įgyvendinimo plano</w:t>
      </w:r>
      <w:r w:rsidRPr="00A8683D" w:rsidDel="0009631D">
        <w:t xml:space="preserve"> </w:t>
      </w:r>
      <w:r w:rsidR="00651029" w:rsidRPr="00A8683D">
        <w:t>finansavimas</w:t>
      </w:r>
      <w:bookmarkEnd w:id="149"/>
      <w:bookmarkEnd w:id="150"/>
    </w:p>
    <w:p w14:paraId="3A5B19DB" w14:textId="77777777" w:rsidR="00651029" w:rsidRPr="00A8683D" w:rsidRDefault="00651029" w:rsidP="00AB212C">
      <w:pPr>
        <w:ind w:firstLine="0"/>
      </w:pPr>
      <w:r w:rsidRPr="00A8683D">
        <w:rPr>
          <w:bCs/>
          <w:i/>
          <w:iCs/>
          <w:color w:val="447524"/>
        </w:rPr>
        <w:t>Katalogas</w:t>
      </w:r>
      <w:r w:rsidRPr="00A8683D">
        <w:rPr>
          <w:rFonts w:cs="Arial"/>
        </w:rPr>
        <w:t>:</w:t>
      </w:r>
      <w:r w:rsidRPr="00A8683D">
        <w:rPr>
          <w:rFonts w:cs="Arial"/>
          <w:color w:val="000000"/>
        </w:rPr>
        <w:t xml:space="preserve"> </w:t>
      </w:r>
      <w:r w:rsidR="00F00C3F" w:rsidRPr="00A8683D">
        <w:t>Projekto įgyvendinimo planai</w:t>
      </w:r>
    </w:p>
    <w:p w14:paraId="53FBBFDF" w14:textId="77777777" w:rsidR="00651029" w:rsidRPr="00A8683D" w:rsidRDefault="00651029" w:rsidP="00AB212C">
      <w:pPr>
        <w:ind w:firstLine="0"/>
      </w:pPr>
      <w:r w:rsidRPr="00A8683D">
        <w:rPr>
          <w:bCs/>
          <w:i/>
          <w:iCs/>
          <w:color w:val="447524"/>
        </w:rPr>
        <w:t>Detalės</w:t>
      </w:r>
      <w:r w:rsidRPr="00A8683D">
        <w:rPr>
          <w:rFonts w:cs="Arial"/>
        </w:rPr>
        <w:t>:</w:t>
      </w:r>
      <w:r w:rsidRPr="00A8683D">
        <w:tab/>
      </w:r>
      <w:r w:rsidRPr="00A8683D">
        <w:rPr>
          <w:i/>
        </w:rPr>
        <w:t>Sukurta</w:t>
      </w:r>
      <w:r w:rsidRPr="00A8683D">
        <w:t xml:space="preserve"> 2015-09-28. </w:t>
      </w:r>
      <w:r w:rsidRPr="00A8683D">
        <w:rPr>
          <w:i/>
        </w:rPr>
        <w:t xml:space="preserve">Modifikuota </w:t>
      </w:r>
      <w:r w:rsidR="002638F1" w:rsidRPr="00A8683D">
        <w:t>202</w:t>
      </w:r>
      <w:r w:rsidR="00A947E0">
        <w:t>3</w:t>
      </w:r>
      <w:r w:rsidR="002638F1" w:rsidRPr="00A8683D">
        <w:t>m.</w:t>
      </w:r>
    </w:p>
    <w:p w14:paraId="7BFCBBA1" w14:textId="77777777" w:rsidR="00651029" w:rsidRPr="00A8683D" w:rsidRDefault="00651029" w:rsidP="00AB212C">
      <w:pPr>
        <w:ind w:firstLine="0"/>
      </w:pPr>
      <w:r w:rsidRPr="00A8683D">
        <w:rPr>
          <w:bCs/>
          <w:i/>
          <w:iCs/>
          <w:color w:val="447524"/>
        </w:rPr>
        <w:t>Pastabos</w:t>
      </w:r>
      <w:r w:rsidRPr="00A8683D">
        <w:rPr>
          <w:rFonts w:cs="Arial"/>
        </w:rPr>
        <w:t>:</w:t>
      </w:r>
      <w:r w:rsidRPr="00A8683D">
        <w:rPr>
          <w:rFonts w:cs="Arial"/>
        </w:rPr>
        <w:tab/>
      </w:r>
    </w:p>
    <w:p w14:paraId="29B705BA" w14:textId="77777777" w:rsidR="00651029" w:rsidRPr="00A8683D" w:rsidRDefault="00651029" w:rsidP="00651029"/>
    <w:p w14:paraId="6D637C52" w14:textId="77777777" w:rsidR="00651029" w:rsidRPr="00A8683D" w:rsidRDefault="00651029" w:rsidP="00AB212C">
      <w:pPr>
        <w:ind w:firstLine="0"/>
        <w:rPr>
          <w:b/>
          <w:color w:val="447524"/>
          <w:u w:val="single"/>
        </w:rPr>
      </w:pPr>
      <w:bookmarkStart w:id="152" w:name="BKM_055FEFE6_DD13_4B57_9F4C_B3D6AA6D8EEB"/>
      <w:bookmarkEnd w:id="152"/>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651029" w:rsidRPr="00A8683D" w14:paraId="535737D4"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1CA54822" w14:textId="77777777" w:rsidR="00651029" w:rsidRPr="00A8683D" w:rsidRDefault="0065102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0BCCFB06" w14:textId="77777777" w:rsidR="00651029" w:rsidRPr="00A8683D" w:rsidRDefault="0065102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51C6D145" w14:textId="77777777" w:rsidR="00651029" w:rsidRPr="00A8683D" w:rsidRDefault="00651029" w:rsidP="00BB4CBC">
            <w:pPr>
              <w:rPr>
                <w:b/>
              </w:rPr>
            </w:pPr>
            <w:r w:rsidRPr="00A8683D">
              <w:rPr>
                <w:b/>
              </w:rPr>
              <w:t>Pastabos</w:t>
            </w:r>
          </w:p>
        </w:tc>
      </w:tr>
      <w:tr w:rsidR="00D02760" w:rsidRPr="00A8683D" w14:paraId="1DDF26EE" w14:textId="77777777" w:rsidTr="0073713A">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FFFFFF" w:themeFill="background1"/>
          </w:tcPr>
          <w:p w14:paraId="5405B235" w14:textId="77777777" w:rsidR="00D02760" w:rsidRPr="0073713A" w:rsidRDefault="00D02760" w:rsidP="00BB4CBC">
            <w:pPr>
              <w:rPr>
                <w:bCs/>
              </w:rPr>
            </w:pPr>
            <w:r w:rsidRPr="00A8683D">
              <w:rPr>
                <w:bCs/>
              </w:rPr>
              <w:t>Numeris</w:t>
            </w:r>
          </w:p>
        </w:tc>
        <w:tc>
          <w:tcPr>
            <w:tcW w:w="1980" w:type="dxa"/>
            <w:tcBorders>
              <w:top w:val="single" w:sz="2" w:space="0" w:color="auto"/>
              <w:left w:val="single" w:sz="2" w:space="0" w:color="auto"/>
              <w:bottom w:val="single" w:sz="2" w:space="0" w:color="auto"/>
              <w:right w:val="single" w:sz="2" w:space="0" w:color="auto"/>
            </w:tcBorders>
            <w:shd w:val="clear" w:color="auto" w:fill="FFFFFF" w:themeFill="background1"/>
          </w:tcPr>
          <w:p w14:paraId="79926E32" w14:textId="77777777" w:rsidR="00D02760" w:rsidRPr="0073713A" w:rsidRDefault="00D02760" w:rsidP="00BB4CBC">
            <w:pPr>
              <w:rPr>
                <w:bCs/>
              </w:rPr>
            </w:pPr>
            <w:r w:rsidRPr="00A8683D">
              <w:rPr>
                <w:bCs/>
              </w:rPr>
              <w:t>Tekstas</w:t>
            </w:r>
          </w:p>
        </w:tc>
        <w:tc>
          <w:tcPr>
            <w:tcW w:w="4680" w:type="dxa"/>
            <w:tcBorders>
              <w:top w:val="single" w:sz="2" w:space="0" w:color="auto"/>
              <w:left w:val="single" w:sz="2" w:space="0" w:color="auto"/>
              <w:bottom w:val="single" w:sz="2" w:space="0" w:color="auto"/>
              <w:right w:val="single" w:sz="2" w:space="0" w:color="auto"/>
            </w:tcBorders>
            <w:shd w:val="clear" w:color="auto" w:fill="FFFFFF" w:themeFill="background1"/>
          </w:tcPr>
          <w:p w14:paraId="019A774B" w14:textId="77777777" w:rsidR="00D02760" w:rsidRPr="0073713A" w:rsidRDefault="00D02760" w:rsidP="00BB4CBC">
            <w:pPr>
              <w:rPr>
                <w:bCs/>
              </w:rPr>
            </w:pPr>
          </w:p>
        </w:tc>
      </w:tr>
      <w:tr w:rsidR="00651029" w:rsidRPr="00A8683D" w14:paraId="70C1164B"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4E53229" w14:textId="77777777" w:rsidR="00651029" w:rsidRPr="00A8683D" w:rsidRDefault="00651029" w:rsidP="00767F7F">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37C208A1" w14:textId="77777777" w:rsidR="00651029" w:rsidRPr="00A8683D" w:rsidRDefault="00651029" w:rsidP="00767F7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9D1CD63" w14:textId="77777777" w:rsidR="00651029" w:rsidRPr="00A8683D" w:rsidRDefault="00651029" w:rsidP="00BB4CBC"/>
        </w:tc>
      </w:tr>
      <w:tr w:rsidR="0099184D" w:rsidRPr="00A8683D" w14:paraId="3F481EA0"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A813874" w14:textId="77777777" w:rsidR="0099184D" w:rsidRPr="00A8683D" w:rsidRDefault="0099184D" w:rsidP="00767F7F">
            <w:r w:rsidRPr="00A8683D">
              <w:lastRenderedPageBreak/>
              <w:t xml:space="preserve">Išlaidų supaprastinimai </w:t>
            </w:r>
          </w:p>
        </w:tc>
        <w:tc>
          <w:tcPr>
            <w:tcW w:w="1980" w:type="dxa"/>
            <w:tcBorders>
              <w:top w:val="single" w:sz="2" w:space="0" w:color="auto"/>
              <w:left w:val="single" w:sz="2" w:space="0" w:color="auto"/>
              <w:bottom w:val="single" w:sz="2" w:space="0" w:color="auto"/>
              <w:right w:val="single" w:sz="2" w:space="0" w:color="auto"/>
            </w:tcBorders>
          </w:tcPr>
          <w:p w14:paraId="0A5F81B3" w14:textId="77777777" w:rsidR="0099184D" w:rsidRPr="00A8683D" w:rsidRDefault="0099184D" w:rsidP="00767F7F">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0CFF756A" w14:textId="77777777" w:rsidR="0099184D" w:rsidRPr="00A8683D" w:rsidRDefault="0099184D" w:rsidP="00BB4CBC"/>
        </w:tc>
      </w:tr>
      <w:tr w:rsidR="00651029" w:rsidRPr="00A8683D" w14:paraId="6D04461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CCBC607" w14:textId="77777777" w:rsidR="00651029" w:rsidRPr="00A8683D" w:rsidRDefault="00651029" w:rsidP="00767F7F">
            <w:bookmarkStart w:id="153" w:name="BKM_58F1833D_09AC_4CAE_B449_3940AF096847"/>
            <w:r w:rsidRPr="00A8683D">
              <w:t xml:space="preserve">Prašomos </w:t>
            </w:r>
            <w:r w:rsidR="003309CD" w:rsidRPr="00A8683D">
              <w:t>ES</w:t>
            </w:r>
            <w:r w:rsidRPr="00A8683D">
              <w:t xml:space="preserve"> lėšos</w:t>
            </w:r>
          </w:p>
        </w:tc>
        <w:tc>
          <w:tcPr>
            <w:tcW w:w="1980" w:type="dxa"/>
            <w:tcBorders>
              <w:top w:val="single" w:sz="2" w:space="0" w:color="auto"/>
              <w:left w:val="single" w:sz="2" w:space="0" w:color="auto"/>
              <w:bottom w:val="single" w:sz="2" w:space="0" w:color="auto"/>
              <w:right w:val="single" w:sz="2" w:space="0" w:color="auto"/>
            </w:tcBorders>
          </w:tcPr>
          <w:p w14:paraId="4078D595" w14:textId="77777777" w:rsidR="00651029" w:rsidRPr="00A8683D" w:rsidRDefault="00651029" w:rsidP="00767F7F">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6A68334" w14:textId="77777777" w:rsidR="00651029" w:rsidRPr="00A8683D" w:rsidRDefault="00651029" w:rsidP="00BB4CBC"/>
        </w:tc>
        <w:bookmarkEnd w:id="153"/>
      </w:tr>
      <w:tr w:rsidR="00651029" w:rsidRPr="00A8683D" w14:paraId="35F82262"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5800F4D5" w14:textId="77777777" w:rsidR="00651029" w:rsidRPr="00A8683D" w:rsidRDefault="00651029" w:rsidP="00767F7F">
            <w:bookmarkStart w:id="154" w:name="BKM_3A6825F6_E4E6_4A41_9545_A8251A46DC58"/>
            <w:r w:rsidRPr="00A8683D">
              <w:t>Prašomos BF lėšos</w:t>
            </w:r>
          </w:p>
        </w:tc>
        <w:tc>
          <w:tcPr>
            <w:tcW w:w="1980" w:type="dxa"/>
            <w:tcBorders>
              <w:top w:val="single" w:sz="2" w:space="0" w:color="auto"/>
              <w:left w:val="single" w:sz="2" w:space="0" w:color="auto"/>
              <w:bottom w:val="single" w:sz="2" w:space="0" w:color="auto"/>
              <w:right w:val="single" w:sz="2" w:space="0" w:color="auto"/>
            </w:tcBorders>
          </w:tcPr>
          <w:p w14:paraId="37BD768E" w14:textId="77777777" w:rsidR="00651029" w:rsidRPr="00A8683D" w:rsidRDefault="00651029" w:rsidP="00767F7F">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A7A03FE" w14:textId="77777777" w:rsidR="00651029" w:rsidRPr="00A8683D" w:rsidRDefault="00651029" w:rsidP="00BB4CBC"/>
        </w:tc>
        <w:bookmarkEnd w:id="154"/>
      </w:tr>
      <w:tr w:rsidR="00651029" w:rsidRPr="00A8683D" w14:paraId="64A1BA7C"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B4BCDDD" w14:textId="77777777" w:rsidR="00651029" w:rsidRPr="00A8683D" w:rsidRDefault="00651029" w:rsidP="00767F7F">
            <w:bookmarkStart w:id="155" w:name="BKM_F8EE0279_0001_4613_B019_A19261EF6AAB"/>
            <w:r w:rsidRPr="00A8683D">
              <w:t>Prašomos nuosavos lėšos</w:t>
            </w:r>
          </w:p>
        </w:tc>
        <w:tc>
          <w:tcPr>
            <w:tcW w:w="1980" w:type="dxa"/>
            <w:tcBorders>
              <w:top w:val="single" w:sz="2" w:space="0" w:color="auto"/>
              <w:left w:val="single" w:sz="2" w:space="0" w:color="auto"/>
              <w:bottom w:val="single" w:sz="2" w:space="0" w:color="auto"/>
              <w:right w:val="single" w:sz="2" w:space="0" w:color="auto"/>
            </w:tcBorders>
          </w:tcPr>
          <w:p w14:paraId="76255CF7" w14:textId="77777777" w:rsidR="00651029" w:rsidRPr="00A8683D" w:rsidRDefault="00651029" w:rsidP="00767F7F">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26C6D17" w14:textId="77777777" w:rsidR="00651029" w:rsidRPr="00A8683D" w:rsidRDefault="00651029" w:rsidP="00BB4CBC"/>
        </w:tc>
        <w:bookmarkEnd w:id="155"/>
      </w:tr>
      <w:tr w:rsidR="00651029" w:rsidRPr="00A8683D" w14:paraId="18D8023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B7C0A8E" w14:textId="77777777" w:rsidR="00651029" w:rsidRPr="00A8683D" w:rsidRDefault="00651029" w:rsidP="00767F7F">
            <w:bookmarkStart w:id="156" w:name="BKM_0A2FB665_4034_475C_A604_93D91643EB3F"/>
            <w:r w:rsidRPr="00A8683D">
              <w:t xml:space="preserve">Skirtos </w:t>
            </w:r>
            <w:r w:rsidR="003309CD" w:rsidRPr="00A8683D">
              <w:t>ES</w:t>
            </w:r>
            <w:r w:rsidRPr="00A8683D">
              <w:t xml:space="preserve"> lėšos</w:t>
            </w:r>
          </w:p>
        </w:tc>
        <w:tc>
          <w:tcPr>
            <w:tcW w:w="1980" w:type="dxa"/>
            <w:tcBorders>
              <w:top w:val="single" w:sz="2" w:space="0" w:color="auto"/>
              <w:left w:val="single" w:sz="2" w:space="0" w:color="auto"/>
              <w:bottom w:val="single" w:sz="2" w:space="0" w:color="auto"/>
              <w:right w:val="single" w:sz="2" w:space="0" w:color="auto"/>
            </w:tcBorders>
          </w:tcPr>
          <w:p w14:paraId="50ADA574" w14:textId="77777777" w:rsidR="00651029" w:rsidRPr="00A8683D" w:rsidRDefault="00651029" w:rsidP="00767F7F">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0B13200" w14:textId="77777777" w:rsidR="00651029" w:rsidRPr="00A8683D" w:rsidRDefault="00651029" w:rsidP="00BB4CBC"/>
        </w:tc>
        <w:bookmarkEnd w:id="156"/>
      </w:tr>
      <w:tr w:rsidR="00651029" w:rsidRPr="00A8683D" w14:paraId="4EC8701B"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1D8E3A0" w14:textId="77777777" w:rsidR="00651029" w:rsidRPr="00A8683D" w:rsidRDefault="00651029" w:rsidP="00767F7F">
            <w:bookmarkStart w:id="157" w:name="BKM_9947A962_FA54_41A2_B7B8_A9D6F80A7B9B"/>
            <w:r w:rsidRPr="00A8683D">
              <w:t>Skirtos BF lėšos</w:t>
            </w:r>
          </w:p>
        </w:tc>
        <w:tc>
          <w:tcPr>
            <w:tcW w:w="1980" w:type="dxa"/>
            <w:tcBorders>
              <w:top w:val="single" w:sz="2" w:space="0" w:color="auto"/>
              <w:left w:val="single" w:sz="2" w:space="0" w:color="auto"/>
              <w:bottom w:val="single" w:sz="2" w:space="0" w:color="auto"/>
              <w:right w:val="single" w:sz="2" w:space="0" w:color="auto"/>
            </w:tcBorders>
          </w:tcPr>
          <w:p w14:paraId="68A13216" w14:textId="77777777" w:rsidR="00651029" w:rsidRPr="00A8683D" w:rsidRDefault="00651029" w:rsidP="00767F7F">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B0B6258" w14:textId="77777777" w:rsidR="00651029" w:rsidRPr="00A8683D" w:rsidRDefault="00651029" w:rsidP="00BB4CBC"/>
        </w:tc>
        <w:bookmarkEnd w:id="157"/>
      </w:tr>
      <w:tr w:rsidR="00651029" w:rsidRPr="00A8683D" w14:paraId="17E8B6F6"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7A81A71A" w14:textId="77777777" w:rsidR="00651029" w:rsidRPr="00A8683D" w:rsidRDefault="00651029" w:rsidP="00767F7F">
            <w:bookmarkStart w:id="158" w:name="BKM_52531196_253A_4D18_8761_C91A26D3C243"/>
            <w:r w:rsidRPr="00A8683D">
              <w:t>Skirtos nuosavos lėšos</w:t>
            </w:r>
          </w:p>
        </w:tc>
        <w:tc>
          <w:tcPr>
            <w:tcW w:w="1980" w:type="dxa"/>
            <w:tcBorders>
              <w:top w:val="single" w:sz="2" w:space="0" w:color="auto"/>
              <w:left w:val="single" w:sz="2" w:space="0" w:color="auto"/>
              <w:bottom w:val="single" w:sz="2" w:space="0" w:color="auto"/>
              <w:right w:val="single" w:sz="2" w:space="0" w:color="auto"/>
            </w:tcBorders>
          </w:tcPr>
          <w:p w14:paraId="5AF494D8" w14:textId="77777777" w:rsidR="00651029" w:rsidRPr="00A8683D" w:rsidRDefault="00651029" w:rsidP="00767F7F">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3FEFACE" w14:textId="77777777" w:rsidR="00651029" w:rsidRPr="00A8683D" w:rsidRDefault="00651029" w:rsidP="00BB4CBC"/>
        </w:tc>
        <w:bookmarkEnd w:id="158"/>
      </w:tr>
      <w:tr w:rsidR="00651029" w:rsidRPr="00A8683D" w14:paraId="6D02F46A"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55BFB43D" w14:textId="77777777" w:rsidR="00651029" w:rsidRPr="00A8683D" w:rsidRDefault="00651029" w:rsidP="00767F7F">
            <w:bookmarkStart w:id="159" w:name="BKM_726C3BE8_A74D_4EB9_B6AF_3B1A60C9A68B"/>
            <w:r w:rsidRPr="00A8683D">
              <w:t>Pastaba</w:t>
            </w:r>
          </w:p>
        </w:tc>
        <w:tc>
          <w:tcPr>
            <w:tcW w:w="1980" w:type="dxa"/>
            <w:tcBorders>
              <w:top w:val="single" w:sz="2" w:space="0" w:color="auto"/>
              <w:left w:val="single" w:sz="2" w:space="0" w:color="auto"/>
              <w:bottom w:val="single" w:sz="2" w:space="0" w:color="auto"/>
              <w:right w:val="single" w:sz="2" w:space="0" w:color="auto"/>
            </w:tcBorders>
          </w:tcPr>
          <w:p w14:paraId="36725CD4" w14:textId="77777777" w:rsidR="00651029" w:rsidRPr="00A8683D" w:rsidRDefault="00651029" w:rsidP="00767F7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C601498" w14:textId="77777777" w:rsidR="00651029" w:rsidRPr="00A8683D" w:rsidRDefault="00651029" w:rsidP="00BB4CBC"/>
        </w:tc>
        <w:bookmarkEnd w:id="159"/>
      </w:tr>
      <w:tr w:rsidR="002C7384" w:rsidRPr="00A8683D" w14:paraId="184D397B"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567879C" w14:textId="77777777" w:rsidR="002C7384" w:rsidRPr="00A8683D" w:rsidRDefault="00A06504" w:rsidP="00767F7F">
            <w:r w:rsidRPr="00A06504">
              <w:t>Vnt.sk./Mato vienetas</w:t>
            </w:r>
          </w:p>
        </w:tc>
        <w:tc>
          <w:tcPr>
            <w:tcW w:w="1980" w:type="dxa"/>
            <w:tcBorders>
              <w:top w:val="single" w:sz="2" w:space="0" w:color="auto"/>
              <w:left w:val="single" w:sz="2" w:space="0" w:color="auto"/>
              <w:bottom w:val="single" w:sz="2" w:space="0" w:color="auto"/>
              <w:right w:val="single" w:sz="2" w:space="0" w:color="auto"/>
            </w:tcBorders>
          </w:tcPr>
          <w:p w14:paraId="0FCA4451" w14:textId="77777777" w:rsidR="002C7384" w:rsidRPr="00A8683D" w:rsidRDefault="003309CD" w:rsidP="00767F7F">
            <w:r w:rsidRPr="00A8683D">
              <w:t xml:space="preserve">Tekstas </w:t>
            </w:r>
          </w:p>
        </w:tc>
        <w:tc>
          <w:tcPr>
            <w:tcW w:w="4680" w:type="dxa"/>
            <w:tcBorders>
              <w:top w:val="single" w:sz="2" w:space="0" w:color="auto"/>
              <w:left w:val="single" w:sz="2" w:space="0" w:color="auto"/>
              <w:bottom w:val="single" w:sz="2" w:space="0" w:color="auto"/>
              <w:right w:val="single" w:sz="2" w:space="0" w:color="auto"/>
            </w:tcBorders>
          </w:tcPr>
          <w:p w14:paraId="5DAB8654" w14:textId="77777777" w:rsidR="002C7384" w:rsidRPr="00A8683D" w:rsidRDefault="002C7384" w:rsidP="00BB4CBC"/>
        </w:tc>
      </w:tr>
      <w:tr w:rsidR="002C7384" w:rsidRPr="00A8683D" w14:paraId="5ED13F9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5A2EBEA" w14:textId="77777777" w:rsidR="002C7384" w:rsidRPr="00A8683D" w:rsidRDefault="004E2355" w:rsidP="00767F7F">
            <w:r w:rsidRPr="004E2355">
              <w:t>Finansinės paramos lėšų panaudojimo procentas</w:t>
            </w:r>
          </w:p>
        </w:tc>
        <w:tc>
          <w:tcPr>
            <w:tcW w:w="1980" w:type="dxa"/>
            <w:tcBorders>
              <w:top w:val="single" w:sz="2" w:space="0" w:color="auto"/>
              <w:left w:val="single" w:sz="2" w:space="0" w:color="auto"/>
              <w:bottom w:val="single" w:sz="2" w:space="0" w:color="auto"/>
              <w:right w:val="single" w:sz="2" w:space="0" w:color="auto"/>
            </w:tcBorders>
          </w:tcPr>
          <w:p w14:paraId="36414DBE" w14:textId="77777777" w:rsidR="002C7384" w:rsidRPr="00A8683D" w:rsidRDefault="006813C6" w:rsidP="00767F7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25054C8" w14:textId="77777777" w:rsidR="002C7384" w:rsidRPr="00A8683D" w:rsidRDefault="002C7384" w:rsidP="00BB4CBC"/>
        </w:tc>
      </w:tr>
    </w:tbl>
    <w:p w14:paraId="1C807F63" w14:textId="77777777" w:rsidR="00651029" w:rsidRPr="00A8683D" w:rsidRDefault="00651029" w:rsidP="0073713A">
      <w:pPr>
        <w:ind w:firstLine="0"/>
      </w:pPr>
    </w:p>
    <w:p w14:paraId="08A3BE0D" w14:textId="77777777" w:rsidR="00651029" w:rsidRPr="00A8683D" w:rsidRDefault="00651029" w:rsidP="00767F7F">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51029" w:rsidRPr="00A8683D" w14:paraId="7C9B41AA"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0CBEBE56" w14:textId="77777777" w:rsidR="00651029" w:rsidRPr="00A8683D" w:rsidRDefault="0065102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C9892E8" w14:textId="77777777" w:rsidR="00651029" w:rsidRPr="00A8683D" w:rsidRDefault="0065102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54488175" w14:textId="77777777" w:rsidR="00651029" w:rsidRPr="00A8683D" w:rsidRDefault="00651029" w:rsidP="00BB4CBC">
            <w:pPr>
              <w:rPr>
                <w:b/>
              </w:rPr>
            </w:pPr>
            <w:r w:rsidRPr="00A8683D">
              <w:rPr>
                <w:b/>
              </w:rPr>
              <w:t>Pastabos</w:t>
            </w:r>
          </w:p>
        </w:tc>
      </w:tr>
      <w:tr w:rsidR="00651029" w:rsidRPr="00A8683D" w14:paraId="575F0DAA"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B3300A1"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1EAC13A8" w14:textId="77777777" w:rsidR="00651029" w:rsidRPr="00A8683D" w:rsidRDefault="00651029" w:rsidP="00767F7F">
            <w:r w:rsidRPr="00A8683D">
              <w:rPr>
                <w:b/>
              </w:rPr>
              <w:t xml:space="preserve"> </w:t>
            </w:r>
            <w:r w:rsidRPr="00A8683D">
              <w:t xml:space="preserve"> </w:t>
            </w:r>
            <w:r w:rsidRPr="00A8683D">
              <w:rPr>
                <w:b/>
              </w:rPr>
              <w:t>0..*</w:t>
            </w:r>
            <w:r w:rsidRPr="00A8683D">
              <w:rPr>
                <w:b/>
              </w:rPr>
              <w:tab/>
            </w:r>
            <w:r w:rsidR="00F00C3F" w:rsidRPr="00A8683D">
              <w:t>Projekto įgyvendinimo plano</w:t>
            </w:r>
            <w:r w:rsidR="00F00C3F" w:rsidRPr="00A8683D" w:rsidDel="0009631D">
              <w:t xml:space="preserve"> </w:t>
            </w:r>
            <w:r w:rsidRPr="00A8683D">
              <w:t xml:space="preserve">finansavimas. </w:t>
            </w:r>
          </w:p>
          <w:p w14:paraId="4A7ACE8D" w14:textId="77777777" w:rsidR="00651029" w:rsidRPr="00A8683D" w:rsidRDefault="00651029" w:rsidP="00767F7F">
            <w:r w:rsidRPr="00A8683D">
              <w:rPr>
                <w:b/>
              </w:rPr>
              <w:t xml:space="preserve"> </w:t>
            </w:r>
            <w:r w:rsidRPr="00A8683D">
              <w:t xml:space="preserve"> </w:t>
            </w:r>
            <w:r w:rsidRPr="00A8683D">
              <w:rPr>
                <w:b/>
              </w:rPr>
              <w:t>1</w:t>
            </w:r>
            <w:r w:rsidRPr="00A8683D">
              <w:rPr>
                <w:b/>
              </w:rPr>
              <w:tab/>
            </w:r>
            <w:r w:rsidR="00F00C3F" w:rsidRPr="00A8683D">
              <w:t>Projekto įgyvendinimo planai</w:t>
            </w:r>
            <w:r w:rsidRPr="00A8683D">
              <w:t>.</w:t>
            </w:r>
          </w:p>
        </w:tc>
        <w:tc>
          <w:tcPr>
            <w:tcW w:w="1710" w:type="dxa"/>
            <w:tcBorders>
              <w:top w:val="single" w:sz="2" w:space="0" w:color="auto"/>
              <w:left w:val="single" w:sz="2" w:space="0" w:color="auto"/>
              <w:bottom w:val="single" w:sz="2" w:space="0" w:color="auto"/>
              <w:right w:val="single" w:sz="2" w:space="0" w:color="auto"/>
            </w:tcBorders>
          </w:tcPr>
          <w:p w14:paraId="6452CBBD" w14:textId="77777777" w:rsidR="00651029" w:rsidRPr="00A8683D" w:rsidRDefault="00651029" w:rsidP="00BB4CBC"/>
        </w:tc>
      </w:tr>
      <w:tr w:rsidR="00651029" w:rsidRPr="00A8683D" w14:paraId="6A9B91BB" w14:textId="77777777" w:rsidTr="0073713A">
        <w:trPr>
          <w:trHeight w:val="338"/>
        </w:trPr>
        <w:tc>
          <w:tcPr>
            <w:tcW w:w="2610" w:type="dxa"/>
            <w:tcBorders>
              <w:top w:val="single" w:sz="2" w:space="0" w:color="auto"/>
              <w:left w:val="single" w:sz="2" w:space="0" w:color="auto"/>
              <w:bottom w:val="single" w:sz="2" w:space="0" w:color="auto"/>
              <w:right w:val="single" w:sz="2" w:space="0" w:color="auto"/>
            </w:tcBorders>
          </w:tcPr>
          <w:p w14:paraId="749C2432"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25259285" w14:textId="77777777" w:rsidR="00651029" w:rsidRPr="00A8683D" w:rsidRDefault="00651029" w:rsidP="00767F7F">
            <w:r w:rsidRPr="00A8683D">
              <w:rPr>
                <w:b/>
              </w:rPr>
              <w:t xml:space="preserve"> </w:t>
            </w:r>
            <w:r w:rsidRPr="00A8683D">
              <w:t xml:space="preserve"> </w:t>
            </w:r>
            <w:r w:rsidRPr="00A8683D">
              <w:rPr>
                <w:b/>
              </w:rPr>
              <w:t>0..*</w:t>
            </w:r>
            <w:r w:rsidRPr="00A8683D">
              <w:rPr>
                <w:b/>
              </w:rPr>
              <w:tab/>
            </w:r>
            <w:r w:rsidR="00F00C3F" w:rsidRPr="00A8683D">
              <w:t>Projekto įgyvendinimo plano</w:t>
            </w:r>
            <w:r w:rsidR="00F00C3F" w:rsidRPr="00A8683D" w:rsidDel="0009631D">
              <w:t xml:space="preserve"> </w:t>
            </w:r>
            <w:r w:rsidRPr="00A8683D">
              <w:t xml:space="preserve">finansavimas. </w:t>
            </w:r>
          </w:p>
          <w:p w14:paraId="2D72B1A3" w14:textId="77777777" w:rsidR="00651029" w:rsidRPr="00A8683D" w:rsidRDefault="00651029" w:rsidP="00767F7F">
            <w:r w:rsidRPr="00A8683D">
              <w:rPr>
                <w:b/>
              </w:rPr>
              <w:t xml:space="preserve"> </w:t>
            </w:r>
            <w:r w:rsidRPr="00A8683D">
              <w:t xml:space="preserve"> </w:t>
            </w:r>
            <w:r w:rsidRPr="00A8683D">
              <w:rPr>
                <w:b/>
              </w:rPr>
              <w:t>0..1</w:t>
            </w:r>
            <w:r w:rsidRPr="00A8683D">
              <w:rPr>
                <w:b/>
              </w:rPr>
              <w:tab/>
            </w:r>
            <w:r w:rsidR="00F00C3F" w:rsidRPr="00A8683D">
              <w:t>Projekto įgyvendinimo plano</w:t>
            </w:r>
            <w:r w:rsidR="00F00C3F" w:rsidRPr="00A8683D" w:rsidDel="0009631D">
              <w:t xml:space="preserve"> </w:t>
            </w:r>
            <w:r w:rsidRPr="00A8683D">
              <w:t>veiklos.</w:t>
            </w:r>
          </w:p>
        </w:tc>
        <w:tc>
          <w:tcPr>
            <w:tcW w:w="1710" w:type="dxa"/>
            <w:tcBorders>
              <w:top w:val="single" w:sz="2" w:space="0" w:color="auto"/>
              <w:left w:val="single" w:sz="2" w:space="0" w:color="auto"/>
              <w:bottom w:val="single" w:sz="2" w:space="0" w:color="auto"/>
              <w:right w:val="single" w:sz="2" w:space="0" w:color="auto"/>
            </w:tcBorders>
          </w:tcPr>
          <w:p w14:paraId="24159255" w14:textId="77777777" w:rsidR="00651029" w:rsidRPr="00A8683D" w:rsidRDefault="00651029" w:rsidP="00BB4CBC"/>
        </w:tc>
      </w:tr>
      <w:tr w:rsidR="00651029" w:rsidRPr="00A8683D" w14:paraId="2CE903F4" w14:textId="77777777" w:rsidTr="0073713A">
        <w:trPr>
          <w:trHeight w:val="338"/>
        </w:trPr>
        <w:tc>
          <w:tcPr>
            <w:tcW w:w="2610" w:type="dxa"/>
            <w:tcBorders>
              <w:top w:val="single" w:sz="2" w:space="0" w:color="auto"/>
              <w:left w:val="single" w:sz="2" w:space="0" w:color="auto"/>
              <w:bottom w:val="single" w:sz="2" w:space="0" w:color="auto"/>
              <w:right w:val="single" w:sz="2" w:space="0" w:color="auto"/>
            </w:tcBorders>
          </w:tcPr>
          <w:p w14:paraId="6D329E61"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49F2DB36" w14:textId="77777777" w:rsidR="00651029" w:rsidRPr="00A8683D" w:rsidRDefault="00651029" w:rsidP="00767F7F">
            <w:r w:rsidRPr="00A8683D">
              <w:rPr>
                <w:b/>
              </w:rPr>
              <w:t xml:space="preserve"> </w:t>
            </w:r>
            <w:r w:rsidRPr="00A8683D">
              <w:t xml:space="preserve"> </w:t>
            </w:r>
            <w:r w:rsidRPr="00A8683D">
              <w:rPr>
                <w:b/>
              </w:rPr>
              <w:t>0..*</w:t>
            </w:r>
            <w:r w:rsidRPr="00A8683D">
              <w:rPr>
                <w:b/>
              </w:rPr>
              <w:tab/>
            </w:r>
            <w:r w:rsidR="0070460F" w:rsidRPr="00A8683D">
              <w:t>Projekto įgyvendinimo plano</w:t>
            </w:r>
            <w:r w:rsidR="0070460F" w:rsidRPr="00A8683D" w:rsidDel="0009631D">
              <w:t xml:space="preserve"> </w:t>
            </w:r>
            <w:r w:rsidRPr="00A8683D">
              <w:t xml:space="preserve">finansavimas. </w:t>
            </w:r>
          </w:p>
          <w:p w14:paraId="04D076B8" w14:textId="77777777" w:rsidR="00651029" w:rsidRPr="00A8683D" w:rsidRDefault="00651029" w:rsidP="00767F7F">
            <w:r w:rsidRPr="00A8683D">
              <w:rPr>
                <w:b/>
              </w:rPr>
              <w:t xml:space="preserve"> </w:t>
            </w:r>
            <w:r w:rsidRPr="00A8683D">
              <w:t xml:space="preserve"> </w:t>
            </w:r>
            <w:r w:rsidRPr="00A8683D">
              <w:rPr>
                <w:b/>
              </w:rPr>
              <w:t>1</w:t>
            </w:r>
            <w:r w:rsidRPr="00A8683D">
              <w:rPr>
                <w:b/>
              </w:rPr>
              <w:tab/>
            </w:r>
            <w:r w:rsidRPr="00A8683D">
              <w:t>Išlaidų kategorijos.</w:t>
            </w:r>
          </w:p>
        </w:tc>
        <w:tc>
          <w:tcPr>
            <w:tcW w:w="1710" w:type="dxa"/>
            <w:tcBorders>
              <w:top w:val="single" w:sz="2" w:space="0" w:color="auto"/>
              <w:left w:val="single" w:sz="2" w:space="0" w:color="auto"/>
              <w:bottom w:val="single" w:sz="2" w:space="0" w:color="auto"/>
              <w:right w:val="single" w:sz="2" w:space="0" w:color="auto"/>
            </w:tcBorders>
          </w:tcPr>
          <w:p w14:paraId="4C672AFD" w14:textId="77777777" w:rsidR="00651029" w:rsidRPr="00A8683D" w:rsidRDefault="00651029" w:rsidP="00BB4CBC"/>
        </w:tc>
        <w:bookmarkEnd w:id="151"/>
      </w:tr>
      <w:tr w:rsidR="00B20ED1" w:rsidRPr="00A8683D" w14:paraId="73AB7A4B" w14:textId="77777777" w:rsidTr="0073713A">
        <w:trPr>
          <w:trHeight w:val="338"/>
        </w:trPr>
        <w:tc>
          <w:tcPr>
            <w:tcW w:w="2610" w:type="dxa"/>
            <w:tcBorders>
              <w:left w:val="single" w:sz="2" w:space="0" w:color="auto"/>
              <w:right w:val="single" w:sz="2" w:space="0" w:color="auto"/>
            </w:tcBorders>
          </w:tcPr>
          <w:p w14:paraId="02496B88" w14:textId="77777777" w:rsidR="00B20ED1" w:rsidRPr="00A8683D" w:rsidRDefault="00B20ED1" w:rsidP="00BB4CBC"/>
        </w:tc>
        <w:tc>
          <w:tcPr>
            <w:tcW w:w="5220" w:type="dxa"/>
            <w:tcBorders>
              <w:top w:val="single" w:sz="2" w:space="0" w:color="auto"/>
              <w:left w:val="single" w:sz="2" w:space="0" w:color="auto"/>
              <w:right w:val="single" w:sz="2" w:space="0" w:color="auto"/>
            </w:tcBorders>
          </w:tcPr>
          <w:p w14:paraId="55AEE33F" w14:textId="77777777" w:rsidR="00B20ED1" w:rsidRPr="00A8683D" w:rsidRDefault="00B20ED1" w:rsidP="00B20ED1">
            <w:r w:rsidRPr="00A8683D">
              <w:rPr>
                <w:b/>
              </w:rPr>
              <w:t xml:space="preserve"> </w:t>
            </w:r>
            <w:r w:rsidRPr="00A8683D">
              <w:t xml:space="preserve"> </w:t>
            </w:r>
            <w:r w:rsidRPr="00A8683D">
              <w:rPr>
                <w:b/>
              </w:rPr>
              <w:t>0..*</w:t>
            </w:r>
            <w:r w:rsidRPr="00A8683D">
              <w:rPr>
                <w:b/>
              </w:rPr>
              <w:tab/>
            </w:r>
            <w:r w:rsidRPr="00A8683D">
              <w:t>Projekto įgyvendinimo plano</w:t>
            </w:r>
            <w:r w:rsidRPr="00A8683D" w:rsidDel="0009631D">
              <w:t xml:space="preserve"> </w:t>
            </w:r>
            <w:r w:rsidRPr="00A8683D">
              <w:t xml:space="preserve">finansavimas. </w:t>
            </w:r>
          </w:p>
          <w:p w14:paraId="3150D37D" w14:textId="77777777" w:rsidR="00B20ED1" w:rsidRPr="00A8683D" w:rsidRDefault="00B20ED1" w:rsidP="00B20ED1">
            <w:pPr>
              <w:rPr>
                <w:b/>
              </w:rPr>
            </w:pPr>
            <w:r w:rsidRPr="00A8683D">
              <w:rPr>
                <w:b/>
              </w:rPr>
              <w:t xml:space="preserve"> </w:t>
            </w:r>
            <w:r w:rsidRPr="0073713A">
              <w:rPr>
                <w:b/>
              </w:rPr>
              <w:t xml:space="preserve"> </w:t>
            </w:r>
            <w:r w:rsidR="008A555B" w:rsidRPr="0073713A">
              <w:rPr>
                <w:b/>
              </w:rPr>
              <w:t>0..</w:t>
            </w:r>
            <w:r w:rsidRPr="00A8683D">
              <w:rPr>
                <w:b/>
              </w:rPr>
              <w:t>1</w:t>
            </w:r>
            <w:r w:rsidRPr="00A8683D">
              <w:rPr>
                <w:b/>
              </w:rPr>
              <w:tab/>
            </w:r>
            <w:r w:rsidR="00B56C2C" w:rsidRPr="00A8683D">
              <w:t>Projekto įgyvendinimo plano išlaidų supaprastinimai</w:t>
            </w:r>
            <w:r w:rsidRPr="00A8683D">
              <w:t>.</w:t>
            </w:r>
          </w:p>
        </w:tc>
        <w:tc>
          <w:tcPr>
            <w:tcW w:w="1710" w:type="dxa"/>
            <w:tcBorders>
              <w:top w:val="single" w:sz="2" w:space="0" w:color="auto"/>
              <w:left w:val="single" w:sz="2" w:space="0" w:color="auto"/>
              <w:right w:val="single" w:sz="2" w:space="0" w:color="auto"/>
            </w:tcBorders>
          </w:tcPr>
          <w:p w14:paraId="04CE2699" w14:textId="77777777" w:rsidR="00B20ED1" w:rsidRPr="00A8683D" w:rsidRDefault="00B20ED1" w:rsidP="00BB4CBC"/>
        </w:tc>
      </w:tr>
    </w:tbl>
    <w:p w14:paraId="147F90BA" w14:textId="77777777" w:rsidR="00F163A3" w:rsidRPr="00A8683D" w:rsidRDefault="00074BED" w:rsidP="00DF40CE">
      <w:pPr>
        <w:pStyle w:val="Heading4"/>
      </w:pPr>
      <w:bookmarkStart w:id="160" w:name="_Toc159222118"/>
      <w:bookmarkStart w:id="161" w:name="_Toc452045769"/>
      <w:bookmarkStart w:id="162" w:name="BKM_F2193374_A56B_48DE_A3A3_03FD0BA8204F"/>
      <w:r w:rsidRPr="00A8683D">
        <w:t>Projekto įgyvendinimo plano išlaidų supaprastinimai</w:t>
      </w:r>
      <w:bookmarkEnd w:id="160"/>
    </w:p>
    <w:p w14:paraId="7CDFDE3F" w14:textId="77777777" w:rsidR="00074BED" w:rsidRPr="00A8683D" w:rsidRDefault="00074BED" w:rsidP="00074BED">
      <w:pPr>
        <w:ind w:firstLine="0"/>
      </w:pPr>
      <w:r w:rsidRPr="00A8683D">
        <w:rPr>
          <w:i/>
          <w:iCs/>
          <w:color w:val="447524"/>
        </w:rPr>
        <w:t>Katalogas</w:t>
      </w:r>
      <w:r w:rsidRPr="00A8683D">
        <w:rPr>
          <w:rFonts w:cs="Arial"/>
        </w:rPr>
        <w:t>:</w:t>
      </w:r>
      <w:r w:rsidRPr="00A8683D">
        <w:rPr>
          <w:rFonts w:cs="Arial"/>
          <w:color w:val="000000"/>
        </w:rPr>
        <w:t xml:space="preserve"> </w:t>
      </w:r>
      <w:r w:rsidRPr="00A8683D">
        <w:t>Projekto įgyvendinimo planai</w:t>
      </w:r>
    </w:p>
    <w:p w14:paraId="335E1D4F" w14:textId="77777777" w:rsidR="00074BED" w:rsidRPr="00A8683D" w:rsidRDefault="00074BED" w:rsidP="00074BED">
      <w:pPr>
        <w:ind w:firstLine="0"/>
      </w:pPr>
      <w:r w:rsidRPr="00A8683D">
        <w:rPr>
          <w:i/>
          <w:iCs/>
          <w:color w:val="447524"/>
        </w:rPr>
        <w:t>Detalės</w:t>
      </w:r>
      <w:r w:rsidRPr="00A8683D">
        <w:rPr>
          <w:rFonts w:cs="Arial"/>
        </w:rPr>
        <w:t>:</w:t>
      </w:r>
      <w:r w:rsidRPr="00A8683D">
        <w:tab/>
      </w:r>
      <w:r w:rsidRPr="00A8683D">
        <w:rPr>
          <w:i/>
        </w:rPr>
        <w:t>Sukurta</w:t>
      </w:r>
      <w:r w:rsidRPr="00A8683D">
        <w:t xml:space="preserve"> 202</w:t>
      </w:r>
      <w:r w:rsidR="00A947E0">
        <w:t>3</w:t>
      </w:r>
      <w:r w:rsidRPr="00A8683D">
        <w:t>m.</w:t>
      </w:r>
    </w:p>
    <w:p w14:paraId="3C973472" w14:textId="77777777" w:rsidR="00074BED" w:rsidRPr="00A8683D" w:rsidRDefault="00074BED" w:rsidP="00074BED">
      <w:pPr>
        <w:ind w:firstLine="0"/>
        <w:rPr>
          <w:rFonts w:cs="Arial"/>
        </w:rPr>
      </w:pPr>
      <w:r w:rsidRPr="00A8683D">
        <w:rPr>
          <w:i/>
          <w:iCs/>
          <w:color w:val="447524"/>
        </w:rPr>
        <w:t>Pastabos</w:t>
      </w:r>
      <w:r w:rsidRPr="00A8683D">
        <w:rPr>
          <w:rFonts w:cs="Arial"/>
        </w:rPr>
        <w:t>:</w:t>
      </w:r>
      <w:r w:rsidRPr="00A8683D">
        <w:rPr>
          <w:rFonts w:cs="Arial"/>
        </w:rPr>
        <w:tab/>
      </w:r>
    </w:p>
    <w:p w14:paraId="0FC3BD9A" w14:textId="77777777" w:rsidR="00074BED" w:rsidRPr="00A8683D" w:rsidRDefault="00074BED" w:rsidP="00074BED">
      <w:pPr>
        <w:ind w:firstLine="0"/>
      </w:pPr>
    </w:p>
    <w:p w14:paraId="634D7BA9" w14:textId="77777777" w:rsidR="00074BED" w:rsidRPr="00A8683D" w:rsidRDefault="00074BED" w:rsidP="00074BED">
      <w:pPr>
        <w:ind w:firstLine="0"/>
        <w:rPr>
          <w:b/>
          <w:color w:val="447524"/>
          <w:u w:val="single"/>
        </w:rPr>
      </w:pPr>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074BED" w:rsidRPr="00A8683D" w14:paraId="2086BC39"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2E8DDD82" w14:textId="77777777" w:rsidR="00074BED" w:rsidRPr="00A8683D" w:rsidRDefault="00074BED">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13779946" w14:textId="77777777" w:rsidR="00074BED" w:rsidRPr="00A8683D" w:rsidRDefault="00074BED">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6E3FCC1F" w14:textId="77777777" w:rsidR="00074BED" w:rsidRPr="00A8683D" w:rsidRDefault="00074BED">
            <w:pPr>
              <w:rPr>
                <w:b/>
              </w:rPr>
            </w:pPr>
            <w:r w:rsidRPr="00A8683D">
              <w:rPr>
                <w:b/>
              </w:rPr>
              <w:t>Pastabos</w:t>
            </w:r>
          </w:p>
        </w:tc>
      </w:tr>
      <w:tr w:rsidR="00074BED" w:rsidRPr="00A8683D" w14:paraId="2BE08E3A"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BEF8D07" w14:textId="77777777" w:rsidR="00074BED" w:rsidRPr="00A8683D" w:rsidRDefault="00D02760">
            <w:r w:rsidRPr="00A8683D">
              <w:t>Numeris</w:t>
            </w:r>
          </w:p>
        </w:tc>
        <w:tc>
          <w:tcPr>
            <w:tcW w:w="1980" w:type="dxa"/>
            <w:tcBorders>
              <w:top w:val="single" w:sz="2" w:space="0" w:color="auto"/>
              <w:left w:val="single" w:sz="2" w:space="0" w:color="auto"/>
              <w:bottom w:val="single" w:sz="2" w:space="0" w:color="auto"/>
              <w:right w:val="single" w:sz="2" w:space="0" w:color="auto"/>
            </w:tcBorders>
          </w:tcPr>
          <w:p w14:paraId="600239D4" w14:textId="77777777" w:rsidR="00074BED" w:rsidRPr="00A8683D" w:rsidRDefault="00D02760">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071769F" w14:textId="77777777" w:rsidR="00074BED" w:rsidRPr="00A8683D" w:rsidRDefault="00074BED"/>
        </w:tc>
      </w:tr>
      <w:tr w:rsidR="00074BED" w:rsidRPr="00A8683D" w14:paraId="630EAF5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0BD0017" w14:textId="77777777" w:rsidR="00074BED" w:rsidRPr="00A8683D" w:rsidRDefault="00D02760">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4DB954F6" w14:textId="77777777" w:rsidR="00074BED" w:rsidRPr="00A8683D" w:rsidRDefault="00D02760">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9FD3CB4" w14:textId="77777777" w:rsidR="00074BED" w:rsidRPr="00A8683D" w:rsidRDefault="00074BED"/>
        </w:tc>
      </w:tr>
      <w:tr w:rsidR="00D02760" w:rsidRPr="00A8683D" w14:paraId="7F49EB45"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569704D" w14:textId="77777777" w:rsidR="00D02760" w:rsidRPr="00A8683D" w:rsidRDefault="00295898">
            <w:r w:rsidRPr="00A8683D">
              <w:lastRenderedPageBreak/>
              <w:t>Fiksuotosios normos pavadinimas</w:t>
            </w:r>
          </w:p>
        </w:tc>
        <w:tc>
          <w:tcPr>
            <w:tcW w:w="1980" w:type="dxa"/>
            <w:tcBorders>
              <w:top w:val="single" w:sz="2" w:space="0" w:color="auto"/>
              <w:left w:val="single" w:sz="2" w:space="0" w:color="auto"/>
              <w:bottom w:val="single" w:sz="2" w:space="0" w:color="auto"/>
              <w:right w:val="single" w:sz="2" w:space="0" w:color="auto"/>
            </w:tcBorders>
          </w:tcPr>
          <w:p w14:paraId="79060FB0" w14:textId="77777777" w:rsidR="00D02760" w:rsidRPr="00A8683D" w:rsidRDefault="00295898">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7894CB58" w14:textId="77777777" w:rsidR="00D02760" w:rsidRPr="00A8683D" w:rsidRDefault="00DA02C0">
            <w:r w:rsidRPr="00A8683D">
              <w:t>Pavadinimas iš</w:t>
            </w:r>
            <w:r w:rsidR="00295898" w:rsidRPr="00A8683D">
              <w:t xml:space="preserve"> išlaidų supaprastinimo</w:t>
            </w:r>
            <w:r w:rsidR="00B111A3" w:rsidRPr="00A8683D">
              <w:t xml:space="preserve"> pavadinimų klasifikatoriaus</w:t>
            </w:r>
            <w:r w:rsidR="00295898" w:rsidRPr="00A8683D">
              <w:t xml:space="preserve"> sąrašo pagal išlaidų supaprastinim</w:t>
            </w:r>
            <w:r w:rsidR="00714BB8" w:rsidRPr="00A8683D">
              <w:t>ą</w:t>
            </w:r>
            <w:r w:rsidR="00724FF9" w:rsidRPr="00A8683D">
              <w:t xml:space="preserve">– </w:t>
            </w:r>
            <w:r w:rsidR="00295898" w:rsidRPr="00A8683D">
              <w:t>FN</w:t>
            </w:r>
            <w:r w:rsidR="00724FF9" w:rsidRPr="00A8683D">
              <w:t>.</w:t>
            </w:r>
          </w:p>
        </w:tc>
      </w:tr>
      <w:tr w:rsidR="00E96E72" w:rsidRPr="00A8683D" w14:paraId="7F52408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1D3C375" w14:textId="77777777" w:rsidR="00E96E72" w:rsidRPr="00A8683D" w:rsidRDefault="00E96E72">
            <w:r w:rsidRPr="00A8683D">
              <w:t>Fiksuotosios normos dydis, proc.</w:t>
            </w:r>
          </w:p>
        </w:tc>
        <w:tc>
          <w:tcPr>
            <w:tcW w:w="1980" w:type="dxa"/>
            <w:tcBorders>
              <w:top w:val="single" w:sz="2" w:space="0" w:color="auto"/>
              <w:left w:val="single" w:sz="2" w:space="0" w:color="auto"/>
              <w:bottom w:val="single" w:sz="2" w:space="0" w:color="auto"/>
              <w:right w:val="single" w:sz="2" w:space="0" w:color="auto"/>
            </w:tcBorders>
          </w:tcPr>
          <w:p w14:paraId="43FE300D" w14:textId="77777777" w:rsidR="00E96E72" w:rsidRPr="00A8683D" w:rsidRDefault="00DE3037">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98646AE" w14:textId="77777777" w:rsidR="00E96E72" w:rsidRPr="00A8683D" w:rsidRDefault="00E96E72"/>
        </w:tc>
      </w:tr>
      <w:tr w:rsidR="00DE3037" w:rsidRPr="00A8683D" w14:paraId="2AE90EB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182412E" w14:textId="77777777" w:rsidR="00DE3037" w:rsidRPr="00A8683D" w:rsidRDefault="00AB156B">
            <w:r w:rsidRPr="00A8683D">
              <w:t>Fiksuotojo įkainio pavadinimas</w:t>
            </w:r>
          </w:p>
        </w:tc>
        <w:tc>
          <w:tcPr>
            <w:tcW w:w="1980" w:type="dxa"/>
            <w:tcBorders>
              <w:top w:val="single" w:sz="2" w:space="0" w:color="auto"/>
              <w:left w:val="single" w:sz="2" w:space="0" w:color="auto"/>
              <w:bottom w:val="single" w:sz="2" w:space="0" w:color="auto"/>
              <w:right w:val="single" w:sz="2" w:space="0" w:color="auto"/>
            </w:tcBorders>
          </w:tcPr>
          <w:p w14:paraId="4D0B35C9" w14:textId="77777777" w:rsidR="00DE3037" w:rsidRPr="00A8683D" w:rsidRDefault="00D534AA">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421B4313" w14:textId="77777777" w:rsidR="00DE3037" w:rsidRPr="00A8683D" w:rsidRDefault="00724FF9">
            <w:r w:rsidRPr="00A8683D">
              <w:t>Pavadinimas iš išlaidų supaprastinimo pavadinimų klasifikatoriaus sąrašo pagal išlaidų supaprastinim</w:t>
            </w:r>
            <w:r w:rsidR="00714BB8" w:rsidRPr="00A8683D">
              <w:t xml:space="preserve">ą </w:t>
            </w:r>
            <w:r w:rsidRPr="00A8683D">
              <w:t xml:space="preserve">– FĮ. </w:t>
            </w:r>
          </w:p>
        </w:tc>
      </w:tr>
      <w:tr w:rsidR="00DE3037" w:rsidRPr="00A8683D" w14:paraId="07B83B5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9E54729" w14:textId="77777777" w:rsidR="00DE3037" w:rsidRPr="00A8683D" w:rsidRDefault="004A78AE">
            <w:r w:rsidRPr="00A8683D">
              <w:t>Fiksuotojo įkainio dydis, Eur</w:t>
            </w:r>
          </w:p>
        </w:tc>
        <w:tc>
          <w:tcPr>
            <w:tcW w:w="1980" w:type="dxa"/>
            <w:tcBorders>
              <w:top w:val="single" w:sz="2" w:space="0" w:color="auto"/>
              <w:left w:val="single" w:sz="2" w:space="0" w:color="auto"/>
              <w:bottom w:val="single" w:sz="2" w:space="0" w:color="auto"/>
              <w:right w:val="single" w:sz="2" w:space="0" w:color="auto"/>
            </w:tcBorders>
          </w:tcPr>
          <w:p w14:paraId="7BE7C5D5" w14:textId="77777777" w:rsidR="00DE3037" w:rsidRPr="00A8683D" w:rsidRDefault="00D534AA">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59D89B3" w14:textId="77777777" w:rsidR="00DE3037" w:rsidRPr="00A8683D" w:rsidRDefault="00DE3037"/>
        </w:tc>
      </w:tr>
      <w:tr w:rsidR="004A78AE" w:rsidRPr="00A8683D" w14:paraId="4515225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1C88178" w14:textId="77777777" w:rsidR="004A78AE" w:rsidRPr="00A8683D" w:rsidRDefault="004A78AE">
            <w:r w:rsidRPr="00A8683D">
              <w:t>Mato vienetas</w:t>
            </w:r>
          </w:p>
        </w:tc>
        <w:tc>
          <w:tcPr>
            <w:tcW w:w="1980" w:type="dxa"/>
            <w:tcBorders>
              <w:top w:val="single" w:sz="2" w:space="0" w:color="auto"/>
              <w:left w:val="single" w:sz="2" w:space="0" w:color="auto"/>
              <w:bottom w:val="single" w:sz="2" w:space="0" w:color="auto"/>
              <w:right w:val="single" w:sz="2" w:space="0" w:color="auto"/>
            </w:tcBorders>
          </w:tcPr>
          <w:p w14:paraId="441BB9C7" w14:textId="77777777" w:rsidR="004A78AE" w:rsidRPr="00A8683D" w:rsidRDefault="00D534AA">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6B2D152" w14:textId="77777777" w:rsidR="004A78AE" w:rsidRPr="00A8683D" w:rsidRDefault="004A78AE"/>
        </w:tc>
      </w:tr>
      <w:tr w:rsidR="004A78AE" w:rsidRPr="00A8683D" w14:paraId="1C6A846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6D223B7" w14:textId="77777777" w:rsidR="004A78AE" w:rsidRPr="00A8683D" w:rsidRDefault="004A78AE">
            <w:r w:rsidRPr="00A8683D">
              <w:t>Planuojamas mato vnt. skaičius</w:t>
            </w:r>
          </w:p>
        </w:tc>
        <w:tc>
          <w:tcPr>
            <w:tcW w:w="1980" w:type="dxa"/>
            <w:tcBorders>
              <w:top w:val="single" w:sz="2" w:space="0" w:color="auto"/>
              <w:left w:val="single" w:sz="2" w:space="0" w:color="auto"/>
              <w:bottom w:val="single" w:sz="2" w:space="0" w:color="auto"/>
              <w:right w:val="single" w:sz="2" w:space="0" w:color="auto"/>
            </w:tcBorders>
          </w:tcPr>
          <w:p w14:paraId="56B0F65A" w14:textId="77777777" w:rsidR="004A78AE" w:rsidRPr="00A8683D" w:rsidRDefault="00D534AA">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5DE7B07D" w14:textId="77777777" w:rsidR="004A78AE" w:rsidRPr="00A8683D" w:rsidRDefault="004723CA">
            <w:r w:rsidRPr="00A8683D">
              <w:t>Skaičiu</w:t>
            </w:r>
            <w:r w:rsidR="00AA2BD1" w:rsidRPr="00A8683D">
              <w:t xml:space="preserve">s pagal išlaidų supaprastinimą </w:t>
            </w:r>
            <w:r w:rsidR="00714BB8" w:rsidRPr="00A8683D">
              <w:t>– FĮ.</w:t>
            </w:r>
          </w:p>
        </w:tc>
      </w:tr>
      <w:tr w:rsidR="00714BB8" w:rsidRPr="00A8683D" w14:paraId="2DFE96E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D671B58" w14:textId="77777777" w:rsidR="00714BB8" w:rsidRPr="00A8683D" w:rsidRDefault="005954EC">
            <w:r w:rsidRPr="00A8683D">
              <w:t>Fiksuotosios sumos pavadinimas</w:t>
            </w:r>
          </w:p>
        </w:tc>
        <w:tc>
          <w:tcPr>
            <w:tcW w:w="1980" w:type="dxa"/>
            <w:tcBorders>
              <w:top w:val="single" w:sz="2" w:space="0" w:color="auto"/>
              <w:left w:val="single" w:sz="2" w:space="0" w:color="auto"/>
              <w:bottom w:val="single" w:sz="2" w:space="0" w:color="auto"/>
              <w:right w:val="single" w:sz="2" w:space="0" w:color="auto"/>
            </w:tcBorders>
          </w:tcPr>
          <w:p w14:paraId="3790DF54" w14:textId="77777777" w:rsidR="00714BB8" w:rsidRPr="00A8683D" w:rsidRDefault="00142D73">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4BD4639F" w14:textId="77777777" w:rsidR="00714BB8" w:rsidRPr="00A8683D" w:rsidRDefault="005954EC">
            <w:r w:rsidRPr="00A8683D">
              <w:t>Pavadinimas iš išlaidų supaprastinimo pavadinimų klasifikatoriaus sąrašo pagal išlaidų supaprastinimą– FS.</w:t>
            </w:r>
          </w:p>
        </w:tc>
      </w:tr>
      <w:tr w:rsidR="005954EC" w:rsidRPr="00A8683D" w14:paraId="34B8B1F9"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AEF7149" w14:textId="77777777" w:rsidR="005954EC" w:rsidRPr="00A8683D" w:rsidRDefault="00142D73">
            <w:r w:rsidRPr="00A8683D">
              <w:t>Fiksuotosios sumos dydis, Eur</w:t>
            </w:r>
          </w:p>
        </w:tc>
        <w:tc>
          <w:tcPr>
            <w:tcW w:w="1980" w:type="dxa"/>
            <w:tcBorders>
              <w:top w:val="single" w:sz="2" w:space="0" w:color="auto"/>
              <w:left w:val="single" w:sz="2" w:space="0" w:color="auto"/>
              <w:bottom w:val="single" w:sz="2" w:space="0" w:color="auto"/>
              <w:right w:val="single" w:sz="2" w:space="0" w:color="auto"/>
            </w:tcBorders>
          </w:tcPr>
          <w:p w14:paraId="6ED9C9CB" w14:textId="77777777" w:rsidR="005954EC" w:rsidRPr="00A8683D" w:rsidRDefault="00AC1B30">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41F6D81" w14:textId="77777777" w:rsidR="005954EC" w:rsidRPr="00A8683D" w:rsidRDefault="005954EC"/>
        </w:tc>
      </w:tr>
      <w:tr w:rsidR="00AC1B30" w:rsidRPr="00A8683D" w14:paraId="31D4CBA5"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C907B92" w14:textId="77777777" w:rsidR="00AC1B30" w:rsidRPr="00A8683D" w:rsidRDefault="00AC1B30">
            <w:r w:rsidRPr="00A8683D">
              <w:t>Įgyvendinimo rezultatas</w:t>
            </w:r>
          </w:p>
        </w:tc>
        <w:tc>
          <w:tcPr>
            <w:tcW w:w="1980" w:type="dxa"/>
            <w:tcBorders>
              <w:top w:val="single" w:sz="2" w:space="0" w:color="auto"/>
              <w:left w:val="single" w:sz="2" w:space="0" w:color="auto"/>
              <w:bottom w:val="single" w:sz="2" w:space="0" w:color="auto"/>
              <w:right w:val="single" w:sz="2" w:space="0" w:color="auto"/>
            </w:tcBorders>
          </w:tcPr>
          <w:p w14:paraId="3DE148E9" w14:textId="77777777" w:rsidR="00AC1B30" w:rsidRPr="00A8683D" w:rsidRDefault="00AC1B30">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6B6E751" w14:textId="77777777" w:rsidR="00AC1B30" w:rsidRPr="00A8683D" w:rsidRDefault="00AC1B30"/>
        </w:tc>
      </w:tr>
      <w:tr w:rsidR="00AC1B30" w:rsidRPr="00A8683D" w14:paraId="1F17EB42"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B953BC7" w14:textId="77777777" w:rsidR="00AC1B30" w:rsidRPr="00A8683D" w:rsidRDefault="008260FE">
            <w:r w:rsidRPr="00A8683D">
              <w:t>Planuojamas mato vnt. skaičius</w:t>
            </w:r>
          </w:p>
        </w:tc>
        <w:tc>
          <w:tcPr>
            <w:tcW w:w="1980" w:type="dxa"/>
            <w:tcBorders>
              <w:top w:val="single" w:sz="2" w:space="0" w:color="auto"/>
              <w:left w:val="single" w:sz="2" w:space="0" w:color="auto"/>
              <w:bottom w:val="single" w:sz="2" w:space="0" w:color="auto"/>
              <w:right w:val="single" w:sz="2" w:space="0" w:color="auto"/>
            </w:tcBorders>
          </w:tcPr>
          <w:p w14:paraId="37231C08" w14:textId="77777777" w:rsidR="00AC1B30" w:rsidRPr="00A8683D" w:rsidRDefault="008260FE">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58F73778" w14:textId="77777777" w:rsidR="00AC1B30" w:rsidRPr="00A8683D" w:rsidRDefault="008260FE">
            <w:r w:rsidRPr="00A8683D">
              <w:t>Skaičius pagal išlaidų supaprastinimą – FS.</w:t>
            </w:r>
          </w:p>
        </w:tc>
      </w:tr>
      <w:tr w:rsidR="005D61CF" w:rsidRPr="00A8683D" w14:paraId="09F2304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3A915B2" w14:textId="77777777" w:rsidR="005D61CF" w:rsidRPr="00A8683D" w:rsidRDefault="00DC70A9">
            <w:r w:rsidRPr="00A8683D">
              <w:t>ES lėšos</w:t>
            </w:r>
          </w:p>
        </w:tc>
        <w:tc>
          <w:tcPr>
            <w:tcW w:w="1980" w:type="dxa"/>
            <w:tcBorders>
              <w:top w:val="single" w:sz="2" w:space="0" w:color="auto"/>
              <w:left w:val="single" w:sz="2" w:space="0" w:color="auto"/>
              <w:bottom w:val="single" w:sz="2" w:space="0" w:color="auto"/>
              <w:right w:val="single" w:sz="2" w:space="0" w:color="auto"/>
            </w:tcBorders>
          </w:tcPr>
          <w:p w14:paraId="38B23BE2" w14:textId="77777777" w:rsidR="005D61CF" w:rsidRPr="00A8683D" w:rsidRDefault="007C4122">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8B02E6F" w14:textId="77777777" w:rsidR="005D61CF" w:rsidRPr="00A8683D" w:rsidRDefault="004F05CB">
            <w:r w:rsidRPr="00A8683D">
              <w:t xml:space="preserve">Skaičius pagal projekto biudžeto eilutei pritaikytą išlaidų </w:t>
            </w:r>
            <w:r w:rsidR="00355862" w:rsidRPr="00A8683D">
              <w:t>supaprastinimą</w:t>
            </w:r>
            <w:r w:rsidRPr="00A8683D">
              <w:t>.</w:t>
            </w:r>
          </w:p>
        </w:tc>
      </w:tr>
      <w:tr w:rsidR="00DC70A9" w:rsidRPr="00A8683D" w14:paraId="55C920D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B336A2A" w14:textId="77777777" w:rsidR="00DC70A9" w:rsidRPr="00A8683D" w:rsidRDefault="00DC70A9">
            <w:r w:rsidRPr="00A8683D">
              <w:t>BF lėšos</w:t>
            </w:r>
          </w:p>
        </w:tc>
        <w:tc>
          <w:tcPr>
            <w:tcW w:w="1980" w:type="dxa"/>
            <w:tcBorders>
              <w:top w:val="single" w:sz="2" w:space="0" w:color="auto"/>
              <w:left w:val="single" w:sz="2" w:space="0" w:color="auto"/>
              <w:bottom w:val="single" w:sz="2" w:space="0" w:color="auto"/>
              <w:right w:val="single" w:sz="2" w:space="0" w:color="auto"/>
            </w:tcBorders>
          </w:tcPr>
          <w:p w14:paraId="6E7C9A95" w14:textId="77777777" w:rsidR="00DC70A9" w:rsidRPr="00A8683D" w:rsidRDefault="007C4122">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D43315A" w14:textId="77777777" w:rsidR="00DC70A9" w:rsidRPr="00A8683D" w:rsidRDefault="00355862">
            <w:r w:rsidRPr="00A8683D">
              <w:t>Skaičius pagal projekto biudžeto eilutei pritaikytą išlaidų supaprastinimą.</w:t>
            </w:r>
          </w:p>
        </w:tc>
      </w:tr>
      <w:tr w:rsidR="00DC70A9" w:rsidRPr="00A8683D" w14:paraId="35D8274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FFD9519" w14:textId="77777777" w:rsidR="00DC70A9" w:rsidRPr="00A8683D" w:rsidRDefault="00DC70A9">
            <w:r w:rsidRPr="00A8683D">
              <w:t>Nuosavos lėšos</w:t>
            </w:r>
          </w:p>
        </w:tc>
        <w:tc>
          <w:tcPr>
            <w:tcW w:w="1980" w:type="dxa"/>
            <w:tcBorders>
              <w:top w:val="single" w:sz="2" w:space="0" w:color="auto"/>
              <w:left w:val="single" w:sz="2" w:space="0" w:color="auto"/>
              <w:bottom w:val="single" w:sz="2" w:space="0" w:color="auto"/>
              <w:right w:val="single" w:sz="2" w:space="0" w:color="auto"/>
            </w:tcBorders>
          </w:tcPr>
          <w:p w14:paraId="5E4DB460" w14:textId="77777777" w:rsidR="00DC70A9" w:rsidRPr="00A8683D" w:rsidRDefault="007C4122">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60DADF9" w14:textId="77777777" w:rsidR="00DC70A9" w:rsidRPr="00A8683D" w:rsidRDefault="00355862">
            <w:r w:rsidRPr="00A8683D">
              <w:t>Skaičius pagal projekto biudžeto eilutei pritaikytą išlaidų supaprastinimą.</w:t>
            </w:r>
          </w:p>
        </w:tc>
      </w:tr>
      <w:tr w:rsidR="007C4122" w:rsidRPr="00A8683D" w14:paraId="1C1664D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0670E35" w14:textId="77777777" w:rsidR="007C4122" w:rsidRPr="00A8683D" w:rsidRDefault="007C4122">
            <w:r w:rsidRPr="00A8683D">
              <w:t>Pastaba</w:t>
            </w:r>
          </w:p>
        </w:tc>
        <w:tc>
          <w:tcPr>
            <w:tcW w:w="1980" w:type="dxa"/>
            <w:tcBorders>
              <w:top w:val="single" w:sz="2" w:space="0" w:color="auto"/>
              <w:left w:val="single" w:sz="2" w:space="0" w:color="auto"/>
              <w:bottom w:val="single" w:sz="2" w:space="0" w:color="auto"/>
              <w:right w:val="single" w:sz="2" w:space="0" w:color="auto"/>
            </w:tcBorders>
          </w:tcPr>
          <w:p w14:paraId="4C98CB10" w14:textId="77777777" w:rsidR="007C4122" w:rsidRPr="00A8683D" w:rsidRDefault="007C4122">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CB30D6A" w14:textId="77777777" w:rsidR="007C4122" w:rsidRPr="00A8683D" w:rsidRDefault="007C4122"/>
        </w:tc>
      </w:tr>
    </w:tbl>
    <w:p w14:paraId="22284575" w14:textId="77777777" w:rsidR="00074BED" w:rsidRPr="00A8683D" w:rsidRDefault="00074BED" w:rsidP="00074BED">
      <w:pPr>
        <w:pStyle w:val="BodyText"/>
      </w:pPr>
    </w:p>
    <w:p w14:paraId="7DFD64CE" w14:textId="77777777" w:rsidR="00074BED" w:rsidRPr="00A8683D" w:rsidRDefault="00074BED" w:rsidP="00074BED">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074BED" w:rsidRPr="00A8683D" w14:paraId="46C78BD4"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D1121BA" w14:textId="77777777" w:rsidR="00074BED" w:rsidRPr="00A8683D" w:rsidRDefault="00074BED">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1547D62F" w14:textId="77777777" w:rsidR="00074BED" w:rsidRPr="00A8683D" w:rsidRDefault="00074BED">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7FF0750E" w14:textId="77777777" w:rsidR="00074BED" w:rsidRPr="00A8683D" w:rsidRDefault="00074BED">
            <w:pPr>
              <w:rPr>
                <w:b/>
              </w:rPr>
            </w:pPr>
            <w:r w:rsidRPr="00A8683D">
              <w:rPr>
                <w:b/>
              </w:rPr>
              <w:t>Pastabos</w:t>
            </w:r>
          </w:p>
        </w:tc>
      </w:tr>
      <w:tr w:rsidR="00074BED" w:rsidRPr="00A8683D" w14:paraId="2FDF81E2"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704C13A9" w14:textId="77777777" w:rsidR="00074BED" w:rsidRPr="00A8683D" w:rsidRDefault="00074BED"/>
        </w:tc>
        <w:tc>
          <w:tcPr>
            <w:tcW w:w="5220" w:type="dxa"/>
            <w:tcBorders>
              <w:top w:val="single" w:sz="2" w:space="0" w:color="auto"/>
              <w:left w:val="single" w:sz="2" w:space="0" w:color="auto"/>
              <w:bottom w:val="single" w:sz="2" w:space="0" w:color="auto"/>
              <w:right w:val="single" w:sz="2" w:space="0" w:color="auto"/>
            </w:tcBorders>
          </w:tcPr>
          <w:p w14:paraId="319B3DD2" w14:textId="77777777" w:rsidR="004E1731" w:rsidRPr="00A8683D" w:rsidRDefault="0020440B" w:rsidP="004E1731">
            <w:r w:rsidRPr="00A8683D">
              <w:rPr>
                <w:b/>
                <w:bCs/>
              </w:rPr>
              <w:t>0..1</w:t>
            </w:r>
            <w:r w:rsidRPr="00A8683D">
              <w:t xml:space="preserve"> </w:t>
            </w:r>
            <w:r w:rsidRPr="0073713A">
              <w:t>Projekto įgyvendinimo plano išlaidų supaprastinimai.</w:t>
            </w:r>
          </w:p>
          <w:p w14:paraId="2B9F6BD8" w14:textId="77777777" w:rsidR="002E6E28" w:rsidRPr="00A8683D" w:rsidRDefault="002E6E28" w:rsidP="004E1731">
            <w:r w:rsidRPr="00A8683D">
              <w:rPr>
                <w:b/>
                <w:bCs/>
              </w:rPr>
              <w:t>0..*</w:t>
            </w:r>
            <w:r w:rsidRPr="00A8683D">
              <w:t xml:space="preserve"> Projekto įgyvendinimo plano finansavimas. </w:t>
            </w:r>
          </w:p>
          <w:p w14:paraId="1DF90D0C" w14:textId="77777777" w:rsidR="00074BED" w:rsidRPr="00A8683D" w:rsidRDefault="00074BED"/>
        </w:tc>
        <w:tc>
          <w:tcPr>
            <w:tcW w:w="1710" w:type="dxa"/>
            <w:tcBorders>
              <w:top w:val="single" w:sz="2" w:space="0" w:color="auto"/>
              <w:left w:val="single" w:sz="2" w:space="0" w:color="auto"/>
              <w:bottom w:val="single" w:sz="2" w:space="0" w:color="auto"/>
              <w:right w:val="single" w:sz="2" w:space="0" w:color="auto"/>
            </w:tcBorders>
          </w:tcPr>
          <w:p w14:paraId="76763516" w14:textId="77777777" w:rsidR="00074BED" w:rsidRPr="00A8683D" w:rsidRDefault="00074BED"/>
        </w:tc>
      </w:tr>
      <w:tr w:rsidR="00074BED" w:rsidRPr="00A8683D" w14:paraId="50ACED6C"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C867C5E" w14:textId="77777777" w:rsidR="00074BED" w:rsidRPr="00A8683D" w:rsidRDefault="00074BED"/>
        </w:tc>
        <w:tc>
          <w:tcPr>
            <w:tcW w:w="5220" w:type="dxa"/>
            <w:tcBorders>
              <w:top w:val="single" w:sz="2" w:space="0" w:color="auto"/>
              <w:left w:val="single" w:sz="2" w:space="0" w:color="auto"/>
              <w:bottom w:val="single" w:sz="2" w:space="0" w:color="auto"/>
              <w:right w:val="single" w:sz="2" w:space="0" w:color="auto"/>
            </w:tcBorders>
          </w:tcPr>
          <w:p w14:paraId="3E5DDDA4" w14:textId="77777777" w:rsidR="009C7F5C" w:rsidRPr="00A8683D" w:rsidRDefault="004E1731">
            <w:r w:rsidRPr="00A8683D">
              <w:rPr>
                <w:b/>
                <w:bCs/>
              </w:rPr>
              <w:t>0..</w:t>
            </w:r>
            <w:r w:rsidR="009C7F5C" w:rsidRPr="00A8683D">
              <w:rPr>
                <w:b/>
                <w:bCs/>
              </w:rPr>
              <w:t>*</w:t>
            </w:r>
            <w:r w:rsidRPr="00A8683D">
              <w:t xml:space="preserve"> Projekto įgyvendinimo plano išlaidų supaprastinimai</w:t>
            </w:r>
          </w:p>
          <w:p w14:paraId="320CBEF6" w14:textId="77777777" w:rsidR="00074BED" w:rsidRPr="00A8683D" w:rsidRDefault="00E23D0C" w:rsidP="00497CFA">
            <w:r w:rsidRPr="00A8683D">
              <w:rPr>
                <w:b/>
                <w:bCs/>
              </w:rPr>
              <w:t>1</w:t>
            </w:r>
            <w:r w:rsidRPr="00A8683D">
              <w:t xml:space="preserve"> Išlaidų supaprastinimų pavadinimai</w:t>
            </w:r>
          </w:p>
        </w:tc>
        <w:tc>
          <w:tcPr>
            <w:tcW w:w="1710" w:type="dxa"/>
            <w:tcBorders>
              <w:top w:val="single" w:sz="2" w:space="0" w:color="auto"/>
              <w:left w:val="single" w:sz="2" w:space="0" w:color="auto"/>
              <w:bottom w:val="single" w:sz="2" w:space="0" w:color="auto"/>
              <w:right w:val="single" w:sz="2" w:space="0" w:color="auto"/>
            </w:tcBorders>
          </w:tcPr>
          <w:p w14:paraId="2E06A9CD" w14:textId="77777777" w:rsidR="00074BED" w:rsidRPr="00A8683D" w:rsidRDefault="00074BED"/>
        </w:tc>
      </w:tr>
      <w:tr w:rsidR="00074BED" w:rsidRPr="00A8683D" w14:paraId="26C12A7E"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151D1ACF" w14:textId="77777777" w:rsidR="00074BED" w:rsidRPr="00A8683D" w:rsidRDefault="00074BED"/>
        </w:tc>
        <w:tc>
          <w:tcPr>
            <w:tcW w:w="5220" w:type="dxa"/>
            <w:tcBorders>
              <w:top w:val="single" w:sz="2" w:space="0" w:color="auto"/>
              <w:left w:val="single" w:sz="2" w:space="0" w:color="auto"/>
              <w:bottom w:val="single" w:sz="2" w:space="0" w:color="auto"/>
              <w:right w:val="single" w:sz="2" w:space="0" w:color="auto"/>
            </w:tcBorders>
          </w:tcPr>
          <w:p w14:paraId="189A311F" w14:textId="77777777" w:rsidR="00497CFA" w:rsidRPr="00A8683D" w:rsidRDefault="004E1731">
            <w:r w:rsidRPr="00A8683D">
              <w:rPr>
                <w:b/>
                <w:bCs/>
              </w:rPr>
              <w:t>0..</w:t>
            </w:r>
            <w:r w:rsidR="00497CFA" w:rsidRPr="00A8683D">
              <w:rPr>
                <w:b/>
                <w:bCs/>
              </w:rPr>
              <w:t>*</w:t>
            </w:r>
            <w:r w:rsidRPr="00A8683D">
              <w:t xml:space="preserve"> Projekto įgyvendinimo plano išlaidų supaprastinimai</w:t>
            </w:r>
          </w:p>
          <w:p w14:paraId="6E5B3565" w14:textId="77777777" w:rsidR="00074BED" w:rsidRPr="00A8683D" w:rsidRDefault="00497CFA" w:rsidP="00006B07">
            <w:r w:rsidRPr="00A8683D">
              <w:rPr>
                <w:b/>
                <w:bCs/>
              </w:rPr>
              <w:t xml:space="preserve">1 </w:t>
            </w:r>
            <w:r w:rsidRPr="00A8683D">
              <w:t>Išlaidų kategorijos</w:t>
            </w:r>
          </w:p>
        </w:tc>
        <w:tc>
          <w:tcPr>
            <w:tcW w:w="1710" w:type="dxa"/>
            <w:tcBorders>
              <w:top w:val="single" w:sz="2" w:space="0" w:color="auto"/>
              <w:left w:val="single" w:sz="2" w:space="0" w:color="auto"/>
              <w:bottom w:val="single" w:sz="2" w:space="0" w:color="auto"/>
              <w:right w:val="single" w:sz="2" w:space="0" w:color="auto"/>
            </w:tcBorders>
          </w:tcPr>
          <w:p w14:paraId="3C1C5A4E" w14:textId="77777777" w:rsidR="00074BED" w:rsidRPr="00A8683D" w:rsidRDefault="00074BED"/>
        </w:tc>
      </w:tr>
      <w:tr w:rsidR="00074BED" w:rsidRPr="00A8683D" w14:paraId="1DD65431"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B87FA8A" w14:textId="77777777" w:rsidR="00074BED" w:rsidRPr="00A8683D" w:rsidRDefault="00074BED"/>
        </w:tc>
        <w:tc>
          <w:tcPr>
            <w:tcW w:w="5220" w:type="dxa"/>
            <w:tcBorders>
              <w:top w:val="single" w:sz="2" w:space="0" w:color="auto"/>
              <w:left w:val="single" w:sz="2" w:space="0" w:color="auto"/>
              <w:bottom w:val="single" w:sz="2" w:space="0" w:color="auto"/>
              <w:right w:val="single" w:sz="2" w:space="0" w:color="auto"/>
            </w:tcBorders>
          </w:tcPr>
          <w:p w14:paraId="0AA36703" w14:textId="77777777" w:rsidR="00B0108C" w:rsidRPr="00A8683D" w:rsidRDefault="004E1731">
            <w:r w:rsidRPr="00A8683D">
              <w:rPr>
                <w:b/>
                <w:bCs/>
              </w:rPr>
              <w:t>0..</w:t>
            </w:r>
            <w:r w:rsidR="00B0108C" w:rsidRPr="00A8683D">
              <w:rPr>
                <w:b/>
                <w:bCs/>
              </w:rPr>
              <w:t>*</w:t>
            </w:r>
            <w:r w:rsidRPr="00A8683D">
              <w:t xml:space="preserve"> Projekto įgyvendinimo plano išlaidų supaprastinimai</w:t>
            </w:r>
          </w:p>
          <w:p w14:paraId="39B3A0A0" w14:textId="77777777" w:rsidR="00B0108C" w:rsidRPr="00A8683D" w:rsidRDefault="00BA2013">
            <w:r w:rsidRPr="00A8683D">
              <w:rPr>
                <w:b/>
                <w:bCs/>
              </w:rPr>
              <w:t xml:space="preserve">1 </w:t>
            </w:r>
            <w:r w:rsidRPr="00A8683D">
              <w:t>Projekto įgyvendinimo plano veiklos</w:t>
            </w:r>
          </w:p>
          <w:p w14:paraId="3B25FF5B" w14:textId="77777777" w:rsidR="00074BED" w:rsidRPr="00A8683D" w:rsidRDefault="00074BED">
            <w:pPr>
              <w:rPr>
                <w:b/>
              </w:rPr>
            </w:pPr>
          </w:p>
        </w:tc>
        <w:tc>
          <w:tcPr>
            <w:tcW w:w="1710" w:type="dxa"/>
            <w:tcBorders>
              <w:top w:val="single" w:sz="2" w:space="0" w:color="auto"/>
              <w:left w:val="single" w:sz="2" w:space="0" w:color="auto"/>
              <w:bottom w:val="single" w:sz="2" w:space="0" w:color="auto"/>
              <w:right w:val="single" w:sz="2" w:space="0" w:color="auto"/>
            </w:tcBorders>
          </w:tcPr>
          <w:p w14:paraId="3BC208BF" w14:textId="77777777" w:rsidR="00074BED" w:rsidRPr="00A8683D" w:rsidRDefault="00074BED"/>
        </w:tc>
      </w:tr>
    </w:tbl>
    <w:p w14:paraId="4268963F" w14:textId="77777777" w:rsidR="00074BED" w:rsidRPr="00A8683D" w:rsidRDefault="00074BED" w:rsidP="00074BED">
      <w:pPr>
        <w:pStyle w:val="BodyText"/>
      </w:pPr>
    </w:p>
    <w:p w14:paraId="4158BC70" w14:textId="77777777" w:rsidR="00651029" w:rsidRPr="00A8683D" w:rsidRDefault="006E5628" w:rsidP="00DF40CE">
      <w:pPr>
        <w:pStyle w:val="Heading4"/>
      </w:pPr>
      <w:bookmarkStart w:id="163" w:name="_Toc159222119"/>
      <w:r w:rsidRPr="00A8683D">
        <w:lastRenderedPageBreak/>
        <w:t>Projekto įgyvendinimo plano</w:t>
      </w:r>
      <w:r w:rsidRPr="00A8683D" w:rsidDel="0009631D">
        <w:t xml:space="preserve"> </w:t>
      </w:r>
      <w:r w:rsidR="00651029" w:rsidRPr="00A8683D">
        <w:t>pirkimai</w:t>
      </w:r>
      <w:bookmarkEnd w:id="161"/>
      <w:bookmarkEnd w:id="163"/>
    </w:p>
    <w:p w14:paraId="0441EE75" w14:textId="77777777" w:rsidR="00651029" w:rsidRPr="00A8683D" w:rsidRDefault="00651029" w:rsidP="00C02603">
      <w:pPr>
        <w:ind w:firstLine="0"/>
      </w:pPr>
      <w:r w:rsidRPr="00A8683D">
        <w:rPr>
          <w:i/>
          <w:iCs/>
          <w:color w:val="447524"/>
        </w:rPr>
        <w:t>Katalogas</w:t>
      </w:r>
      <w:r w:rsidRPr="00A8683D">
        <w:rPr>
          <w:rFonts w:cs="Arial"/>
        </w:rPr>
        <w:t>:</w:t>
      </w:r>
      <w:r w:rsidRPr="00A8683D">
        <w:rPr>
          <w:rFonts w:cs="Arial"/>
          <w:color w:val="000000"/>
        </w:rPr>
        <w:t xml:space="preserve"> </w:t>
      </w:r>
      <w:r w:rsidR="006E5628" w:rsidRPr="00A8683D">
        <w:t>Projekto įgyvendinimo planai</w:t>
      </w:r>
    </w:p>
    <w:p w14:paraId="7065A2D7" w14:textId="77777777" w:rsidR="00651029" w:rsidRPr="00A8683D" w:rsidRDefault="00651029" w:rsidP="00C02603">
      <w:pPr>
        <w:ind w:firstLine="0"/>
      </w:pPr>
      <w:r w:rsidRPr="00A8683D">
        <w:rPr>
          <w:i/>
          <w:iCs/>
          <w:color w:val="447524"/>
        </w:rPr>
        <w:t>Detalės</w:t>
      </w:r>
      <w:r w:rsidRPr="00A8683D">
        <w:rPr>
          <w:rFonts w:cs="Arial"/>
        </w:rPr>
        <w:t>:</w:t>
      </w:r>
      <w:r w:rsidRPr="00A8683D">
        <w:tab/>
      </w:r>
      <w:r w:rsidRPr="00A8683D">
        <w:rPr>
          <w:i/>
        </w:rPr>
        <w:t>Sukurta</w:t>
      </w:r>
      <w:r w:rsidRPr="00A8683D">
        <w:t xml:space="preserve"> 2015-09-28. </w:t>
      </w:r>
      <w:r w:rsidRPr="00A8683D">
        <w:rPr>
          <w:i/>
        </w:rPr>
        <w:t xml:space="preserve">Modifikuota </w:t>
      </w:r>
      <w:r w:rsidR="00632CF1" w:rsidRPr="00A8683D">
        <w:t>2020m.</w:t>
      </w:r>
      <w:r w:rsidRPr="00A8683D">
        <w:t>.</w:t>
      </w:r>
    </w:p>
    <w:p w14:paraId="062515FC" w14:textId="77777777" w:rsidR="00651029" w:rsidRPr="00A8683D" w:rsidRDefault="00651029" w:rsidP="00C02603">
      <w:pPr>
        <w:ind w:firstLine="0"/>
      </w:pPr>
      <w:r w:rsidRPr="00A8683D">
        <w:rPr>
          <w:i/>
          <w:iCs/>
          <w:color w:val="447524"/>
        </w:rPr>
        <w:t>Pastabos</w:t>
      </w:r>
      <w:r w:rsidRPr="00A8683D">
        <w:rPr>
          <w:rFonts w:cs="Arial"/>
        </w:rPr>
        <w:t>:</w:t>
      </w:r>
      <w:r w:rsidRPr="00A8683D">
        <w:rPr>
          <w:rFonts w:cs="Arial"/>
        </w:rPr>
        <w:tab/>
      </w:r>
    </w:p>
    <w:p w14:paraId="57C90C08" w14:textId="77777777" w:rsidR="00651029" w:rsidRPr="00A8683D" w:rsidRDefault="00651029" w:rsidP="00651029"/>
    <w:p w14:paraId="56DF848B" w14:textId="77777777" w:rsidR="00651029" w:rsidRPr="00A8683D" w:rsidRDefault="00651029" w:rsidP="00C02603">
      <w:pPr>
        <w:ind w:firstLine="0"/>
        <w:rPr>
          <w:b/>
          <w:color w:val="447524"/>
          <w:u w:val="single"/>
        </w:rPr>
      </w:pPr>
      <w:bookmarkStart w:id="164" w:name="BKM_B6F379F5_F36D_4D5B_BAE9_A75021761050"/>
      <w:bookmarkEnd w:id="164"/>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651029" w:rsidRPr="00A8683D" w14:paraId="6A55C987"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57ECA914" w14:textId="77777777" w:rsidR="00651029" w:rsidRPr="00A8683D" w:rsidRDefault="0065102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2D1F4347" w14:textId="77777777" w:rsidR="00651029" w:rsidRPr="00A8683D" w:rsidRDefault="0065102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2364BA8F" w14:textId="77777777" w:rsidR="00651029" w:rsidRPr="00A8683D" w:rsidRDefault="00651029" w:rsidP="00BB4CBC">
            <w:pPr>
              <w:rPr>
                <w:b/>
              </w:rPr>
            </w:pPr>
            <w:r w:rsidRPr="00A8683D">
              <w:rPr>
                <w:b/>
              </w:rPr>
              <w:t>Pastabos</w:t>
            </w:r>
          </w:p>
        </w:tc>
      </w:tr>
      <w:tr w:rsidR="00651029" w:rsidRPr="00A8683D" w14:paraId="6AF4D38A"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7821281E" w14:textId="77777777" w:rsidR="00651029" w:rsidRPr="00A8683D" w:rsidRDefault="00651029" w:rsidP="00C02603">
            <w:r w:rsidRPr="00A8683D">
              <w:t xml:space="preserve">Pirkimo </w:t>
            </w:r>
            <w:r w:rsidR="00632CF1" w:rsidRPr="00A8683D">
              <w:t>objektas</w:t>
            </w:r>
          </w:p>
        </w:tc>
        <w:tc>
          <w:tcPr>
            <w:tcW w:w="1980" w:type="dxa"/>
            <w:tcBorders>
              <w:top w:val="single" w:sz="2" w:space="0" w:color="auto"/>
              <w:left w:val="single" w:sz="2" w:space="0" w:color="auto"/>
              <w:bottom w:val="single" w:sz="2" w:space="0" w:color="auto"/>
              <w:right w:val="single" w:sz="2" w:space="0" w:color="auto"/>
            </w:tcBorders>
          </w:tcPr>
          <w:p w14:paraId="2B0CEC34" w14:textId="77777777" w:rsidR="00651029" w:rsidRPr="00A8683D" w:rsidRDefault="00651029" w:rsidP="00C02603">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9CE508C" w14:textId="77777777" w:rsidR="00651029" w:rsidRPr="00A8683D" w:rsidRDefault="00651029" w:rsidP="00C02603"/>
        </w:tc>
      </w:tr>
      <w:tr w:rsidR="00651029" w:rsidRPr="00A8683D" w14:paraId="328CCC3A"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D643650" w14:textId="77777777" w:rsidR="00651029" w:rsidRPr="00A8683D" w:rsidRDefault="00632CF1" w:rsidP="00C02603">
            <w:bookmarkStart w:id="165" w:name="BKM_68888669_0727_40CA_A7D4_4C2FCFBC6948"/>
            <w:r w:rsidRPr="00A8683D">
              <w:t>Pirkimo suma be PVM</w:t>
            </w:r>
          </w:p>
        </w:tc>
        <w:tc>
          <w:tcPr>
            <w:tcW w:w="1980" w:type="dxa"/>
            <w:tcBorders>
              <w:top w:val="single" w:sz="2" w:space="0" w:color="auto"/>
              <w:left w:val="single" w:sz="2" w:space="0" w:color="auto"/>
              <w:bottom w:val="single" w:sz="2" w:space="0" w:color="auto"/>
              <w:right w:val="single" w:sz="2" w:space="0" w:color="auto"/>
            </w:tcBorders>
          </w:tcPr>
          <w:p w14:paraId="18848B88" w14:textId="77777777" w:rsidR="00651029" w:rsidRPr="00A8683D" w:rsidRDefault="00880B43" w:rsidP="00C02603">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2FE9AC89" w14:textId="77777777" w:rsidR="00651029" w:rsidRPr="00A8683D" w:rsidRDefault="00651029" w:rsidP="00C02603"/>
        </w:tc>
        <w:bookmarkEnd w:id="165"/>
      </w:tr>
      <w:tr w:rsidR="00651029" w:rsidRPr="00A8683D" w14:paraId="323BD174"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5E839959" w14:textId="77777777" w:rsidR="00651029" w:rsidRPr="00A8683D" w:rsidRDefault="003030A1" w:rsidP="00C02603">
            <w:bookmarkStart w:id="166" w:name="BKM_6C6223C9_BAE5_411D_9F14_774575BADCFE"/>
            <w:r w:rsidRPr="00A8683D">
              <w:t>Pirkimo suma su PVM</w:t>
            </w:r>
          </w:p>
        </w:tc>
        <w:tc>
          <w:tcPr>
            <w:tcW w:w="1980" w:type="dxa"/>
            <w:tcBorders>
              <w:top w:val="single" w:sz="2" w:space="0" w:color="auto"/>
              <w:left w:val="single" w:sz="2" w:space="0" w:color="auto"/>
              <w:bottom w:val="single" w:sz="2" w:space="0" w:color="auto"/>
              <w:right w:val="single" w:sz="2" w:space="0" w:color="auto"/>
            </w:tcBorders>
          </w:tcPr>
          <w:p w14:paraId="799EC1B9" w14:textId="77777777" w:rsidR="00651029" w:rsidRPr="00A8683D" w:rsidRDefault="00880B43" w:rsidP="00C02603">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5A7AC09B" w14:textId="77777777" w:rsidR="00651029" w:rsidRPr="00A8683D" w:rsidRDefault="00651029" w:rsidP="00C02603"/>
        </w:tc>
        <w:bookmarkEnd w:id="166"/>
      </w:tr>
      <w:tr w:rsidR="00651029" w:rsidRPr="00A8683D" w14:paraId="6EA9826F"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BDF0C22" w14:textId="77777777" w:rsidR="00651029" w:rsidRPr="00A8683D" w:rsidRDefault="00651029" w:rsidP="00C02603">
            <w:bookmarkStart w:id="167" w:name="BKM_6ECB8B34_A047_4A75_99E0_74DADB6BB428"/>
            <w:r w:rsidRPr="00A8683D">
              <w:t>Pirkimų pradžia</w:t>
            </w:r>
          </w:p>
        </w:tc>
        <w:tc>
          <w:tcPr>
            <w:tcW w:w="1980" w:type="dxa"/>
            <w:tcBorders>
              <w:top w:val="single" w:sz="2" w:space="0" w:color="auto"/>
              <w:left w:val="single" w:sz="2" w:space="0" w:color="auto"/>
              <w:bottom w:val="single" w:sz="2" w:space="0" w:color="auto"/>
              <w:right w:val="single" w:sz="2" w:space="0" w:color="auto"/>
            </w:tcBorders>
          </w:tcPr>
          <w:p w14:paraId="76E148A5" w14:textId="77777777" w:rsidR="00651029" w:rsidRPr="00A8683D" w:rsidRDefault="00651029" w:rsidP="00C02603">
            <w:r w:rsidRPr="00A8683D">
              <w:t>Data</w:t>
            </w:r>
          </w:p>
        </w:tc>
        <w:tc>
          <w:tcPr>
            <w:tcW w:w="4680" w:type="dxa"/>
            <w:tcBorders>
              <w:top w:val="single" w:sz="2" w:space="0" w:color="auto"/>
              <w:left w:val="single" w:sz="2" w:space="0" w:color="auto"/>
              <w:bottom w:val="single" w:sz="2" w:space="0" w:color="auto"/>
              <w:right w:val="single" w:sz="2" w:space="0" w:color="auto"/>
            </w:tcBorders>
          </w:tcPr>
          <w:p w14:paraId="3BACC90B" w14:textId="77777777" w:rsidR="00651029" w:rsidRPr="00A8683D" w:rsidRDefault="00651029" w:rsidP="00C02603">
            <w:r w:rsidRPr="00A8683D">
              <w:t>Planuojama pirkimų pradžia</w:t>
            </w:r>
          </w:p>
        </w:tc>
        <w:bookmarkEnd w:id="167"/>
      </w:tr>
      <w:tr w:rsidR="00651029" w:rsidRPr="00A8683D" w14:paraId="4B60A34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77FDDB8D" w14:textId="77777777" w:rsidR="00651029" w:rsidRPr="00A8683D" w:rsidRDefault="00784908" w:rsidP="00C02603">
            <w:bookmarkStart w:id="168" w:name="BKM_986A2D2B_582F_4B9F_A223_E7BB643C07D1"/>
            <w:r w:rsidRPr="00A8683D">
              <w:t>Sutarties nr.</w:t>
            </w:r>
          </w:p>
        </w:tc>
        <w:tc>
          <w:tcPr>
            <w:tcW w:w="1980" w:type="dxa"/>
            <w:tcBorders>
              <w:top w:val="single" w:sz="2" w:space="0" w:color="auto"/>
              <w:left w:val="single" w:sz="2" w:space="0" w:color="auto"/>
              <w:bottom w:val="single" w:sz="2" w:space="0" w:color="auto"/>
              <w:right w:val="single" w:sz="2" w:space="0" w:color="auto"/>
            </w:tcBorders>
          </w:tcPr>
          <w:p w14:paraId="60DC9A8B" w14:textId="77777777" w:rsidR="00651029" w:rsidRPr="00A8683D" w:rsidRDefault="00651029" w:rsidP="00C02603">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A21BD1C" w14:textId="77777777" w:rsidR="00651029" w:rsidRPr="00A8683D" w:rsidRDefault="00651029" w:rsidP="00C02603"/>
        </w:tc>
        <w:bookmarkEnd w:id="168"/>
      </w:tr>
      <w:tr w:rsidR="003030A1" w:rsidRPr="00A8683D" w14:paraId="5A14E8C5"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5563C469" w14:textId="77777777" w:rsidR="003030A1" w:rsidRPr="00A8683D" w:rsidRDefault="00784908" w:rsidP="00C02603">
            <w:r w:rsidRPr="00A8683D">
              <w:t>Tiekėjas</w:t>
            </w:r>
          </w:p>
        </w:tc>
        <w:tc>
          <w:tcPr>
            <w:tcW w:w="1980" w:type="dxa"/>
            <w:tcBorders>
              <w:top w:val="single" w:sz="2" w:space="0" w:color="auto"/>
              <w:left w:val="single" w:sz="2" w:space="0" w:color="auto"/>
              <w:bottom w:val="single" w:sz="2" w:space="0" w:color="auto"/>
              <w:right w:val="single" w:sz="2" w:space="0" w:color="auto"/>
            </w:tcBorders>
          </w:tcPr>
          <w:p w14:paraId="6F72DB24" w14:textId="77777777" w:rsidR="003030A1" w:rsidRPr="00A8683D" w:rsidRDefault="00784908" w:rsidP="00C02603">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44DDC9B" w14:textId="77777777" w:rsidR="003030A1" w:rsidRPr="00A8683D" w:rsidRDefault="003030A1" w:rsidP="00C02603"/>
        </w:tc>
      </w:tr>
      <w:tr w:rsidR="003030A1" w:rsidRPr="00A8683D" w14:paraId="32451C77"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F32ABD3" w14:textId="77777777" w:rsidR="003030A1" w:rsidRPr="00A8683D" w:rsidRDefault="00784908" w:rsidP="00C02603">
            <w:r w:rsidRPr="00A8683D">
              <w:t>Sutarties data</w:t>
            </w:r>
          </w:p>
        </w:tc>
        <w:tc>
          <w:tcPr>
            <w:tcW w:w="1980" w:type="dxa"/>
            <w:tcBorders>
              <w:top w:val="single" w:sz="2" w:space="0" w:color="auto"/>
              <w:left w:val="single" w:sz="2" w:space="0" w:color="auto"/>
              <w:bottom w:val="single" w:sz="2" w:space="0" w:color="auto"/>
              <w:right w:val="single" w:sz="2" w:space="0" w:color="auto"/>
            </w:tcBorders>
          </w:tcPr>
          <w:p w14:paraId="05F6AAD4" w14:textId="77777777" w:rsidR="003030A1" w:rsidRPr="00A8683D" w:rsidRDefault="00784908" w:rsidP="00C02603">
            <w:r w:rsidRPr="00A8683D">
              <w:t>Data</w:t>
            </w:r>
          </w:p>
        </w:tc>
        <w:tc>
          <w:tcPr>
            <w:tcW w:w="4680" w:type="dxa"/>
            <w:tcBorders>
              <w:top w:val="single" w:sz="2" w:space="0" w:color="auto"/>
              <w:left w:val="single" w:sz="2" w:space="0" w:color="auto"/>
              <w:bottom w:val="single" w:sz="2" w:space="0" w:color="auto"/>
              <w:right w:val="single" w:sz="2" w:space="0" w:color="auto"/>
            </w:tcBorders>
          </w:tcPr>
          <w:p w14:paraId="63042D27" w14:textId="77777777" w:rsidR="003030A1" w:rsidRPr="00A8683D" w:rsidRDefault="003030A1" w:rsidP="00C02603"/>
        </w:tc>
      </w:tr>
      <w:tr w:rsidR="00784908" w:rsidRPr="00A8683D" w14:paraId="0BC41E4F"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061DF45" w14:textId="77777777" w:rsidR="00784908" w:rsidRPr="00A8683D" w:rsidRDefault="00784908" w:rsidP="00784908">
            <w:r w:rsidRPr="00A8683D">
              <w:t>Finansuojama suma be PVM</w:t>
            </w:r>
          </w:p>
        </w:tc>
        <w:tc>
          <w:tcPr>
            <w:tcW w:w="1980" w:type="dxa"/>
            <w:tcBorders>
              <w:top w:val="single" w:sz="2" w:space="0" w:color="auto"/>
              <w:left w:val="single" w:sz="2" w:space="0" w:color="auto"/>
              <w:bottom w:val="single" w:sz="2" w:space="0" w:color="auto"/>
              <w:right w:val="single" w:sz="2" w:space="0" w:color="auto"/>
            </w:tcBorders>
          </w:tcPr>
          <w:p w14:paraId="65BF0BF7" w14:textId="77777777" w:rsidR="00784908" w:rsidRPr="00A8683D" w:rsidRDefault="00784908" w:rsidP="0078490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6D3B01E2" w14:textId="77777777" w:rsidR="00784908" w:rsidRPr="00A8683D" w:rsidRDefault="00784908" w:rsidP="00784908"/>
        </w:tc>
      </w:tr>
      <w:tr w:rsidR="00784908" w:rsidRPr="00A8683D" w14:paraId="0B054752"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7DCB830E" w14:textId="77777777" w:rsidR="00784908" w:rsidRPr="00A8683D" w:rsidRDefault="00784908" w:rsidP="00784908">
            <w:r w:rsidRPr="00A8683D">
              <w:t>Finansuojama suma su PVM</w:t>
            </w:r>
          </w:p>
        </w:tc>
        <w:tc>
          <w:tcPr>
            <w:tcW w:w="1980" w:type="dxa"/>
            <w:tcBorders>
              <w:top w:val="single" w:sz="2" w:space="0" w:color="auto"/>
              <w:left w:val="single" w:sz="2" w:space="0" w:color="auto"/>
              <w:bottom w:val="single" w:sz="2" w:space="0" w:color="auto"/>
              <w:right w:val="single" w:sz="2" w:space="0" w:color="auto"/>
            </w:tcBorders>
          </w:tcPr>
          <w:p w14:paraId="036F9F6F" w14:textId="77777777" w:rsidR="00784908" w:rsidRPr="00A8683D" w:rsidRDefault="00784908" w:rsidP="0078490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6C4415CD" w14:textId="77777777" w:rsidR="00784908" w:rsidRPr="00A8683D" w:rsidRDefault="00784908" w:rsidP="00784908"/>
        </w:tc>
      </w:tr>
      <w:tr w:rsidR="00784908" w:rsidRPr="00A8683D" w14:paraId="3991A2F0"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48DD35A" w14:textId="77777777" w:rsidR="00784908" w:rsidRPr="00A8683D" w:rsidRDefault="00954741" w:rsidP="00784908">
            <w:r w:rsidRPr="00A8683D">
              <w:t>Likusi suma</w:t>
            </w:r>
          </w:p>
        </w:tc>
        <w:tc>
          <w:tcPr>
            <w:tcW w:w="1980" w:type="dxa"/>
            <w:tcBorders>
              <w:top w:val="single" w:sz="2" w:space="0" w:color="auto"/>
              <w:left w:val="single" w:sz="2" w:space="0" w:color="auto"/>
              <w:bottom w:val="single" w:sz="2" w:space="0" w:color="auto"/>
              <w:right w:val="single" w:sz="2" w:space="0" w:color="auto"/>
            </w:tcBorders>
          </w:tcPr>
          <w:p w14:paraId="2FF2173C" w14:textId="77777777" w:rsidR="00784908" w:rsidRPr="00A8683D" w:rsidRDefault="00954741" w:rsidP="0078490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75723614" w14:textId="77777777" w:rsidR="00784908" w:rsidRPr="00A8683D" w:rsidRDefault="00784908" w:rsidP="00784908"/>
        </w:tc>
      </w:tr>
      <w:tr w:rsidR="00784908" w:rsidRPr="00A8683D" w14:paraId="456E8F9A"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324ACD4" w14:textId="77777777" w:rsidR="00784908" w:rsidRPr="00A8683D" w:rsidRDefault="00954741" w:rsidP="00784908">
            <w:r w:rsidRPr="00A8683D">
              <w:t>BVPŽ kodas</w:t>
            </w:r>
          </w:p>
        </w:tc>
        <w:tc>
          <w:tcPr>
            <w:tcW w:w="1980" w:type="dxa"/>
            <w:tcBorders>
              <w:top w:val="single" w:sz="2" w:space="0" w:color="auto"/>
              <w:left w:val="single" w:sz="2" w:space="0" w:color="auto"/>
              <w:bottom w:val="single" w:sz="2" w:space="0" w:color="auto"/>
              <w:right w:val="single" w:sz="2" w:space="0" w:color="auto"/>
            </w:tcBorders>
          </w:tcPr>
          <w:p w14:paraId="5106FA1C" w14:textId="77777777" w:rsidR="00784908" w:rsidRPr="00A8683D" w:rsidRDefault="00954741" w:rsidP="00784908">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3B5EDC0" w14:textId="77777777" w:rsidR="00784908" w:rsidRPr="00A8683D" w:rsidRDefault="00784908" w:rsidP="00784908"/>
        </w:tc>
      </w:tr>
      <w:tr w:rsidR="00784908" w:rsidRPr="00A8683D" w14:paraId="38B19423"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D87F145" w14:textId="77777777" w:rsidR="00784908" w:rsidRPr="00A8683D" w:rsidRDefault="00954741" w:rsidP="00784908">
            <w:r w:rsidRPr="00A8683D">
              <w:t>Pirkimo būdo pasirinkim argumentai</w:t>
            </w:r>
          </w:p>
        </w:tc>
        <w:tc>
          <w:tcPr>
            <w:tcW w:w="1980" w:type="dxa"/>
            <w:tcBorders>
              <w:top w:val="single" w:sz="2" w:space="0" w:color="auto"/>
              <w:left w:val="single" w:sz="2" w:space="0" w:color="auto"/>
              <w:bottom w:val="single" w:sz="2" w:space="0" w:color="auto"/>
              <w:right w:val="single" w:sz="2" w:space="0" w:color="auto"/>
            </w:tcBorders>
          </w:tcPr>
          <w:p w14:paraId="233FB43E" w14:textId="77777777" w:rsidR="00784908" w:rsidRPr="00A8683D" w:rsidRDefault="00954741" w:rsidP="00784908">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DF26FA2" w14:textId="77777777" w:rsidR="00784908" w:rsidRPr="00A8683D" w:rsidRDefault="00784908" w:rsidP="00784908"/>
        </w:tc>
      </w:tr>
      <w:tr w:rsidR="00954741" w:rsidRPr="00A8683D" w14:paraId="6B6C3FF9"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F8CC6FA" w14:textId="77777777" w:rsidR="00954741" w:rsidRPr="00A8683D" w:rsidRDefault="00954741" w:rsidP="00784908">
            <w:r w:rsidRPr="00A8683D">
              <w:t>Perkančioji organizacija</w:t>
            </w:r>
          </w:p>
        </w:tc>
        <w:tc>
          <w:tcPr>
            <w:tcW w:w="1980" w:type="dxa"/>
            <w:tcBorders>
              <w:top w:val="single" w:sz="2" w:space="0" w:color="auto"/>
              <w:left w:val="single" w:sz="2" w:space="0" w:color="auto"/>
              <w:bottom w:val="single" w:sz="2" w:space="0" w:color="auto"/>
              <w:right w:val="single" w:sz="2" w:space="0" w:color="auto"/>
            </w:tcBorders>
          </w:tcPr>
          <w:p w14:paraId="26BA2A81" w14:textId="77777777" w:rsidR="00954741" w:rsidRPr="00A8683D" w:rsidRDefault="00954741" w:rsidP="00784908">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EFD6DDB" w14:textId="77777777" w:rsidR="00954741" w:rsidRPr="00A8683D" w:rsidRDefault="00954741" w:rsidP="00784908"/>
        </w:tc>
      </w:tr>
      <w:tr w:rsidR="00954741" w:rsidRPr="00A8683D" w14:paraId="1A31F718"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2DF365C" w14:textId="77777777" w:rsidR="00954741" w:rsidRPr="00A8683D" w:rsidRDefault="00C019A7" w:rsidP="00784908">
            <w:r w:rsidRPr="00A8683D">
              <w:t>Už pirkimą atsakingas asmuo</w:t>
            </w:r>
          </w:p>
        </w:tc>
        <w:tc>
          <w:tcPr>
            <w:tcW w:w="1980" w:type="dxa"/>
            <w:tcBorders>
              <w:top w:val="single" w:sz="2" w:space="0" w:color="auto"/>
              <w:left w:val="single" w:sz="2" w:space="0" w:color="auto"/>
              <w:bottom w:val="single" w:sz="2" w:space="0" w:color="auto"/>
              <w:right w:val="single" w:sz="2" w:space="0" w:color="auto"/>
            </w:tcBorders>
          </w:tcPr>
          <w:p w14:paraId="3835277D" w14:textId="77777777" w:rsidR="00954741" w:rsidRPr="00A8683D" w:rsidRDefault="00C019A7" w:rsidP="00784908">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A38A57F" w14:textId="77777777" w:rsidR="00954741" w:rsidRPr="00A8683D" w:rsidRDefault="00954741" w:rsidP="00784908"/>
        </w:tc>
      </w:tr>
      <w:tr w:rsidR="00954741" w:rsidRPr="00A8683D" w14:paraId="55F9A2A7"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9E11429" w14:textId="77777777" w:rsidR="00954741" w:rsidRPr="00A8683D" w:rsidRDefault="00C019A7" w:rsidP="00784908">
            <w:r w:rsidRPr="00A8683D">
              <w:t>Pastabos</w:t>
            </w:r>
          </w:p>
        </w:tc>
        <w:tc>
          <w:tcPr>
            <w:tcW w:w="1980" w:type="dxa"/>
            <w:tcBorders>
              <w:top w:val="single" w:sz="2" w:space="0" w:color="auto"/>
              <w:left w:val="single" w:sz="2" w:space="0" w:color="auto"/>
              <w:bottom w:val="single" w:sz="2" w:space="0" w:color="auto"/>
              <w:right w:val="single" w:sz="2" w:space="0" w:color="auto"/>
            </w:tcBorders>
          </w:tcPr>
          <w:p w14:paraId="1ACF2477" w14:textId="77777777" w:rsidR="00954741" w:rsidRPr="00A8683D" w:rsidRDefault="00C019A7" w:rsidP="00784908">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7B6AC38" w14:textId="77777777" w:rsidR="00954741" w:rsidRPr="00A8683D" w:rsidRDefault="00954741" w:rsidP="00784908"/>
        </w:tc>
      </w:tr>
      <w:tr w:rsidR="00C019A7" w:rsidRPr="00A8683D" w14:paraId="6F360E34"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4E1D75A" w14:textId="77777777" w:rsidR="00C019A7" w:rsidRPr="00A8683D" w:rsidRDefault="00C019A7" w:rsidP="00784908">
            <w:r w:rsidRPr="00A8683D">
              <w:t>Pirkimo procedūros</w:t>
            </w:r>
          </w:p>
        </w:tc>
        <w:tc>
          <w:tcPr>
            <w:tcW w:w="1980" w:type="dxa"/>
            <w:tcBorders>
              <w:top w:val="single" w:sz="2" w:space="0" w:color="auto"/>
              <w:left w:val="single" w:sz="2" w:space="0" w:color="auto"/>
              <w:bottom w:val="single" w:sz="2" w:space="0" w:color="auto"/>
              <w:right w:val="single" w:sz="2" w:space="0" w:color="auto"/>
            </w:tcBorders>
          </w:tcPr>
          <w:p w14:paraId="470F8D1C" w14:textId="77777777" w:rsidR="00C019A7" w:rsidRPr="00A8683D" w:rsidRDefault="00C019A7" w:rsidP="00784908">
            <w:r w:rsidRPr="00A8683D">
              <w:t xml:space="preserve">Požymis </w:t>
            </w:r>
          </w:p>
        </w:tc>
        <w:tc>
          <w:tcPr>
            <w:tcW w:w="4680" w:type="dxa"/>
            <w:tcBorders>
              <w:top w:val="single" w:sz="2" w:space="0" w:color="auto"/>
              <w:left w:val="single" w:sz="2" w:space="0" w:color="auto"/>
              <w:bottom w:val="single" w:sz="2" w:space="0" w:color="auto"/>
              <w:right w:val="single" w:sz="2" w:space="0" w:color="auto"/>
            </w:tcBorders>
          </w:tcPr>
          <w:p w14:paraId="3AA536DA" w14:textId="77777777" w:rsidR="00C019A7" w:rsidRPr="00A8683D" w:rsidRDefault="00C019A7" w:rsidP="00784908"/>
        </w:tc>
      </w:tr>
    </w:tbl>
    <w:p w14:paraId="07CBC5E6" w14:textId="77777777" w:rsidR="00651029" w:rsidRPr="00A8683D" w:rsidRDefault="00651029" w:rsidP="00651029"/>
    <w:p w14:paraId="2F73B656" w14:textId="77777777" w:rsidR="00651029" w:rsidRPr="00A8683D" w:rsidRDefault="00651029" w:rsidP="00651029"/>
    <w:p w14:paraId="0526DA69" w14:textId="77777777" w:rsidR="00651029" w:rsidRPr="00A8683D" w:rsidRDefault="00651029" w:rsidP="00C02603">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51029" w:rsidRPr="00A8683D" w14:paraId="20AB0B86"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3E95A777" w14:textId="77777777" w:rsidR="00651029" w:rsidRPr="00A8683D" w:rsidRDefault="0065102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E465859" w14:textId="77777777" w:rsidR="00651029" w:rsidRPr="00A8683D" w:rsidRDefault="0065102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BB81930" w14:textId="77777777" w:rsidR="00651029" w:rsidRPr="00A8683D" w:rsidRDefault="00651029" w:rsidP="00BB4CBC">
            <w:pPr>
              <w:rPr>
                <w:b/>
              </w:rPr>
            </w:pPr>
            <w:r w:rsidRPr="00A8683D">
              <w:rPr>
                <w:b/>
              </w:rPr>
              <w:t>Pastabos</w:t>
            </w:r>
          </w:p>
        </w:tc>
      </w:tr>
      <w:tr w:rsidR="00651029" w:rsidRPr="00A8683D" w14:paraId="681B7585"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CE5D949"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78CDBBE7" w14:textId="77777777" w:rsidR="00651029" w:rsidRPr="00A8683D" w:rsidRDefault="00651029" w:rsidP="00C02603">
            <w:r w:rsidRPr="00A8683D">
              <w:rPr>
                <w:b/>
              </w:rPr>
              <w:t xml:space="preserve"> </w:t>
            </w:r>
            <w:r w:rsidRPr="00A8683D">
              <w:t xml:space="preserve"> </w:t>
            </w:r>
            <w:r w:rsidRPr="00A8683D">
              <w:rPr>
                <w:b/>
              </w:rPr>
              <w:t>0..*</w:t>
            </w:r>
            <w:r w:rsidRPr="00A8683D">
              <w:rPr>
                <w:b/>
              </w:rPr>
              <w:tab/>
            </w:r>
            <w:r w:rsidR="0070460F" w:rsidRPr="00A8683D">
              <w:t>Projekto įgyvendinimo plano</w:t>
            </w:r>
            <w:r w:rsidR="0070460F" w:rsidRPr="00A8683D" w:rsidDel="0009631D">
              <w:t xml:space="preserve"> </w:t>
            </w:r>
            <w:r w:rsidRPr="00A8683D">
              <w:t xml:space="preserve">pirkimai. </w:t>
            </w:r>
          </w:p>
          <w:p w14:paraId="07AE8CD3" w14:textId="77777777" w:rsidR="00651029" w:rsidRPr="00A8683D" w:rsidRDefault="00651029" w:rsidP="00C02603">
            <w:r w:rsidRPr="00A8683D">
              <w:rPr>
                <w:b/>
              </w:rPr>
              <w:t xml:space="preserve"> </w:t>
            </w:r>
            <w:r w:rsidRPr="00A8683D">
              <w:t xml:space="preserve"> </w:t>
            </w:r>
            <w:r w:rsidRPr="00A8683D">
              <w:rPr>
                <w:b/>
              </w:rPr>
              <w:t>1</w:t>
            </w:r>
            <w:r w:rsidRPr="00A8683D">
              <w:rPr>
                <w:b/>
              </w:rPr>
              <w:tab/>
            </w:r>
            <w:r w:rsidR="0070460F" w:rsidRPr="00A8683D">
              <w:t>Projekto įgyvendinimo planai</w:t>
            </w:r>
            <w:r w:rsidRPr="00A8683D">
              <w:t>.</w:t>
            </w:r>
          </w:p>
        </w:tc>
        <w:tc>
          <w:tcPr>
            <w:tcW w:w="1710" w:type="dxa"/>
            <w:tcBorders>
              <w:top w:val="single" w:sz="2" w:space="0" w:color="auto"/>
              <w:left w:val="single" w:sz="2" w:space="0" w:color="auto"/>
              <w:bottom w:val="single" w:sz="2" w:space="0" w:color="auto"/>
              <w:right w:val="single" w:sz="2" w:space="0" w:color="auto"/>
            </w:tcBorders>
          </w:tcPr>
          <w:p w14:paraId="4E5D3086" w14:textId="77777777" w:rsidR="00651029" w:rsidRPr="00A8683D" w:rsidRDefault="00651029" w:rsidP="00BB4CBC"/>
        </w:tc>
      </w:tr>
      <w:tr w:rsidR="00651029" w:rsidRPr="00A8683D" w14:paraId="2FDD9A86"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0785E4A"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24C5F0BC" w14:textId="77777777" w:rsidR="00651029" w:rsidRPr="00A8683D" w:rsidRDefault="00651029" w:rsidP="00C02603">
            <w:r w:rsidRPr="00A8683D">
              <w:rPr>
                <w:b/>
              </w:rPr>
              <w:t xml:space="preserve"> </w:t>
            </w:r>
            <w:r w:rsidRPr="00A8683D">
              <w:t xml:space="preserve"> </w:t>
            </w:r>
            <w:r w:rsidRPr="00A8683D">
              <w:rPr>
                <w:b/>
              </w:rPr>
              <w:t>0..*</w:t>
            </w:r>
            <w:r w:rsidRPr="00A8683D">
              <w:rPr>
                <w:b/>
              </w:rPr>
              <w:tab/>
            </w:r>
            <w:r w:rsidR="0070460F" w:rsidRPr="00A8683D">
              <w:t>Projekto įgyvendinimo plano</w:t>
            </w:r>
            <w:r w:rsidR="0070460F" w:rsidRPr="00A8683D" w:rsidDel="0009631D">
              <w:t xml:space="preserve"> </w:t>
            </w:r>
            <w:r w:rsidRPr="00A8683D">
              <w:t xml:space="preserve">pirkimai. </w:t>
            </w:r>
          </w:p>
          <w:p w14:paraId="58B12A72" w14:textId="77777777" w:rsidR="00651029" w:rsidRPr="00A8683D" w:rsidRDefault="00651029" w:rsidP="00C02603">
            <w:r w:rsidRPr="00A8683D">
              <w:rPr>
                <w:b/>
              </w:rPr>
              <w:t xml:space="preserve"> </w:t>
            </w:r>
            <w:r w:rsidRPr="00A8683D">
              <w:t xml:space="preserve"> </w:t>
            </w:r>
            <w:r w:rsidRPr="00A8683D">
              <w:rPr>
                <w:b/>
              </w:rPr>
              <w:t>1</w:t>
            </w:r>
            <w:r w:rsidRPr="00A8683D">
              <w:rPr>
                <w:b/>
              </w:rPr>
              <w:tab/>
            </w:r>
            <w:r w:rsidRPr="00A8683D">
              <w:t>Pirkimo būdai.</w:t>
            </w:r>
          </w:p>
        </w:tc>
        <w:tc>
          <w:tcPr>
            <w:tcW w:w="1710" w:type="dxa"/>
            <w:tcBorders>
              <w:top w:val="single" w:sz="2" w:space="0" w:color="auto"/>
              <w:left w:val="single" w:sz="2" w:space="0" w:color="auto"/>
              <w:bottom w:val="single" w:sz="2" w:space="0" w:color="auto"/>
              <w:right w:val="single" w:sz="2" w:space="0" w:color="auto"/>
            </w:tcBorders>
          </w:tcPr>
          <w:p w14:paraId="1FB64E11" w14:textId="77777777" w:rsidR="00651029" w:rsidRPr="00A8683D" w:rsidRDefault="00651029" w:rsidP="00BB4CBC"/>
        </w:tc>
      </w:tr>
      <w:tr w:rsidR="00651029" w:rsidRPr="00A8683D" w14:paraId="67E20166"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37DD0EF"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6CC53AE3" w14:textId="77777777" w:rsidR="00651029" w:rsidRPr="00A8683D" w:rsidRDefault="00651029" w:rsidP="00C02603">
            <w:r w:rsidRPr="00A8683D">
              <w:rPr>
                <w:b/>
              </w:rPr>
              <w:t xml:space="preserve"> </w:t>
            </w:r>
            <w:r w:rsidRPr="00A8683D">
              <w:t xml:space="preserve"> </w:t>
            </w:r>
            <w:r w:rsidRPr="00A8683D">
              <w:rPr>
                <w:b/>
              </w:rPr>
              <w:t>0..*</w:t>
            </w:r>
            <w:r w:rsidRPr="00A8683D">
              <w:rPr>
                <w:b/>
              </w:rPr>
              <w:tab/>
            </w:r>
            <w:r w:rsidR="0070460F" w:rsidRPr="00A8683D">
              <w:t>Projekto įgyvendinimo plano</w:t>
            </w:r>
            <w:r w:rsidR="0070460F" w:rsidRPr="00A8683D" w:rsidDel="0009631D">
              <w:t xml:space="preserve"> </w:t>
            </w:r>
            <w:r w:rsidRPr="00A8683D">
              <w:t xml:space="preserve">pirkimai. </w:t>
            </w:r>
          </w:p>
          <w:p w14:paraId="6570FD0A" w14:textId="77777777" w:rsidR="00651029" w:rsidRPr="00A8683D" w:rsidRDefault="00651029" w:rsidP="00C02603">
            <w:r w:rsidRPr="00A8683D">
              <w:rPr>
                <w:b/>
              </w:rPr>
              <w:t xml:space="preserve"> </w:t>
            </w:r>
            <w:r w:rsidRPr="00A8683D">
              <w:t xml:space="preserve"> </w:t>
            </w:r>
            <w:r w:rsidRPr="00A8683D">
              <w:rPr>
                <w:b/>
              </w:rPr>
              <w:t>1</w:t>
            </w:r>
            <w:r w:rsidRPr="00A8683D">
              <w:rPr>
                <w:b/>
              </w:rPr>
              <w:tab/>
            </w:r>
            <w:r w:rsidRPr="00A8683D">
              <w:t>Išlaidų kategorijos.</w:t>
            </w:r>
          </w:p>
        </w:tc>
        <w:tc>
          <w:tcPr>
            <w:tcW w:w="1710" w:type="dxa"/>
            <w:tcBorders>
              <w:top w:val="single" w:sz="2" w:space="0" w:color="auto"/>
              <w:left w:val="single" w:sz="2" w:space="0" w:color="auto"/>
              <w:bottom w:val="single" w:sz="2" w:space="0" w:color="auto"/>
              <w:right w:val="single" w:sz="2" w:space="0" w:color="auto"/>
            </w:tcBorders>
          </w:tcPr>
          <w:p w14:paraId="3AA85C19" w14:textId="77777777" w:rsidR="00651029" w:rsidRPr="00A8683D" w:rsidRDefault="00651029" w:rsidP="00BB4CBC"/>
        </w:tc>
        <w:bookmarkEnd w:id="162"/>
      </w:tr>
      <w:tr w:rsidR="00FD3871" w:rsidRPr="00A8683D" w14:paraId="7ED98AE2"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45C897C" w14:textId="77777777" w:rsidR="00FD3871" w:rsidRPr="00A8683D" w:rsidRDefault="00FD3871" w:rsidP="00FD3871"/>
        </w:tc>
        <w:tc>
          <w:tcPr>
            <w:tcW w:w="5220" w:type="dxa"/>
            <w:tcBorders>
              <w:top w:val="single" w:sz="2" w:space="0" w:color="auto"/>
              <w:left w:val="single" w:sz="2" w:space="0" w:color="auto"/>
              <w:bottom w:val="single" w:sz="2" w:space="0" w:color="auto"/>
              <w:right w:val="single" w:sz="2" w:space="0" w:color="auto"/>
            </w:tcBorders>
          </w:tcPr>
          <w:p w14:paraId="4D13354F" w14:textId="77777777" w:rsidR="00FD3871" w:rsidRPr="00A8683D" w:rsidRDefault="00FD3871" w:rsidP="00FD3871">
            <w:r w:rsidRPr="00A8683D">
              <w:rPr>
                <w:b/>
              </w:rPr>
              <w:t xml:space="preserve"> </w:t>
            </w:r>
            <w:r w:rsidRPr="00A8683D">
              <w:t xml:space="preserve"> </w:t>
            </w:r>
            <w:r w:rsidRPr="00A8683D">
              <w:rPr>
                <w:b/>
              </w:rPr>
              <w:t>0..*</w:t>
            </w:r>
            <w:r w:rsidRPr="00A8683D">
              <w:rPr>
                <w:b/>
              </w:rPr>
              <w:tab/>
            </w:r>
            <w:r w:rsidR="0070460F" w:rsidRPr="00A8683D">
              <w:t>Projekto įgyvendinimo plano</w:t>
            </w:r>
            <w:r w:rsidR="0070460F" w:rsidRPr="00A8683D" w:rsidDel="0009631D">
              <w:t xml:space="preserve"> </w:t>
            </w:r>
            <w:r w:rsidRPr="00A8683D">
              <w:t xml:space="preserve">pirkimai. </w:t>
            </w:r>
          </w:p>
          <w:p w14:paraId="74F0FAAD" w14:textId="77777777" w:rsidR="00FD3871" w:rsidRPr="00A8683D" w:rsidRDefault="00FD3871" w:rsidP="00FD3871">
            <w:pPr>
              <w:rPr>
                <w:b/>
              </w:rPr>
            </w:pPr>
            <w:r w:rsidRPr="00A8683D">
              <w:rPr>
                <w:b/>
              </w:rPr>
              <w:t xml:space="preserve"> </w:t>
            </w:r>
            <w:r w:rsidRPr="00A8683D">
              <w:t xml:space="preserve"> </w:t>
            </w:r>
            <w:r w:rsidRPr="00A8683D">
              <w:rPr>
                <w:b/>
              </w:rPr>
              <w:t>1</w:t>
            </w:r>
            <w:r w:rsidRPr="00A8683D">
              <w:rPr>
                <w:b/>
              </w:rPr>
              <w:tab/>
            </w:r>
            <w:r w:rsidR="0070460F" w:rsidRPr="00A8683D">
              <w:t>Projekto įgyvendinimo plano</w:t>
            </w:r>
            <w:r w:rsidR="0070460F" w:rsidRPr="00A8683D" w:rsidDel="0009631D">
              <w:t xml:space="preserve"> </w:t>
            </w:r>
            <w:r w:rsidRPr="00A8683D">
              <w:t>veiklos.</w:t>
            </w:r>
          </w:p>
        </w:tc>
        <w:tc>
          <w:tcPr>
            <w:tcW w:w="1710" w:type="dxa"/>
            <w:tcBorders>
              <w:top w:val="single" w:sz="2" w:space="0" w:color="auto"/>
              <w:left w:val="single" w:sz="2" w:space="0" w:color="auto"/>
              <w:bottom w:val="single" w:sz="2" w:space="0" w:color="auto"/>
              <w:right w:val="single" w:sz="2" w:space="0" w:color="auto"/>
            </w:tcBorders>
          </w:tcPr>
          <w:p w14:paraId="5BCDBD07" w14:textId="77777777" w:rsidR="00FD3871" w:rsidRPr="00A8683D" w:rsidRDefault="00FD3871" w:rsidP="00FD3871"/>
        </w:tc>
      </w:tr>
      <w:tr w:rsidR="00FD3871" w:rsidRPr="00A8683D" w14:paraId="659506A4"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AB1FC08" w14:textId="77777777" w:rsidR="00FD3871" w:rsidRPr="00A8683D" w:rsidRDefault="00FD3871" w:rsidP="00FD3871"/>
        </w:tc>
        <w:tc>
          <w:tcPr>
            <w:tcW w:w="5220" w:type="dxa"/>
            <w:tcBorders>
              <w:top w:val="single" w:sz="2" w:space="0" w:color="auto"/>
              <w:left w:val="single" w:sz="2" w:space="0" w:color="auto"/>
              <w:bottom w:val="single" w:sz="2" w:space="0" w:color="auto"/>
              <w:right w:val="single" w:sz="2" w:space="0" w:color="auto"/>
            </w:tcBorders>
          </w:tcPr>
          <w:p w14:paraId="191EA988" w14:textId="77777777" w:rsidR="00FD3871" w:rsidRPr="00A8683D" w:rsidRDefault="00FD3871" w:rsidP="00FD3871">
            <w:r w:rsidRPr="00A8683D">
              <w:rPr>
                <w:b/>
              </w:rPr>
              <w:t xml:space="preserve"> </w:t>
            </w:r>
            <w:r w:rsidRPr="00A8683D">
              <w:t xml:space="preserve"> </w:t>
            </w:r>
            <w:r w:rsidRPr="00A8683D">
              <w:rPr>
                <w:b/>
              </w:rPr>
              <w:t>0..*</w:t>
            </w:r>
            <w:r w:rsidRPr="00A8683D">
              <w:rPr>
                <w:b/>
              </w:rPr>
              <w:tab/>
            </w:r>
            <w:r w:rsidR="0070460F" w:rsidRPr="00A8683D">
              <w:t>Projekto įgyvendinimo plano</w:t>
            </w:r>
            <w:r w:rsidR="0070460F" w:rsidRPr="00A8683D" w:rsidDel="0009631D">
              <w:t xml:space="preserve"> </w:t>
            </w:r>
            <w:r w:rsidRPr="00A8683D">
              <w:t xml:space="preserve">pirkimai. </w:t>
            </w:r>
          </w:p>
          <w:p w14:paraId="485A8C2A" w14:textId="77777777" w:rsidR="00FD3871" w:rsidRPr="00A8683D" w:rsidRDefault="00FD3871" w:rsidP="00FD3871">
            <w:pPr>
              <w:rPr>
                <w:b/>
              </w:rPr>
            </w:pPr>
            <w:r w:rsidRPr="00A8683D">
              <w:rPr>
                <w:b/>
              </w:rPr>
              <w:t xml:space="preserve"> </w:t>
            </w:r>
            <w:r w:rsidRPr="00A8683D">
              <w:t xml:space="preserve"> </w:t>
            </w:r>
            <w:r w:rsidRPr="00A8683D">
              <w:rPr>
                <w:b/>
              </w:rPr>
              <w:t>1</w:t>
            </w:r>
            <w:r w:rsidRPr="00A8683D">
              <w:rPr>
                <w:b/>
              </w:rPr>
              <w:tab/>
            </w:r>
            <w:r w:rsidR="002E5E5C" w:rsidRPr="00A8683D">
              <w:t>Pirkimo objektų rūšys</w:t>
            </w:r>
            <w:r w:rsidRPr="00A8683D">
              <w:t>.</w:t>
            </w:r>
          </w:p>
        </w:tc>
        <w:tc>
          <w:tcPr>
            <w:tcW w:w="1710" w:type="dxa"/>
            <w:tcBorders>
              <w:top w:val="single" w:sz="2" w:space="0" w:color="auto"/>
              <w:left w:val="single" w:sz="2" w:space="0" w:color="auto"/>
              <w:bottom w:val="single" w:sz="2" w:space="0" w:color="auto"/>
              <w:right w:val="single" w:sz="2" w:space="0" w:color="auto"/>
            </w:tcBorders>
          </w:tcPr>
          <w:p w14:paraId="54C00538" w14:textId="77777777" w:rsidR="00FD3871" w:rsidRPr="00A8683D" w:rsidRDefault="00FD3871" w:rsidP="00FD3871"/>
        </w:tc>
      </w:tr>
      <w:tr w:rsidR="002E5E5C" w:rsidRPr="00A8683D" w14:paraId="62E9BC2E"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12C9E7E" w14:textId="77777777" w:rsidR="002E5E5C" w:rsidRPr="00A8683D" w:rsidRDefault="002E5E5C" w:rsidP="002E5E5C"/>
        </w:tc>
        <w:tc>
          <w:tcPr>
            <w:tcW w:w="5220" w:type="dxa"/>
            <w:tcBorders>
              <w:top w:val="single" w:sz="2" w:space="0" w:color="auto"/>
              <w:left w:val="single" w:sz="2" w:space="0" w:color="auto"/>
              <w:bottom w:val="single" w:sz="2" w:space="0" w:color="auto"/>
              <w:right w:val="single" w:sz="2" w:space="0" w:color="auto"/>
            </w:tcBorders>
          </w:tcPr>
          <w:p w14:paraId="47C9043E" w14:textId="77777777" w:rsidR="002E5E5C" w:rsidRPr="00A8683D" w:rsidRDefault="002E5E5C" w:rsidP="002E5E5C">
            <w:r w:rsidRPr="00A8683D">
              <w:rPr>
                <w:b/>
              </w:rPr>
              <w:t xml:space="preserve"> </w:t>
            </w:r>
            <w:r w:rsidRPr="00A8683D">
              <w:t xml:space="preserve"> </w:t>
            </w:r>
            <w:r w:rsidRPr="00A8683D">
              <w:rPr>
                <w:b/>
              </w:rPr>
              <w:t>0..*</w:t>
            </w:r>
            <w:r w:rsidRPr="00A8683D">
              <w:rPr>
                <w:b/>
              </w:rPr>
              <w:tab/>
            </w:r>
            <w:r w:rsidR="001839CF" w:rsidRPr="00A8683D">
              <w:t>Projekto įgyvendinimo plano</w:t>
            </w:r>
            <w:r w:rsidR="001839CF" w:rsidRPr="00A8683D" w:rsidDel="0009631D">
              <w:t xml:space="preserve"> </w:t>
            </w:r>
            <w:r w:rsidRPr="00A8683D">
              <w:t xml:space="preserve">pirkimai. </w:t>
            </w:r>
          </w:p>
          <w:p w14:paraId="05B48868" w14:textId="77777777" w:rsidR="002E5E5C" w:rsidRPr="00A8683D" w:rsidRDefault="002E5E5C" w:rsidP="002E5E5C">
            <w:pPr>
              <w:rPr>
                <w:b/>
              </w:rPr>
            </w:pPr>
            <w:r w:rsidRPr="00A8683D">
              <w:rPr>
                <w:b/>
              </w:rPr>
              <w:t xml:space="preserve"> </w:t>
            </w:r>
            <w:r w:rsidRPr="00A8683D">
              <w:t xml:space="preserve"> </w:t>
            </w:r>
            <w:r w:rsidRPr="00A8683D">
              <w:rPr>
                <w:b/>
              </w:rPr>
              <w:t>1</w:t>
            </w:r>
            <w:r w:rsidRPr="00A8683D">
              <w:rPr>
                <w:b/>
              </w:rPr>
              <w:tab/>
            </w:r>
            <w:r w:rsidRPr="00A8683D">
              <w:t>Pirkimo statusai.</w:t>
            </w:r>
          </w:p>
        </w:tc>
        <w:tc>
          <w:tcPr>
            <w:tcW w:w="1710" w:type="dxa"/>
            <w:tcBorders>
              <w:top w:val="single" w:sz="2" w:space="0" w:color="auto"/>
              <w:left w:val="single" w:sz="2" w:space="0" w:color="auto"/>
              <w:bottom w:val="single" w:sz="2" w:space="0" w:color="auto"/>
              <w:right w:val="single" w:sz="2" w:space="0" w:color="auto"/>
            </w:tcBorders>
          </w:tcPr>
          <w:p w14:paraId="79E1B500" w14:textId="77777777" w:rsidR="002E5E5C" w:rsidRPr="00A8683D" w:rsidRDefault="002E5E5C" w:rsidP="002E5E5C"/>
        </w:tc>
      </w:tr>
    </w:tbl>
    <w:p w14:paraId="3BE5223A" w14:textId="77777777" w:rsidR="00651029" w:rsidRPr="00A8683D" w:rsidRDefault="006E5628" w:rsidP="00DF40CE">
      <w:pPr>
        <w:pStyle w:val="Heading4"/>
      </w:pPr>
      <w:bookmarkStart w:id="169" w:name="_Toc452045770"/>
      <w:bookmarkStart w:id="170" w:name="_Toc159222120"/>
      <w:bookmarkStart w:id="171" w:name="BKM_CB147D7D_D13B_4DD6_ADA8_221B9D5DEE17"/>
      <w:r w:rsidRPr="00A8683D">
        <w:t>Projekto įgyvendinimo plano</w:t>
      </w:r>
      <w:r w:rsidRPr="00A8683D" w:rsidDel="0009631D">
        <w:t xml:space="preserve"> </w:t>
      </w:r>
      <w:r w:rsidR="00651029" w:rsidRPr="00A8683D">
        <w:t>dokumentai</w:t>
      </w:r>
      <w:bookmarkEnd w:id="169"/>
      <w:bookmarkEnd w:id="170"/>
    </w:p>
    <w:p w14:paraId="605EEC07" w14:textId="77777777" w:rsidR="00651029" w:rsidRPr="00A8683D" w:rsidRDefault="00651029" w:rsidP="00C02603">
      <w:pPr>
        <w:ind w:firstLine="0"/>
      </w:pPr>
      <w:r w:rsidRPr="00A8683D">
        <w:rPr>
          <w:i/>
          <w:iCs/>
          <w:color w:val="447524"/>
        </w:rPr>
        <w:t>Katalogas</w:t>
      </w:r>
      <w:r w:rsidRPr="00A8683D">
        <w:rPr>
          <w:rFonts w:cs="Arial"/>
        </w:rPr>
        <w:t>:</w:t>
      </w:r>
      <w:r w:rsidRPr="00A8683D">
        <w:rPr>
          <w:rFonts w:cs="Arial"/>
          <w:color w:val="000000"/>
        </w:rPr>
        <w:t xml:space="preserve"> </w:t>
      </w:r>
      <w:r w:rsidR="006E5628" w:rsidRPr="00A8683D">
        <w:t>Projekto įgyvendinimo planai</w:t>
      </w:r>
    </w:p>
    <w:p w14:paraId="3491A408" w14:textId="77777777" w:rsidR="00651029" w:rsidRPr="00A8683D" w:rsidRDefault="00651029" w:rsidP="00C02603">
      <w:pPr>
        <w:ind w:firstLine="0"/>
      </w:pPr>
      <w:r w:rsidRPr="00A8683D">
        <w:rPr>
          <w:i/>
          <w:iCs/>
          <w:color w:val="447524"/>
        </w:rPr>
        <w:t>Detalės</w:t>
      </w:r>
      <w:r w:rsidRPr="00A8683D">
        <w:rPr>
          <w:rFonts w:cs="Arial"/>
        </w:rPr>
        <w:t>:</w:t>
      </w:r>
      <w:r w:rsidRPr="00A8683D">
        <w:tab/>
      </w:r>
      <w:r w:rsidRPr="00A8683D">
        <w:rPr>
          <w:i/>
        </w:rPr>
        <w:t>Sukurta</w:t>
      </w:r>
      <w:r w:rsidRPr="00A8683D">
        <w:t xml:space="preserve"> 2015-09-11. </w:t>
      </w:r>
      <w:r w:rsidRPr="00A8683D">
        <w:rPr>
          <w:i/>
        </w:rPr>
        <w:t xml:space="preserve">Modifikuota </w:t>
      </w:r>
      <w:r w:rsidRPr="00A8683D">
        <w:t>2015-11-09.</w:t>
      </w:r>
    </w:p>
    <w:p w14:paraId="524E986D" w14:textId="77777777" w:rsidR="00651029" w:rsidRPr="00A8683D" w:rsidRDefault="00651029" w:rsidP="00C02603">
      <w:pPr>
        <w:ind w:firstLine="0"/>
      </w:pPr>
      <w:r w:rsidRPr="00A8683D">
        <w:rPr>
          <w:i/>
          <w:iCs/>
          <w:color w:val="447524"/>
        </w:rPr>
        <w:t>Pastabos</w:t>
      </w:r>
      <w:r w:rsidRPr="00A8683D">
        <w:rPr>
          <w:rFonts w:cs="Arial"/>
        </w:rPr>
        <w:t>:</w:t>
      </w:r>
      <w:r w:rsidRPr="00A8683D">
        <w:rPr>
          <w:rFonts w:cs="Arial"/>
        </w:rPr>
        <w:tab/>
      </w:r>
    </w:p>
    <w:p w14:paraId="2C3A7F6A" w14:textId="77777777" w:rsidR="00651029" w:rsidRPr="00A8683D" w:rsidRDefault="00651029" w:rsidP="00651029"/>
    <w:p w14:paraId="5B36DBF9" w14:textId="77777777" w:rsidR="00651029" w:rsidRPr="00A8683D" w:rsidRDefault="00651029" w:rsidP="00C02603">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51029" w:rsidRPr="00A8683D" w14:paraId="715799D3"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62A1D0D2" w14:textId="77777777" w:rsidR="00651029" w:rsidRPr="00A8683D" w:rsidRDefault="0065102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74D501AC" w14:textId="77777777" w:rsidR="00651029" w:rsidRPr="00A8683D" w:rsidRDefault="0065102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2AAE0737" w14:textId="77777777" w:rsidR="00651029" w:rsidRPr="00A8683D" w:rsidRDefault="00651029" w:rsidP="00BB4CBC">
            <w:pPr>
              <w:rPr>
                <w:b/>
              </w:rPr>
            </w:pPr>
            <w:r w:rsidRPr="00A8683D">
              <w:rPr>
                <w:b/>
              </w:rPr>
              <w:t>Pastabos</w:t>
            </w:r>
          </w:p>
        </w:tc>
      </w:tr>
      <w:tr w:rsidR="00651029" w:rsidRPr="00A8683D" w14:paraId="3A752D0D"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8B5337B"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6A84CB06" w14:textId="77777777" w:rsidR="00651029" w:rsidRPr="00A8683D" w:rsidRDefault="00651029" w:rsidP="00C02603">
            <w:r w:rsidRPr="00A8683D">
              <w:rPr>
                <w:b/>
              </w:rPr>
              <w:t xml:space="preserve"> </w:t>
            </w:r>
            <w:r w:rsidRPr="00A8683D">
              <w:t xml:space="preserve"> </w:t>
            </w:r>
            <w:r w:rsidRPr="00A8683D">
              <w:rPr>
                <w:b/>
              </w:rPr>
              <w:t>0..*</w:t>
            </w:r>
            <w:r w:rsidRPr="00A8683D">
              <w:rPr>
                <w:b/>
              </w:rPr>
              <w:tab/>
            </w:r>
            <w:r w:rsidR="001839CF" w:rsidRPr="00A8683D">
              <w:t>Projekto įgyvendinimo plano</w:t>
            </w:r>
            <w:r w:rsidR="001839CF" w:rsidRPr="00A8683D" w:rsidDel="0009631D">
              <w:t xml:space="preserve"> </w:t>
            </w:r>
            <w:r w:rsidRPr="00A8683D">
              <w:t xml:space="preserve">dokumentai. </w:t>
            </w:r>
          </w:p>
          <w:p w14:paraId="036DA11D" w14:textId="77777777" w:rsidR="00651029" w:rsidRPr="00A8683D" w:rsidRDefault="00651029" w:rsidP="00C02603">
            <w:r w:rsidRPr="00A8683D">
              <w:rPr>
                <w:b/>
              </w:rPr>
              <w:t xml:space="preserve"> </w:t>
            </w:r>
            <w:r w:rsidRPr="00A8683D">
              <w:t xml:space="preserve"> </w:t>
            </w:r>
            <w:r w:rsidRPr="00A8683D">
              <w:rPr>
                <w:b/>
              </w:rPr>
              <w:t>1</w:t>
            </w:r>
            <w:r w:rsidRPr="00A8683D">
              <w:rPr>
                <w:b/>
              </w:rPr>
              <w:tab/>
            </w:r>
            <w:r w:rsidR="001839CF" w:rsidRPr="00A8683D">
              <w:t>Projekto įgyvendinimo planai</w:t>
            </w:r>
            <w:r w:rsidRPr="00A8683D">
              <w:t>.</w:t>
            </w:r>
          </w:p>
        </w:tc>
        <w:tc>
          <w:tcPr>
            <w:tcW w:w="1710" w:type="dxa"/>
            <w:tcBorders>
              <w:top w:val="single" w:sz="2" w:space="0" w:color="auto"/>
              <w:left w:val="single" w:sz="2" w:space="0" w:color="auto"/>
              <w:bottom w:val="single" w:sz="2" w:space="0" w:color="auto"/>
              <w:right w:val="single" w:sz="2" w:space="0" w:color="auto"/>
            </w:tcBorders>
          </w:tcPr>
          <w:p w14:paraId="1FCA99A6" w14:textId="77777777" w:rsidR="00651029" w:rsidRPr="00A8683D" w:rsidRDefault="00651029" w:rsidP="00BB4CBC"/>
        </w:tc>
      </w:tr>
      <w:tr w:rsidR="00651029" w:rsidRPr="00A8683D" w14:paraId="247A7BD4"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3C4E2AF5"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1DD2CDAD" w14:textId="77777777" w:rsidR="00651029" w:rsidRPr="00A8683D" w:rsidRDefault="00651029" w:rsidP="00C02603">
            <w:r w:rsidRPr="00A8683D">
              <w:rPr>
                <w:b/>
              </w:rPr>
              <w:t xml:space="preserve"> </w:t>
            </w:r>
            <w:r w:rsidRPr="00A8683D">
              <w:t xml:space="preserve"> </w:t>
            </w:r>
            <w:r w:rsidRPr="00A8683D">
              <w:rPr>
                <w:b/>
              </w:rPr>
              <w:tab/>
            </w:r>
            <w:r w:rsidR="001839CF" w:rsidRPr="00A8683D">
              <w:t>Projekto įgyvendinimo plano</w:t>
            </w:r>
            <w:r w:rsidR="001839CF" w:rsidRPr="00A8683D" w:rsidDel="0009631D">
              <w:t xml:space="preserve"> </w:t>
            </w:r>
            <w:r w:rsidRPr="00A8683D">
              <w:t xml:space="preserve">dokumentai. </w:t>
            </w:r>
          </w:p>
          <w:p w14:paraId="3B292311" w14:textId="77777777" w:rsidR="00651029" w:rsidRPr="00A8683D" w:rsidRDefault="00651029" w:rsidP="00C02603">
            <w:r w:rsidRPr="00A8683D">
              <w:rPr>
                <w:b/>
              </w:rPr>
              <w:t xml:space="preserve"> </w:t>
            </w:r>
            <w:r w:rsidRPr="00A8683D">
              <w:t xml:space="preserve"> </w:t>
            </w:r>
            <w:r w:rsidRPr="00A8683D">
              <w:rPr>
                <w:b/>
              </w:rPr>
              <w:tab/>
            </w:r>
            <w:r w:rsidRPr="00A8683D">
              <w:t>Dokumentai.</w:t>
            </w:r>
          </w:p>
        </w:tc>
        <w:tc>
          <w:tcPr>
            <w:tcW w:w="1710" w:type="dxa"/>
            <w:tcBorders>
              <w:top w:val="single" w:sz="2" w:space="0" w:color="auto"/>
              <w:left w:val="single" w:sz="2" w:space="0" w:color="auto"/>
              <w:bottom w:val="single" w:sz="2" w:space="0" w:color="auto"/>
              <w:right w:val="single" w:sz="2" w:space="0" w:color="auto"/>
            </w:tcBorders>
          </w:tcPr>
          <w:p w14:paraId="34330603" w14:textId="77777777" w:rsidR="00651029" w:rsidRPr="00A8683D" w:rsidRDefault="00651029" w:rsidP="00BB4CBC"/>
        </w:tc>
        <w:bookmarkEnd w:id="171"/>
      </w:tr>
    </w:tbl>
    <w:p w14:paraId="09ED4C96" w14:textId="77777777" w:rsidR="00651029" w:rsidRPr="00A8683D" w:rsidRDefault="001839CF" w:rsidP="00DF40CE">
      <w:pPr>
        <w:pStyle w:val="Heading4"/>
      </w:pPr>
      <w:bookmarkStart w:id="172" w:name="_Toc452045771"/>
      <w:bookmarkStart w:id="173" w:name="_Toc159222121"/>
      <w:bookmarkStart w:id="174" w:name="BKM_000BA7C8_5514_4833_9224_CF13E18F766F"/>
      <w:r w:rsidRPr="00A8683D">
        <w:t>Projekto įgyvendinimo plano</w:t>
      </w:r>
      <w:r w:rsidRPr="00A8683D" w:rsidDel="0009631D">
        <w:t xml:space="preserve"> </w:t>
      </w:r>
      <w:r w:rsidR="00651029" w:rsidRPr="00A8683D">
        <w:t>atsakingi asmenys</w:t>
      </w:r>
      <w:bookmarkEnd w:id="172"/>
      <w:bookmarkEnd w:id="173"/>
    </w:p>
    <w:p w14:paraId="6F9FBE6D" w14:textId="77777777" w:rsidR="00651029" w:rsidRPr="00A8683D" w:rsidRDefault="00651029" w:rsidP="00C02603">
      <w:pPr>
        <w:ind w:firstLine="0"/>
      </w:pPr>
      <w:r w:rsidRPr="00A8683D">
        <w:rPr>
          <w:i/>
          <w:iCs/>
          <w:color w:val="447524"/>
        </w:rPr>
        <w:t>Katalogas</w:t>
      </w:r>
      <w:r w:rsidRPr="00A8683D">
        <w:rPr>
          <w:rFonts w:cs="Arial"/>
        </w:rPr>
        <w:t>:</w:t>
      </w:r>
      <w:r w:rsidRPr="00A8683D">
        <w:rPr>
          <w:rFonts w:cs="Arial"/>
          <w:color w:val="000000"/>
        </w:rPr>
        <w:t xml:space="preserve"> </w:t>
      </w:r>
      <w:r w:rsidR="001839CF" w:rsidRPr="00A8683D">
        <w:t>Projekto įgyvendinimo planai</w:t>
      </w:r>
    </w:p>
    <w:p w14:paraId="5E5954AE" w14:textId="77777777" w:rsidR="00651029" w:rsidRPr="00A8683D" w:rsidRDefault="00651029" w:rsidP="00C02603">
      <w:pPr>
        <w:ind w:firstLine="0"/>
      </w:pPr>
      <w:r w:rsidRPr="00A8683D">
        <w:rPr>
          <w:i/>
          <w:iCs/>
          <w:color w:val="447524"/>
        </w:rPr>
        <w:t>Detalės</w:t>
      </w:r>
      <w:r w:rsidRPr="00A8683D">
        <w:rPr>
          <w:rFonts w:cs="Arial"/>
        </w:rPr>
        <w:t>:</w:t>
      </w:r>
      <w:r w:rsidRPr="00A8683D">
        <w:tab/>
      </w:r>
      <w:r w:rsidRPr="00A8683D">
        <w:rPr>
          <w:i/>
        </w:rPr>
        <w:t>Sukurta</w:t>
      </w:r>
      <w:r w:rsidRPr="00A8683D">
        <w:t xml:space="preserve"> 2015-09-11. </w:t>
      </w:r>
      <w:r w:rsidRPr="00A8683D">
        <w:rPr>
          <w:i/>
        </w:rPr>
        <w:t xml:space="preserve">Modifikuota </w:t>
      </w:r>
      <w:r w:rsidRPr="00A8683D">
        <w:t>2015-09-11.</w:t>
      </w:r>
    </w:p>
    <w:p w14:paraId="2412856F" w14:textId="77777777" w:rsidR="00651029" w:rsidRPr="00A8683D" w:rsidRDefault="00651029" w:rsidP="00C02603">
      <w:pPr>
        <w:ind w:firstLine="0"/>
      </w:pPr>
      <w:r w:rsidRPr="00A8683D">
        <w:rPr>
          <w:i/>
          <w:iCs/>
          <w:color w:val="447524"/>
        </w:rPr>
        <w:t>Pastabos</w:t>
      </w:r>
      <w:r w:rsidRPr="00A8683D">
        <w:rPr>
          <w:rFonts w:cs="Arial"/>
        </w:rPr>
        <w:t>:</w:t>
      </w:r>
      <w:r w:rsidRPr="00A8683D">
        <w:rPr>
          <w:rFonts w:cs="Arial"/>
        </w:rPr>
        <w:tab/>
      </w:r>
    </w:p>
    <w:p w14:paraId="7595AE37" w14:textId="77777777" w:rsidR="00651029" w:rsidRPr="00A8683D" w:rsidRDefault="00651029" w:rsidP="00651029"/>
    <w:p w14:paraId="0A496B58" w14:textId="77777777" w:rsidR="00651029" w:rsidRPr="00A8683D" w:rsidRDefault="00651029" w:rsidP="00C02603">
      <w:pPr>
        <w:ind w:firstLine="0"/>
        <w:rPr>
          <w:b/>
          <w:color w:val="447524"/>
          <w:u w:val="single"/>
        </w:rPr>
      </w:pPr>
      <w:bookmarkStart w:id="175" w:name="BKM_02418C4D_CB06_4A53_86C9_40FB59117792"/>
      <w:bookmarkEnd w:id="175"/>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651029" w:rsidRPr="00A8683D" w14:paraId="0E941CBC"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3DA7D015" w14:textId="77777777" w:rsidR="00651029" w:rsidRPr="00A8683D" w:rsidRDefault="0065102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69E6898C" w14:textId="77777777" w:rsidR="00651029" w:rsidRPr="00A8683D" w:rsidRDefault="0065102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4C37AA7B" w14:textId="77777777" w:rsidR="00651029" w:rsidRPr="00A8683D" w:rsidRDefault="00651029" w:rsidP="00BB4CBC">
            <w:pPr>
              <w:rPr>
                <w:b/>
              </w:rPr>
            </w:pPr>
            <w:r w:rsidRPr="00A8683D">
              <w:rPr>
                <w:b/>
              </w:rPr>
              <w:t>Pastabos</w:t>
            </w:r>
          </w:p>
        </w:tc>
      </w:tr>
      <w:tr w:rsidR="00651029" w:rsidRPr="00A8683D" w14:paraId="752554DD"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31F08EC" w14:textId="77777777" w:rsidR="00651029" w:rsidRPr="00A8683D" w:rsidRDefault="00651029" w:rsidP="00C02603">
            <w:r w:rsidRPr="00A8683D">
              <w:t>Tipas</w:t>
            </w:r>
          </w:p>
        </w:tc>
        <w:tc>
          <w:tcPr>
            <w:tcW w:w="1980" w:type="dxa"/>
            <w:tcBorders>
              <w:top w:val="single" w:sz="2" w:space="0" w:color="auto"/>
              <w:left w:val="single" w:sz="2" w:space="0" w:color="auto"/>
              <w:bottom w:val="single" w:sz="2" w:space="0" w:color="auto"/>
              <w:right w:val="single" w:sz="2" w:space="0" w:color="auto"/>
            </w:tcBorders>
          </w:tcPr>
          <w:p w14:paraId="38A64184" w14:textId="77777777" w:rsidR="00651029" w:rsidRPr="00A8683D" w:rsidRDefault="00651029" w:rsidP="00C02603">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5D2C417D" w14:textId="77777777" w:rsidR="00651029" w:rsidRPr="00A8683D" w:rsidRDefault="00651029" w:rsidP="00C02603">
            <w:r w:rsidRPr="00A8683D">
              <w:t>Projekto vadovas</w:t>
            </w:r>
          </w:p>
          <w:p w14:paraId="05D93EC4" w14:textId="77777777" w:rsidR="00651029" w:rsidRPr="00A8683D" w:rsidRDefault="00651029" w:rsidP="00C02603">
            <w:r w:rsidRPr="00A8683D">
              <w:t>Finansininkas</w:t>
            </w:r>
          </w:p>
          <w:p w14:paraId="7A499D52" w14:textId="77777777" w:rsidR="00651029" w:rsidRPr="00A8683D" w:rsidRDefault="00651029" w:rsidP="00C02603">
            <w:r w:rsidRPr="00A8683D">
              <w:t>Vertintojas</w:t>
            </w:r>
          </w:p>
        </w:tc>
      </w:tr>
    </w:tbl>
    <w:p w14:paraId="343588B7" w14:textId="77777777" w:rsidR="00651029" w:rsidRPr="00A8683D" w:rsidRDefault="00651029" w:rsidP="00651029"/>
    <w:p w14:paraId="04CA93A6" w14:textId="77777777" w:rsidR="00651029" w:rsidRPr="00A8683D" w:rsidRDefault="00651029" w:rsidP="00651029"/>
    <w:p w14:paraId="6A8EFF80" w14:textId="77777777" w:rsidR="00651029" w:rsidRPr="00A8683D" w:rsidRDefault="00651029" w:rsidP="00C02603">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51029" w:rsidRPr="00A8683D" w14:paraId="448A843A"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0AECB42F" w14:textId="77777777" w:rsidR="00651029" w:rsidRPr="00A8683D" w:rsidRDefault="0065102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35C92B05" w14:textId="77777777" w:rsidR="00651029" w:rsidRPr="00A8683D" w:rsidRDefault="0065102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01841E49" w14:textId="77777777" w:rsidR="00651029" w:rsidRPr="00A8683D" w:rsidRDefault="00651029" w:rsidP="00BB4CBC">
            <w:pPr>
              <w:rPr>
                <w:b/>
              </w:rPr>
            </w:pPr>
            <w:r w:rsidRPr="00A8683D">
              <w:rPr>
                <w:b/>
              </w:rPr>
              <w:t>Pastabos</w:t>
            </w:r>
          </w:p>
        </w:tc>
      </w:tr>
      <w:tr w:rsidR="00651029" w:rsidRPr="00A8683D" w14:paraId="4B20C94E"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0FF7745"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338F5AF9" w14:textId="77777777" w:rsidR="00651029" w:rsidRPr="00A8683D" w:rsidRDefault="00651029" w:rsidP="00C02603">
            <w:r w:rsidRPr="00A8683D">
              <w:rPr>
                <w:b/>
              </w:rPr>
              <w:t xml:space="preserve"> </w:t>
            </w:r>
            <w:r w:rsidRPr="00A8683D">
              <w:t xml:space="preserve"> </w:t>
            </w:r>
            <w:r w:rsidRPr="00A8683D">
              <w:rPr>
                <w:b/>
              </w:rPr>
              <w:t>0..*</w:t>
            </w:r>
            <w:r w:rsidRPr="00A8683D">
              <w:rPr>
                <w:b/>
              </w:rPr>
              <w:tab/>
            </w:r>
            <w:r w:rsidR="00400041" w:rsidRPr="00A8683D">
              <w:t>Projekto įgyvendinimo plano</w:t>
            </w:r>
            <w:r w:rsidR="00400041" w:rsidRPr="00A8683D" w:rsidDel="0009631D">
              <w:t xml:space="preserve"> </w:t>
            </w:r>
            <w:r w:rsidRPr="00A8683D">
              <w:t xml:space="preserve">atsakingi asmenys. </w:t>
            </w:r>
          </w:p>
          <w:p w14:paraId="1DA1D22F" w14:textId="77777777" w:rsidR="00651029" w:rsidRPr="00A8683D" w:rsidRDefault="00651029" w:rsidP="00C02603">
            <w:r w:rsidRPr="00A8683D">
              <w:rPr>
                <w:b/>
              </w:rPr>
              <w:t xml:space="preserve"> </w:t>
            </w:r>
            <w:r w:rsidRPr="00A8683D">
              <w:t xml:space="preserve"> </w:t>
            </w:r>
            <w:r w:rsidRPr="00A8683D">
              <w:rPr>
                <w:b/>
              </w:rPr>
              <w:t>1</w:t>
            </w:r>
            <w:r w:rsidRPr="00A8683D">
              <w:rPr>
                <w:b/>
              </w:rPr>
              <w:tab/>
            </w:r>
            <w:r w:rsidR="00400041" w:rsidRPr="00A8683D">
              <w:t>Projekto įgyvendinimo planai</w:t>
            </w:r>
            <w:r w:rsidRPr="00A8683D">
              <w:t>.</w:t>
            </w:r>
          </w:p>
        </w:tc>
        <w:tc>
          <w:tcPr>
            <w:tcW w:w="1710" w:type="dxa"/>
            <w:tcBorders>
              <w:top w:val="single" w:sz="2" w:space="0" w:color="auto"/>
              <w:left w:val="single" w:sz="2" w:space="0" w:color="auto"/>
              <w:bottom w:val="single" w:sz="2" w:space="0" w:color="auto"/>
              <w:right w:val="single" w:sz="2" w:space="0" w:color="auto"/>
            </w:tcBorders>
          </w:tcPr>
          <w:p w14:paraId="640912BD" w14:textId="77777777" w:rsidR="00651029" w:rsidRPr="00A8683D" w:rsidRDefault="00651029" w:rsidP="00BB4CBC"/>
        </w:tc>
      </w:tr>
      <w:tr w:rsidR="00651029" w:rsidRPr="00A8683D" w14:paraId="77EE8305"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3D79DB6"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41CA29EE" w14:textId="77777777" w:rsidR="00651029" w:rsidRPr="00A8683D" w:rsidRDefault="00651029" w:rsidP="00C02603">
            <w:r w:rsidRPr="00A8683D">
              <w:rPr>
                <w:b/>
              </w:rPr>
              <w:t xml:space="preserve"> </w:t>
            </w:r>
            <w:r w:rsidRPr="00A8683D">
              <w:t xml:space="preserve"> </w:t>
            </w:r>
            <w:r w:rsidRPr="00A8683D">
              <w:rPr>
                <w:b/>
              </w:rPr>
              <w:t>0..*</w:t>
            </w:r>
            <w:r w:rsidRPr="00A8683D">
              <w:rPr>
                <w:b/>
              </w:rPr>
              <w:tab/>
            </w:r>
            <w:r w:rsidR="00400041" w:rsidRPr="00A8683D">
              <w:t>Projekto įgyvendinimo plano</w:t>
            </w:r>
            <w:r w:rsidR="00400041" w:rsidRPr="00A8683D" w:rsidDel="0009631D">
              <w:t xml:space="preserve"> </w:t>
            </w:r>
            <w:r w:rsidRPr="00A8683D">
              <w:t xml:space="preserve">atsakingi asmenys. </w:t>
            </w:r>
          </w:p>
          <w:p w14:paraId="03B76F00" w14:textId="77777777" w:rsidR="00651029" w:rsidRPr="00A8683D" w:rsidRDefault="00651029" w:rsidP="00C02603">
            <w:r w:rsidRPr="00A8683D">
              <w:rPr>
                <w:b/>
              </w:rPr>
              <w:t xml:space="preserve"> </w:t>
            </w:r>
            <w:r w:rsidRPr="00A8683D">
              <w:t xml:space="preserve"> </w:t>
            </w:r>
            <w:r w:rsidRPr="00A8683D">
              <w:rPr>
                <w:b/>
              </w:rPr>
              <w:t>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2F29F6D1" w14:textId="77777777" w:rsidR="00651029" w:rsidRPr="00A8683D" w:rsidRDefault="00651029" w:rsidP="00BB4CBC"/>
        </w:tc>
        <w:bookmarkEnd w:id="174"/>
      </w:tr>
    </w:tbl>
    <w:p w14:paraId="14254184" w14:textId="77777777" w:rsidR="00651029" w:rsidRPr="00A8683D" w:rsidRDefault="000D21E2" w:rsidP="00DF40CE">
      <w:pPr>
        <w:pStyle w:val="Heading4"/>
      </w:pPr>
      <w:bookmarkStart w:id="176" w:name="_Toc452045772"/>
      <w:bookmarkStart w:id="177" w:name="_Toc159222122"/>
      <w:bookmarkStart w:id="178" w:name="BKM_5ECE3A72_AF40_4B47_8C31_B3AF3450E8A9"/>
      <w:r w:rsidRPr="00A8683D">
        <w:t>Projekto įgyvendinimo plano</w:t>
      </w:r>
      <w:r w:rsidRPr="00A8683D" w:rsidDel="0009631D">
        <w:t xml:space="preserve"> </w:t>
      </w:r>
      <w:r w:rsidR="00651029" w:rsidRPr="00A8683D">
        <w:t>patikros lapai</w:t>
      </w:r>
      <w:bookmarkEnd w:id="176"/>
      <w:bookmarkEnd w:id="177"/>
    </w:p>
    <w:p w14:paraId="744F319A" w14:textId="77777777" w:rsidR="00651029" w:rsidRPr="00A8683D" w:rsidRDefault="00651029" w:rsidP="000D41CE">
      <w:pPr>
        <w:ind w:firstLine="0"/>
      </w:pPr>
      <w:r w:rsidRPr="00A8683D">
        <w:rPr>
          <w:i/>
          <w:iCs/>
          <w:color w:val="447524"/>
        </w:rPr>
        <w:t>Katalogas</w:t>
      </w:r>
      <w:r w:rsidRPr="00A8683D">
        <w:rPr>
          <w:rFonts w:cs="Arial"/>
        </w:rPr>
        <w:t>:</w:t>
      </w:r>
      <w:r w:rsidRPr="00A8683D">
        <w:rPr>
          <w:rFonts w:cs="Arial"/>
          <w:color w:val="000000"/>
        </w:rPr>
        <w:t xml:space="preserve"> </w:t>
      </w:r>
      <w:r w:rsidR="000D21E2" w:rsidRPr="00A8683D">
        <w:t>Projekto įgyvendinimo planai</w:t>
      </w:r>
    </w:p>
    <w:p w14:paraId="1D2EDA2F" w14:textId="77777777" w:rsidR="00651029" w:rsidRPr="00A8683D" w:rsidRDefault="00651029" w:rsidP="000D41CE">
      <w:pPr>
        <w:ind w:firstLine="0"/>
      </w:pPr>
      <w:r w:rsidRPr="00A8683D">
        <w:rPr>
          <w:i/>
          <w:iCs/>
          <w:color w:val="447524"/>
        </w:rPr>
        <w:lastRenderedPageBreak/>
        <w:t>Detalės</w:t>
      </w:r>
      <w:r w:rsidRPr="00A8683D">
        <w:rPr>
          <w:rFonts w:cs="Arial"/>
        </w:rPr>
        <w:t>:</w:t>
      </w:r>
      <w:r w:rsidRPr="00A8683D">
        <w:tab/>
      </w:r>
      <w:r w:rsidRPr="00A8683D">
        <w:rPr>
          <w:i/>
        </w:rPr>
        <w:t>Sukurta</w:t>
      </w:r>
      <w:r w:rsidRPr="00A8683D">
        <w:t xml:space="preserve"> 2015-10-02. </w:t>
      </w:r>
    </w:p>
    <w:p w14:paraId="2974ECA8" w14:textId="77777777" w:rsidR="00651029" w:rsidRPr="00A8683D" w:rsidRDefault="00651029" w:rsidP="000D41CE">
      <w:pPr>
        <w:ind w:firstLine="0"/>
      </w:pPr>
      <w:r w:rsidRPr="00A8683D">
        <w:rPr>
          <w:i/>
          <w:iCs/>
          <w:color w:val="447524"/>
        </w:rPr>
        <w:t>Pastabos</w:t>
      </w:r>
      <w:r w:rsidRPr="00A8683D">
        <w:rPr>
          <w:rFonts w:cs="Arial"/>
        </w:rPr>
        <w:t>:</w:t>
      </w:r>
      <w:r w:rsidRPr="00A8683D">
        <w:rPr>
          <w:rFonts w:cs="Arial"/>
        </w:rPr>
        <w:tab/>
      </w:r>
    </w:p>
    <w:p w14:paraId="05A7A9A0" w14:textId="77777777" w:rsidR="00651029" w:rsidRPr="00A8683D" w:rsidRDefault="00651029" w:rsidP="00651029"/>
    <w:p w14:paraId="0C230245" w14:textId="77777777" w:rsidR="00651029" w:rsidRPr="00A8683D" w:rsidRDefault="00651029" w:rsidP="00E014A9">
      <w:pPr>
        <w:ind w:firstLine="0"/>
      </w:pPr>
    </w:p>
    <w:p w14:paraId="361ACBD0" w14:textId="77777777" w:rsidR="00651029" w:rsidRPr="00A8683D" w:rsidRDefault="00651029" w:rsidP="00651029"/>
    <w:p w14:paraId="3D09ADA0" w14:textId="77777777" w:rsidR="00651029" w:rsidRPr="00A8683D" w:rsidRDefault="00651029" w:rsidP="000D41CE">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A2722C" w:rsidRPr="00A8683D" w14:paraId="6CB3579C" w14:textId="77777777" w:rsidTr="00780B5F">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37569C68" w14:textId="77777777" w:rsidR="00A2722C" w:rsidRPr="00A8683D" w:rsidRDefault="00A2722C" w:rsidP="00780B5F">
            <w:pPr>
              <w:rPr>
                <w:b/>
              </w:rPr>
            </w:pPr>
            <w:bookmarkStart w:id="179" w:name="_Toc452045773"/>
            <w:bookmarkStart w:id="180" w:name="BKM_782CF83C_BDB1_4EE0_9DFE_D361489C5436"/>
            <w:bookmarkEnd w:id="178"/>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10BB0DFD" w14:textId="77777777" w:rsidR="00A2722C" w:rsidRPr="00A8683D" w:rsidRDefault="00A2722C" w:rsidP="00780B5F">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73144BF8" w14:textId="77777777" w:rsidR="00A2722C" w:rsidRPr="00A8683D" w:rsidRDefault="00A2722C" w:rsidP="00780B5F">
            <w:pPr>
              <w:rPr>
                <w:b/>
              </w:rPr>
            </w:pPr>
            <w:r w:rsidRPr="00A8683D">
              <w:rPr>
                <w:b/>
              </w:rPr>
              <w:t>Pastabos</w:t>
            </w:r>
          </w:p>
        </w:tc>
      </w:tr>
      <w:tr w:rsidR="00A2722C" w:rsidRPr="00A8683D" w14:paraId="6A17BA03" w14:textId="77777777" w:rsidTr="00780B5F">
        <w:trPr>
          <w:trHeight w:val="338"/>
        </w:trPr>
        <w:tc>
          <w:tcPr>
            <w:tcW w:w="2610" w:type="dxa"/>
            <w:tcBorders>
              <w:top w:val="single" w:sz="2" w:space="0" w:color="auto"/>
              <w:left w:val="single" w:sz="2" w:space="0" w:color="auto"/>
              <w:bottom w:val="single" w:sz="2" w:space="0" w:color="auto"/>
              <w:right w:val="single" w:sz="2" w:space="0" w:color="auto"/>
            </w:tcBorders>
          </w:tcPr>
          <w:p w14:paraId="3734F8E1" w14:textId="77777777" w:rsidR="00A2722C" w:rsidRPr="00A8683D" w:rsidRDefault="00A2722C" w:rsidP="00780B5F"/>
        </w:tc>
        <w:tc>
          <w:tcPr>
            <w:tcW w:w="5220" w:type="dxa"/>
            <w:tcBorders>
              <w:top w:val="single" w:sz="2" w:space="0" w:color="auto"/>
              <w:left w:val="single" w:sz="2" w:space="0" w:color="auto"/>
              <w:bottom w:val="single" w:sz="2" w:space="0" w:color="auto"/>
              <w:right w:val="single" w:sz="2" w:space="0" w:color="auto"/>
            </w:tcBorders>
          </w:tcPr>
          <w:p w14:paraId="063C974C" w14:textId="77777777" w:rsidR="00A2722C" w:rsidRPr="00A8683D" w:rsidRDefault="00A2722C" w:rsidP="00780B5F">
            <w:r w:rsidRPr="00A8683D">
              <w:rPr>
                <w:b/>
              </w:rPr>
              <w:t xml:space="preserve"> </w:t>
            </w:r>
            <w:r w:rsidRPr="00A8683D">
              <w:t xml:space="preserve"> </w:t>
            </w:r>
            <w:r w:rsidRPr="00A8683D">
              <w:rPr>
                <w:b/>
              </w:rPr>
              <w:t>0..*</w:t>
            </w:r>
            <w:r w:rsidRPr="00A8683D">
              <w:rPr>
                <w:b/>
              </w:rPr>
              <w:tab/>
            </w:r>
            <w:r w:rsidR="000D21E2" w:rsidRPr="00A8683D">
              <w:t>Projekto įgyvendinimo plano</w:t>
            </w:r>
            <w:r w:rsidR="000D21E2" w:rsidRPr="00A8683D" w:rsidDel="0009631D">
              <w:t xml:space="preserve"> </w:t>
            </w:r>
            <w:r w:rsidRPr="00A8683D">
              <w:t xml:space="preserve">patikros lapai. </w:t>
            </w:r>
          </w:p>
          <w:p w14:paraId="5D8503FE" w14:textId="77777777" w:rsidR="00A2722C" w:rsidRPr="00A8683D" w:rsidRDefault="00A2722C" w:rsidP="00780B5F">
            <w:r w:rsidRPr="00A8683D">
              <w:rPr>
                <w:b/>
              </w:rPr>
              <w:t xml:space="preserve"> </w:t>
            </w:r>
            <w:r w:rsidRPr="00A8683D">
              <w:t xml:space="preserve"> </w:t>
            </w:r>
            <w:r w:rsidRPr="00A8683D">
              <w:rPr>
                <w:b/>
              </w:rPr>
              <w:t>1</w:t>
            </w:r>
            <w:r w:rsidRPr="00A8683D">
              <w:rPr>
                <w:b/>
              </w:rPr>
              <w:tab/>
            </w:r>
            <w:r w:rsidR="000D21E2" w:rsidRPr="00A8683D">
              <w:t>Projekto įgyvendinimo planai</w:t>
            </w:r>
            <w:r w:rsidRPr="00A8683D">
              <w:t>.</w:t>
            </w:r>
          </w:p>
        </w:tc>
        <w:tc>
          <w:tcPr>
            <w:tcW w:w="1710" w:type="dxa"/>
            <w:tcBorders>
              <w:top w:val="single" w:sz="2" w:space="0" w:color="auto"/>
              <w:left w:val="single" w:sz="2" w:space="0" w:color="auto"/>
              <w:bottom w:val="single" w:sz="2" w:space="0" w:color="auto"/>
              <w:right w:val="single" w:sz="2" w:space="0" w:color="auto"/>
            </w:tcBorders>
          </w:tcPr>
          <w:p w14:paraId="52F708C1" w14:textId="77777777" w:rsidR="00A2722C" w:rsidRPr="00A8683D" w:rsidRDefault="00A2722C" w:rsidP="00780B5F"/>
        </w:tc>
      </w:tr>
      <w:tr w:rsidR="00A2722C" w:rsidRPr="00A8683D" w14:paraId="312F43D5" w14:textId="77777777" w:rsidTr="00780B5F">
        <w:trPr>
          <w:trHeight w:val="338"/>
        </w:trPr>
        <w:tc>
          <w:tcPr>
            <w:tcW w:w="2610" w:type="dxa"/>
            <w:tcBorders>
              <w:top w:val="single" w:sz="2" w:space="0" w:color="auto"/>
              <w:left w:val="single" w:sz="2" w:space="0" w:color="auto"/>
              <w:bottom w:val="single" w:sz="2" w:space="0" w:color="auto"/>
              <w:right w:val="single" w:sz="2" w:space="0" w:color="auto"/>
            </w:tcBorders>
          </w:tcPr>
          <w:p w14:paraId="2B48067E" w14:textId="77777777" w:rsidR="00A2722C" w:rsidRPr="00A8683D" w:rsidRDefault="00A2722C" w:rsidP="00780B5F"/>
        </w:tc>
        <w:tc>
          <w:tcPr>
            <w:tcW w:w="5220" w:type="dxa"/>
            <w:tcBorders>
              <w:top w:val="single" w:sz="2" w:space="0" w:color="auto"/>
              <w:left w:val="single" w:sz="2" w:space="0" w:color="auto"/>
              <w:bottom w:val="single" w:sz="2" w:space="0" w:color="auto"/>
              <w:right w:val="single" w:sz="2" w:space="0" w:color="auto"/>
            </w:tcBorders>
          </w:tcPr>
          <w:p w14:paraId="052DDDDA" w14:textId="77777777" w:rsidR="00A2722C" w:rsidRPr="00A8683D" w:rsidRDefault="00A2722C" w:rsidP="00780B5F">
            <w:r w:rsidRPr="00A8683D">
              <w:rPr>
                <w:b/>
              </w:rPr>
              <w:t xml:space="preserve"> </w:t>
            </w:r>
            <w:r w:rsidRPr="00A8683D">
              <w:t xml:space="preserve"> </w:t>
            </w:r>
            <w:r w:rsidRPr="00A8683D">
              <w:rPr>
                <w:b/>
              </w:rPr>
              <w:tab/>
            </w:r>
            <w:r w:rsidR="00056DB1" w:rsidRPr="00A8683D">
              <w:t>Projekto įgyvendinimo plano</w:t>
            </w:r>
            <w:r w:rsidR="00056DB1" w:rsidRPr="00A8683D" w:rsidDel="0009631D">
              <w:t xml:space="preserve"> </w:t>
            </w:r>
            <w:r w:rsidRPr="00A8683D">
              <w:t xml:space="preserve">patikros lapai. </w:t>
            </w:r>
          </w:p>
          <w:p w14:paraId="4BA4B203" w14:textId="77777777" w:rsidR="00A2722C" w:rsidRPr="00A8683D" w:rsidRDefault="00A2722C" w:rsidP="00780B5F">
            <w:r w:rsidRPr="00A8683D">
              <w:rPr>
                <w:b/>
              </w:rPr>
              <w:t xml:space="preserve"> </w:t>
            </w:r>
            <w:r w:rsidRPr="00A8683D">
              <w:t xml:space="preserve"> </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084DF150" w14:textId="77777777" w:rsidR="00A2722C" w:rsidRPr="00A8683D" w:rsidRDefault="00A2722C" w:rsidP="00780B5F"/>
        </w:tc>
      </w:tr>
    </w:tbl>
    <w:p w14:paraId="7D4A1DF0" w14:textId="77777777" w:rsidR="00651029" w:rsidRPr="00A8683D" w:rsidRDefault="00056DB1" w:rsidP="00DF40CE">
      <w:pPr>
        <w:pStyle w:val="Heading4"/>
      </w:pPr>
      <w:bookmarkStart w:id="181" w:name="_Toc159222123"/>
      <w:r w:rsidRPr="00A8683D">
        <w:t>Projekto įgyvendinimo plano</w:t>
      </w:r>
      <w:r w:rsidRPr="00A8683D" w:rsidDel="0009631D">
        <w:t xml:space="preserve"> </w:t>
      </w:r>
      <w:r w:rsidR="00651029" w:rsidRPr="00A8683D">
        <w:t>pastabos</w:t>
      </w:r>
      <w:bookmarkEnd w:id="179"/>
      <w:bookmarkEnd w:id="181"/>
    </w:p>
    <w:p w14:paraId="1F6B7F0B" w14:textId="77777777" w:rsidR="00651029" w:rsidRPr="00A8683D" w:rsidRDefault="00651029" w:rsidP="000D41CE">
      <w:pPr>
        <w:ind w:firstLine="0"/>
      </w:pPr>
      <w:r w:rsidRPr="00A8683D">
        <w:rPr>
          <w:i/>
          <w:iCs/>
          <w:color w:val="447524"/>
        </w:rPr>
        <w:t>Katalogas</w:t>
      </w:r>
      <w:r w:rsidRPr="00A8683D">
        <w:rPr>
          <w:rFonts w:cs="Arial"/>
        </w:rPr>
        <w:t>:</w:t>
      </w:r>
      <w:r w:rsidRPr="00A8683D">
        <w:rPr>
          <w:rFonts w:cs="Arial"/>
          <w:color w:val="000000"/>
        </w:rPr>
        <w:t xml:space="preserve"> </w:t>
      </w:r>
      <w:r w:rsidR="00056DB1" w:rsidRPr="00A8683D">
        <w:t>Projekto įgyvendinimo planai</w:t>
      </w:r>
    </w:p>
    <w:p w14:paraId="79F59066" w14:textId="77777777" w:rsidR="00651029" w:rsidRPr="00A8683D" w:rsidRDefault="00651029" w:rsidP="000D41CE">
      <w:pPr>
        <w:ind w:firstLine="0"/>
      </w:pPr>
      <w:r w:rsidRPr="00A8683D">
        <w:rPr>
          <w:i/>
          <w:iCs/>
          <w:color w:val="447524"/>
        </w:rPr>
        <w:t>Detalės</w:t>
      </w:r>
      <w:r w:rsidRPr="00A8683D">
        <w:rPr>
          <w:rFonts w:cs="Arial"/>
        </w:rPr>
        <w:t>:</w:t>
      </w:r>
      <w:r w:rsidRPr="00A8683D">
        <w:tab/>
      </w:r>
      <w:r w:rsidRPr="00A8683D">
        <w:rPr>
          <w:i/>
        </w:rPr>
        <w:t>Sukurta</w:t>
      </w:r>
      <w:r w:rsidRPr="00A8683D">
        <w:t xml:space="preserve"> 2015-09-11. </w:t>
      </w:r>
      <w:r w:rsidRPr="00A8683D">
        <w:rPr>
          <w:i/>
        </w:rPr>
        <w:t xml:space="preserve">Modifikuota </w:t>
      </w:r>
      <w:r w:rsidRPr="00A8683D">
        <w:t>2015-11-09.</w:t>
      </w:r>
    </w:p>
    <w:p w14:paraId="5CB19D3A" w14:textId="77777777" w:rsidR="00651029" w:rsidRPr="00A8683D" w:rsidRDefault="00651029" w:rsidP="000D41CE">
      <w:pPr>
        <w:ind w:firstLine="0"/>
      </w:pPr>
      <w:r w:rsidRPr="00A8683D">
        <w:rPr>
          <w:i/>
          <w:iCs/>
          <w:color w:val="447524"/>
        </w:rPr>
        <w:t>Pastabos</w:t>
      </w:r>
      <w:r w:rsidRPr="00A8683D">
        <w:rPr>
          <w:rFonts w:cs="Arial"/>
        </w:rPr>
        <w:t>:</w:t>
      </w:r>
      <w:r w:rsidRPr="00A8683D">
        <w:rPr>
          <w:rFonts w:cs="Arial"/>
        </w:rPr>
        <w:tab/>
      </w:r>
    </w:p>
    <w:p w14:paraId="24E9A3CC" w14:textId="77777777" w:rsidR="00651029" w:rsidRPr="00A8683D" w:rsidRDefault="00651029" w:rsidP="00651029"/>
    <w:p w14:paraId="323D87E7" w14:textId="77777777" w:rsidR="00651029" w:rsidRPr="00A8683D" w:rsidRDefault="00651029" w:rsidP="00651029"/>
    <w:p w14:paraId="7D9364A2" w14:textId="77777777" w:rsidR="00651029" w:rsidRPr="00A8683D" w:rsidRDefault="00651029" w:rsidP="00651029"/>
    <w:p w14:paraId="1A889224" w14:textId="77777777" w:rsidR="00651029" w:rsidRPr="00A8683D" w:rsidRDefault="00651029" w:rsidP="000D41CE">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51029" w:rsidRPr="00A8683D" w14:paraId="64396A37"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045B2927" w14:textId="77777777" w:rsidR="00651029" w:rsidRPr="00A8683D" w:rsidRDefault="0065102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384667E1" w14:textId="77777777" w:rsidR="00651029" w:rsidRPr="00A8683D" w:rsidRDefault="0065102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000BEAC0" w14:textId="77777777" w:rsidR="00651029" w:rsidRPr="00A8683D" w:rsidRDefault="00651029" w:rsidP="00BB4CBC">
            <w:pPr>
              <w:rPr>
                <w:b/>
              </w:rPr>
            </w:pPr>
            <w:r w:rsidRPr="00A8683D">
              <w:rPr>
                <w:b/>
              </w:rPr>
              <w:t>Pastabos</w:t>
            </w:r>
          </w:p>
        </w:tc>
      </w:tr>
      <w:tr w:rsidR="00651029" w:rsidRPr="00A8683D" w14:paraId="7E1152D7"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9ACAF1B"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40C647DF" w14:textId="77777777" w:rsidR="00651029" w:rsidRPr="00A8683D" w:rsidRDefault="00651029" w:rsidP="000D41CE">
            <w:r w:rsidRPr="00A8683D">
              <w:rPr>
                <w:b/>
              </w:rPr>
              <w:t xml:space="preserve"> </w:t>
            </w:r>
            <w:r w:rsidRPr="00A8683D">
              <w:t xml:space="preserve"> </w:t>
            </w:r>
            <w:r w:rsidRPr="00A8683D">
              <w:rPr>
                <w:b/>
              </w:rPr>
              <w:t>0..*</w:t>
            </w:r>
            <w:r w:rsidRPr="00A8683D">
              <w:rPr>
                <w:b/>
              </w:rPr>
              <w:tab/>
            </w:r>
            <w:r w:rsidR="00056DB1" w:rsidRPr="00A8683D">
              <w:t>Projekto įgyvendinimo plano</w:t>
            </w:r>
            <w:r w:rsidR="00056DB1" w:rsidRPr="00A8683D" w:rsidDel="0009631D">
              <w:t xml:space="preserve"> </w:t>
            </w:r>
            <w:r w:rsidRPr="00A8683D">
              <w:t xml:space="preserve">pastabos. </w:t>
            </w:r>
          </w:p>
          <w:p w14:paraId="11BFFE2C" w14:textId="77777777" w:rsidR="00651029" w:rsidRPr="00A8683D" w:rsidRDefault="00651029" w:rsidP="000D41CE">
            <w:r w:rsidRPr="00A8683D">
              <w:rPr>
                <w:b/>
              </w:rPr>
              <w:t xml:space="preserve"> </w:t>
            </w:r>
            <w:r w:rsidRPr="00A8683D">
              <w:t xml:space="preserve"> </w:t>
            </w:r>
            <w:r w:rsidRPr="00A8683D">
              <w:rPr>
                <w:b/>
              </w:rPr>
              <w:t>1</w:t>
            </w:r>
            <w:r w:rsidRPr="00A8683D">
              <w:rPr>
                <w:b/>
              </w:rPr>
              <w:tab/>
            </w:r>
            <w:r w:rsidR="00056DB1" w:rsidRPr="00A8683D">
              <w:t>Projekto įgyvendinimo planai</w:t>
            </w:r>
            <w:r w:rsidRPr="00A8683D">
              <w:t>.</w:t>
            </w:r>
          </w:p>
        </w:tc>
        <w:tc>
          <w:tcPr>
            <w:tcW w:w="1710" w:type="dxa"/>
            <w:tcBorders>
              <w:top w:val="single" w:sz="2" w:space="0" w:color="auto"/>
              <w:left w:val="single" w:sz="2" w:space="0" w:color="auto"/>
              <w:bottom w:val="single" w:sz="2" w:space="0" w:color="auto"/>
              <w:right w:val="single" w:sz="2" w:space="0" w:color="auto"/>
            </w:tcBorders>
          </w:tcPr>
          <w:p w14:paraId="0D868E64" w14:textId="77777777" w:rsidR="00651029" w:rsidRPr="00A8683D" w:rsidRDefault="00651029" w:rsidP="00BB4CBC"/>
        </w:tc>
      </w:tr>
      <w:tr w:rsidR="00651029" w:rsidRPr="00A8683D" w14:paraId="2668C054"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9A3EB00" w14:textId="77777777" w:rsidR="00651029" w:rsidRPr="00A8683D" w:rsidRDefault="00651029" w:rsidP="00BB4CBC"/>
        </w:tc>
        <w:tc>
          <w:tcPr>
            <w:tcW w:w="5220" w:type="dxa"/>
            <w:tcBorders>
              <w:top w:val="single" w:sz="2" w:space="0" w:color="auto"/>
              <w:left w:val="single" w:sz="2" w:space="0" w:color="auto"/>
              <w:bottom w:val="single" w:sz="2" w:space="0" w:color="auto"/>
              <w:right w:val="single" w:sz="2" w:space="0" w:color="auto"/>
            </w:tcBorders>
          </w:tcPr>
          <w:p w14:paraId="207B6A98" w14:textId="77777777" w:rsidR="00651029" w:rsidRPr="00A8683D" w:rsidRDefault="00651029" w:rsidP="000D41CE">
            <w:r w:rsidRPr="00A8683D">
              <w:rPr>
                <w:b/>
              </w:rPr>
              <w:t xml:space="preserve"> </w:t>
            </w:r>
            <w:r w:rsidRPr="00A8683D">
              <w:t xml:space="preserve"> </w:t>
            </w:r>
            <w:r w:rsidRPr="00A8683D">
              <w:rPr>
                <w:b/>
              </w:rPr>
              <w:tab/>
            </w:r>
            <w:r w:rsidR="00056DB1" w:rsidRPr="00A8683D">
              <w:t>Projekto įgyvendinimo plano</w:t>
            </w:r>
            <w:r w:rsidR="00056DB1" w:rsidRPr="00A8683D" w:rsidDel="0009631D">
              <w:t xml:space="preserve"> </w:t>
            </w:r>
            <w:r w:rsidRPr="00A8683D">
              <w:t xml:space="preserve">pastabos. </w:t>
            </w:r>
          </w:p>
          <w:p w14:paraId="39B50BFB" w14:textId="77777777" w:rsidR="00651029" w:rsidRPr="00A8683D" w:rsidRDefault="00651029" w:rsidP="000D41CE">
            <w:r w:rsidRPr="00A8683D">
              <w:rPr>
                <w:b/>
              </w:rPr>
              <w:t xml:space="preserve"> </w:t>
            </w:r>
            <w:r w:rsidRPr="00A8683D">
              <w:t xml:space="preserve"> </w:t>
            </w:r>
            <w:r w:rsidRPr="00A8683D">
              <w:rPr>
                <w:b/>
              </w:rPr>
              <w:tab/>
            </w:r>
            <w:r w:rsidRPr="00A8683D">
              <w:t>Pastabos.</w:t>
            </w:r>
          </w:p>
        </w:tc>
        <w:tc>
          <w:tcPr>
            <w:tcW w:w="1710" w:type="dxa"/>
            <w:tcBorders>
              <w:top w:val="single" w:sz="2" w:space="0" w:color="auto"/>
              <w:left w:val="single" w:sz="2" w:space="0" w:color="auto"/>
              <w:bottom w:val="single" w:sz="2" w:space="0" w:color="auto"/>
              <w:right w:val="single" w:sz="2" w:space="0" w:color="auto"/>
            </w:tcBorders>
          </w:tcPr>
          <w:p w14:paraId="71996FF3" w14:textId="77777777" w:rsidR="00651029" w:rsidRPr="00A8683D" w:rsidRDefault="00651029" w:rsidP="00BB4CBC"/>
        </w:tc>
        <w:bookmarkEnd w:id="180"/>
      </w:tr>
    </w:tbl>
    <w:p w14:paraId="1BA72485" w14:textId="77777777" w:rsidR="00651029" w:rsidRPr="00A8683D" w:rsidRDefault="00753279" w:rsidP="00DF40CE">
      <w:pPr>
        <w:pStyle w:val="Heading4"/>
      </w:pPr>
      <w:bookmarkStart w:id="182" w:name="_Toc452045774"/>
      <w:bookmarkStart w:id="183" w:name="_Toc159222124"/>
      <w:bookmarkStart w:id="184" w:name="BKM_DB2F7B55_F5E6_4ED1_B0D0_3E8919E88155"/>
      <w:r w:rsidRPr="00A8683D">
        <w:t xml:space="preserve">Projekto įgyvendinimo plano </w:t>
      </w:r>
      <w:r w:rsidR="00651029" w:rsidRPr="00A8683D">
        <w:t>būsenų istorija</w:t>
      </w:r>
      <w:bookmarkEnd w:id="182"/>
      <w:bookmarkEnd w:id="183"/>
    </w:p>
    <w:p w14:paraId="7630B929" w14:textId="77777777" w:rsidR="00651029" w:rsidRPr="00A8683D" w:rsidRDefault="00651029" w:rsidP="000D41CE">
      <w:pPr>
        <w:ind w:firstLine="0"/>
      </w:pPr>
      <w:r w:rsidRPr="00A8683D">
        <w:rPr>
          <w:i/>
          <w:iCs/>
          <w:color w:val="447524"/>
        </w:rPr>
        <w:t>Katalogas</w:t>
      </w:r>
      <w:r w:rsidRPr="00A8683D">
        <w:rPr>
          <w:rFonts w:cs="Arial"/>
        </w:rPr>
        <w:t>:</w:t>
      </w:r>
      <w:r w:rsidRPr="00A8683D">
        <w:rPr>
          <w:rFonts w:cs="Arial"/>
          <w:color w:val="000000"/>
        </w:rPr>
        <w:t xml:space="preserve"> </w:t>
      </w:r>
      <w:r w:rsidR="00753279" w:rsidRPr="00A8683D">
        <w:t>Projekto įgyvendinimo planai</w:t>
      </w:r>
    </w:p>
    <w:p w14:paraId="463C5899" w14:textId="77777777" w:rsidR="00651029" w:rsidRPr="00A8683D" w:rsidRDefault="00651029" w:rsidP="000D41CE">
      <w:pPr>
        <w:ind w:firstLine="0"/>
      </w:pPr>
      <w:r w:rsidRPr="00A8683D">
        <w:rPr>
          <w:i/>
          <w:iCs/>
          <w:color w:val="447524"/>
        </w:rPr>
        <w:t>Detalės</w:t>
      </w:r>
      <w:r w:rsidRPr="00A8683D">
        <w:rPr>
          <w:rFonts w:cs="Arial"/>
        </w:rPr>
        <w:t>:</w:t>
      </w:r>
      <w:r w:rsidRPr="00A8683D">
        <w:tab/>
      </w:r>
      <w:r w:rsidRPr="00A8683D">
        <w:rPr>
          <w:i/>
        </w:rPr>
        <w:t>Sukurta</w:t>
      </w:r>
      <w:r w:rsidRPr="00A8683D">
        <w:t xml:space="preserve"> 2015-10-02. </w:t>
      </w:r>
      <w:r w:rsidRPr="00A8683D">
        <w:rPr>
          <w:i/>
        </w:rPr>
        <w:t xml:space="preserve">Modifikuota </w:t>
      </w:r>
      <w:r w:rsidRPr="00A8683D">
        <w:t>2015-10-02.</w:t>
      </w:r>
    </w:p>
    <w:p w14:paraId="141FC56B" w14:textId="77777777" w:rsidR="00651029" w:rsidRPr="00A8683D" w:rsidRDefault="00651029" w:rsidP="000D41CE">
      <w:pPr>
        <w:ind w:firstLine="0"/>
      </w:pPr>
      <w:r w:rsidRPr="00A8683D">
        <w:rPr>
          <w:i/>
          <w:iCs/>
          <w:color w:val="447524"/>
        </w:rPr>
        <w:t>Pastabos</w:t>
      </w:r>
      <w:r w:rsidRPr="00A8683D">
        <w:rPr>
          <w:rFonts w:cs="Arial"/>
        </w:rPr>
        <w:t>:</w:t>
      </w:r>
      <w:r w:rsidRPr="00A8683D">
        <w:rPr>
          <w:rFonts w:cs="Arial"/>
        </w:rPr>
        <w:tab/>
      </w:r>
    </w:p>
    <w:p w14:paraId="21E55990" w14:textId="77777777" w:rsidR="00651029" w:rsidRPr="00A8683D" w:rsidRDefault="00651029" w:rsidP="00651029"/>
    <w:p w14:paraId="76A9ABEC" w14:textId="77777777" w:rsidR="00651029" w:rsidRPr="00A8683D" w:rsidRDefault="00651029" w:rsidP="000D41CE">
      <w:pPr>
        <w:ind w:firstLine="0"/>
        <w:rPr>
          <w:b/>
          <w:color w:val="447524"/>
          <w:u w:val="single"/>
        </w:rPr>
      </w:pPr>
      <w:bookmarkStart w:id="185" w:name="BKM_4FA19FFC_43E1_40BC_A126_A9BA2520F625"/>
      <w:bookmarkEnd w:id="185"/>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651029" w:rsidRPr="00A8683D" w14:paraId="680C8626"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663568EE" w14:textId="77777777" w:rsidR="00651029" w:rsidRPr="00A8683D" w:rsidRDefault="0065102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2A075764" w14:textId="77777777" w:rsidR="00651029" w:rsidRPr="00A8683D" w:rsidRDefault="0065102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76B06480" w14:textId="77777777" w:rsidR="00651029" w:rsidRPr="00A8683D" w:rsidRDefault="00651029" w:rsidP="00BB4CBC">
            <w:pPr>
              <w:rPr>
                <w:b/>
              </w:rPr>
            </w:pPr>
            <w:r w:rsidRPr="00A8683D">
              <w:rPr>
                <w:b/>
              </w:rPr>
              <w:t>Pastabos</w:t>
            </w:r>
          </w:p>
        </w:tc>
      </w:tr>
      <w:tr w:rsidR="00651029" w:rsidRPr="00A8683D" w14:paraId="5FD472D3"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3833F30" w14:textId="77777777" w:rsidR="00651029" w:rsidRPr="00A8683D" w:rsidRDefault="00651029" w:rsidP="00B50474">
            <w:r w:rsidRPr="00A8683D">
              <w:t>Būsenos data ir laikas</w:t>
            </w:r>
          </w:p>
        </w:tc>
        <w:tc>
          <w:tcPr>
            <w:tcW w:w="1980" w:type="dxa"/>
            <w:tcBorders>
              <w:top w:val="single" w:sz="2" w:space="0" w:color="auto"/>
              <w:left w:val="single" w:sz="2" w:space="0" w:color="auto"/>
              <w:bottom w:val="single" w:sz="2" w:space="0" w:color="auto"/>
              <w:right w:val="single" w:sz="2" w:space="0" w:color="auto"/>
            </w:tcBorders>
          </w:tcPr>
          <w:p w14:paraId="1D1BF70C" w14:textId="77777777" w:rsidR="00651029" w:rsidRPr="00A8683D" w:rsidRDefault="00651029" w:rsidP="00B50474">
            <w:r w:rsidRPr="00A8683D">
              <w:t>Data ir laikas</w:t>
            </w:r>
          </w:p>
        </w:tc>
        <w:tc>
          <w:tcPr>
            <w:tcW w:w="4680" w:type="dxa"/>
            <w:tcBorders>
              <w:top w:val="single" w:sz="2" w:space="0" w:color="auto"/>
              <w:left w:val="single" w:sz="2" w:space="0" w:color="auto"/>
              <w:bottom w:val="single" w:sz="2" w:space="0" w:color="auto"/>
              <w:right w:val="single" w:sz="2" w:space="0" w:color="auto"/>
            </w:tcBorders>
          </w:tcPr>
          <w:p w14:paraId="54E13C55" w14:textId="77777777" w:rsidR="00651029" w:rsidRPr="00A8683D" w:rsidRDefault="00651029" w:rsidP="00B50474">
            <w:r w:rsidRPr="00A8683D">
              <w:t xml:space="preserve">Būsenos pakeitimo data ir laikas. Fiksuojama veiksmo atlikimo sistemoje data ir laikas. </w:t>
            </w:r>
          </w:p>
        </w:tc>
      </w:tr>
      <w:tr w:rsidR="00651029" w:rsidRPr="00A8683D" w14:paraId="5485CF40"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744602B5" w14:textId="77777777" w:rsidR="00651029" w:rsidRPr="00A8683D" w:rsidRDefault="00651029" w:rsidP="00B50474">
            <w:bookmarkStart w:id="186" w:name="BKM_B44CDED0_6250_4808_A582_6F49E89260CC"/>
            <w:r w:rsidRPr="00A8683D">
              <w:t>Būsena</w:t>
            </w:r>
          </w:p>
        </w:tc>
        <w:tc>
          <w:tcPr>
            <w:tcW w:w="1980" w:type="dxa"/>
            <w:tcBorders>
              <w:top w:val="single" w:sz="2" w:space="0" w:color="auto"/>
              <w:left w:val="single" w:sz="2" w:space="0" w:color="auto"/>
              <w:bottom w:val="single" w:sz="2" w:space="0" w:color="auto"/>
              <w:right w:val="single" w:sz="2" w:space="0" w:color="auto"/>
            </w:tcBorders>
          </w:tcPr>
          <w:p w14:paraId="3CE2D5D6" w14:textId="77777777" w:rsidR="00651029" w:rsidRPr="00A8683D" w:rsidRDefault="00651029" w:rsidP="00B50474">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653244C9" w14:textId="77777777" w:rsidR="00651029" w:rsidRPr="00A8683D" w:rsidRDefault="00651029" w:rsidP="00B50474"/>
        </w:tc>
        <w:bookmarkEnd w:id="186"/>
      </w:tr>
    </w:tbl>
    <w:p w14:paraId="2C6CAA3C" w14:textId="77777777" w:rsidR="00651029" w:rsidRPr="00A8683D" w:rsidRDefault="00651029" w:rsidP="00651029"/>
    <w:p w14:paraId="5FCB8D6C" w14:textId="77777777" w:rsidR="00651029" w:rsidRPr="00A8683D" w:rsidRDefault="00651029" w:rsidP="00651029"/>
    <w:p w14:paraId="1EFD48F8" w14:textId="77777777" w:rsidR="00651029" w:rsidRPr="00A8683D" w:rsidRDefault="00651029" w:rsidP="000D41CE">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51029" w:rsidRPr="00A8683D" w14:paraId="485D2B1A"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5E518AC" w14:textId="77777777" w:rsidR="00651029" w:rsidRPr="00A8683D" w:rsidRDefault="00651029" w:rsidP="00BB4CBC">
            <w:pPr>
              <w:rPr>
                <w:b/>
              </w:rPr>
            </w:pPr>
            <w:r w:rsidRPr="00A8683D">
              <w:rPr>
                <w:b/>
              </w:rPr>
              <w:lastRenderedPageBreak/>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70F082BB" w14:textId="77777777" w:rsidR="00651029" w:rsidRPr="00A8683D" w:rsidRDefault="0065102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55D430B3" w14:textId="77777777" w:rsidR="00651029" w:rsidRPr="00A8683D" w:rsidRDefault="00651029" w:rsidP="00BB4CBC">
            <w:pPr>
              <w:rPr>
                <w:b/>
              </w:rPr>
            </w:pPr>
            <w:r w:rsidRPr="00A8683D">
              <w:rPr>
                <w:b/>
              </w:rPr>
              <w:t>Pastabos</w:t>
            </w:r>
          </w:p>
        </w:tc>
      </w:tr>
      <w:tr w:rsidR="00651029" w:rsidRPr="00A8683D" w14:paraId="758C5EC0"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394B69C0" w14:textId="77777777" w:rsidR="00651029" w:rsidRPr="00A8683D" w:rsidRDefault="00651029" w:rsidP="00B50474"/>
        </w:tc>
        <w:tc>
          <w:tcPr>
            <w:tcW w:w="5220" w:type="dxa"/>
            <w:tcBorders>
              <w:top w:val="single" w:sz="2" w:space="0" w:color="auto"/>
              <w:left w:val="single" w:sz="2" w:space="0" w:color="auto"/>
              <w:bottom w:val="single" w:sz="2" w:space="0" w:color="auto"/>
              <w:right w:val="single" w:sz="2" w:space="0" w:color="auto"/>
            </w:tcBorders>
          </w:tcPr>
          <w:p w14:paraId="1D24B468" w14:textId="77777777" w:rsidR="00651029" w:rsidRPr="00A8683D" w:rsidRDefault="00651029" w:rsidP="00B50474">
            <w:r w:rsidRPr="00A8683D">
              <w:rPr>
                <w:b/>
              </w:rPr>
              <w:t xml:space="preserve"> </w:t>
            </w:r>
            <w:r w:rsidRPr="00A8683D">
              <w:t xml:space="preserve"> </w:t>
            </w:r>
            <w:r w:rsidRPr="00A8683D">
              <w:rPr>
                <w:b/>
              </w:rPr>
              <w:t>0..*</w:t>
            </w:r>
            <w:r w:rsidRPr="00A8683D">
              <w:rPr>
                <w:b/>
              </w:rPr>
              <w:tab/>
            </w:r>
            <w:r w:rsidR="00753279" w:rsidRPr="00A8683D">
              <w:t xml:space="preserve">Projekto įgyvendinimo plano </w:t>
            </w:r>
            <w:r w:rsidRPr="00A8683D">
              <w:t xml:space="preserve">būsenų istorija. </w:t>
            </w:r>
          </w:p>
          <w:p w14:paraId="2429C277" w14:textId="77777777" w:rsidR="00651029" w:rsidRPr="00A8683D" w:rsidRDefault="00651029" w:rsidP="00B50474">
            <w:r w:rsidRPr="00A8683D">
              <w:rPr>
                <w:b/>
              </w:rPr>
              <w:t xml:space="preserve"> </w:t>
            </w:r>
            <w:r w:rsidRPr="00A8683D">
              <w:t xml:space="preserve"> </w:t>
            </w:r>
            <w:r w:rsidRPr="00A8683D">
              <w:rPr>
                <w:b/>
              </w:rPr>
              <w:t>1</w:t>
            </w:r>
            <w:r w:rsidRPr="00A8683D">
              <w:rPr>
                <w:b/>
              </w:rPr>
              <w:tab/>
            </w:r>
            <w:r w:rsidR="00753279" w:rsidRPr="00A8683D">
              <w:t>Projekto įgyvendinimo planai</w:t>
            </w:r>
            <w:r w:rsidRPr="00A8683D">
              <w:t>.</w:t>
            </w:r>
          </w:p>
        </w:tc>
        <w:tc>
          <w:tcPr>
            <w:tcW w:w="1710" w:type="dxa"/>
            <w:tcBorders>
              <w:top w:val="single" w:sz="2" w:space="0" w:color="auto"/>
              <w:left w:val="single" w:sz="2" w:space="0" w:color="auto"/>
              <w:bottom w:val="single" w:sz="2" w:space="0" w:color="auto"/>
              <w:right w:val="single" w:sz="2" w:space="0" w:color="auto"/>
            </w:tcBorders>
          </w:tcPr>
          <w:p w14:paraId="71160A0C" w14:textId="77777777" w:rsidR="00651029" w:rsidRPr="00A8683D" w:rsidRDefault="00651029" w:rsidP="00BB4CBC"/>
        </w:tc>
      </w:tr>
      <w:tr w:rsidR="00651029" w:rsidRPr="00A8683D" w14:paraId="5E733B43"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51BD746" w14:textId="77777777" w:rsidR="00651029" w:rsidRPr="00A8683D" w:rsidRDefault="00651029" w:rsidP="00B50474">
            <w:r w:rsidRPr="00A8683D">
              <w:t>Pakeitė būseną</w:t>
            </w:r>
          </w:p>
        </w:tc>
        <w:tc>
          <w:tcPr>
            <w:tcW w:w="5220" w:type="dxa"/>
            <w:tcBorders>
              <w:top w:val="single" w:sz="2" w:space="0" w:color="auto"/>
              <w:left w:val="single" w:sz="2" w:space="0" w:color="auto"/>
              <w:bottom w:val="single" w:sz="2" w:space="0" w:color="auto"/>
              <w:right w:val="single" w:sz="2" w:space="0" w:color="auto"/>
            </w:tcBorders>
          </w:tcPr>
          <w:p w14:paraId="381E6515" w14:textId="77777777" w:rsidR="00651029" w:rsidRPr="00A8683D" w:rsidRDefault="00651029" w:rsidP="00B50474">
            <w:r w:rsidRPr="00A8683D">
              <w:rPr>
                <w:b/>
              </w:rPr>
              <w:t xml:space="preserve"> </w:t>
            </w:r>
            <w:r w:rsidRPr="00A8683D">
              <w:t xml:space="preserve"> </w:t>
            </w:r>
            <w:r w:rsidRPr="00A8683D">
              <w:rPr>
                <w:b/>
              </w:rPr>
              <w:t>0..*</w:t>
            </w:r>
            <w:r w:rsidRPr="00A8683D">
              <w:rPr>
                <w:b/>
              </w:rPr>
              <w:tab/>
            </w:r>
            <w:r w:rsidR="00753279" w:rsidRPr="00A8683D">
              <w:t xml:space="preserve">Projekto įgyvendinimo plano </w:t>
            </w:r>
            <w:r w:rsidRPr="00A8683D">
              <w:t xml:space="preserve">būsenų istorija. </w:t>
            </w:r>
          </w:p>
          <w:p w14:paraId="0118A981" w14:textId="77777777" w:rsidR="00651029" w:rsidRPr="00A8683D" w:rsidRDefault="00651029" w:rsidP="00B50474">
            <w:r w:rsidRPr="00A8683D">
              <w:rPr>
                <w:b/>
              </w:rPr>
              <w:t xml:space="preserve"> </w:t>
            </w:r>
            <w:r w:rsidRPr="00A8683D">
              <w:t xml:space="preserve"> </w:t>
            </w:r>
            <w:r w:rsidRPr="00A8683D">
              <w:rPr>
                <w:b/>
              </w:rPr>
              <w:t>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2A2B694B" w14:textId="77777777" w:rsidR="00651029" w:rsidRPr="00A8683D" w:rsidRDefault="00651029" w:rsidP="00BB4CBC"/>
        </w:tc>
        <w:bookmarkEnd w:id="184"/>
      </w:tr>
    </w:tbl>
    <w:p w14:paraId="05B55698" w14:textId="77777777" w:rsidR="00495706" w:rsidRDefault="00495706" w:rsidP="00DF40CE">
      <w:pPr>
        <w:pStyle w:val="Heading4"/>
      </w:pPr>
      <w:bookmarkStart w:id="187" w:name="_Toc159222125"/>
      <w:r>
        <w:t>Projekto įgyvendinimo plano projekto aprašymas</w:t>
      </w:r>
      <w:bookmarkEnd w:id="187"/>
    </w:p>
    <w:p w14:paraId="18C7A78A" w14:textId="77777777" w:rsidR="00521557" w:rsidRPr="00A8683D" w:rsidRDefault="00521557" w:rsidP="00521557">
      <w:pPr>
        <w:ind w:firstLine="0"/>
      </w:pPr>
      <w:r w:rsidRPr="00A8683D">
        <w:rPr>
          <w:i/>
          <w:iCs/>
          <w:color w:val="447524"/>
        </w:rPr>
        <w:t>Katalogas</w:t>
      </w:r>
      <w:r w:rsidRPr="00A8683D">
        <w:rPr>
          <w:rFonts w:cs="Arial"/>
        </w:rPr>
        <w:t>:</w:t>
      </w:r>
      <w:r w:rsidRPr="00A8683D">
        <w:rPr>
          <w:rFonts w:cs="Arial"/>
          <w:color w:val="000000"/>
        </w:rPr>
        <w:t xml:space="preserve"> </w:t>
      </w:r>
      <w:r>
        <w:rPr>
          <w:rFonts w:cs="Arial"/>
          <w:color w:val="000000"/>
        </w:rPr>
        <w:t>Projekto įgyvendinimo planai</w:t>
      </w:r>
    </w:p>
    <w:p w14:paraId="3E7313F4" w14:textId="77777777" w:rsidR="00521557" w:rsidRPr="00A8683D" w:rsidRDefault="00521557" w:rsidP="00521557">
      <w:pPr>
        <w:ind w:firstLine="0"/>
      </w:pPr>
      <w:r w:rsidRPr="00A8683D">
        <w:rPr>
          <w:i/>
          <w:iCs/>
          <w:color w:val="447524"/>
        </w:rPr>
        <w:t>Detalės</w:t>
      </w:r>
      <w:r w:rsidRPr="00A8683D">
        <w:rPr>
          <w:rFonts w:cs="Arial"/>
        </w:rPr>
        <w:t>:</w:t>
      </w:r>
      <w:r w:rsidRPr="00A8683D">
        <w:tab/>
      </w:r>
      <w:r w:rsidRPr="00A8683D">
        <w:rPr>
          <w:i/>
        </w:rPr>
        <w:t>Sukurta</w:t>
      </w:r>
      <w:r w:rsidRPr="00A8683D">
        <w:t xml:space="preserve"> </w:t>
      </w:r>
      <w:r w:rsidR="007063EB">
        <w:t>2020m</w:t>
      </w:r>
      <w:r w:rsidRPr="00A8683D">
        <w:t xml:space="preserve">. </w:t>
      </w:r>
      <w:r w:rsidRPr="00A8683D">
        <w:rPr>
          <w:i/>
        </w:rPr>
        <w:t xml:space="preserve">Modifikuota </w:t>
      </w:r>
      <w:r w:rsidRPr="00A8683D">
        <w:t>202</w:t>
      </w:r>
      <w:r w:rsidR="00B46A3B">
        <w:t>3</w:t>
      </w:r>
      <w:r w:rsidRPr="00A8683D">
        <w:t>m.</w:t>
      </w:r>
    </w:p>
    <w:p w14:paraId="5FD141AB" w14:textId="77777777" w:rsidR="00521557" w:rsidRPr="00A8683D" w:rsidRDefault="00521557" w:rsidP="00521557">
      <w:pPr>
        <w:ind w:firstLine="0"/>
      </w:pPr>
      <w:r w:rsidRPr="00A8683D">
        <w:rPr>
          <w:i/>
          <w:iCs/>
          <w:color w:val="447524"/>
        </w:rPr>
        <w:t>Pastabos</w:t>
      </w:r>
      <w:r w:rsidRPr="00A8683D">
        <w:rPr>
          <w:rFonts w:cs="Arial"/>
        </w:rPr>
        <w:t>:</w:t>
      </w:r>
      <w:r w:rsidRPr="00A8683D">
        <w:rPr>
          <w:rFonts w:cs="Arial"/>
        </w:rPr>
        <w:tab/>
      </w:r>
    </w:p>
    <w:p w14:paraId="79D128A4" w14:textId="77777777" w:rsidR="00521557" w:rsidRPr="00A8683D" w:rsidRDefault="00521557" w:rsidP="00521557"/>
    <w:p w14:paraId="68110E84" w14:textId="77777777" w:rsidR="00521557" w:rsidRPr="00A8683D" w:rsidRDefault="00521557" w:rsidP="00521557">
      <w:pPr>
        <w:ind w:firstLine="0"/>
        <w:rPr>
          <w:b/>
          <w:bCs/>
          <w:i/>
          <w:iCs/>
          <w:color w:val="447524"/>
          <w:u w:val="single"/>
        </w:rPr>
      </w:pPr>
      <w:r w:rsidRPr="00A8683D">
        <w:rPr>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521557" w:rsidRPr="00A8683D" w14:paraId="06E2ECD1"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7166D05E" w14:textId="77777777" w:rsidR="00521557" w:rsidRPr="00A8683D" w:rsidRDefault="00521557">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10548E01" w14:textId="77777777" w:rsidR="00521557" w:rsidRPr="00A8683D" w:rsidRDefault="00521557">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16D8668D" w14:textId="77777777" w:rsidR="00521557" w:rsidRPr="00A8683D" w:rsidRDefault="00521557">
            <w:pPr>
              <w:rPr>
                <w:b/>
              </w:rPr>
            </w:pPr>
            <w:r w:rsidRPr="00A8683D">
              <w:rPr>
                <w:b/>
              </w:rPr>
              <w:t>Pastabos</w:t>
            </w:r>
          </w:p>
        </w:tc>
      </w:tr>
      <w:tr w:rsidR="00521557" w:rsidRPr="00A8683D" w14:paraId="7F76FAA5"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AA3CD3D" w14:textId="77777777" w:rsidR="00521557" w:rsidRPr="00A8683D" w:rsidRDefault="00CE7F8D">
            <w:r>
              <w:t>Projekto tikslas</w:t>
            </w:r>
          </w:p>
        </w:tc>
        <w:tc>
          <w:tcPr>
            <w:tcW w:w="1980" w:type="dxa"/>
            <w:tcBorders>
              <w:top w:val="single" w:sz="2" w:space="0" w:color="auto"/>
              <w:left w:val="single" w:sz="2" w:space="0" w:color="auto"/>
              <w:bottom w:val="single" w:sz="2" w:space="0" w:color="auto"/>
              <w:right w:val="single" w:sz="2" w:space="0" w:color="auto"/>
            </w:tcBorders>
          </w:tcPr>
          <w:p w14:paraId="090589A9" w14:textId="77777777" w:rsidR="00521557" w:rsidRPr="00A8683D" w:rsidRDefault="00521557">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47ECC79" w14:textId="77777777" w:rsidR="00521557" w:rsidRPr="00A8683D" w:rsidRDefault="00521557"/>
        </w:tc>
      </w:tr>
      <w:tr w:rsidR="00521557" w:rsidRPr="00A8683D" w14:paraId="7680F798"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27A9118" w14:textId="77777777" w:rsidR="00521557" w:rsidRPr="00A8683D" w:rsidRDefault="00A41846">
            <w:r>
              <w:t>Projekto santrauka</w:t>
            </w:r>
          </w:p>
        </w:tc>
        <w:tc>
          <w:tcPr>
            <w:tcW w:w="1980" w:type="dxa"/>
            <w:tcBorders>
              <w:top w:val="single" w:sz="2" w:space="0" w:color="auto"/>
              <w:left w:val="single" w:sz="2" w:space="0" w:color="auto"/>
              <w:bottom w:val="single" w:sz="2" w:space="0" w:color="auto"/>
              <w:right w:val="single" w:sz="2" w:space="0" w:color="auto"/>
            </w:tcBorders>
          </w:tcPr>
          <w:p w14:paraId="031CF0A8" w14:textId="77777777" w:rsidR="00521557" w:rsidRPr="00A8683D" w:rsidRDefault="00521557">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8491395" w14:textId="77777777" w:rsidR="00521557" w:rsidRPr="00A8683D" w:rsidRDefault="00521557"/>
        </w:tc>
      </w:tr>
      <w:tr w:rsidR="00521557" w:rsidRPr="00A8683D" w14:paraId="6CE312EC"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CA78974" w14:textId="77777777" w:rsidR="00521557" w:rsidRPr="00A8683D" w:rsidRDefault="00A41846">
            <w:r>
              <w:t>Projekto</w:t>
            </w:r>
            <w:r w:rsidR="005B21B2">
              <w:t xml:space="preserve"> </w:t>
            </w:r>
            <w:r>
              <w:t>atitikties pagrindimas</w:t>
            </w:r>
          </w:p>
        </w:tc>
        <w:tc>
          <w:tcPr>
            <w:tcW w:w="1980" w:type="dxa"/>
            <w:tcBorders>
              <w:top w:val="single" w:sz="2" w:space="0" w:color="auto"/>
              <w:left w:val="single" w:sz="2" w:space="0" w:color="auto"/>
              <w:bottom w:val="single" w:sz="2" w:space="0" w:color="auto"/>
              <w:right w:val="single" w:sz="2" w:space="0" w:color="auto"/>
            </w:tcBorders>
          </w:tcPr>
          <w:p w14:paraId="525112D0" w14:textId="77777777" w:rsidR="00521557" w:rsidRPr="00A8683D" w:rsidRDefault="00521557">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B4B9014" w14:textId="77777777" w:rsidR="00521557" w:rsidRPr="00A8683D" w:rsidRDefault="00521557"/>
        </w:tc>
      </w:tr>
      <w:tr w:rsidR="00521557" w:rsidRPr="00A8683D" w14:paraId="56C6894C"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E59E8C2" w14:textId="77777777" w:rsidR="00521557" w:rsidRPr="00A8683D" w:rsidRDefault="00A41846">
            <w:r>
              <w:t>Pažangos plano</w:t>
            </w:r>
            <w:r w:rsidR="005B21B2">
              <w:t xml:space="preserve"> strateginis tikslas</w:t>
            </w:r>
          </w:p>
        </w:tc>
        <w:tc>
          <w:tcPr>
            <w:tcW w:w="1980" w:type="dxa"/>
            <w:tcBorders>
              <w:top w:val="single" w:sz="2" w:space="0" w:color="auto"/>
              <w:left w:val="single" w:sz="2" w:space="0" w:color="auto"/>
              <w:bottom w:val="single" w:sz="2" w:space="0" w:color="auto"/>
              <w:right w:val="single" w:sz="2" w:space="0" w:color="auto"/>
            </w:tcBorders>
          </w:tcPr>
          <w:p w14:paraId="3A435296" w14:textId="77777777" w:rsidR="00521557" w:rsidRPr="00A8683D" w:rsidRDefault="000746E7">
            <w:r>
              <w:t>Tekstas</w:t>
            </w:r>
          </w:p>
        </w:tc>
        <w:tc>
          <w:tcPr>
            <w:tcW w:w="4680" w:type="dxa"/>
            <w:tcBorders>
              <w:top w:val="single" w:sz="2" w:space="0" w:color="auto"/>
              <w:left w:val="single" w:sz="2" w:space="0" w:color="auto"/>
              <w:bottom w:val="single" w:sz="2" w:space="0" w:color="auto"/>
              <w:right w:val="single" w:sz="2" w:space="0" w:color="auto"/>
            </w:tcBorders>
          </w:tcPr>
          <w:p w14:paraId="43C424DA" w14:textId="77777777" w:rsidR="00521557" w:rsidRPr="00A8683D" w:rsidRDefault="00521557" w:rsidP="0073713A">
            <w:pPr>
              <w:widowControl w:val="0"/>
              <w:autoSpaceDE w:val="0"/>
              <w:autoSpaceDN w:val="0"/>
              <w:adjustRightInd w:val="0"/>
              <w:ind w:left="360" w:firstLine="0"/>
              <w:jc w:val="left"/>
            </w:pPr>
          </w:p>
        </w:tc>
      </w:tr>
      <w:tr w:rsidR="00521557" w:rsidRPr="00A8683D" w14:paraId="6DB932B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98E1B1A" w14:textId="77777777" w:rsidR="00521557" w:rsidRPr="00A8683D" w:rsidRDefault="008F65AA">
            <w:r>
              <w:t>Pažangos plano uždavinys</w:t>
            </w:r>
          </w:p>
        </w:tc>
        <w:tc>
          <w:tcPr>
            <w:tcW w:w="1980" w:type="dxa"/>
            <w:tcBorders>
              <w:top w:val="single" w:sz="2" w:space="0" w:color="auto"/>
              <w:left w:val="single" w:sz="2" w:space="0" w:color="auto"/>
              <w:bottom w:val="single" w:sz="2" w:space="0" w:color="auto"/>
              <w:right w:val="single" w:sz="2" w:space="0" w:color="auto"/>
            </w:tcBorders>
          </w:tcPr>
          <w:p w14:paraId="7BB27CE6" w14:textId="77777777" w:rsidR="00521557" w:rsidRPr="00A8683D" w:rsidRDefault="00521557">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96E7633" w14:textId="77777777" w:rsidR="00521557" w:rsidRPr="00A8683D" w:rsidRDefault="00521557"/>
        </w:tc>
      </w:tr>
      <w:tr w:rsidR="00521557" w:rsidRPr="00A8683D" w14:paraId="4ACE7BEE"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4DB1BB9" w14:textId="77777777" w:rsidR="00521557" w:rsidRPr="00A8683D" w:rsidRDefault="00305958">
            <w:r>
              <w:t>Plėtros programa</w:t>
            </w:r>
          </w:p>
        </w:tc>
        <w:tc>
          <w:tcPr>
            <w:tcW w:w="1980" w:type="dxa"/>
            <w:tcBorders>
              <w:top w:val="single" w:sz="2" w:space="0" w:color="auto"/>
              <w:left w:val="single" w:sz="2" w:space="0" w:color="auto"/>
              <w:bottom w:val="single" w:sz="2" w:space="0" w:color="auto"/>
              <w:right w:val="single" w:sz="2" w:space="0" w:color="auto"/>
            </w:tcBorders>
          </w:tcPr>
          <w:p w14:paraId="14C37D9F" w14:textId="77777777" w:rsidR="00521557" w:rsidRPr="00A8683D" w:rsidRDefault="00FE4164">
            <w:r>
              <w:t>Tekstas</w:t>
            </w:r>
          </w:p>
        </w:tc>
        <w:tc>
          <w:tcPr>
            <w:tcW w:w="4680" w:type="dxa"/>
            <w:tcBorders>
              <w:top w:val="single" w:sz="2" w:space="0" w:color="auto"/>
              <w:left w:val="single" w:sz="2" w:space="0" w:color="auto"/>
              <w:bottom w:val="single" w:sz="2" w:space="0" w:color="auto"/>
              <w:right w:val="single" w:sz="2" w:space="0" w:color="auto"/>
            </w:tcBorders>
          </w:tcPr>
          <w:p w14:paraId="2AB70884" w14:textId="77777777" w:rsidR="00521557" w:rsidRPr="00A8683D" w:rsidRDefault="00521557"/>
        </w:tc>
      </w:tr>
      <w:tr w:rsidR="00521557" w:rsidRPr="00A8683D" w14:paraId="2907D72A"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E753A57" w14:textId="77777777" w:rsidR="00521557" w:rsidRPr="00A8683D" w:rsidRDefault="000846B0">
            <w:r>
              <w:t>Plėtros programos uždavinys</w:t>
            </w:r>
          </w:p>
        </w:tc>
        <w:tc>
          <w:tcPr>
            <w:tcW w:w="1980" w:type="dxa"/>
            <w:tcBorders>
              <w:top w:val="single" w:sz="2" w:space="0" w:color="auto"/>
              <w:left w:val="single" w:sz="2" w:space="0" w:color="auto"/>
              <w:bottom w:val="single" w:sz="2" w:space="0" w:color="auto"/>
              <w:right w:val="single" w:sz="2" w:space="0" w:color="auto"/>
            </w:tcBorders>
          </w:tcPr>
          <w:p w14:paraId="224C167D" w14:textId="77777777" w:rsidR="00521557" w:rsidRPr="00A8683D" w:rsidRDefault="000846B0">
            <w:r>
              <w:t>Tekstas</w:t>
            </w:r>
          </w:p>
        </w:tc>
        <w:tc>
          <w:tcPr>
            <w:tcW w:w="4680" w:type="dxa"/>
            <w:tcBorders>
              <w:top w:val="single" w:sz="2" w:space="0" w:color="auto"/>
              <w:left w:val="single" w:sz="2" w:space="0" w:color="auto"/>
              <w:bottom w:val="single" w:sz="2" w:space="0" w:color="auto"/>
              <w:right w:val="single" w:sz="2" w:space="0" w:color="auto"/>
            </w:tcBorders>
          </w:tcPr>
          <w:p w14:paraId="5C078F0D" w14:textId="77777777" w:rsidR="00521557" w:rsidRPr="00A8683D" w:rsidRDefault="00521557"/>
        </w:tc>
      </w:tr>
      <w:tr w:rsidR="00521557" w:rsidRPr="00A8683D" w14:paraId="1FA3A47F"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CD64040" w14:textId="77777777" w:rsidR="00521557" w:rsidRPr="00A8683D" w:rsidRDefault="005A54E2">
            <w:r>
              <w:t>Pažangos priemonė</w:t>
            </w:r>
          </w:p>
        </w:tc>
        <w:tc>
          <w:tcPr>
            <w:tcW w:w="1980" w:type="dxa"/>
            <w:tcBorders>
              <w:top w:val="single" w:sz="2" w:space="0" w:color="auto"/>
              <w:left w:val="single" w:sz="2" w:space="0" w:color="auto"/>
              <w:bottom w:val="single" w:sz="2" w:space="0" w:color="auto"/>
              <w:right w:val="single" w:sz="2" w:space="0" w:color="auto"/>
            </w:tcBorders>
          </w:tcPr>
          <w:p w14:paraId="326B907F" w14:textId="77777777" w:rsidR="00521557" w:rsidRPr="00A8683D" w:rsidRDefault="000846B0">
            <w:r>
              <w:t>Tekstas</w:t>
            </w:r>
          </w:p>
        </w:tc>
        <w:tc>
          <w:tcPr>
            <w:tcW w:w="4680" w:type="dxa"/>
            <w:tcBorders>
              <w:top w:val="single" w:sz="2" w:space="0" w:color="auto"/>
              <w:left w:val="single" w:sz="2" w:space="0" w:color="auto"/>
              <w:bottom w:val="single" w:sz="2" w:space="0" w:color="auto"/>
              <w:right w:val="single" w:sz="2" w:space="0" w:color="auto"/>
            </w:tcBorders>
          </w:tcPr>
          <w:p w14:paraId="63932948" w14:textId="77777777" w:rsidR="00521557" w:rsidRPr="00A8683D" w:rsidRDefault="00521557" w:rsidP="0073713A">
            <w:pPr>
              <w:widowControl w:val="0"/>
              <w:autoSpaceDE w:val="0"/>
              <w:autoSpaceDN w:val="0"/>
              <w:adjustRightInd w:val="0"/>
              <w:ind w:left="432" w:firstLine="0"/>
              <w:jc w:val="left"/>
            </w:pPr>
          </w:p>
        </w:tc>
      </w:tr>
      <w:tr w:rsidR="00593AE5" w:rsidRPr="00A8683D" w14:paraId="48EA804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3EA60D8" w14:textId="77777777" w:rsidR="00593AE5" w:rsidRDefault="00593AE5">
            <w:r>
              <w:t>Atlikti parengiamieji projekto darbai</w:t>
            </w:r>
          </w:p>
        </w:tc>
        <w:tc>
          <w:tcPr>
            <w:tcW w:w="1980" w:type="dxa"/>
            <w:tcBorders>
              <w:top w:val="single" w:sz="2" w:space="0" w:color="auto"/>
              <w:left w:val="single" w:sz="2" w:space="0" w:color="auto"/>
              <w:bottom w:val="single" w:sz="2" w:space="0" w:color="auto"/>
              <w:right w:val="single" w:sz="2" w:space="0" w:color="auto"/>
            </w:tcBorders>
          </w:tcPr>
          <w:p w14:paraId="31922DF7" w14:textId="77777777" w:rsidR="00593AE5" w:rsidRDefault="00593AE5">
            <w:r>
              <w:t>Tekstas</w:t>
            </w:r>
          </w:p>
        </w:tc>
        <w:tc>
          <w:tcPr>
            <w:tcW w:w="4680" w:type="dxa"/>
            <w:tcBorders>
              <w:top w:val="single" w:sz="2" w:space="0" w:color="auto"/>
              <w:left w:val="single" w:sz="2" w:space="0" w:color="auto"/>
              <w:bottom w:val="single" w:sz="2" w:space="0" w:color="auto"/>
              <w:right w:val="single" w:sz="2" w:space="0" w:color="auto"/>
            </w:tcBorders>
          </w:tcPr>
          <w:p w14:paraId="4FFA1AFF" w14:textId="77777777" w:rsidR="00593AE5" w:rsidRPr="00A8683D" w:rsidRDefault="00593AE5" w:rsidP="00A41846">
            <w:pPr>
              <w:widowControl w:val="0"/>
              <w:autoSpaceDE w:val="0"/>
              <w:autoSpaceDN w:val="0"/>
              <w:adjustRightInd w:val="0"/>
              <w:ind w:left="432" w:firstLine="0"/>
              <w:jc w:val="left"/>
            </w:pPr>
          </w:p>
        </w:tc>
      </w:tr>
      <w:tr w:rsidR="00593AE5" w:rsidRPr="00A8683D" w14:paraId="3E4F84A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748F7BE" w14:textId="77777777" w:rsidR="00593AE5" w:rsidRDefault="00593AE5">
            <w:r>
              <w:t>Pajėgumas įgyvendinti projektą</w:t>
            </w:r>
          </w:p>
        </w:tc>
        <w:tc>
          <w:tcPr>
            <w:tcW w:w="1980" w:type="dxa"/>
            <w:tcBorders>
              <w:top w:val="single" w:sz="2" w:space="0" w:color="auto"/>
              <w:left w:val="single" w:sz="2" w:space="0" w:color="auto"/>
              <w:bottom w:val="single" w:sz="2" w:space="0" w:color="auto"/>
              <w:right w:val="single" w:sz="2" w:space="0" w:color="auto"/>
            </w:tcBorders>
          </w:tcPr>
          <w:p w14:paraId="755511D5" w14:textId="77777777" w:rsidR="00593AE5" w:rsidRDefault="0062092A">
            <w:r>
              <w:t>Tekstas</w:t>
            </w:r>
          </w:p>
        </w:tc>
        <w:tc>
          <w:tcPr>
            <w:tcW w:w="4680" w:type="dxa"/>
            <w:tcBorders>
              <w:top w:val="single" w:sz="2" w:space="0" w:color="auto"/>
              <w:left w:val="single" w:sz="2" w:space="0" w:color="auto"/>
              <w:bottom w:val="single" w:sz="2" w:space="0" w:color="auto"/>
              <w:right w:val="single" w:sz="2" w:space="0" w:color="auto"/>
            </w:tcBorders>
          </w:tcPr>
          <w:p w14:paraId="5B9A021A" w14:textId="77777777" w:rsidR="00593AE5" w:rsidRPr="00A8683D" w:rsidRDefault="00593AE5" w:rsidP="00A41846">
            <w:pPr>
              <w:widowControl w:val="0"/>
              <w:autoSpaceDE w:val="0"/>
              <w:autoSpaceDN w:val="0"/>
              <w:adjustRightInd w:val="0"/>
              <w:ind w:left="432" w:firstLine="0"/>
              <w:jc w:val="left"/>
            </w:pPr>
          </w:p>
        </w:tc>
      </w:tr>
      <w:tr w:rsidR="0062092A" w:rsidRPr="00A8683D" w14:paraId="0E22926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BA1A38A" w14:textId="77777777" w:rsidR="0062092A" w:rsidRDefault="0062092A">
            <w:r>
              <w:t>Rezultatų tęstinumo planas</w:t>
            </w:r>
          </w:p>
        </w:tc>
        <w:tc>
          <w:tcPr>
            <w:tcW w:w="1980" w:type="dxa"/>
            <w:tcBorders>
              <w:top w:val="single" w:sz="2" w:space="0" w:color="auto"/>
              <w:left w:val="single" w:sz="2" w:space="0" w:color="auto"/>
              <w:bottom w:val="single" w:sz="2" w:space="0" w:color="auto"/>
              <w:right w:val="single" w:sz="2" w:space="0" w:color="auto"/>
            </w:tcBorders>
          </w:tcPr>
          <w:p w14:paraId="530B8B92" w14:textId="77777777" w:rsidR="0062092A" w:rsidRDefault="0062092A">
            <w:r>
              <w:t>Tekstas</w:t>
            </w:r>
          </w:p>
        </w:tc>
        <w:tc>
          <w:tcPr>
            <w:tcW w:w="4680" w:type="dxa"/>
            <w:tcBorders>
              <w:top w:val="single" w:sz="2" w:space="0" w:color="auto"/>
              <w:left w:val="single" w:sz="2" w:space="0" w:color="auto"/>
              <w:bottom w:val="single" w:sz="2" w:space="0" w:color="auto"/>
              <w:right w:val="single" w:sz="2" w:space="0" w:color="auto"/>
            </w:tcBorders>
          </w:tcPr>
          <w:p w14:paraId="7CF640D8" w14:textId="77777777" w:rsidR="0062092A" w:rsidRPr="00A8683D" w:rsidRDefault="0062092A" w:rsidP="00A41846">
            <w:pPr>
              <w:widowControl w:val="0"/>
              <w:autoSpaceDE w:val="0"/>
              <w:autoSpaceDN w:val="0"/>
              <w:adjustRightInd w:val="0"/>
              <w:ind w:left="432" w:firstLine="0"/>
              <w:jc w:val="left"/>
            </w:pPr>
          </w:p>
        </w:tc>
      </w:tr>
      <w:tr w:rsidR="0062092A" w:rsidRPr="00A8683D" w14:paraId="283164CF"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F569370" w14:textId="77777777" w:rsidR="0062092A" w:rsidRDefault="0062092A">
            <w:r>
              <w:t>Rezultatų palaikymas, metais</w:t>
            </w:r>
          </w:p>
        </w:tc>
        <w:tc>
          <w:tcPr>
            <w:tcW w:w="1980" w:type="dxa"/>
            <w:tcBorders>
              <w:top w:val="single" w:sz="2" w:space="0" w:color="auto"/>
              <w:left w:val="single" w:sz="2" w:space="0" w:color="auto"/>
              <w:bottom w:val="single" w:sz="2" w:space="0" w:color="auto"/>
              <w:right w:val="single" w:sz="2" w:space="0" w:color="auto"/>
            </w:tcBorders>
          </w:tcPr>
          <w:p w14:paraId="176327BA" w14:textId="77777777" w:rsidR="0062092A" w:rsidRDefault="0062092A">
            <w:r>
              <w:t>Tekstas</w:t>
            </w:r>
          </w:p>
        </w:tc>
        <w:tc>
          <w:tcPr>
            <w:tcW w:w="4680" w:type="dxa"/>
            <w:tcBorders>
              <w:top w:val="single" w:sz="2" w:space="0" w:color="auto"/>
              <w:left w:val="single" w:sz="2" w:space="0" w:color="auto"/>
              <w:bottom w:val="single" w:sz="2" w:space="0" w:color="auto"/>
              <w:right w:val="single" w:sz="2" w:space="0" w:color="auto"/>
            </w:tcBorders>
          </w:tcPr>
          <w:p w14:paraId="51F7BD99" w14:textId="77777777" w:rsidR="0062092A" w:rsidRPr="00A8683D" w:rsidRDefault="0062092A" w:rsidP="00A41846">
            <w:pPr>
              <w:widowControl w:val="0"/>
              <w:autoSpaceDE w:val="0"/>
              <w:autoSpaceDN w:val="0"/>
              <w:adjustRightInd w:val="0"/>
              <w:ind w:left="432" w:firstLine="0"/>
              <w:jc w:val="left"/>
            </w:pPr>
          </w:p>
        </w:tc>
      </w:tr>
      <w:tr w:rsidR="0062092A" w:rsidRPr="00A8683D" w14:paraId="350A24A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9F524F5" w14:textId="77777777" w:rsidR="0062092A" w:rsidRDefault="005C0843">
            <w:r>
              <w:t>Vidutinė metinė lėšų suma</w:t>
            </w:r>
          </w:p>
        </w:tc>
        <w:tc>
          <w:tcPr>
            <w:tcW w:w="1980" w:type="dxa"/>
            <w:tcBorders>
              <w:top w:val="single" w:sz="2" w:space="0" w:color="auto"/>
              <w:left w:val="single" w:sz="2" w:space="0" w:color="auto"/>
              <w:bottom w:val="single" w:sz="2" w:space="0" w:color="auto"/>
              <w:right w:val="single" w:sz="2" w:space="0" w:color="auto"/>
            </w:tcBorders>
          </w:tcPr>
          <w:p w14:paraId="1C97709F" w14:textId="77777777" w:rsidR="0062092A" w:rsidRDefault="005C0843">
            <w:r>
              <w:t>Dešimtainis skaičius</w:t>
            </w:r>
          </w:p>
        </w:tc>
        <w:tc>
          <w:tcPr>
            <w:tcW w:w="4680" w:type="dxa"/>
            <w:tcBorders>
              <w:top w:val="single" w:sz="2" w:space="0" w:color="auto"/>
              <w:left w:val="single" w:sz="2" w:space="0" w:color="auto"/>
              <w:bottom w:val="single" w:sz="2" w:space="0" w:color="auto"/>
              <w:right w:val="single" w:sz="2" w:space="0" w:color="auto"/>
            </w:tcBorders>
          </w:tcPr>
          <w:p w14:paraId="78C83E47" w14:textId="77777777" w:rsidR="0062092A" w:rsidRPr="00A8683D" w:rsidRDefault="0062092A" w:rsidP="00A41846">
            <w:pPr>
              <w:widowControl w:val="0"/>
              <w:autoSpaceDE w:val="0"/>
              <w:autoSpaceDN w:val="0"/>
              <w:adjustRightInd w:val="0"/>
              <w:ind w:left="432" w:firstLine="0"/>
              <w:jc w:val="left"/>
            </w:pPr>
          </w:p>
        </w:tc>
      </w:tr>
      <w:tr w:rsidR="005C0843" w:rsidRPr="00A8683D" w14:paraId="554A75AF"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12DD67D" w14:textId="77777777" w:rsidR="005C0843" w:rsidRDefault="00AA075F">
            <w:r>
              <w:t>Valstybės biudžeto lėšos</w:t>
            </w:r>
          </w:p>
        </w:tc>
        <w:tc>
          <w:tcPr>
            <w:tcW w:w="1980" w:type="dxa"/>
            <w:tcBorders>
              <w:top w:val="single" w:sz="2" w:space="0" w:color="auto"/>
              <w:left w:val="single" w:sz="2" w:space="0" w:color="auto"/>
              <w:bottom w:val="single" w:sz="2" w:space="0" w:color="auto"/>
              <w:right w:val="single" w:sz="2" w:space="0" w:color="auto"/>
            </w:tcBorders>
          </w:tcPr>
          <w:p w14:paraId="368A6ADA" w14:textId="77777777" w:rsidR="005C0843" w:rsidRDefault="00AA075F">
            <w:r>
              <w:t>Dešimtainis skaičius</w:t>
            </w:r>
          </w:p>
        </w:tc>
        <w:tc>
          <w:tcPr>
            <w:tcW w:w="4680" w:type="dxa"/>
            <w:tcBorders>
              <w:top w:val="single" w:sz="2" w:space="0" w:color="auto"/>
              <w:left w:val="single" w:sz="2" w:space="0" w:color="auto"/>
              <w:bottom w:val="single" w:sz="2" w:space="0" w:color="auto"/>
              <w:right w:val="single" w:sz="2" w:space="0" w:color="auto"/>
            </w:tcBorders>
          </w:tcPr>
          <w:p w14:paraId="7732072E" w14:textId="77777777" w:rsidR="005C0843" w:rsidRPr="00A8683D" w:rsidRDefault="005C0843" w:rsidP="00A41846">
            <w:pPr>
              <w:widowControl w:val="0"/>
              <w:autoSpaceDE w:val="0"/>
              <w:autoSpaceDN w:val="0"/>
              <w:adjustRightInd w:val="0"/>
              <w:ind w:left="432" w:firstLine="0"/>
              <w:jc w:val="left"/>
            </w:pPr>
          </w:p>
        </w:tc>
      </w:tr>
      <w:tr w:rsidR="00AA075F" w:rsidRPr="00A8683D" w14:paraId="15C19A3A"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4918BB9" w14:textId="77777777" w:rsidR="00AA075F" w:rsidRDefault="00AA075F">
            <w:r>
              <w:t>Kiti finansavimo šaltiniai</w:t>
            </w:r>
          </w:p>
        </w:tc>
        <w:tc>
          <w:tcPr>
            <w:tcW w:w="1980" w:type="dxa"/>
            <w:tcBorders>
              <w:top w:val="single" w:sz="2" w:space="0" w:color="auto"/>
              <w:left w:val="single" w:sz="2" w:space="0" w:color="auto"/>
              <w:bottom w:val="single" w:sz="2" w:space="0" w:color="auto"/>
              <w:right w:val="single" w:sz="2" w:space="0" w:color="auto"/>
            </w:tcBorders>
          </w:tcPr>
          <w:p w14:paraId="7EAA072E" w14:textId="77777777" w:rsidR="00AA075F" w:rsidRDefault="003A0066">
            <w:r>
              <w:t>Dešimtainis skaičius</w:t>
            </w:r>
          </w:p>
        </w:tc>
        <w:tc>
          <w:tcPr>
            <w:tcW w:w="4680" w:type="dxa"/>
            <w:tcBorders>
              <w:top w:val="single" w:sz="2" w:space="0" w:color="auto"/>
              <w:left w:val="single" w:sz="2" w:space="0" w:color="auto"/>
              <w:bottom w:val="single" w:sz="2" w:space="0" w:color="auto"/>
              <w:right w:val="single" w:sz="2" w:space="0" w:color="auto"/>
            </w:tcBorders>
          </w:tcPr>
          <w:p w14:paraId="5BE25AC8" w14:textId="77777777" w:rsidR="00AA075F" w:rsidRPr="00A8683D" w:rsidRDefault="00AA075F" w:rsidP="00A41846">
            <w:pPr>
              <w:widowControl w:val="0"/>
              <w:autoSpaceDE w:val="0"/>
              <w:autoSpaceDN w:val="0"/>
              <w:adjustRightInd w:val="0"/>
              <w:ind w:left="432" w:firstLine="0"/>
              <w:jc w:val="left"/>
            </w:pPr>
          </w:p>
        </w:tc>
      </w:tr>
      <w:tr w:rsidR="003A0066" w:rsidRPr="00A8683D" w14:paraId="79348C6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F46684E" w14:textId="77777777" w:rsidR="003A0066" w:rsidRDefault="003A0066">
            <w:r>
              <w:t>Pareiškėjo lėšos</w:t>
            </w:r>
          </w:p>
        </w:tc>
        <w:tc>
          <w:tcPr>
            <w:tcW w:w="1980" w:type="dxa"/>
            <w:tcBorders>
              <w:top w:val="single" w:sz="2" w:space="0" w:color="auto"/>
              <w:left w:val="single" w:sz="2" w:space="0" w:color="auto"/>
              <w:bottom w:val="single" w:sz="2" w:space="0" w:color="auto"/>
              <w:right w:val="single" w:sz="2" w:space="0" w:color="auto"/>
            </w:tcBorders>
          </w:tcPr>
          <w:p w14:paraId="0B1C4BE2" w14:textId="77777777" w:rsidR="003A0066" w:rsidRDefault="003A0066">
            <w:r>
              <w:t>Dešimtainis skaičius</w:t>
            </w:r>
          </w:p>
        </w:tc>
        <w:tc>
          <w:tcPr>
            <w:tcW w:w="4680" w:type="dxa"/>
            <w:tcBorders>
              <w:top w:val="single" w:sz="2" w:space="0" w:color="auto"/>
              <w:left w:val="single" w:sz="2" w:space="0" w:color="auto"/>
              <w:bottom w:val="single" w:sz="2" w:space="0" w:color="auto"/>
              <w:right w:val="single" w:sz="2" w:space="0" w:color="auto"/>
            </w:tcBorders>
          </w:tcPr>
          <w:p w14:paraId="5797E4E2" w14:textId="77777777" w:rsidR="003A0066" w:rsidRPr="00A8683D" w:rsidRDefault="003A0066" w:rsidP="00A41846">
            <w:pPr>
              <w:widowControl w:val="0"/>
              <w:autoSpaceDE w:val="0"/>
              <w:autoSpaceDN w:val="0"/>
              <w:adjustRightInd w:val="0"/>
              <w:ind w:left="432" w:firstLine="0"/>
              <w:jc w:val="left"/>
            </w:pPr>
          </w:p>
        </w:tc>
      </w:tr>
      <w:tr w:rsidR="003A0066" w:rsidRPr="00A8683D" w14:paraId="6EF0719C"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FFAAD72" w14:textId="77777777" w:rsidR="003A0066" w:rsidRDefault="003A0066">
            <w:r>
              <w:lastRenderedPageBreak/>
              <w:t>ES teisyno/</w:t>
            </w:r>
            <w:r w:rsidR="00FC0F61">
              <w:t>veiksm</w:t>
            </w:r>
            <w:r w:rsidR="00CC7348">
              <w:t>o</w:t>
            </w:r>
            <w:r w:rsidR="00FC0F61">
              <w:t xml:space="preserve"> plano pavadinimas</w:t>
            </w:r>
          </w:p>
        </w:tc>
        <w:tc>
          <w:tcPr>
            <w:tcW w:w="1980" w:type="dxa"/>
            <w:tcBorders>
              <w:top w:val="single" w:sz="2" w:space="0" w:color="auto"/>
              <w:left w:val="single" w:sz="2" w:space="0" w:color="auto"/>
              <w:bottom w:val="single" w:sz="2" w:space="0" w:color="auto"/>
              <w:right w:val="single" w:sz="2" w:space="0" w:color="auto"/>
            </w:tcBorders>
          </w:tcPr>
          <w:p w14:paraId="7EDCD570" w14:textId="77777777" w:rsidR="003A0066" w:rsidRDefault="00FC0F61">
            <w:r>
              <w:t>Tekstas</w:t>
            </w:r>
          </w:p>
        </w:tc>
        <w:tc>
          <w:tcPr>
            <w:tcW w:w="4680" w:type="dxa"/>
            <w:tcBorders>
              <w:top w:val="single" w:sz="2" w:space="0" w:color="auto"/>
              <w:left w:val="single" w:sz="2" w:space="0" w:color="auto"/>
              <w:bottom w:val="single" w:sz="2" w:space="0" w:color="auto"/>
              <w:right w:val="single" w:sz="2" w:space="0" w:color="auto"/>
            </w:tcBorders>
          </w:tcPr>
          <w:p w14:paraId="78F52098" w14:textId="77777777" w:rsidR="003A0066" w:rsidRPr="00A8683D" w:rsidRDefault="003A0066" w:rsidP="00A41846">
            <w:pPr>
              <w:widowControl w:val="0"/>
              <w:autoSpaceDE w:val="0"/>
              <w:autoSpaceDN w:val="0"/>
              <w:adjustRightInd w:val="0"/>
              <w:ind w:left="432" w:firstLine="0"/>
              <w:jc w:val="left"/>
            </w:pPr>
          </w:p>
        </w:tc>
      </w:tr>
      <w:tr w:rsidR="00CC7348" w:rsidRPr="00A8683D" w14:paraId="26BA562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9435A65" w14:textId="77777777" w:rsidR="00CC7348" w:rsidRDefault="00CC7348">
            <w:r>
              <w:t>ES teisyno/veiksmų plano įgyvendinimo padėtis</w:t>
            </w:r>
          </w:p>
        </w:tc>
        <w:tc>
          <w:tcPr>
            <w:tcW w:w="1980" w:type="dxa"/>
            <w:tcBorders>
              <w:top w:val="single" w:sz="2" w:space="0" w:color="auto"/>
              <w:left w:val="single" w:sz="2" w:space="0" w:color="auto"/>
              <w:bottom w:val="single" w:sz="2" w:space="0" w:color="auto"/>
              <w:right w:val="single" w:sz="2" w:space="0" w:color="auto"/>
            </w:tcBorders>
          </w:tcPr>
          <w:p w14:paraId="47EF9DBF" w14:textId="77777777" w:rsidR="00CC7348" w:rsidRDefault="00CC7348">
            <w:r>
              <w:t>Tekstas</w:t>
            </w:r>
          </w:p>
        </w:tc>
        <w:tc>
          <w:tcPr>
            <w:tcW w:w="4680" w:type="dxa"/>
            <w:tcBorders>
              <w:top w:val="single" w:sz="2" w:space="0" w:color="auto"/>
              <w:left w:val="single" w:sz="2" w:space="0" w:color="auto"/>
              <w:bottom w:val="single" w:sz="2" w:space="0" w:color="auto"/>
              <w:right w:val="single" w:sz="2" w:space="0" w:color="auto"/>
            </w:tcBorders>
          </w:tcPr>
          <w:p w14:paraId="4E83860C" w14:textId="77777777" w:rsidR="00CC7348" w:rsidRPr="00A8683D" w:rsidRDefault="00CC7348" w:rsidP="00A41846">
            <w:pPr>
              <w:widowControl w:val="0"/>
              <w:autoSpaceDE w:val="0"/>
              <w:autoSpaceDN w:val="0"/>
              <w:adjustRightInd w:val="0"/>
              <w:ind w:left="432" w:firstLine="0"/>
              <w:jc w:val="left"/>
            </w:pPr>
          </w:p>
        </w:tc>
      </w:tr>
      <w:tr w:rsidR="00B00FA4" w:rsidRPr="00A8683D" w14:paraId="4A8970EE"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587B6D6" w14:textId="77777777" w:rsidR="00B00FA4" w:rsidRDefault="007D25DD">
            <w:r>
              <w:t xml:space="preserve">Projekto </w:t>
            </w:r>
            <w:r w:rsidR="002A1234">
              <w:t>atitiktis horizontaliesiems principams</w:t>
            </w:r>
          </w:p>
        </w:tc>
        <w:tc>
          <w:tcPr>
            <w:tcW w:w="1980" w:type="dxa"/>
            <w:tcBorders>
              <w:top w:val="single" w:sz="2" w:space="0" w:color="auto"/>
              <w:left w:val="single" w:sz="2" w:space="0" w:color="auto"/>
              <w:bottom w:val="single" w:sz="2" w:space="0" w:color="auto"/>
              <w:right w:val="single" w:sz="2" w:space="0" w:color="auto"/>
            </w:tcBorders>
          </w:tcPr>
          <w:p w14:paraId="527E1113" w14:textId="77777777" w:rsidR="00B00FA4" w:rsidRDefault="002A1234">
            <w:r>
              <w:t>Požymis</w:t>
            </w:r>
          </w:p>
        </w:tc>
        <w:tc>
          <w:tcPr>
            <w:tcW w:w="4680" w:type="dxa"/>
            <w:tcBorders>
              <w:top w:val="single" w:sz="2" w:space="0" w:color="auto"/>
              <w:left w:val="single" w:sz="2" w:space="0" w:color="auto"/>
              <w:bottom w:val="single" w:sz="2" w:space="0" w:color="auto"/>
              <w:right w:val="single" w:sz="2" w:space="0" w:color="auto"/>
            </w:tcBorders>
          </w:tcPr>
          <w:p w14:paraId="4961DDDE" w14:textId="77777777" w:rsidR="00B00FA4" w:rsidRPr="00A8683D" w:rsidRDefault="00B00FA4" w:rsidP="00A41846">
            <w:pPr>
              <w:widowControl w:val="0"/>
              <w:autoSpaceDE w:val="0"/>
              <w:autoSpaceDN w:val="0"/>
              <w:adjustRightInd w:val="0"/>
              <w:ind w:left="432" w:firstLine="0"/>
              <w:jc w:val="left"/>
            </w:pPr>
          </w:p>
        </w:tc>
      </w:tr>
      <w:tr w:rsidR="00296732" w:rsidRPr="00A8683D" w14:paraId="6C6F173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5BE27CA" w14:textId="77777777" w:rsidR="00296732" w:rsidRDefault="00296732">
            <w:r>
              <w:t>Projektas įgyvendinamas Lietuvoje</w:t>
            </w:r>
          </w:p>
        </w:tc>
        <w:tc>
          <w:tcPr>
            <w:tcW w:w="1980" w:type="dxa"/>
            <w:tcBorders>
              <w:top w:val="single" w:sz="2" w:space="0" w:color="auto"/>
              <w:left w:val="single" w:sz="2" w:space="0" w:color="auto"/>
              <w:bottom w:val="single" w:sz="2" w:space="0" w:color="auto"/>
              <w:right w:val="single" w:sz="2" w:space="0" w:color="auto"/>
            </w:tcBorders>
          </w:tcPr>
          <w:p w14:paraId="3B09353E" w14:textId="77777777" w:rsidR="00296732" w:rsidRDefault="00296732">
            <w:r>
              <w:t>Požymis</w:t>
            </w:r>
          </w:p>
        </w:tc>
        <w:tc>
          <w:tcPr>
            <w:tcW w:w="4680" w:type="dxa"/>
            <w:tcBorders>
              <w:top w:val="single" w:sz="2" w:space="0" w:color="auto"/>
              <w:left w:val="single" w:sz="2" w:space="0" w:color="auto"/>
              <w:bottom w:val="single" w:sz="2" w:space="0" w:color="auto"/>
              <w:right w:val="single" w:sz="2" w:space="0" w:color="auto"/>
            </w:tcBorders>
          </w:tcPr>
          <w:p w14:paraId="6B4C6296" w14:textId="77777777" w:rsidR="00296732" w:rsidRPr="00A8683D" w:rsidRDefault="00296732" w:rsidP="00A41846">
            <w:pPr>
              <w:widowControl w:val="0"/>
              <w:autoSpaceDE w:val="0"/>
              <w:autoSpaceDN w:val="0"/>
              <w:adjustRightInd w:val="0"/>
              <w:ind w:left="432" w:firstLine="0"/>
              <w:jc w:val="left"/>
            </w:pPr>
          </w:p>
        </w:tc>
      </w:tr>
      <w:tr w:rsidR="001976AA" w:rsidRPr="00A8683D" w14:paraId="4A8A0687"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CDB7E03" w14:textId="77777777" w:rsidR="001976AA" w:rsidRDefault="001976AA">
            <w:r>
              <w:t xml:space="preserve">Projektas įgyvendinamas </w:t>
            </w:r>
            <w:r w:rsidR="00F82697">
              <w:t>kitoje ES valstybėje</w:t>
            </w:r>
          </w:p>
        </w:tc>
        <w:tc>
          <w:tcPr>
            <w:tcW w:w="1980" w:type="dxa"/>
            <w:tcBorders>
              <w:top w:val="single" w:sz="2" w:space="0" w:color="auto"/>
              <w:left w:val="single" w:sz="2" w:space="0" w:color="auto"/>
              <w:bottom w:val="single" w:sz="2" w:space="0" w:color="auto"/>
              <w:right w:val="single" w:sz="2" w:space="0" w:color="auto"/>
            </w:tcBorders>
          </w:tcPr>
          <w:p w14:paraId="0B7E26DD" w14:textId="77777777" w:rsidR="001976AA" w:rsidRDefault="00F82697">
            <w:r>
              <w:t>Požymis</w:t>
            </w:r>
          </w:p>
        </w:tc>
        <w:tc>
          <w:tcPr>
            <w:tcW w:w="4680" w:type="dxa"/>
            <w:tcBorders>
              <w:top w:val="single" w:sz="2" w:space="0" w:color="auto"/>
              <w:left w:val="single" w:sz="2" w:space="0" w:color="auto"/>
              <w:bottom w:val="single" w:sz="2" w:space="0" w:color="auto"/>
              <w:right w:val="single" w:sz="2" w:space="0" w:color="auto"/>
            </w:tcBorders>
          </w:tcPr>
          <w:p w14:paraId="01A5A3D0" w14:textId="77777777" w:rsidR="001976AA" w:rsidRPr="00A8683D" w:rsidRDefault="001976AA" w:rsidP="00A41846">
            <w:pPr>
              <w:widowControl w:val="0"/>
              <w:autoSpaceDE w:val="0"/>
              <w:autoSpaceDN w:val="0"/>
              <w:adjustRightInd w:val="0"/>
              <w:ind w:left="432" w:firstLine="0"/>
              <w:jc w:val="left"/>
            </w:pPr>
          </w:p>
        </w:tc>
      </w:tr>
      <w:tr w:rsidR="00F82697" w:rsidRPr="00A8683D" w14:paraId="4C3576C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C294A14" w14:textId="77777777" w:rsidR="00F82697" w:rsidRDefault="00F82697">
            <w:r>
              <w:t>ES valstybės pavadinimas</w:t>
            </w:r>
          </w:p>
        </w:tc>
        <w:tc>
          <w:tcPr>
            <w:tcW w:w="1980" w:type="dxa"/>
            <w:tcBorders>
              <w:top w:val="single" w:sz="2" w:space="0" w:color="auto"/>
              <w:left w:val="single" w:sz="2" w:space="0" w:color="auto"/>
              <w:bottom w:val="single" w:sz="2" w:space="0" w:color="auto"/>
              <w:right w:val="single" w:sz="2" w:space="0" w:color="auto"/>
            </w:tcBorders>
          </w:tcPr>
          <w:p w14:paraId="470BA8D2" w14:textId="77777777" w:rsidR="00F82697" w:rsidRDefault="00F82697">
            <w:r>
              <w:t>Tekstas</w:t>
            </w:r>
          </w:p>
        </w:tc>
        <w:tc>
          <w:tcPr>
            <w:tcW w:w="4680" w:type="dxa"/>
            <w:tcBorders>
              <w:top w:val="single" w:sz="2" w:space="0" w:color="auto"/>
              <w:left w:val="single" w:sz="2" w:space="0" w:color="auto"/>
              <w:bottom w:val="single" w:sz="2" w:space="0" w:color="auto"/>
              <w:right w:val="single" w:sz="2" w:space="0" w:color="auto"/>
            </w:tcBorders>
          </w:tcPr>
          <w:p w14:paraId="25586C0A" w14:textId="77777777" w:rsidR="00F82697" w:rsidRPr="00A8683D" w:rsidRDefault="00F82697" w:rsidP="00A41846">
            <w:pPr>
              <w:widowControl w:val="0"/>
              <w:autoSpaceDE w:val="0"/>
              <w:autoSpaceDN w:val="0"/>
              <w:adjustRightInd w:val="0"/>
              <w:ind w:left="432" w:firstLine="0"/>
              <w:jc w:val="left"/>
            </w:pPr>
          </w:p>
        </w:tc>
      </w:tr>
      <w:tr w:rsidR="00F82697" w:rsidRPr="00A8683D" w14:paraId="0D3E183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A1989A7" w14:textId="77777777" w:rsidR="00F82697" w:rsidRDefault="00F82697">
            <w:r>
              <w:t>Projektas įgyvendinamas ne ES valstybėje</w:t>
            </w:r>
          </w:p>
        </w:tc>
        <w:tc>
          <w:tcPr>
            <w:tcW w:w="1980" w:type="dxa"/>
            <w:tcBorders>
              <w:top w:val="single" w:sz="2" w:space="0" w:color="auto"/>
              <w:left w:val="single" w:sz="2" w:space="0" w:color="auto"/>
              <w:bottom w:val="single" w:sz="2" w:space="0" w:color="auto"/>
              <w:right w:val="single" w:sz="2" w:space="0" w:color="auto"/>
            </w:tcBorders>
          </w:tcPr>
          <w:p w14:paraId="00C2A6B6" w14:textId="77777777" w:rsidR="00F82697" w:rsidRDefault="00F82697">
            <w:r>
              <w:t>Požymis</w:t>
            </w:r>
          </w:p>
        </w:tc>
        <w:tc>
          <w:tcPr>
            <w:tcW w:w="4680" w:type="dxa"/>
            <w:tcBorders>
              <w:top w:val="single" w:sz="2" w:space="0" w:color="auto"/>
              <w:left w:val="single" w:sz="2" w:space="0" w:color="auto"/>
              <w:bottom w:val="single" w:sz="2" w:space="0" w:color="auto"/>
              <w:right w:val="single" w:sz="2" w:space="0" w:color="auto"/>
            </w:tcBorders>
          </w:tcPr>
          <w:p w14:paraId="46823BD4" w14:textId="77777777" w:rsidR="00F82697" w:rsidRPr="00A8683D" w:rsidRDefault="00F82697" w:rsidP="00A41846">
            <w:pPr>
              <w:widowControl w:val="0"/>
              <w:autoSpaceDE w:val="0"/>
              <w:autoSpaceDN w:val="0"/>
              <w:adjustRightInd w:val="0"/>
              <w:ind w:left="432" w:firstLine="0"/>
              <w:jc w:val="left"/>
            </w:pPr>
          </w:p>
        </w:tc>
      </w:tr>
      <w:tr w:rsidR="00F82697" w:rsidRPr="00A8683D" w14:paraId="23C0C37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23315DA" w14:textId="77777777" w:rsidR="00F82697" w:rsidRDefault="00F82697">
            <w:r>
              <w:t>Ne ES valstybės pavadinimas</w:t>
            </w:r>
          </w:p>
        </w:tc>
        <w:tc>
          <w:tcPr>
            <w:tcW w:w="1980" w:type="dxa"/>
            <w:tcBorders>
              <w:top w:val="single" w:sz="2" w:space="0" w:color="auto"/>
              <w:left w:val="single" w:sz="2" w:space="0" w:color="auto"/>
              <w:bottom w:val="single" w:sz="2" w:space="0" w:color="auto"/>
              <w:right w:val="single" w:sz="2" w:space="0" w:color="auto"/>
            </w:tcBorders>
          </w:tcPr>
          <w:p w14:paraId="1CD9FDF3" w14:textId="77777777" w:rsidR="00F82697" w:rsidRDefault="00F82697">
            <w:r>
              <w:t>Tekstas</w:t>
            </w:r>
          </w:p>
        </w:tc>
        <w:tc>
          <w:tcPr>
            <w:tcW w:w="4680" w:type="dxa"/>
            <w:tcBorders>
              <w:top w:val="single" w:sz="2" w:space="0" w:color="auto"/>
              <w:left w:val="single" w:sz="2" w:space="0" w:color="auto"/>
              <w:bottom w:val="single" w:sz="2" w:space="0" w:color="auto"/>
              <w:right w:val="single" w:sz="2" w:space="0" w:color="auto"/>
            </w:tcBorders>
          </w:tcPr>
          <w:p w14:paraId="71F01E21" w14:textId="77777777" w:rsidR="00F82697" w:rsidRPr="00A8683D" w:rsidRDefault="00F82697" w:rsidP="00A41846">
            <w:pPr>
              <w:widowControl w:val="0"/>
              <w:autoSpaceDE w:val="0"/>
              <w:autoSpaceDN w:val="0"/>
              <w:adjustRightInd w:val="0"/>
              <w:ind w:left="432" w:firstLine="0"/>
              <w:jc w:val="left"/>
            </w:pPr>
          </w:p>
        </w:tc>
      </w:tr>
      <w:tr w:rsidR="003B5EEE" w:rsidRPr="00A8683D" w14:paraId="78F01CE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5166572" w14:textId="77777777" w:rsidR="003B5EEE" w:rsidRDefault="003B5EEE" w:rsidP="003B5EEE">
            <w:r>
              <w:t>Apskritis, kuriai tenka dalis lėšų</w:t>
            </w:r>
          </w:p>
        </w:tc>
        <w:tc>
          <w:tcPr>
            <w:tcW w:w="1980" w:type="dxa"/>
            <w:tcBorders>
              <w:top w:val="single" w:sz="2" w:space="0" w:color="auto"/>
              <w:left w:val="single" w:sz="2" w:space="0" w:color="auto"/>
              <w:bottom w:val="single" w:sz="2" w:space="0" w:color="auto"/>
              <w:right w:val="single" w:sz="2" w:space="0" w:color="auto"/>
            </w:tcBorders>
          </w:tcPr>
          <w:p w14:paraId="373EA460" w14:textId="77777777" w:rsidR="003B5EEE" w:rsidRDefault="003B5EEE" w:rsidP="003B5EEE">
            <w:r>
              <w:t>Reikšmių sąrašas</w:t>
            </w:r>
          </w:p>
        </w:tc>
        <w:tc>
          <w:tcPr>
            <w:tcW w:w="4680" w:type="dxa"/>
            <w:tcBorders>
              <w:top w:val="single" w:sz="2" w:space="0" w:color="auto"/>
              <w:left w:val="single" w:sz="2" w:space="0" w:color="auto"/>
              <w:bottom w:val="single" w:sz="2" w:space="0" w:color="auto"/>
              <w:right w:val="single" w:sz="2" w:space="0" w:color="auto"/>
            </w:tcBorders>
          </w:tcPr>
          <w:p w14:paraId="7934C82B" w14:textId="77777777" w:rsidR="003B5EEE" w:rsidRPr="00A8683D" w:rsidRDefault="003B5EEE" w:rsidP="003B5EEE">
            <w:pPr>
              <w:widowControl w:val="0"/>
              <w:autoSpaceDE w:val="0"/>
              <w:autoSpaceDN w:val="0"/>
              <w:adjustRightInd w:val="0"/>
              <w:ind w:left="432" w:firstLine="0"/>
              <w:jc w:val="left"/>
            </w:pPr>
            <w:r>
              <w:t xml:space="preserve">Pasirenkama iš apskričių sąrašo. </w:t>
            </w:r>
          </w:p>
        </w:tc>
      </w:tr>
      <w:tr w:rsidR="003B5EEE" w:rsidRPr="00A8683D" w14:paraId="60A630FA"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E916006" w14:textId="77777777" w:rsidR="003B5EEE" w:rsidRDefault="003B5EEE" w:rsidP="003B5EEE">
            <w:r>
              <w:t>Savivaldybė, kuriai tenka dalis lėšų</w:t>
            </w:r>
          </w:p>
        </w:tc>
        <w:tc>
          <w:tcPr>
            <w:tcW w:w="1980" w:type="dxa"/>
            <w:tcBorders>
              <w:top w:val="single" w:sz="2" w:space="0" w:color="auto"/>
              <w:left w:val="single" w:sz="2" w:space="0" w:color="auto"/>
              <w:bottom w:val="single" w:sz="2" w:space="0" w:color="auto"/>
              <w:right w:val="single" w:sz="2" w:space="0" w:color="auto"/>
            </w:tcBorders>
          </w:tcPr>
          <w:p w14:paraId="1A1D9023" w14:textId="77777777" w:rsidR="003B5EEE" w:rsidRDefault="003B5EEE" w:rsidP="003B5EEE">
            <w:r>
              <w:t>Reikšmių sąrašas</w:t>
            </w:r>
          </w:p>
        </w:tc>
        <w:tc>
          <w:tcPr>
            <w:tcW w:w="4680" w:type="dxa"/>
            <w:tcBorders>
              <w:top w:val="single" w:sz="2" w:space="0" w:color="auto"/>
              <w:left w:val="single" w:sz="2" w:space="0" w:color="auto"/>
              <w:bottom w:val="single" w:sz="2" w:space="0" w:color="auto"/>
              <w:right w:val="single" w:sz="2" w:space="0" w:color="auto"/>
            </w:tcBorders>
          </w:tcPr>
          <w:p w14:paraId="7B2F4CE7" w14:textId="77777777" w:rsidR="003B5EEE" w:rsidRPr="00A8683D" w:rsidRDefault="003B5EEE" w:rsidP="003B5EEE">
            <w:pPr>
              <w:widowControl w:val="0"/>
              <w:autoSpaceDE w:val="0"/>
              <w:autoSpaceDN w:val="0"/>
              <w:adjustRightInd w:val="0"/>
              <w:ind w:left="432" w:firstLine="0"/>
              <w:jc w:val="left"/>
            </w:pPr>
            <w:r>
              <w:t>Pasirenkama iš savivaldybių sąrašo pagal apskritį.</w:t>
            </w:r>
          </w:p>
        </w:tc>
      </w:tr>
      <w:tr w:rsidR="003B5EEE" w:rsidRPr="00A8683D" w14:paraId="7F71E83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2B1D8C9" w14:textId="77777777" w:rsidR="003B5EEE" w:rsidRDefault="003B5EEE" w:rsidP="003B5EEE">
            <w:r>
              <w:t>Kita apskritis, kuriai tenka dalis lėšų</w:t>
            </w:r>
          </w:p>
        </w:tc>
        <w:tc>
          <w:tcPr>
            <w:tcW w:w="1980" w:type="dxa"/>
            <w:tcBorders>
              <w:top w:val="single" w:sz="2" w:space="0" w:color="auto"/>
              <w:left w:val="single" w:sz="2" w:space="0" w:color="auto"/>
              <w:bottom w:val="single" w:sz="2" w:space="0" w:color="auto"/>
              <w:right w:val="single" w:sz="2" w:space="0" w:color="auto"/>
            </w:tcBorders>
          </w:tcPr>
          <w:p w14:paraId="5BD67B6C" w14:textId="77777777" w:rsidR="003B5EEE" w:rsidRDefault="003B5EEE" w:rsidP="003B5EEE">
            <w:r>
              <w:t>Reikšmių sąrašas</w:t>
            </w:r>
          </w:p>
        </w:tc>
        <w:tc>
          <w:tcPr>
            <w:tcW w:w="4680" w:type="dxa"/>
            <w:tcBorders>
              <w:top w:val="single" w:sz="2" w:space="0" w:color="auto"/>
              <w:left w:val="single" w:sz="2" w:space="0" w:color="auto"/>
              <w:bottom w:val="single" w:sz="2" w:space="0" w:color="auto"/>
              <w:right w:val="single" w:sz="2" w:space="0" w:color="auto"/>
            </w:tcBorders>
          </w:tcPr>
          <w:p w14:paraId="4E49C75C" w14:textId="77777777" w:rsidR="003B5EEE" w:rsidRPr="00A8683D" w:rsidRDefault="003B5EEE" w:rsidP="003B5EEE">
            <w:pPr>
              <w:widowControl w:val="0"/>
              <w:autoSpaceDE w:val="0"/>
              <w:autoSpaceDN w:val="0"/>
              <w:adjustRightInd w:val="0"/>
              <w:ind w:left="432" w:firstLine="0"/>
              <w:jc w:val="left"/>
            </w:pPr>
            <w:r>
              <w:t xml:space="preserve">Pasirenkama iš apskričių sąrašo. </w:t>
            </w:r>
          </w:p>
        </w:tc>
      </w:tr>
      <w:tr w:rsidR="003B5EEE" w:rsidRPr="00A8683D" w14:paraId="0A770D67"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FE57C7D" w14:textId="77777777" w:rsidR="003B5EEE" w:rsidRDefault="003B5EEE" w:rsidP="003B5EEE">
            <w:r>
              <w:t>Kita savivaldybė, kuriai tenka dalis lėšų</w:t>
            </w:r>
          </w:p>
        </w:tc>
        <w:tc>
          <w:tcPr>
            <w:tcW w:w="1980" w:type="dxa"/>
            <w:tcBorders>
              <w:top w:val="single" w:sz="2" w:space="0" w:color="auto"/>
              <w:left w:val="single" w:sz="2" w:space="0" w:color="auto"/>
              <w:bottom w:val="single" w:sz="2" w:space="0" w:color="auto"/>
              <w:right w:val="single" w:sz="2" w:space="0" w:color="auto"/>
            </w:tcBorders>
          </w:tcPr>
          <w:p w14:paraId="31E59569" w14:textId="77777777" w:rsidR="003B5EEE" w:rsidRDefault="003B5EEE" w:rsidP="003B5EEE">
            <w:r>
              <w:t>Reikšmių sąrašas</w:t>
            </w:r>
          </w:p>
        </w:tc>
        <w:tc>
          <w:tcPr>
            <w:tcW w:w="4680" w:type="dxa"/>
            <w:tcBorders>
              <w:top w:val="single" w:sz="2" w:space="0" w:color="auto"/>
              <w:left w:val="single" w:sz="2" w:space="0" w:color="auto"/>
              <w:bottom w:val="single" w:sz="2" w:space="0" w:color="auto"/>
              <w:right w:val="single" w:sz="2" w:space="0" w:color="auto"/>
            </w:tcBorders>
          </w:tcPr>
          <w:p w14:paraId="4FA1BA5B" w14:textId="77777777" w:rsidR="003B5EEE" w:rsidRPr="00A8683D" w:rsidRDefault="003B5EEE" w:rsidP="003B5EEE">
            <w:pPr>
              <w:widowControl w:val="0"/>
              <w:autoSpaceDE w:val="0"/>
              <w:autoSpaceDN w:val="0"/>
              <w:adjustRightInd w:val="0"/>
              <w:ind w:left="432" w:firstLine="0"/>
              <w:jc w:val="left"/>
            </w:pPr>
            <w:r>
              <w:t>Pasirenkama iš savivaldybių sąrašo pagal apskritį.</w:t>
            </w:r>
          </w:p>
        </w:tc>
      </w:tr>
    </w:tbl>
    <w:p w14:paraId="1449E1D1" w14:textId="77777777" w:rsidR="00495706" w:rsidRDefault="00495706" w:rsidP="00495706">
      <w:pPr>
        <w:pStyle w:val="BodyText"/>
      </w:pPr>
    </w:p>
    <w:p w14:paraId="7168C7A5" w14:textId="77777777" w:rsidR="00CE7F8D" w:rsidRPr="00A8683D" w:rsidRDefault="00CE7F8D" w:rsidP="00CE7F8D">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CE7F8D" w:rsidRPr="00A8683D" w14:paraId="556D59C4"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5BBFF209" w14:textId="77777777" w:rsidR="00CE7F8D" w:rsidRPr="00A8683D" w:rsidRDefault="00CE7F8D">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6DB52F17" w14:textId="77777777" w:rsidR="00CE7F8D" w:rsidRPr="00A8683D" w:rsidRDefault="00CE7F8D">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5ADC6DCE" w14:textId="77777777" w:rsidR="00CE7F8D" w:rsidRPr="00A8683D" w:rsidRDefault="00CE7F8D">
            <w:pPr>
              <w:rPr>
                <w:b/>
              </w:rPr>
            </w:pPr>
            <w:r w:rsidRPr="00A8683D">
              <w:rPr>
                <w:b/>
              </w:rPr>
              <w:t>Pastabos</w:t>
            </w:r>
          </w:p>
        </w:tc>
      </w:tr>
      <w:tr w:rsidR="00CE7F8D" w:rsidRPr="00A8683D" w14:paraId="3745D810"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F199D8D" w14:textId="77777777" w:rsidR="00CE7F8D" w:rsidRPr="00A8683D" w:rsidRDefault="00CE7F8D"/>
        </w:tc>
        <w:tc>
          <w:tcPr>
            <w:tcW w:w="5220" w:type="dxa"/>
            <w:tcBorders>
              <w:top w:val="single" w:sz="2" w:space="0" w:color="auto"/>
              <w:left w:val="single" w:sz="2" w:space="0" w:color="auto"/>
              <w:bottom w:val="single" w:sz="2" w:space="0" w:color="auto"/>
              <w:right w:val="single" w:sz="2" w:space="0" w:color="auto"/>
            </w:tcBorders>
          </w:tcPr>
          <w:p w14:paraId="74BE12E5" w14:textId="77777777" w:rsidR="00CE7F8D" w:rsidRPr="00A8683D" w:rsidRDefault="00CE7F8D">
            <w:r w:rsidRPr="00A8683D">
              <w:rPr>
                <w:b/>
              </w:rPr>
              <w:t xml:space="preserve"> </w:t>
            </w:r>
            <w:r w:rsidRPr="00A8683D">
              <w:t xml:space="preserve"> </w:t>
            </w:r>
            <w:r w:rsidRPr="00A8683D">
              <w:rPr>
                <w:b/>
              </w:rPr>
              <w:t>0..</w:t>
            </w:r>
            <w:r w:rsidR="006C12A3">
              <w:rPr>
                <w:b/>
              </w:rPr>
              <w:t>1</w:t>
            </w:r>
            <w:r w:rsidRPr="00A8683D">
              <w:rPr>
                <w:b/>
              </w:rPr>
              <w:tab/>
            </w:r>
            <w:r w:rsidRPr="00A8683D">
              <w:t>Projekto įgyvendinimo plano</w:t>
            </w:r>
            <w:r w:rsidR="006C12A3">
              <w:t xml:space="preserve"> projekto aprašymas</w:t>
            </w:r>
            <w:r w:rsidRPr="00A8683D">
              <w:t xml:space="preserve">. </w:t>
            </w:r>
          </w:p>
          <w:p w14:paraId="3AE7D1E1" w14:textId="77777777" w:rsidR="00CE7F8D" w:rsidRPr="00A8683D" w:rsidRDefault="00CE7F8D">
            <w:r w:rsidRPr="00A8683D">
              <w:rPr>
                <w:b/>
              </w:rPr>
              <w:t xml:space="preserve"> </w:t>
            </w:r>
            <w:r w:rsidRPr="00A8683D">
              <w:t xml:space="preserve"> </w:t>
            </w:r>
            <w:r w:rsidRPr="00A8683D">
              <w:rPr>
                <w:b/>
              </w:rPr>
              <w:t>1</w:t>
            </w:r>
            <w:r w:rsidRPr="00A8683D">
              <w:rPr>
                <w:b/>
              </w:rPr>
              <w:tab/>
            </w:r>
            <w:r w:rsidRPr="00A8683D">
              <w:t>Projekto įgyvendinimo planai.</w:t>
            </w:r>
          </w:p>
        </w:tc>
        <w:tc>
          <w:tcPr>
            <w:tcW w:w="1710" w:type="dxa"/>
            <w:tcBorders>
              <w:top w:val="single" w:sz="2" w:space="0" w:color="auto"/>
              <w:left w:val="single" w:sz="2" w:space="0" w:color="auto"/>
              <w:bottom w:val="single" w:sz="2" w:space="0" w:color="auto"/>
              <w:right w:val="single" w:sz="2" w:space="0" w:color="auto"/>
            </w:tcBorders>
          </w:tcPr>
          <w:p w14:paraId="6A6B73C9" w14:textId="77777777" w:rsidR="00CE7F8D" w:rsidRPr="00A8683D" w:rsidRDefault="00CE7F8D"/>
        </w:tc>
      </w:tr>
    </w:tbl>
    <w:p w14:paraId="0D7EA2D3" w14:textId="77777777" w:rsidR="00596F8C" w:rsidRPr="00A8683D" w:rsidRDefault="001E54F5" w:rsidP="003E6AD6">
      <w:pPr>
        <w:pStyle w:val="Heading3"/>
      </w:pPr>
      <w:bookmarkStart w:id="188" w:name="_Toc159222126"/>
      <w:r w:rsidRPr="00A8683D">
        <w:lastRenderedPageBreak/>
        <w:t>Patikros lapai</w:t>
      </w:r>
      <w:bookmarkEnd w:id="188"/>
    </w:p>
    <w:p w14:paraId="4E39374B" w14:textId="77777777" w:rsidR="003F413E" w:rsidRDefault="002B54EF" w:rsidP="00EB47D9">
      <w:pPr>
        <w:keepNext/>
        <w:jc w:val="center"/>
      </w:pPr>
      <w:bookmarkStart w:id="189" w:name="BKM_317C2DD6_3EC5_47EE_AEF7_032EEC8236B0"/>
      <w:r w:rsidRPr="00A8683D">
        <w:rPr>
          <w:noProof/>
          <w:lang w:eastAsia="lt-LT"/>
        </w:rPr>
        <w:drawing>
          <wp:inline distT="0" distB="0" distL="0" distR="0" wp14:anchorId="06C50583" wp14:editId="0FC3780C">
            <wp:extent cx="8353234" cy="446393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8358021" cy="4466493"/>
                    </a:xfrm>
                    <a:prstGeom prst="rect">
                      <a:avLst/>
                    </a:prstGeom>
                  </pic:spPr>
                </pic:pic>
              </a:graphicData>
            </a:graphic>
          </wp:inline>
        </w:drawing>
      </w:r>
    </w:p>
    <w:p w14:paraId="040B0C65" w14:textId="77777777" w:rsidR="009B6EA9" w:rsidRPr="00626B23" w:rsidRDefault="003F413E" w:rsidP="0073713A">
      <w:pPr>
        <w:pStyle w:val="Caption"/>
        <w:jc w:val="center"/>
        <w:rPr>
          <w:iCs/>
        </w:rPr>
      </w:pPr>
      <w:r w:rsidRPr="007371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2</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9</w:t>
      </w:r>
      <w:r w:rsidR="00215C96">
        <w:rPr>
          <w:i w:val="0"/>
          <w:iCs/>
        </w:rPr>
        <w:fldChar w:fldCharType="end"/>
      </w:r>
      <w:r w:rsidR="007C18D5">
        <w:rPr>
          <w:i w:val="0"/>
          <w:iCs/>
        </w:rPr>
        <w:t xml:space="preserve"> Patikros lapai</w:t>
      </w:r>
    </w:p>
    <w:p w14:paraId="36E7317E" w14:textId="77777777" w:rsidR="009B6EA9" w:rsidRPr="00A8683D" w:rsidRDefault="009B6EA9" w:rsidP="009B6EA9">
      <w:pPr>
        <w:keepNext/>
      </w:pPr>
      <w:bookmarkStart w:id="190" w:name="BKM_849933EC_62F3_4EF9_B0EF_01941212D1EF"/>
      <w:bookmarkEnd w:id="189"/>
    </w:p>
    <w:p w14:paraId="5E628E75" w14:textId="77777777" w:rsidR="007C18D5" w:rsidRDefault="00727EAB" w:rsidP="00EB47D9">
      <w:pPr>
        <w:keepNext/>
        <w:jc w:val="center"/>
      </w:pPr>
      <w:r w:rsidRPr="00A8683D">
        <w:object w:dxaOrig="13771" w:dyaOrig="6211" w14:anchorId="5ADF27CC">
          <v:shape id="_x0000_i1027" type="#_x0000_t75" style="width:626.4pt;height:279.6pt" o:ole="">
            <v:imagedata r:id="rId26" o:title=""/>
          </v:shape>
          <o:OLEObject Type="Embed" ProgID="Visio.Drawing.15" ShapeID="_x0000_i1027" DrawAspect="Content" ObjectID="_1790752861" r:id="rId27"/>
        </w:object>
      </w:r>
    </w:p>
    <w:p w14:paraId="72DEA0A7" w14:textId="77777777" w:rsidR="009B6EA9" w:rsidRPr="00626B23" w:rsidRDefault="007C18D5" w:rsidP="0073713A">
      <w:pPr>
        <w:pStyle w:val="Caption"/>
        <w:jc w:val="center"/>
        <w:rPr>
          <w:iCs/>
        </w:rPr>
      </w:pPr>
      <w:r w:rsidRPr="007371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2</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10</w:t>
      </w:r>
      <w:r w:rsidR="00215C96">
        <w:rPr>
          <w:i w:val="0"/>
          <w:iCs/>
        </w:rPr>
        <w:fldChar w:fldCharType="end"/>
      </w:r>
      <w:r w:rsidR="009163FF">
        <w:rPr>
          <w:i w:val="0"/>
          <w:iCs/>
        </w:rPr>
        <w:t xml:space="preserve"> </w:t>
      </w:r>
      <w:r w:rsidR="009163FF" w:rsidRPr="009163FF">
        <w:rPr>
          <w:i w:val="0"/>
          <w:iCs/>
        </w:rPr>
        <w:t>Patikros lapų tipai</w:t>
      </w:r>
    </w:p>
    <w:p w14:paraId="61C61D0E" w14:textId="77777777" w:rsidR="009B6EA9" w:rsidRPr="00A8683D" w:rsidRDefault="009B6EA9" w:rsidP="00DF40CE">
      <w:pPr>
        <w:pStyle w:val="Heading4"/>
      </w:pPr>
      <w:bookmarkStart w:id="191" w:name="_Toc138234174"/>
      <w:bookmarkStart w:id="192" w:name="_Toc150240955"/>
      <w:bookmarkStart w:id="193" w:name="_Toc452045776"/>
      <w:bookmarkStart w:id="194" w:name="_Toc159222127"/>
      <w:bookmarkStart w:id="195" w:name="BKM_3EBF078C_0105_4A9A_82F8_0F712F24DD59"/>
      <w:bookmarkEnd w:id="190"/>
      <w:bookmarkEnd w:id="191"/>
      <w:bookmarkEnd w:id="192"/>
      <w:r w:rsidRPr="00A8683D">
        <w:t>Patikros lapai</w:t>
      </w:r>
      <w:bookmarkEnd w:id="193"/>
      <w:bookmarkEnd w:id="194"/>
    </w:p>
    <w:p w14:paraId="08557BA1" w14:textId="77777777" w:rsidR="009B6EA9" w:rsidRPr="00A8683D" w:rsidRDefault="009B6EA9" w:rsidP="004C5130">
      <w:pPr>
        <w:ind w:firstLine="0"/>
      </w:pPr>
      <w:r w:rsidRPr="00A8683D">
        <w:rPr>
          <w:i/>
          <w:iCs/>
          <w:color w:val="447524"/>
        </w:rPr>
        <w:t>Katalogas</w:t>
      </w:r>
      <w:r w:rsidRPr="00A8683D">
        <w:rPr>
          <w:rFonts w:cs="Arial"/>
        </w:rPr>
        <w:t>:</w:t>
      </w:r>
      <w:r w:rsidRPr="00A8683D">
        <w:rPr>
          <w:rFonts w:cs="Arial"/>
          <w:color w:val="000000"/>
        </w:rPr>
        <w:t xml:space="preserve"> Patikros lapai</w:t>
      </w:r>
    </w:p>
    <w:p w14:paraId="52748549" w14:textId="77777777" w:rsidR="009B6EA9" w:rsidRPr="00A8683D" w:rsidRDefault="009B6EA9" w:rsidP="004C5130">
      <w:pPr>
        <w:ind w:firstLine="0"/>
      </w:pPr>
      <w:r w:rsidRPr="00A8683D">
        <w:rPr>
          <w:i/>
          <w:iCs/>
          <w:color w:val="447524"/>
        </w:rPr>
        <w:t>Detalės</w:t>
      </w:r>
      <w:r w:rsidRPr="00A8683D">
        <w:rPr>
          <w:rFonts w:cs="Arial"/>
        </w:rPr>
        <w:t>:</w:t>
      </w:r>
      <w:r w:rsidRPr="00A8683D">
        <w:tab/>
      </w:r>
      <w:r w:rsidRPr="00A8683D">
        <w:rPr>
          <w:i/>
        </w:rPr>
        <w:t>Sukurta</w:t>
      </w:r>
      <w:r w:rsidRPr="00A8683D">
        <w:t xml:space="preserve"> 2015-09-18. </w:t>
      </w:r>
      <w:r w:rsidRPr="00A8683D">
        <w:rPr>
          <w:i/>
        </w:rPr>
        <w:t xml:space="preserve">Modifikuota </w:t>
      </w:r>
      <w:r w:rsidR="00A2722C" w:rsidRPr="00A8683D">
        <w:t>2020m</w:t>
      </w:r>
      <w:r w:rsidRPr="00A8683D">
        <w:t>.</w:t>
      </w:r>
    </w:p>
    <w:p w14:paraId="5B2A2B64" w14:textId="77777777" w:rsidR="009B6EA9" w:rsidRPr="00A8683D" w:rsidRDefault="009B6EA9" w:rsidP="004C5130">
      <w:pPr>
        <w:ind w:firstLine="0"/>
      </w:pPr>
      <w:r w:rsidRPr="00A8683D">
        <w:rPr>
          <w:i/>
          <w:iCs/>
          <w:color w:val="447524"/>
        </w:rPr>
        <w:t>Pastabos</w:t>
      </w:r>
      <w:r w:rsidRPr="00A8683D">
        <w:rPr>
          <w:rFonts w:cs="Arial"/>
        </w:rPr>
        <w:t>:</w:t>
      </w:r>
      <w:r w:rsidRPr="00A8683D">
        <w:rPr>
          <w:rFonts w:cs="Arial"/>
        </w:rPr>
        <w:tab/>
      </w:r>
    </w:p>
    <w:p w14:paraId="7BCF8E6A" w14:textId="77777777" w:rsidR="009B6EA9" w:rsidRPr="00A8683D" w:rsidRDefault="009B6EA9" w:rsidP="009B6EA9"/>
    <w:p w14:paraId="649778B5" w14:textId="77777777" w:rsidR="009B6EA9" w:rsidRPr="00A8683D" w:rsidRDefault="009B6EA9" w:rsidP="004C5130">
      <w:pPr>
        <w:ind w:firstLine="0"/>
        <w:rPr>
          <w:b/>
          <w:bCs/>
          <w:i/>
          <w:iCs/>
          <w:color w:val="447524"/>
          <w:u w:val="single"/>
        </w:rPr>
      </w:pPr>
      <w:bookmarkStart w:id="196" w:name="BKM_FAE55763_31D4_443E_912A_D3B3E06CE8EC"/>
      <w:bookmarkEnd w:id="196"/>
      <w:r w:rsidRPr="00A8683D">
        <w:rPr>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9B6EA9" w:rsidRPr="00A8683D" w14:paraId="369B657D"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21FEAFDE" w14:textId="77777777" w:rsidR="009B6EA9" w:rsidRPr="00A8683D" w:rsidRDefault="009B6EA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42AD91A5" w14:textId="77777777" w:rsidR="009B6EA9" w:rsidRPr="00A8683D" w:rsidRDefault="009B6EA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17B9310C" w14:textId="77777777" w:rsidR="009B6EA9" w:rsidRPr="00A8683D" w:rsidRDefault="009B6EA9" w:rsidP="00BB4CBC">
            <w:pPr>
              <w:rPr>
                <w:b/>
              </w:rPr>
            </w:pPr>
            <w:r w:rsidRPr="00A8683D">
              <w:rPr>
                <w:b/>
              </w:rPr>
              <w:t>Pastabos</w:t>
            </w:r>
          </w:p>
        </w:tc>
      </w:tr>
      <w:tr w:rsidR="009B6EA9" w:rsidRPr="00A8683D" w14:paraId="4B7D02D0"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29134DF" w14:textId="77777777" w:rsidR="009B6EA9" w:rsidRPr="00A8683D" w:rsidRDefault="009B6EA9" w:rsidP="004C5130">
            <w:r w:rsidRPr="00A8683D">
              <w:t>Šablono kodas</w:t>
            </w:r>
          </w:p>
        </w:tc>
        <w:tc>
          <w:tcPr>
            <w:tcW w:w="1980" w:type="dxa"/>
            <w:tcBorders>
              <w:top w:val="single" w:sz="2" w:space="0" w:color="auto"/>
              <w:left w:val="single" w:sz="2" w:space="0" w:color="auto"/>
              <w:bottom w:val="single" w:sz="2" w:space="0" w:color="auto"/>
              <w:right w:val="single" w:sz="2" w:space="0" w:color="auto"/>
            </w:tcBorders>
          </w:tcPr>
          <w:p w14:paraId="17A5F4EE" w14:textId="77777777" w:rsidR="009B6EA9" w:rsidRPr="00A8683D" w:rsidRDefault="009B6EA9" w:rsidP="004C5130">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4B1FE7E" w14:textId="77777777" w:rsidR="009B6EA9" w:rsidRPr="00A8683D" w:rsidRDefault="009B6EA9" w:rsidP="004C5130">
            <w:r w:rsidRPr="00A8683D">
              <w:t>Patik</w:t>
            </w:r>
            <w:r w:rsidR="002D0EF6" w:rsidRPr="00A8683D">
              <w:t>ro</w:t>
            </w:r>
            <w:r w:rsidRPr="00A8683D">
              <w:t>s lapo šablono kodas</w:t>
            </w:r>
          </w:p>
        </w:tc>
      </w:tr>
      <w:tr w:rsidR="009B6EA9" w:rsidRPr="00A8683D" w14:paraId="313640C7"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5E1B3A4" w14:textId="77777777" w:rsidR="009B6EA9" w:rsidRPr="00A8683D" w:rsidRDefault="009B6EA9" w:rsidP="004C5130">
            <w:bookmarkStart w:id="197" w:name="BKM_CEDEB020_51BB_45E9_880D_C88FFC5420F7"/>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0EB55866" w14:textId="77777777" w:rsidR="009B6EA9" w:rsidRPr="00A8683D" w:rsidRDefault="009B6EA9" w:rsidP="004C5130">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E0CEEE9" w14:textId="77777777" w:rsidR="009B6EA9" w:rsidRPr="00A8683D" w:rsidRDefault="009B6EA9" w:rsidP="004C5130">
            <w:r w:rsidRPr="00A8683D">
              <w:t>Patikros lapo šablono pavadinimas</w:t>
            </w:r>
          </w:p>
        </w:tc>
        <w:bookmarkEnd w:id="197"/>
      </w:tr>
      <w:tr w:rsidR="009B6EA9" w:rsidRPr="00A8683D" w14:paraId="79689CED"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95FEDDC" w14:textId="77777777" w:rsidR="009B6EA9" w:rsidRPr="00A8683D" w:rsidRDefault="009B6EA9" w:rsidP="004C5130">
            <w:bookmarkStart w:id="198" w:name="BKM_EF4F2026_20D8_4C74_B7FD_7FDC3753EE64"/>
            <w:r w:rsidRPr="00A8683D">
              <w:t>Pavadinimas spausdinimui</w:t>
            </w:r>
          </w:p>
        </w:tc>
        <w:tc>
          <w:tcPr>
            <w:tcW w:w="1980" w:type="dxa"/>
            <w:tcBorders>
              <w:top w:val="single" w:sz="2" w:space="0" w:color="auto"/>
              <w:left w:val="single" w:sz="2" w:space="0" w:color="auto"/>
              <w:bottom w:val="single" w:sz="2" w:space="0" w:color="auto"/>
              <w:right w:val="single" w:sz="2" w:space="0" w:color="auto"/>
            </w:tcBorders>
          </w:tcPr>
          <w:p w14:paraId="4034C30D" w14:textId="77777777" w:rsidR="009B6EA9" w:rsidRPr="00A8683D" w:rsidRDefault="009B6EA9" w:rsidP="004C5130">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32B910E" w14:textId="77777777" w:rsidR="009B6EA9" w:rsidRPr="00A8683D" w:rsidRDefault="009B6EA9" w:rsidP="004C5130">
            <w:r w:rsidRPr="00A8683D">
              <w:t>Patikros lapo pavadinimas skirtas spausdinimui.</w:t>
            </w:r>
          </w:p>
        </w:tc>
        <w:bookmarkEnd w:id="198"/>
      </w:tr>
      <w:tr w:rsidR="009B6EA9" w:rsidRPr="00A8683D" w14:paraId="5AB8EFBC"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3D591DF1" w14:textId="77777777" w:rsidR="009B6EA9" w:rsidRPr="00A8683D" w:rsidRDefault="009B6EA9" w:rsidP="004C5130">
            <w:bookmarkStart w:id="199" w:name="BKM_7089D28B_AAC3_4B41_BA3A_B1404354B6EE"/>
            <w:r w:rsidRPr="00A8683D">
              <w:t>Išvada</w:t>
            </w:r>
          </w:p>
        </w:tc>
        <w:tc>
          <w:tcPr>
            <w:tcW w:w="1980" w:type="dxa"/>
            <w:tcBorders>
              <w:top w:val="single" w:sz="2" w:space="0" w:color="auto"/>
              <w:left w:val="single" w:sz="2" w:space="0" w:color="auto"/>
              <w:bottom w:val="single" w:sz="2" w:space="0" w:color="auto"/>
              <w:right w:val="single" w:sz="2" w:space="0" w:color="auto"/>
            </w:tcBorders>
          </w:tcPr>
          <w:p w14:paraId="1EDE8B7B" w14:textId="77777777" w:rsidR="009B6EA9" w:rsidRPr="00A8683D" w:rsidRDefault="009B6EA9" w:rsidP="004C5130">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5A99BADC" w14:textId="77777777" w:rsidR="009B6EA9" w:rsidRPr="00A8683D" w:rsidRDefault="009B6EA9" w:rsidP="00484303">
            <w:pPr>
              <w:widowControl w:val="0"/>
              <w:numPr>
                <w:ilvl w:val="0"/>
                <w:numId w:val="17"/>
              </w:numPr>
              <w:autoSpaceDE w:val="0"/>
              <w:autoSpaceDN w:val="0"/>
              <w:adjustRightInd w:val="0"/>
              <w:ind w:left="360" w:hanging="360"/>
              <w:jc w:val="left"/>
            </w:pPr>
            <w:r w:rsidRPr="00A8683D">
              <w:t>Teigiama</w:t>
            </w:r>
          </w:p>
          <w:p w14:paraId="56A26735" w14:textId="77777777" w:rsidR="009B6EA9" w:rsidRPr="00A8683D" w:rsidRDefault="009B6EA9" w:rsidP="00484303">
            <w:pPr>
              <w:widowControl w:val="0"/>
              <w:numPr>
                <w:ilvl w:val="0"/>
                <w:numId w:val="17"/>
              </w:numPr>
              <w:autoSpaceDE w:val="0"/>
              <w:autoSpaceDN w:val="0"/>
              <w:adjustRightInd w:val="0"/>
              <w:ind w:left="360" w:hanging="360"/>
              <w:jc w:val="left"/>
            </w:pPr>
            <w:r w:rsidRPr="00A8683D">
              <w:t>Neigiama</w:t>
            </w:r>
          </w:p>
          <w:p w14:paraId="2F5E3B90" w14:textId="77777777" w:rsidR="009B6EA9" w:rsidRPr="00A8683D" w:rsidRDefault="009B6EA9" w:rsidP="00484303">
            <w:pPr>
              <w:widowControl w:val="0"/>
              <w:numPr>
                <w:ilvl w:val="0"/>
                <w:numId w:val="17"/>
              </w:numPr>
              <w:autoSpaceDE w:val="0"/>
              <w:autoSpaceDN w:val="0"/>
              <w:adjustRightInd w:val="0"/>
              <w:ind w:left="360" w:hanging="360"/>
              <w:jc w:val="left"/>
            </w:pPr>
            <w:r w:rsidRPr="00A8683D">
              <w:t>Teigiama su pastabomis</w:t>
            </w:r>
          </w:p>
          <w:p w14:paraId="4D1FDEF3" w14:textId="77777777" w:rsidR="009B6EA9" w:rsidRPr="00A8683D" w:rsidRDefault="009B6EA9" w:rsidP="00BB4CBC"/>
        </w:tc>
        <w:bookmarkEnd w:id="199"/>
      </w:tr>
      <w:tr w:rsidR="009B6EA9" w:rsidRPr="00A8683D" w14:paraId="2B5C9BDE"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3D1E8E0" w14:textId="77777777" w:rsidR="009B6EA9" w:rsidRPr="00A8683D" w:rsidRDefault="009B6EA9" w:rsidP="004C5130">
            <w:bookmarkStart w:id="200" w:name="BKM_5441E3F1_11F4_4FF0_B038_165C49BFF837"/>
            <w:r w:rsidRPr="00A8683D">
              <w:lastRenderedPageBreak/>
              <w:t>Išvados komentaras</w:t>
            </w:r>
          </w:p>
        </w:tc>
        <w:tc>
          <w:tcPr>
            <w:tcW w:w="1980" w:type="dxa"/>
            <w:tcBorders>
              <w:top w:val="single" w:sz="2" w:space="0" w:color="auto"/>
              <w:left w:val="single" w:sz="2" w:space="0" w:color="auto"/>
              <w:bottom w:val="single" w:sz="2" w:space="0" w:color="auto"/>
              <w:right w:val="single" w:sz="2" w:space="0" w:color="auto"/>
            </w:tcBorders>
          </w:tcPr>
          <w:p w14:paraId="26DF8A3B" w14:textId="77777777" w:rsidR="009B6EA9" w:rsidRPr="00A8683D" w:rsidRDefault="009B6EA9" w:rsidP="004C5130">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8C6BD64" w14:textId="77777777" w:rsidR="009B6EA9" w:rsidRPr="00A8683D" w:rsidRDefault="009B6EA9" w:rsidP="00BB4CBC"/>
        </w:tc>
        <w:bookmarkEnd w:id="200"/>
      </w:tr>
      <w:tr w:rsidR="00D1344E" w:rsidRPr="00A8683D" w14:paraId="2B84A42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AD454C4" w14:textId="77777777" w:rsidR="00D1344E" w:rsidRPr="00A8683D" w:rsidRDefault="00044F42" w:rsidP="00D1344E">
            <w:r w:rsidRPr="00A8683D">
              <w:t>Siūloma ES suma</w:t>
            </w:r>
          </w:p>
        </w:tc>
        <w:tc>
          <w:tcPr>
            <w:tcW w:w="1980" w:type="dxa"/>
            <w:tcBorders>
              <w:top w:val="single" w:sz="2" w:space="0" w:color="auto"/>
              <w:left w:val="single" w:sz="2" w:space="0" w:color="auto"/>
              <w:bottom w:val="single" w:sz="2" w:space="0" w:color="auto"/>
              <w:right w:val="single" w:sz="2" w:space="0" w:color="auto"/>
            </w:tcBorders>
          </w:tcPr>
          <w:p w14:paraId="5EC490C2" w14:textId="77777777" w:rsidR="00D1344E" w:rsidRPr="00A8683D" w:rsidRDefault="00D1344E" w:rsidP="00D1344E">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35F24D1A" w14:textId="77777777" w:rsidR="00D1344E" w:rsidRPr="00A8683D" w:rsidRDefault="00D1344E" w:rsidP="00D1344E"/>
        </w:tc>
      </w:tr>
      <w:tr w:rsidR="00D1344E" w:rsidRPr="00A8683D" w14:paraId="1C71D30A"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A995CFC" w14:textId="77777777" w:rsidR="00D1344E" w:rsidRPr="00A8683D" w:rsidRDefault="00044F42" w:rsidP="00D1344E">
            <w:r w:rsidRPr="00A8683D">
              <w:t>Siūloma BF suma</w:t>
            </w:r>
          </w:p>
        </w:tc>
        <w:tc>
          <w:tcPr>
            <w:tcW w:w="1980" w:type="dxa"/>
            <w:tcBorders>
              <w:top w:val="single" w:sz="2" w:space="0" w:color="auto"/>
              <w:left w:val="single" w:sz="2" w:space="0" w:color="auto"/>
              <w:bottom w:val="single" w:sz="2" w:space="0" w:color="auto"/>
              <w:right w:val="single" w:sz="2" w:space="0" w:color="auto"/>
            </w:tcBorders>
          </w:tcPr>
          <w:p w14:paraId="0890DE9B" w14:textId="77777777" w:rsidR="00D1344E" w:rsidRPr="00A8683D" w:rsidRDefault="00D1344E" w:rsidP="00D1344E">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38B8967C" w14:textId="77777777" w:rsidR="00D1344E" w:rsidRPr="00A8683D" w:rsidRDefault="00D1344E" w:rsidP="00D1344E"/>
        </w:tc>
      </w:tr>
      <w:tr w:rsidR="00D1344E" w:rsidRPr="00A8683D" w14:paraId="4F85965A"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55B9DEC1" w14:textId="77777777" w:rsidR="00D1344E" w:rsidRPr="00A8683D" w:rsidRDefault="00D1344E" w:rsidP="00D1344E">
            <w:bookmarkStart w:id="201" w:name="BKM_8C22248C_C8C6_4FF9_A49C_4BCB232A9CA9"/>
            <w:r w:rsidRPr="00A8683D">
              <w:t>Būsena</w:t>
            </w:r>
          </w:p>
        </w:tc>
        <w:tc>
          <w:tcPr>
            <w:tcW w:w="1980" w:type="dxa"/>
            <w:tcBorders>
              <w:top w:val="single" w:sz="2" w:space="0" w:color="auto"/>
              <w:left w:val="single" w:sz="2" w:space="0" w:color="auto"/>
              <w:bottom w:val="single" w:sz="2" w:space="0" w:color="auto"/>
              <w:right w:val="single" w:sz="2" w:space="0" w:color="auto"/>
            </w:tcBorders>
          </w:tcPr>
          <w:p w14:paraId="56A36DD3" w14:textId="77777777" w:rsidR="00D1344E" w:rsidRPr="00A8683D" w:rsidRDefault="00D1344E" w:rsidP="00D1344E">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56B91E14" w14:textId="77777777" w:rsidR="00D1344E" w:rsidRPr="00A8683D" w:rsidRDefault="00D1344E" w:rsidP="00484303">
            <w:pPr>
              <w:widowControl w:val="0"/>
              <w:numPr>
                <w:ilvl w:val="0"/>
                <w:numId w:val="18"/>
              </w:numPr>
              <w:autoSpaceDE w:val="0"/>
              <w:autoSpaceDN w:val="0"/>
              <w:adjustRightInd w:val="0"/>
              <w:ind w:left="432" w:hanging="432"/>
              <w:jc w:val="left"/>
            </w:pPr>
            <w:r w:rsidRPr="00A8683D">
              <w:t>Rengiamas</w:t>
            </w:r>
          </w:p>
          <w:p w14:paraId="16C3CAB9" w14:textId="77777777" w:rsidR="00D1344E" w:rsidRPr="00A8683D" w:rsidRDefault="00D1344E" w:rsidP="00484303">
            <w:pPr>
              <w:widowControl w:val="0"/>
              <w:numPr>
                <w:ilvl w:val="0"/>
                <w:numId w:val="18"/>
              </w:numPr>
              <w:autoSpaceDE w:val="0"/>
              <w:autoSpaceDN w:val="0"/>
              <w:adjustRightInd w:val="0"/>
              <w:ind w:left="432" w:hanging="432"/>
              <w:jc w:val="left"/>
            </w:pPr>
            <w:r w:rsidRPr="00A8683D">
              <w:t>Parengtas</w:t>
            </w:r>
          </w:p>
          <w:p w14:paraId="7044CC6F" w14:textId="77777777" w:rsidR="00D1344E" w:rsidRPr="00A8683D" w:rsidRDefault="00D1344E" w:rsidP="00484303">
            <w:pPr>
              <w:widowControl w:val="0"/>
              <w:numPr>
                <w:ilvl w:val="0"/>
                <w:numId w:val="18"/>
              </w:numPr>
              <w:autoSpaceDE w:val="0"/>
              <w:autoSpaceDN w:val="0"/>
              <w:adjustRightInd w:val="0"/>
              <w:ind w:left="432" w:hanging="432"/>
              <w:jc w:val="left"/>
            </w:pPr>
            <w:r w:rsidRPr="00A8683D">
              <w:t>Patvirtintas</w:t>
            </w:r>
          </w:p>
          <w:p w14:paraId="1A63A521" w14:textId="77777777" w:rsidR="00D1344E" w:rsidRPr="00A8683D" w:rsidRDefault="00D1344E" w:rsidP="00484303">
            <w:pPr>
              <w:widowControl w:val="0"/>
              <w:numPr>
                <w:ilvl w:val="0"/>
                <w:numId w:val="18"/>
              </w:numPr>
              <w:autoSpaceDE w:val="0"/>
              <w:autoSpaceDN w:val="0"/>
              <w:adjustRightInd w:val="0"/>
              <w:ind w:left="432" w:hanging="432"/>
              <w:jc w:val="left"/>
            </w:pPr>
            <w:r w:rsidRPr="00A8683D">
              <w:t>Rengiamas pakartotinai</w:t>
            </w:r>
          </w:p>
          <w:p w14:paraId="7BC29E8E" w14:textId="77777777" w:rsidR="00D1344E" w:rsidRPr="00A8683D" w:rsidRDefault="00D1344E" w:rsidP="00484303">
            <w:pPr>
              <w:widowControl w:val="0"/>
              <w:numPr>
                <w:ilvl w:val="0"/>
                <w:numId w:val="18"/>
              </w:numPr>
              <w:autoSpaceDE w:val="0"/>
              <w:autoSpaceDN w:val="0"/>
              <w:adjustRightInd w:val="0"/>
              <w:ind w:left="432" w:hanging="432"/>
              <w:jc w:val="left"/>
            </w:pPr>
            <w:r w:rsidRPr="00A8683D">
              <w:t>Parengtas pakartotinai</w:t>
            </w:r>
          </w:p>
          <w:p w14:paraId="744996EF" w14:textId="77777777" w:rsidR="00D1344E" w:rsidRPr="00A8683D" w:rsidRDefault="00D1344E" w:rsidP="00484303">
            <w:pPr>
              <w:widowControl w:val="0"/>
              <w:numPr>
                <w:ilvl w:val="0"/>
                <w:numId w:val="18"/>
              </w:numPr>
              <w:autoSpaceDE w:val="0"/>
              <w:autoSpaceDN w:val="0"/>
              <w:adjustRightInd w:val="0"/>
              <w:ind w:left="432" w:hanging="432"/>
              <w:jc w:val="left"/>
            </w:pPr>
            <w:r w:rsidRPr="00A8683D">
              <w:t>Patvirtintas pakartotinai</w:t>
            </w:r>
          </w:p>
          <w:p w14:paraId="463037A6" w14:textId="77777777" w:rsidR="00D1344E" w:rsidRPr="00A8683D" w:rsidRDefault="00D1344E" w:rsidP="00484303">
            <w:pPr>
              <w:widowControl w:val="0"/>
              <w:numPr>
                <w:ilvl w:val="0"/>
                <w:numId w:val="18"/>
              </w:numPr>
              <w:autoSpaceDE w:val="0"/>
              <w:autoSpaceDN w:val="0"/>
              <w:adjustRightInd w:val="0"/>
              <w:ind w:left="432" w:hanging="432"/>
              <w:jc w:val="left"/>
            </w:pPr>
            <w:r w:rsidRPr="00A8683D">
              <w:t>Atmestas</w:t>
            </w:r>
          </w:p>
          <w:p w14:paraId="42D3B9A4" w14:textId="77777777" w:rsidR="00D1344E" w:rsidRPr="00A8683D" w:rsidRDefault="00D1344E" w:rsidP="00D1344E"/>
        </w:tc>
        <w:bookmarkEnd w:id="201"/>
      </w:tr>
    </w:tbl>
    <w:p w14:paraId="52E5E95D" w14:textId="77777777" w:rsidR="009B6EA9" w:rsidRPr="00A8683D" w:rsidRDefault="009B6EA9" w:rsidP="009B6EA9"/>
    <w:p w14:paraId="5936797D" w14:textId="77777777" w:rsidR="009B6EA9" w:rsidRPr="00A8683D" w:rsidRDefault="009B6EA9" w:rsidP="009B6EA9"/>
    <w:p w14:paraId="19DF8F0C" w14:textId="77777777" w:rsidR="009B6EA9" w:rsidRPr="00A8683D" w:rsidRDefault="009B6EA9" w:rsidP="004C5130">
      <w:pPr>
        <w:ind w:firstLine="0"/>
        <w:rPr>
          <w:b/>
          <w:bCs/>
          <w:color w:val="447524"/>
          <w:u w:val="single"/>
        </w:rPr>
      </w:pPr>
      <w:r w:rsidRPr="00A8683D">
        <w:rPr>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9B6EA9" w:rsidRPr="00A8683D" w14:paraId="40A9C490"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307F82A5" w14:textId="77777777" w:rsidR="009B6EA9" w:rsidRPr="00A8683D" w:rsidRDefault="009B6EA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26C3D221" w14:textId="77777777" w:rsidR="009B6EA9" w:rsidRPr="00A8683D" w:rsidRDefault="009B6EA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4160FBD4" w14:textId="77777777" w:rsidR="009B6EA9" w:rsidRPr="00A8683D" w:rsidRDefault="009B6EA9" w:rsidP="00BB4CBC">
            <w:pPr>
              <w:rPr>
                <w:b/>
              </w:rPr>
            </w:pPr>
            <w:r w:rsidRPr="00A8683D">
              <w:rPr>
                <w:b/>
              </w:rPr>
              <w:t>Pastabos</w:t>
            </w:r>
          </w:p>
        </w:tc>
      </w:tr>
      <w:tr w:rsidR="009B6EA9" w:rsidRPr="00A8683D" w14:paraId="620DF45A"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BE6AC44"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6B6B9261" w14:textId="77777777" w:rsidR="009B6EA9" w:rsidRPr="00A8683D" w:rsidRDefault="009B6EA9" w:rsidP="004C5130">
            <w:r w:rsidRPr="00A8683D">
              <w:rPr>
                <w:b/>
              </w:rPr>
              <w:t xml:space="preserve"> </w:t>
            </w:r>
            <w:r w:rsidRPr="00A8683D">
              <w:t xml:space="preserve"> </w:t>
            </w:r>
            <w:r w:rsidRPr="00A8683D">
              <w:rPr>
                <w:b/>
              </w:rPr>
              <w:t>0..*</w:t>
            </w:r>
            <w:r w:rsidRPr="00A8683D">
              <w:rPr>
                <w:b/>
              </w:rPr>
              <w:tab/>
            </w:r>
            <w:r w:rsidRPr="00A8683D">
              <w:t xml:space="preserve">Patikros lapo atsakymai. </w:t>
            </w:r>
          </w:p>
          <w:p w14:paraId="18DB7FBD" w14:textId="77777777" w:rsidR="009B6EA9" w:rsidRPr="00A8683D" w:rsidRDefault="009B6EA9" w:rsidP="004C5130">
            <w:r w:rsidRPr="00A8683D">
              <w:rPr>
                <w:b/>
              </w:rPr>
              <w:t xml:space="preserve"> </w:t>
            </w:r>
            <w:r w:rsidRPr="00A8683D">
              <w:t xml:space="preserve"> </w:t>
            </w:r>
            <w:r w:rsidRPr="00A8683D">
              <w:rPr>
                <w:b/>
              </w:rPr>
              <w:t>1</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37C029BC" w14:textId="77777777" w:rsidR="009B6EA9" w:rsidRPr="00A8683D" w:rsidRDefault="009B6EA9" w:rsidP="00BB4CBC"/>
        </w:tc>
      </w:tr>
      <w:tr w:rsidR="009B6EA9" w:rsidRPr="00A8683D" w14:paraId="5AD87DE6"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C63FF7B"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334CE2E8" w14:textId="77777777" w:rsidR="009B6EA9" w:rsidRPr="00A8683D" w:rsidRDefault="009B6EA9" w:rsidP="004C5130">
            <w:r w:rsidRPr="00A8683D">
              <w:rPr>
                <w:b/>
              </w:rPr>
              <w:t xml:space="preserve"> </w:t>
            </w:r>
            <w:r w:rsidRPr="00A8683D">
              <w:t xml:space="preserve"> </w:t>
            </w:r>
            <w:r w:rsidRPr="00A8683D">
              <w:rPr>
                <w:b/>
              </w:rPr>
              <w:t>0..*</w:t>
            </w:r>
            <w:r w:rsidRPr="00A8683D">
              <w:rPr>
                <w:b/>
              </w:rPr>
              <w:tab/>
            </w:r>
            <w:r w:rsidRPr="00A8683D">
              <w:t xml:space="preserve">Patikros lapo būsenų istorija. </w:t>
            </w:r>
          </w:p>
          <w:p w14:paraId="27A9B43A" w14:textId="77777777" w:rsidR="009B6EA9" w:rsidRPr="00A8683D" w:rsidRDefault="009B6EA9" w:rsidP="004C5130">
            <w:r w:rsidRPr="00A8683D">
              <w:rPr>
                <w:b/>
              </w:rPr>
              <w:t xml:space="preserve"> </w:t>
            </w:r>
            <w:r w:rsidRPr="00A8683D">
              <w:t xml:space="preserve"> </w:t>
            </w:r>
            <w:r w:rsidRPr="00A8683D">
              <w:rPr>
                <w:b/>
              </w:rPr>
              <w:t>1</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3473D5A9" w14:textId="77777777" w:rsidR="009B6EA9" w:rsidRPr="00A8683D" w:rsidRDefault="009B6EA9" w:rsidP="00BB4CBC"/>
        </w:tc>
      </w:tr>
      <w:tr w:rsidR="009B6EA9" w:rsidRPr="00A8683D" w14:paraId="420478B0"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3E62C1AA"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6DAC59D1" w14:textId="77777777" w:rsidR="009B6EA9" w:rsidRPr="00A8683D" w:rsidRDefault="009B6EA9" w:rsidP="004C5130">
            <w:r w:rsidRPr="00A8683D">
              <w:rPr>
                <w:b/>
              </w:rPr>
              <w:t xml:space="preserve"> </w:t>
            </w:r>
            <w:r w:rsidRPr="00A8683D">
              <w:t xml:space="preserve"> </w:t>
            </w:r>
            <w:r w:rsidRPr="00A8683D">
              <w:rPr>
                <w:b/>
              </w:rPr>
              <w:tab/>
            </w:r>
            <w:r w:rsidR="00846012" w:rsidRPr="00A8683D">
              <w:t xml:space="preserve">Projekto įgyvendinimo plano </w:t>
            </w:r>
            <w:r w:rsidRPr="00A8683D">
              <w:t xml:space="preserve">patikros lapai. </w:t>
            </w:r>
          </w:p>
          <w:p w14:paraId="07FE9693" w14:textId="77777777" w:rsidR="009B6EA9" w:rsidRPr="00A8683D" w:rsidRDefault="009B6EA9" w:rsidP="004C5130">
            <w:r w:rsidRPr="00A8683D">
              <w:rPr>
                <w:b/>
              </w:rPr>
              <w:t xml:space="preserve"> </w:t>
            </w:r>
            <w:r w:rsidRPr="00A8683D">
              <w:t xml:space="preserve"> </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4CE32B64" w14:textId="77777777" w:rsidR="009B6EA9" w:rsidRPr="00A8683D" w:rsidRDefault="009B6EA9" w:rsidP="00BB4CBC"/>
        </w:tc>
      </w:tr>
      <w:tr w:rsidR="009B6EA9" w:rsidRPr="00A8683D" w14:paraId="1A8B2A4A"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096DE37"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76D7BB7E" w14:textId="77777777" w:rsidR="009B6EA9" w:rsidRPr="00A8683D" w:rsidRDefault="009B6EA9" w:rsidP="004C5130">
            <w:r w:rsidRPr="00A8683D">
              <w:rPr>
                <w:b/>
              </w:rPr>
              <w:t xml:space="preserve"> </w:t>
            </w:r>
            <w:r w:rsidRPr="00A8683D">
              <w:t xml:space="preserve"> </w:t>
            </w:r>
            <w:r w:rsidRPr="00A8683D">
              <w:rPr>
                <w:b/>
              </w:rPr>
              <w:tab/>
            </w:r>
            <w:r w:rsidRPr="00A8683D">
              <w:t xml:space="preserve">Pirkimo patikros lapai. </w:t>
            </w:r>
          </w:p>
          <w:p w14:paraId="4D40D6F8" w14:textId="77777777" w:rsidR="009B6EA9" w:rsidRPr="00A8683D" w:rsidRDefault="009B6EA9" w:rsidP="004C5130">
            <w:r w:rsidRPr="00A8683D">
              <w:rPr>
                <w:b/>
              </w:rPr>
              <w:t xml:space="preserve"> </w:t>
            </w:r>
            <w:r w:rsidRPr="00A8683D">
              <w:t xml:space="preserve"> </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4B83CE38" w14:textId="77777777" w:rsidR="009B6EA9" w:rsidRPr="00A8683D" w:rsidRDefault="009B6EA9" w:rsidP="00BB4CBC"/>
        </w:tc>
      </w:tr>
      <w:tr w:rsidR="009B6EA9" w:rsidRPr="00A8683D" w14:paraId="27B941EB"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7E21A98"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68231E85" w14:textId="77777777" w:rsidR="009B6EA9" w:rsidRPr="00A8683D" w:rsidRDefault="009B6EA9" w:rsidP="004C5130">
            <w:r w:rsidRPr="00A8683D">
              <w:rPr>
                <w:b/>
              </w:rPr>
              <w:t xml:space="preserve"> </w:t>
            </w:r>
            <w:r w:rsidRPr="00A8683D">
              <w:t xml:space="preserve"> </w:t>
            </w:r>
            <w:r w:rsidRPr="00A8683D">
              <w:rPr>
                <w:b/>
              </w:rPr>
              <w:tab/>
            </w:r>
            <w:r w:rsidRPr="00A8683D">
              <w:t xml:space="preserve">Mokėjimo prašymo patikros lapai. </w:t>
            </w:r>
          </w:p>
          <w:p w14:paraId="2656C456" w14:textId="77777777" w:rsidR="009B6EA9" w:rsidRPr="00A8683D" w:rsidRDefault="009B6EA9" w:rsidP="004C5130">
            <w:r w:rsidRPr="00A8683D">
              <w:rPr>
                <w:b/>
              </w:rPr>
              <w:t xml:space="preserve"> </w:t>
            </w:r>
            <w:r w:rsidRPr="00A8683D">
              <w:t xml:space="preserve"> </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69B6DFEC" w14:textId="77777777" w:rsidR="009B6EA9" w:rsidRPr="00A8683D" w:rsidRDefault="009B6EA9" w:rsidP="00BB4CBC"/>
        </w:tc>
      </w:tr>
      <w:tr w:rsidR="009B6EA9" w:rsidRPr="00A8683D" w14:paraId="04EABFEE"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9229E67"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10239A94" w14:textId="77777777" w:rsidR="009B6EA9" w:rsidRPr="00A8683D" w:rsidRDefault="009B6EA9" w:rsidP="004C5130">
            <w:r w:rsidRPr="00A8683D">
              <w:rPr>
                <w:b/>
              </w:rPr>
              <w:t xml:space="preserve"> </w:t>
            </w:r>
            <w:r w:rsidRPr="00A8683D">
              <w:t xml:space="preserve"> </w:t>
            </w:r>
            <w:r w:rsidRPr="00A8683D">
              <w:rPr>
                <w:b/>
              </w:rPr>
              <w:tab/>
            </w:r>
            <w:r w:rsidRPr="00A8683D">
              <w:t xml:space="preserve">Sutarties patikros lapai. </w:t>
            </w:r>
          </w:p>
          <w:p w14:paraId="40EDEC58" w14:textId="77777777" w:rsidR="009B6EA9" w:rsidRPr="00A8683D" w:rsidRDefault="009B6EA9" w:rsidP="004C5130">
            <w:r w:rsidRPr="00A8683D">
              <w:rPr>
                <w:b/>
              </w:rPr>
              <w:t xml:space="preserve"> </w:t>
            </w:r>
            <w:r w:rsidRPr="00A8683D">
              <w:t xml:space="preserve"> </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0290B7E0" w14:textId="77777777" w:rsidR="009B6EA9" w:rsidRPr="00A8683D" w:rsidRDefault="009B6EA9" w:rsidP="00BB4CBC"/>
        </w:tc>
      </w:tr>
      <w:tr w:rsidR="009B6EA9" w:rsidRPr="00A8683D" w14:paraId="52E6293F"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3CD1BFBE"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55B5A1EC" w14:textId="77777777" w:rsidR="009B6EA9" w:rsidRPr="00A8683D" w:rsidRDefault="009B6EA9" w:rsidP="004C5130">
            <w:r w:rsidRPr="00A8683D">
              <w:rPr>
                <w:b/>
              </w:rPr>
              <w:t xml:space="preserve"> </w:t>
            </w:r>
            <w:r w:rsidRPr="00A8683D">
              <w:t xml:space="preserve"> </w:t>
            </w:r>
            <w:r w:rsidRPr="00A8683D">
              <w:rPr>
                <w:b/>
              </w:rPr>
              <w:tab/>
            </w:r>
            <w:r w:rsidRPr="00A8683D">
              <w:t xml:space="preserve">Patikros vietoje patikros lapai. </w:t>
            </w:r>
          </w:p>
          <w:p w14:paraId="3411B759" w14:textId="77777777" w:rsidR="009B6EA9" w:rsidRPr="00A8683D" w:rsidRDefault="009B6EA9" w:rsidP="004C5130">
            <w:r w:rsidRPr="00A8683D">
              <w:rPr>
                <w:b/>
              </w:rPr>
              <w:t xml:space="preserve"> </w:t>
            </w:r>
            <w:r w:rsidRPr="00A8683D">
              <w:t xml:space="preserve"> </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26B3984A" w14:textId="77777777" w:rsidR="009B6EA9" w:rsidRPr="00A8683D" w:rsidRDefault="009B6EA9" w:rsidP="00BB4CBC"/>
        </w:tc>
      </w:tr>
      <w:tr w:rsidR="009B6EA9" w:rsidRPr="00A8683D" w14:paraId="43E1589F"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2C931F9"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5B8F005C" w14:textId="77777777" w:rsidR="009B6EA9" w:rsidRPr="00A8683D" w:rsidRDefault="009B6EA9" w:rsidP="004C5130">
            <w:r w:rsidRPr="00A8683D">
              <w:rPr>
                <w:b/>
              </w:rPr>
              <w:t xml:space="preserve"> </w:t>
            </w:r>
            <w:r w:rsidRPr="00A8683D">
              <w:t xml:space="preserve"> </w:t>
            </w:r>
            <w:r w:rsidRPr="00A8683D">
              <w:rPr>
                <w:b/>
              </w:rPr>
              <w:tab/>
            </w:r>
            <w:r w:rsidRPr="00A8683D">
              <w:t xml:space="preserve">Ex-Post ataskaitos patikros lapai. </w:t>
            </w:r>
          </w:p>
          <w:p w14:paraId="180DC0A3" w14:textId="77777777" w:rsidR="009B6EA9" w:rsidRPr="00A8683D" w:rsidRDefault="009B6EA9" w:rsidP="004C5130">
            <w:r w:rsidRPr="00A8683D">
              <w:rPr>
                <w:b/>
              </w:rPr>
              <w:t xml:space="preserve"> </w:t>
            </w:r>
            <w:r w:rsidRPr="00A8683D">
              <w:t xml:space="preserve"> </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62A3E050" w14:textId="77777777" w:rsidR="009B6EA9" w:rsidRPr="00A8683D" w:rsidRDefault="009B6EA9" w:rsidP="00BB4CBC"/>
        </w:tc>
        <w:bookmarkEnd w:id="195"/>
      </w:tr>
    </w:tbl>
    <w:p w14:paraId="37119365" w14:textId="77777777" w:rsidR="009B6EA9" w:rsidRPr="00A8683D" w:rsidRDefault="009B6EA9" w:rsidP="00DF40CE">
      <w:pPr>
        <w:pStyle w:val="Heading4"/>
      </w:pPr>
      <w:bookmarkStart w:id="202" w:name="_Toc452045777"/>
      <w:bookmarkStart w:id="203" w:name="_Toc159222128"/>
      <w:bookmarkStart w:id="204" w:name="BKM_3D7643F3_954A_48CD_952A_F12F3B0011A2"/>
      <w:r w:rsidRPr="00A8683D">
        <w:t>Patikros lapo atsakymai</w:t>
      </w:r>
      <w:bookmarkEnd w:id="202"/>
      <w:bookmarkEnd w:id="203"/>
    </w:p>
    <w:p w14:paraId="3850560B" w14:textId="77777777" w:rsidR="009B6EA9" w:rsidRPr="00A8683D" w:rsidRDefault="009B6EA9" w:rsidP="004C5130">
      <w:pPr>
        <w:ind w:firstLine="0"/>
      </w:pPr>
      <w:r w:rsidRPr="00A8683D">
        <w:rPr>
          <w:i/>
          <w:iCs/>
          <w:color w:val="447524"/>
        </w:rPr>
        <w:t>Katalogas</w:t>
      </w:r>
      <w:r w:rsidRPr="00A8683D">
        <w:rPr>
          <w:rFonts w:cs="Arial"/>
        </w:rPr>
        <w:t>:</w:t>
      </w:r>
      <w:r w:rsidRPr="00A8683D">
        <w:rPr>
          <w:rFonts w:cs="Arial"/>
          <w:color w:val="000000"/>
        </w:rPr>
        <w:t xml:space="preserve"> Patikros lapai</w:t>
      </w:r>
    </w:p>
    <w:p w14:paraId="7D01C15A" w14:textId="77777777" w:rsidR="009B6EA9" w:rsidRPr="00A8683D" w:rsidRDefault="009B6EA9" w:rsidP="004C5130">
      <w:pPr>
        <w:ind w:firstLine="0"/>
      </w:pPr>
      <w:r w:rsidRPr="00A8683D">
        <w:rPr>
          <w:i/>
          <w:iCs/>
          <w:color w:val="447524"/>
        </w:rPr>
        <w:t>Detalės</w:t>
      </w:r>
      <w:r w:rsidRPr="00A8683D">
        <w:rPr>
          <w:rFonts w:cs="Arial"/>
        </w:rPr>
        <w:t>:</w:t>
      </w:r>
      <w:r w:rsidRPr="00A8683D">
        <w:tab/>
      </w:r>
      <w:r w:rsidRPr="00A8683D">
        <w:rPr>
          <w:i/>
        </w:rPr>
        <w:t>Sukurta</w:t>
      </w:r>
      <w:r w:rsidRPr="00A8683D">
        <w:t xml:space="preserve"> 2015-09-18. </w:t>
      </w:r>
      <w:r w:rsidRPr="00A8683D">
        <w:rPr>
          <w:i/>
        </w:rPr>
        <w:t xml:space="preserve">Modifikuota </w:t>
      </w:r>
      <w:r w:rsidRPr="00A8683D">
        <w:t>2015-10-02.</w:t>
      </w:r>
    </w:p>
    <w:p w14:paraId="4763A656" w14:textId="77777777" w:rsidR="009B6EA9" w:rsidRPr="00A8683D" w:rsidRDefault="009B6EA9" w:rsidP="004C5130">
      <w:pPr>
        <w:ind w:firstLine="0"/>
      </w:pPr>
      <w:r w:rsidRPr="00A8683D">
        <w:rPr>
          <w:i/>
          <w:iCs/>
          <w:color w:val="447524"/>
        </w:rPr>
        <w:t>Pastabos</w:t>
      </w:r>
      <w:r w:rsidRPr="00A8683D">
        <w:rPr>
          <w:rFonts w:cs="Arial"/>
        </w:rPr>
        <w:t>:</w:t>
      </w:r>
      <w:r w:rsidRPr="00A8683D">
        <w:rPr>
          <w:rFonts w:cs="Arial"/>
        </w:rPr>
        <w:tab/>
      </w:r>
    </w:p>
    <w:p w14:paraId="54F108D5" w14:textId="77777777" w:rsidR="009B6EA9" w:rsidRPr="00A8683D" w:rsidRDefault="009B6EA9" w:rsidP="009B6EA9"/>
    <w:p w14:paraId="3DECBA2E" w14:textId="77777777" w:rsidR="009B6EA9" w:rsidRPr="00A8683D" w:rsidRDefault="009B6EA9" w:rsidP="004C5130">
      <w:pPr>
        <w:ind w:firstLine="0"/>
        <w:rPr>
          <w:b/>
          <w:bCs/>
          <w:color w:val="447524"/>
          <w:u w:val="single"/>
        </w:rPr>
      </w:pPr>
      <w:bookmarkStart w:id="205" w:name="BKM_0B9611FF_01F4_4844_A3B8_5AC71431CA52"/>
      <w:bookmarkEnd w:id="205"/>
      <w:r w:rsidRPr="00A8683D">
        <w:rPr>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9B6EA9" w:rsidRPr="00A8683D" w14:paraId="65F0CC40"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3DAF58A5" w14:textId="77777777" w:rsidR="009B6EA9" w:rsidRPr="00A8683D" w:rsidRDefault="009B6EA9" w:rsidP="00BB4CBC">
            <w:pPr>
              <w:rPr>
                <w:b/>
              </w:rPr>
            </w:pPr>
            <w:r w:rsidRPr="00A8683D">
              <w:rPr>
                <w:b/>
              </w:rPr>
              <w:lastRenderedPageBreak/>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0AE874EE" w14:textId="77777777" w:rsidR="009B6EA9" w:rsidRPr="00A8683D" w:rsidRDefault="009B6EA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12DA90C7" w14:textId="77777777" w:rsidR="009B6EA9" w:rsidRPr="00A8683D" w:rsidRDefault="009B6EA9" w:rsidP="00BB4CBC">
            <w:pPr>
              <w:rPr>
                <w:b/>
              </w:rPr>
            </w:pPr>
            <w:r w:rsidRPr="00A8683D">
              <w:rPr>
                <w:b/>
              </w:rPr>
              <w:t>Pastabos</w:t>
            </w:r>
          </w:p>
        </w:tc>
      </w:tr>
      <w:tr w:rsidR="009B6EA9" w:rsidRPr="00A8683D" w14:paraId="094A3FAC"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61D8A8A9" w14:textId="77777777" w:rsidR="009B6EA9" w:rsidRPr="00A8683D" w:rsidRDefault="009B6EA9" w:rsidP="004C5130">
            <w:r w:rsidRPr="00A8683D">
              <w:t>Eil. nr</w:t>
            </w:r>
          </w:p>
        </w:tc>
        <w:tc>
          <w:tcPr>
            <w:tcW w:w="1980" w:type="dxa"/>
            <w:tcBorders>
              <w:top w:val="single" w:sz="2" w:space="0" w:color="auto"/>
              <w:left w:val="single" w:sz="2" w:space="0" w:color="auto"/>
              <w:bottom w:val="single" w:sz="2" w:space="0" w:color="auto"/>
              <w:right w:val="single" w:sz="2" w:space="0" w:color="auto"/>
            </w:tcBorders>
          </w:tcPr>
          <w:p w14:paraId="4FCB4D6F" w14:textId="77777777" w:rsidR="009B6EA9" w:rsidRPr="00A8683D" w:rsidRDefault="009B6EA9" w:rsidP="004C5130">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456686B2" w14:textId="77777777" w:rsidR="009B6EA9" w:rsidRPr="00A8683D" w:rsidRDefault="009B6EA9" w:rsidP="004C5130"/>
        </w:tc>
      </w:tr>
      <w:tr w:rsidR="009B6EA9" w:rsidRPr="00A8683D" w14:paraId="55467875"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0795745" w14:textId="77777777" w:rsidR="009B6EA9" w:rsidRPr="00A8683D" w:rsidRDefault="009B6EA9" w:rsidP="004C5130">
            <w:bookmarkStart w:id="206" w:name="BKM_4EC6A23A_F5D7_4964_9ECB_EB3DF21BB0B0"/>
            <w:r w:rsidRPr="00A8683D">
              <w:t>Klausimas</w:t>
            </w:r>
          </w:p>
        </w:tc>
        <w:tc>
          <w:tcPr>
            <w:tcW w:w="1980" w:type="dxa"/>
            <w:tcBorders>
              <w:top w:val="single" w:sz="2" w:space="0" w:color="auto"/>
              <w:left w:val="single" w:sz="2" w:space="0" w:color="auto"/>
              <w:bottom w:val="single" w:sz="2" w:space="0" w:color="auto"/>
              <w:right w:val="single" w:sz="2" w:space="0" w:color="auto"/>
            </w:tcBorders>
          </w:tcPr>
          <w:p w14:paraId="4A15A4DE" w14:textId="77777777" w:rsidR="009B6EA9" w:rsidRPr="00A8683D" w:rsidRDefault="009B6EA9" w:rsidP="004C5130">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B62B855" w14:textId="77777777" w:rsidR="009B6EA9" w:rsidRPr="00A8683D" w:rsidRDefault="009B6EA9" w:rsidP="004C5130"/>
        </w:tc>
        <w:bookmarkEnd w:id="206"/>
      </w:tr>
      <w:tr w:rsidR="009B6EA9" w:rsidRPr="00A8683D" w14:paraId="660E1909"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B8809B5" w14:textId="77777777" w:rsidR="009B6EA9" w:rsidRPr="00A8683D" w:rsidRDefault="009B6EA9" w:rsidP="004C5130">
            <w:bookmarkStart w:id="207" w:name="BKM_A3607215_0DE8_458C_BDA4_AFDDE7EAF2E1"/>
            <w:r w:rsidRPr="00A8683D">
              <w:t>Atsakymas</w:t>
            </w:r>
          </w:p>
        </w:tc>
        <w:tc>
          <w:tcPr>
            <w:tcW w:w="1980" w:type="dxa"/>
            <w:tcBorders>
              <w:top w:val="single" w:sz="2" w:space="0" w:color="auto"/>
              <w:left w:val="single" w:sz="2" w:space="0" w:color="auto"/>
              <w:bottom w:val="single" w:sz="2" w:space="0" w:color="auto"/>
              <w:right w:val="single" w:sz="2" w:space="0" w:color="auto"/>
            </w:tcBorders>
          </w:tcPr>
          <w:p w14:paraId="7CE91920" w14:textId="77777777" w:rsidR="009B6EA9" w:rsidRPr="00A8683D" w:rsidRDefault="009B6EA9" w:rsidP="004C5130">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1575DF8E" w14:textId="77777777" w:rsidR="009B6EA9" w:rsidRPr="00A8683D" w:rsidRDefault="009B6EA9" w:rsidP="004C5130">
            <w:r w:rsidRPr="00A8683D">
              <w:t>Taip/Ne/Netaikoma</w:t>
            </w:r>
          </w:p>
        </w:tc>
        <w:bookmarkEnd w:id="207"/>
      </w:tr>
      <w:tr w:rsidR="009B6EA9" w:rsidRPr="00A8683D" w14:paraId="2F28069A"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5E34EED" w14:textId="77777777" w:rsidR="009B6EA9" w:rsidRPr="00A8683D" w:rsidRDefault="009B6EA9" w:rsidP="004C5130">
            <w:bookmarkStart w:id="208" w:name="BKM_EFDFE904_1AC1_49BF_B6C1_BDEFC7A4E872"/>
            <w:r w:rsidRPr="00A8683D">
              <w:t>Paaiškinimas</w:t>
            </w:r>
          </w:p>
        </w:tc>
        <w:tc>
          <w:tcPr>
            <w:tcW w:w="1980" w:type="dxa"/>
            <w:tcBorders>
              <w:top w:val="single" w:sz="2" w:space="0" w:color="auto"/>
              <w:left w:val="single" w:sz="2" w:space="0" w:color="auto"/>
              <w:bottom w:val="single" w:sz="2" w:space="0" w:color="auto"/>
              <w:right w:val="single" w:sz="2" w:space="0" w:color="auto"/>
            </w:tcBorders>
          </w:tcPr>
          <w:p w14:paraId="3C57C013" w14:textId="77777777" w:rsidR="009B6EA9" w:rsidRPr="00A8683D" w:rsidRDefault="009B6EA9" w:rsidP="004C5130">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D707AE9" w14:textId="77777777" w:rsidR="009B6EA9" w:rsidRPr="00A8683D" w:rsidRDefault="009B6EA9" w:rsidP="004C5130"/>
        </w:tc>
        <w:bookmarkEnd w:id="208"/>
      </w:tr>
      <w:tr w:rsidR="009B6EA9" w:rsidRPr="00A8683D" w14:paraId="716833B4"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D920023" w14:textId="77777777" w:rsidR="009B6EA9" w:rsidRPr="00A8683D" w:rsidRDefault="009B6EA9" w:rsidP="004C5130">
            <w:bookmarkStart w:id="209" w:name="BKM_2D75E843_188C_410E_95E0_2A31377C44B7"/>
            <w:r w:rsidRPr="00A8683D">
              <w:t>Pastaba</w:t>
            </w:r>
          </w:p>
        </w:tc>
        <w:tc>
          <w:tcPr>
            <w:tcW w:w="1980" w:type="dxa"/>
            <w:tcBorders>
              <w:top w:val="single" w:sz="2" w:space="0" w:color="auto"/>
              <w:left w:val="single" w:sz="2" w:space="0" w:color="auto"/>
              <w:bottom w:val="single" w:sz="2" w:space="0" w:color="auto"/>
              <w:right w:val="single" w:sz="2" w:space="0" w:color="auto"/>
            </w:tcBorders>
          </w:tcPr>
          <w:p w14:paraId="551C0F69" w14:textId="77777777" w:rsidR="009B6EA9" w:rsidRPr="00A8683D" w:rsidRDefault="009B6EA9" w:rsidP="004C5130">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0882109" w14:textId="77777777" w:rsidR="009B6EA9" w:rsidRPr="00A8683D" w:rsidRDefault="009B6EA9" w:rsidP="004C5130"/>
        </w:tc>
        <w:bookmarkEnd w:id="209"/>
      </w:tr>
    </w:tbl>
    <w:p w14:paraId="45946DA3" w14:textId="77777777" w:rsidR="009B6EA9" w:rsidRPr="00A8683D" w:rsidRDefault="009B6EA9" w:rsidP="009B6EA9"/>
    <w:p w14:paraId="6A3ED9C2" w14:textId="77777777" w:rsidR="009B6EA9" w:rsidRPr="00A8683D" w:rsidRDefault="009B6EA9" w:rsidP="009B6EA9"/>
    <w:p w14:paraId="0834D5A0" w14:textId="77777777" w:rsidR="009B6EA9" w:rsidRPr="00A8683D" w:rsidRDefault="009B6EA9" w:rsidP="004C5130">
      <w:pPr>
        <w:ind w:firstLine="0"/>
        <w:rPr>
          <w:b/>
          <w:bCs/>
          <w:color w:val="447524"/>
          <w:u w:val="single"/>
        </w:rPr>
      </w:pPr>
      <w:r w:rsidRPr="00A8683D">
        <w:rPr>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9B6EA9" w:rsidRPr="00A8683D" w14:paraId="7C11B5D2"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6DF40F0C" w14:textId="77777777" w:rsidR="009B6EA9" w:rsidRPr="00A8683D" w:rsidRDefault="009B6EA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6F23AD7" w14:textId="77777777" w:rsidR="009B6EA9" w:rsidRPr="00A8683D" w:rsidRDefault="009B6EA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55C83122" w14:textId="77777777" w:rsidR="009B6EA9" w:rsidRPr="00A8683D" w:rsidRDefault="009B6EA9" w:rsidP="00BB4CBC">
            <w:pPr>
              <w:rPr>
                <w:b/>
              </w:rPr>
            </w:pPr>
            <w:r w:rsidRPr="00A8683D">
              <w:rPr>
                <w:b/>
              </w:rPr>
              <w:t>Pastabos</w:t>
            </w:r>
          </w:p>
        </w:tc>
      </w:tr>
      <w:tr w:rsidR="009B6EA9" w:rsidRPr="00A8683D" w14:paraId="4FDD9644"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E793CA3"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1C182317" w14:textId="77777777" w:rsidR="009B6EA9" w:rsidRPr="00A8683D" w:rsidRDefault="009B6EA9" w:rsidP="004C5130">
            <w:r w:rsidRPr="00A8683D">
              <w:rPr>
                <w:b/>
              </w:rPr>
              <w:t xml:space="preserve"> </w:t>
            </w:r>
            <w:r w:rsidRPr="00A8683D">
              <w:t xml:space="preserve"> </w:t>
            </w:r>
            <w:r w:rsidRPr="00A8683D">
              <w:rPr>
                <w:b/>
              </w:rPr>
              <w:t>0..*</w:t>
            </w:r>
            <w:r w:rsidRPr="00A8683D">
              <w:rPr>
                <w:b/>
              </w:rPr>
              <w:tab/>
            </w:r>
            <w:r w:rsidRPr="00A8683D">
              <w:t xml:space="preserve">Patikros lapo atsakymai. </w:t>
            </w:r>
          </w:p>
          <w:p w14:paraId="6506F615" w14:textId="77777777" w:rsidR="009B6EA9" w:rsidRPr="00A8683D" w:rsidRDefault="009B6EA9" w:rsidP="004C5130">
            <w:r w:rsidRPr="00A8683D">
              <w:rPr>
                <w:b/>
              </w:rPr>
              <w:t xml:space="preserve"> </w:t>
            </w:r>
            <w:r w:rsidRPr="00A8683D">
              <w:t xml:space="preserve"> </w:t>
            </w:r>
            <w:r w:rsidRPr="00A8683D">
              <w:rPr>
                <w:b/>
              </w:rPr>
              <w:t>1</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571B5D78" w14:textId="77777777" w:rsidR="009B6EA9" w:rsidRPr="00A8683D" w:rsidRDefault="009B6EA9" w:rsidP="00BB4CBC"/>
        </w:tc>
      </w:tr>
      <w:tr w:rsidR="009B6EA9" w:rsidRPr="00A8683D" w14:paraId="1C3B2157"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2DA8819"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14A3CEF2" w14:textId="77777777" w:rsidR="009B6EA9" w:rsidRPr="00A8683D" w:rsidRDefault="009B6EA9" w:rsidP="004C5130">
            <w:r w:rsidRPr="00A8683D">
              <w:rPr>
                <w:b/>
              </w:rPr>
              <w:t xml:space="preserve"> </w:t>
            </w:r>
            <w:r w:rsidRPr="00A8683D">
              <w:t xml:space="preserve"> </w:t>
            </w:r>
            <w:r w:rsidRPr="00A8683D">
              <w:rPr>
                <w:b/>
              </w:rPr>
              <w:t>0..1</w:t>
            </w:r>
            <w:r w:rsidRPr="00A8683D">
              <w:rPr>
                <w:b/>
              </w:rPr>
              <w:tab/>
            </w:r>
            <w:r w:rsidRPr="00A8683D">
              <w:t xml:space="preserve">Pakartotinės patikros atsakymai. </w:t>
            </w:r>
          </w:p>
          <w:p w14:paraId="6B46E5AB" w14:textId="77777777" w:rsidR="009B6EA9" w:rsidRPr="00A8683D" w:rsidRDefault="009B6EA9" w:rsidP="004C5130">
            <w:r w:rsidRPr="00A8683D">
              <w:rPr>
                <w:b/>
              </w:rPr>
              <w:t xml:space="preserve"> </w:t>
            </w:r>
            <w:r w:rsidRPr="00A8683D">
              <w:t xml:space="preserve"> </w:t>
            </w:r>
            <w:r w:rsidRPr="00A8683D">
              <w:rPr>
                <w:b/>
              </w:rPr>
              <w:t>1</w:t>
            </w:r>
            <w:r w:rsidRPr="00A8683D">
              <w:rPr>
                <w:b/>
              </w:rPr>
              <w:tab/>
            </w:r>
            <w:r w:rsidRPr="00A8683D">
              <w:t>Patikros lapo atsakymai.</w:t>
            </w:r>
          </w:p>
        </w:tc>
        <w:tc>
          <w:tcPr>
            <w:tcW w:w="1710" w:type="dxa"/>
            <w:tcBorders>
              <w:top w:val="single" w:sz="2" w:space="0" w:color="auto"/>
              <w:left w:val="single" w:sz="2" w:space="0" w:color="auto"/>
              <w:bottom w:val="single" w:sz="2" w:space="0" w:color="auto"/>
              <w:right w:val="single" w:sz="2" w:space="0" w:color="auto"/>
            </w:tcBorders>
          </w:tcPr>
          <w:p w14:paraId="19E5B41B" w14:textId="77777777" w:rsidR="009B6EA9" w:rsidRPr="00A8683D" w:rsidRDefault="009B6EA9" w:rsidP="00BB4CBC"/>
        </w:tc>
        <w:bookmarkEnd w:id="204"/>
      </w:tr>
    </w:tbl>
    <w:p w14:paraId="237ABC8E" w14:textId="77777777" w:rsidR="009B6EA9" w:rsidRPr="00A8683D" w:rsidRDefault="009B6EA9" w:rsidP="00DF40CE">
      <w:pPr>
        <w:pStyle w:val="Heading4"/>
        <w:rPr>
          <w:color w:val="004080"/>
          <w:sz w:val="28"/>
        </w:rPr>
      </w:pPr>
      <w:bookmarkStart w:id="210" w:name="_Toc452045778"/>
      <w:bookmarkStart w:id="211" w:name="_Toc159222129"/>
      <w:bookmarkStart w:id="212" w:name="BKM_491CD6B6_5C78_4286_8264_4DD647B7F28C"/>
      <w:r w:rsidRPr="00A8683D">
        <w:t>Pakartotinės patikros atsakymai</w:t>
      </w:r>
      <w:bookmarkEnd w:id="210"/>
      <w:bookmarkEnd w:id="211"/>
    </w:p>
    <w:p w14:paraId="36A06509" w14:textId="77777777" w:rsidR="009B6EA9" w:rsidRPr="00A8683D" w:rsidRDefault="009B6EA9" w:rsidP="004C5130">
      <w:pPr>
        <w:ind w:firstLine="0"/>
      </w:pPr>
      <w:r w:rsidRPr="00A8683D">
        <w:rPr>
          <w:i/>
          <w:iCs/>
          <w:color w:val="447524"/>
        </w:rPr>
        <w:t>Katalogas</w:t>
      </w:r>
      <w:r w:rsidRPr="00A8683D">
        <w:rPr>
          <w:rFonts w:cs="Arial"/>
        </w:rPr>
        <w:t>:</w:t>
      </w:r>
      <w:r w:rsidRPr="00A8683D">
        <w:rPr>
          <w:rFonts w:cs="Arial"/>
          <w:color w:val="000000"/>
        </w:rPr>
        <w:t xml:space="preserve"> Patikros lapai</w:t>
      </w:r>
    </w:p>
    <w:p w14:paraId="4250CEC1" w14:textId="77777777" w:rsidR="009B6EA9" w:rsidRPr="00A8683D" w:rsidRDefault="009B6EA9" w:rsidP="004C5130">
      <w:pPr>
        <w:ind w:firstLine="0"/>
      </w:pPr>
      <w:r w:rsidRPr="00A8683D">
        <w:rPr>
          <w:i/>
          <w:iCs/>
          <w:color w:val="447524"/>
        </w:rPr>
        <w:t>Detalės</w:t>
      </w:r>
      <w:r w:rsidRPr="00A8683D">
        <w:rPr>
          <w:rFonts w:cs="Arial"/>
        </w:rPr>
        <w:t>:</w:t>
      </w:r>
      <w:r w:rsidRPr="00A8683D">
        <w:tab/>
      </w:r>
      <w:r w:rsidRPr="00A8683D">
        <w:rPr>
          <w:i/>
        </w:rPr>
        <w:t>Sukurta</w:t>
      </w:r>
      <w:r w:rsidRPr="00A8683D">
        <w:t xml:space="preserve"> 2015-10-02. </w:t>
      </w:r>
      <w:r w:rsidRPr="00A8683D">
        <w:rPr>
          <w:i/>
        </w:rPr>
        <w:t xml:space="preserve">Modifikuota </w:t>
      </w:r>
      <w:r w:rsidRPr="00A8683D">
        <w:t>2015-10-02.</w:t>
      </w:r>
    </w:p>
    <w:p w14:paraId="31189CB4" w14:textId="77777777" w:rsidR="009B6EA9" w:rsidRPr="00A8683D" w:rsidRDefault="009B6EA9" w:rsidP="004C5130">
      <w:pPr>
        <w:ind w:firstLine="0"/>
      </w:pPr>
      <w:r w:rsidRPr="00A8683D">
        <w:rPr>
          <w:i/>
          <w:iCs/>
          <w:color w:val="447524"/>
        </w:rPr>
        <w:t>Pastabos</w:t>
      </w:r>
      <w:r w:rsidRPr="00A8683D">
        <w:rPr>
          <w:rFonts w:cs="Arial"/>
        </w:rPr>
        <w:t>:</w:t>
      </w:r>
      <w:r w:rsidRPr="00A8683D">
        <w:rPr>
          <w:rFonts w:cs="Arial"/>
        </w:rPr>
        <w:tab/>
      </w:r>
    </w:p>
    <w:p w14:paraId="18407006" w14:textId="77777777" w:rsidR="009B6EA9" w:rsidRPr="00A8683D" w:rsidRDefault="009B6EA9" w:rsidP="009B6EA9"/>
    <w:p w14:paraId="7B16465B" w14:textId="77777777" w:rsidR="009B6EA9" w:rsidRPr="00A8683D" w:rsidRDefault="009B6EA9" w:rsidP="004C5130">
      <w:pPr>
        <w:ind w:firstLine="0"/>
        <w:rPr>
          <w:b/>
          <w:bCs/>
          <w:color w:val="447524"/>
          <w:u w:val="single"/>
        </w:rPr>
      </w:pPr>
      <w:bookmarkStart w:id="213" w:name="BKM_0282B371_0BBB_443A_B873_C08D71361DA3"/>
      <w:bookmarkEnd w:id="213"/>
      <w:r w:rsidRPr="00A8683D">
        <w:rPr>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9B6EA9" w:rsidRPr="00A8683D" w14:paraId="1710D867"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20960965" w14:textId="77777777" w:rsidR="009B6EA9" w:rsidRPr="00A8683D" w:rsidRDefault="009B6EA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36F336BE" w14:textId="77777777" w:rsidR="009B6EA9" w:rsidRPr="00A8683D" w:rsidRDefault="009B6EA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2B87E2B4" w14:textId="77777777" w:rsidR="009B6EA9" w:rsidRPr="00A8683D" w:rsidRDefault="009B6EA9" w:rsidP="00BB4CBC">
            <w:pPr>
              <w:rPr>
                <w:b/>
              </w:rPr>
            </w:pPr>
            <w:r w:rsidRPr="00A8683D">
              <w:rPr>
                <w:b/>
              </w:rPr>
              <w:t>Pastabos</w:t>
            </w:r>
          </w:p>
        </w:tc>
      </w:tr>
      <w:tr w:rsidR="009B6EA9" w:rsidRPr="00A8683D" w14:paraId="5ED1B827"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7C4AA60E" w14:textId="77777777" w:rsidR="009B6EA9" w:rsidRPr="00A8683D" w:rsidRDefault="009B6EA9" w:rsidP="004C5130">
            <w:r w:rsidRPr="00A8683D">
              <w:t>Atsakymas</w:t>
            </w:r>
          </w:p>
        </w:tc>
        <w:tc>
          <w:tcPr>
            <w:tcW w:w="1980" w:type="dxa"/>
            <w:tcBorders>
              <w:top w:val="single" w:sz="2" w:space="0" w:color="auto"/>
              <w:left w:val="single" w:sz="2" w:space="0" w:color="auto"/>
              <w:bottom w:val="single" w:sz="2" w:space="0" w:color="auto"/>
              <w:right w:val="single" w:sz="2" w:space="0" w:color="auto"/>
            </w:tcBorders>
          </w:tcPr>
          <w:p w14:paraId="56D16198" w14:textId="77777777" w:rsidR="009B6EA9" w:rsidRPr="00A8683D" w:rsidRDefault="009B6EA9" w:rsidP="004C5130">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3999DD76" w14:textId="77777777" w:rsidR="009B6EA9" w:rsidRPr="00A8683D" w:rsidRDefault="009B6EA9" w:rsidP="004C5130">
            <w:r w:rsidRPr="00A8683D">
              <w:t>Taip/Ne/Netaikoma</w:t>
            </w:r>
          </w:p>
        </w:tc>
      </w:tr>
      <w:tr w:rsidR="009B6EA9" w:rsidRPr="00A8683D" w14:paraId="29E175A4"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E92AA87" w14:textId="77777777" w:rsidR="009B6EA9" w:rsidRPr="00A8683D" w:rsidRDefault="009B6EA9" w:rsidP="004C5130">
            <w:bookmarkStart w:id="214" w:name="BKM_728FD5CC_AE57_4366_9C9B_484E7A2B87A3"/>
            <w:r w:rsidRPr="00A8683D">
              <w:t>Pastaba</w:t>
            </w:r>
          </w:p>
        </w:tc>
        <w:tc>
          <w:tcPr>
            <w:tcW w:w="1980" w:type="dxa"/>
            <w:tcBorders>
              <w:top w:val="single" w:sz="2" w:space="0" w:color="auto"/>
              <w:left w:val="single" w:sz="2" w:space="0" w:color="auto"/>
              <w:bottom w:val="single" w:sz="2" w:space="0" w:color="auto"/>
              <w:right w:val="single" w:sz="2" w:space="0" w:color="auto"/>
            </w:tcBorders>
          </w:tcPr>
          <w:p w14:paraId="4BA4C845" w14:textId="77777777" w:rsidR="009B6EA9" w:rsidRPr="00A8683D" w:rsidRDefault="009B6EA9" w:rsidP="004C5130">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BA3E6FF" w14:textId="77777777" w:rsidR="009B6EA9" w:rsidRPr="00A8683D" w:rsidRDefault="009B6EA9" w:rsidP="004C5130"/>
        </w:tc>
        <w:bookmarkEnd w:id="214"/>
      </w:tr>
    </w:tbl>
    <w:p w14:paraId="496AE679" w14:textId="77777777" w:rsidR="009B6EA9" w:rsidRPr="00A8683D" w:rsidRDefault="009B6EA9" w:rsidP="009B6EA9"/>
    <w:p w14:paraId="25189E41" w14:textId="77777777" w:rsidR="009B6EA9" w:rsidRPr="00A8683D" w:rsidRDefault="009B6EA9" w:rsidP="009B6EA9"/>
    <w:p w14:paraId="3C7BE57A" w14:textId="77777777" w:rsidR="009B6EA9" w:rsidRPr="00A8683D" w:rsidRDefault="009B6EA9" w:rsidP="004C5130">
      <w:pPr>
        <w:ind w:firstLine="0"/>
        <w:rPr>
          <w:b/>
          <w:bCs/>
          <w:color w:val="447524"/>
          <w:u w:val="single"/>
        </w:rPr>
      </w:pPr>
      <w:r w:rsidRPr="00A8683D">
        <w:rPr>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9B6EA9" w:rsidRPr="00A8683D" w14:paraId="63FD9031"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81F4632" w14:textId="77777777" w:rsidR="009B6EA9" w:rsidRPr="00A8683D" w:rsidRDefault="009B6EA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62D4D3F0" w14:textId="77777777" w:rsidR="009B6EA9" w:rsidRPr="00A8683D" w:rsidRDefault="009B6EA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19D38E0F" w14:textId="77777777" w:rsidR="009B6EA9" w:rsidRPr="00A8683D" w:rsidRDefault="009B6EA9" w:rsidP="00BB4CBC">
            <w:pPr>
              <w:rPr>
                <w:b/>
              </w:rPr>
            </w:pPr>
            <w:r w:rsidRPr="00A8683D">
              <w:rPr>
                <w:b/>
              </w:rPr>
              <w:t>Pastabos</w:t>
            </w:r>
          </w:p>
        </w:tc>
      </w:tr>
      <w:tr w:rsidR="009B6EA9" w:rsidRPr="00A8683D" w14:paraId="4C771E57"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191913A"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187D275A" w14:textId="77777777" w:rsidR="009B6EA9" w:rsidRPr="00A8683D" w:rsidRDefault="009B6EA9" w:rsidP="004C5130">
            <w:r w:rsidRPr="00A8683D">
              <w:rPr>
                <w:b/>
              </w:rPr>
              <w:t xml:space="preserve"> </w:t>
            </w:r>
            <w:r w:rsidRPr="00A8683D">
              <w:t xml:space="preserve"> </w:t>
            </w:r>
            <w:r w:rsidRPr="00A8683D">
              <w:rPr>
                <w:b/>
              </w:rPr>
              <w:t>0..1</w:t>
            </w:r>
            <w:r w:rsidRPr="00A8683D">
              <w:rPr>
                <w:b/>
              </w:rPr>
              <w:tab/>
            </w:r>
            <w:r w:rsidRPr="00A8683D">
              <w:t xml:space="preserve">Pakartotinės patikros atsakymai. </w:t>
            </w:r>
          </w:p>
          <w:p w14:paraId="145B73E6" w14:textId="77777777" w:rsidR="009B6EA9" w:rsidRPr="00A8683D" w:rsidRDefault="009B6EA9" w:rsidP="004C5130">
            <w:r w:rsidRPr="00A8683D">
              <w:rPr>
                <w:b/>
              </w:rPr>
              <w:t xml:space="preserve"> </w:t>
            </w:r>
            <w:r w:rsidRPr="00A8683D">
              <w:t xml:space="preserve"> </w:t>
            </w:r>
            <w:r w:rsidRPr="00A8683D">
              <w:rPr>
                <w:b/>
              </w:rPr>
              <w:t>1</w:t>
            </w:r>
            <w:r w:rsidRPr="00A8683D">
              <w:rPr>
                <w:b/>
              </w:rPr>
              <w:tab/>
            </w:r>
            <w:r w:rsidRPr="00A8683D">
              <w:t>Patikros lapo atsakymai.</w:t>
            </w:r>
          </w:p>
        </w:tc>
        <w:tc>
          <w:tcPr>
            <w:tcW w:w="1710" w:type="dxa"/>
            <w:tcBorders>
              <w:top w:val="single" w:sz="2" w:space="0" w:color="auto"/>
              <w:left w:val="single" w:sz="2" w:space="0" w:color="auto"/>
              <w:bottom w:val="single" w:sz="2" w:space="0" w:color="auto"/>
              <w:right w:val="single" w:sz="2" w:space="0" w:color="auto"/>
            </w:tcBorders>
          </w:tcPr>
          <w:p w14:paraId="137A0DFB" w14:textId="77777777" w:rsidR="009B6EA9" w:rsidRPr="00A8683D" w:rsidRDefault="009B6EA9" w:rsidP="00BB4CBC"/>
        </w:tc>
        <w:bookmarkEnd w:id="212"/>
      </w:tr>
    </w:tbl>
    <w:p w14:paraId="10D3C660" w14:textId="77777777" w:rsidR="009B6EA9" w:rsidRPr="00A8683D" w:rsidRDefault="009B6EA9" w:rsidP="00DF40CE">
      <w:pPr>
        <w:pStyle w:val="Heading4"/>
      </w:pPr>
      <w:bookmarkStart w:id="215" w:name="_Toc452045779"/>
      <w:bookmarkStart w:id="216" w:name="_Toc159222130"/>
      <w:bookmarkStart w:id="217" w:name="BKM_7F32805E_F366_4D43_A97D_AC53A7A030AA"/>
      <w:r w:rsidRPr="00A8683D">
        <w:t>Patikros lapo būsenų istorija</w:t>
      </w:r>
      <w:bookmarkEnd w:id="215"/>
      <w:bookmarkEnd w:id="216"/>
    </w:p>
    <w:p w14:paraId="276E1164" w14:textId="77777777" w:rsidR="009B6EA9" w:rsidRPr="00A8683D" w:rsidRDefault="009B6EA9" w:rsidP="004C5130">
      <w:pPr>
        <w:ind w:firstLine="0"/>
      </w:pPr>
      <w:r w:rsidRPr="00A8683D">
        <w:rPr>
          <w:i/>
          <w:iCs/>
          <w:color w:val="447524"/>
        </w:rPr>
        <w:t>Katalogas</w:t>
      </w:r>
      <w:r w:rsidRPr="00A8683D">
        <w:rPr>
          <w:rFonts w:cs="Arial"/>
        </w:rPr>
        <w:t>:</w:t>
      </w:r>
      <w:r w:rsidRPr="00A8683D">
        <w:rPr>
          <w:rFonts w:cs="Arial"/>
          <w:color w:val="000000"/>
        </w:rPr>
        <w:t xml:space="preserve"> Patikros lapai</w:t>
      </w:r>
    </w:p>
    <w:p w14:paraId="449DEBDD" w14:textId="77777777" w:rsidR="009B6EA9" w:rsidRPr="00A8683D" w:rsidRDefault="009B6EA9" w:rsidP="004C5130">
      <w:pPr>
        <w:ind w:firstLine="0"/>
      </w:pPr>
      <w:r w:rsidRPr="00A8683D">
        <w:rPr>
          <w:i/>
          <w:iCs/>
          <w:color w:val="447524"/>
        </w:rPr>
        <w:t>Detalės</w:t>
      </w:r>
      <w:r w:rsidRPr="00A8683D">
        <w:rPr>
          <w:rFonts w:cs="Arial"/>
        </w:rPr>
        <w:t>:</w:t>
      </w:r>
      <w:r w:rsidRPr="00A8683D">
        <w:tab/>
      </w:r>
      <w:r w:rsidRPr="00A8683D">
        <w:rPr>
          <w:i/>
        </w:rPr>
        <w:t>Sukurta</w:t>
      </w:r>
      <w:r w:rsidRPr="00A8683D">
        <w:t xml:space="preserve"> 2015-10-02. </w:t>
      </w:r>
      <w:r w:rsidRPr="00A8683D">
        <w:rPr>
          <w:i/>
        </w:rPr>
        <w:t xml:space="preserve">Modifikuota </w:t>
      </w:r>
      <w:r w:rsidRPr="00A8683D">
        <w:t>2015-10-02.</w:t>
      </w:r>
    </w:p>
    <w:p w14:paraId="796E6283" w14:textId="77777777" w:rsidR="009B6EA9" w:rsidRPr="00A8683D" w:rsidRDefault="009B6EA9" w:rsidP="004C5130">
      <w:pPr>
        <w:ind w:firstLine="0"/>
      </w:pPr>
      <w:r w:rsidRPr="00A8683D">
        <w:rPr>
          <w:i/>
          <w:iCs/>
          <w:color w:val="447524"/>
        </w:rPr>
        <w:t>Pastabos</w:t>
      </w:r>
      <w:r w:rsidRPr="00A8683D">
        <w:rPr>
          <w:rFonts w:cs="Arial"/>
        </w:rPr>
        <w:t>:</w:t>
      </w:r>
      <w:r w:rsidRPr="00A8683D">
        <w:rPr>
          <w:rFonts w:cs="Arial"/>
        </w:rPr>
        <w:tab/>
      </w:r>
    </w:p>
    <w:p w14:paraId="1AC624A4" w14:textId="77777777" w:rsidR="009B6EA9" w:rsidRPr="00A8683D" w:rsidRDefault="009B6EA9" w:rsidP="009B6EA9"/>
    <w:p w14:paraId="3E787488" w14:textId="77777777" w:rsidR="009B6EA9" w:rsidRPr="00A8683D" w:rsidRDefault="009B6EA9" w:rsidP="004C5130">
      <w:pPr>
        <w:ind w:firstLine="0"/>
        <w:rPr>
          <w:b/>
          <w:bCs/>
          <w:color w:val="447524"/>
          <w:u w:val="single"/>
        </w:rPr>
      </w:pPr>
      <w:bookmarkStart w:id="218" w:name="BKM_E97DE051_1FD7_4071_A894_0B39A981C4CB"/>
      <w:bookmarkEnd w:id="218"/>
      <w:r w:rsidRPr="00A8683D">
        <w:rPr>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9B6EA9" w:rsidRPr="00A8683D" w14:paraId="13975097"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2E1B4DCA" w14:textId="77777777" w:rsidR="009B6EA9" w:rsidRPr="00A8683D" w:rsidRDefault="009B6EA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688403B0" w14:textId="77777777" w:rsidR="009B6EA9" w:rsidRPr="00A8683D" w:rsidRDefault="009B6EA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2B8E77D1" w14:textId="77777777" w:rsidR="009B6EA9" w:rsidRPr="00A8683D" w:rsidRDefault="009B6EA9" w:rsidP="00BB4CBC">
            <w:pPr>
              <w:rPr>
                <w:b/>
              </w:rPr>
            </w:pPr>
            <w:r w:rsidRPr="00A8683D">
              <w:rPr>
                <w:b/>
              </w:rPr>
              <w:t>Pastabos</w:t>
            </w:r>
          </w:p>
        </w:tc>
      </w:tr>
      <w:tr w:rsidR="009B6EA9" w:rsidRPr="00A8683D" w14:paraId="79CF0B7D"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EFB6528" w14:textId="77777777" w:rsidR="009B6EA9" w:rsidRPr="00A8683D" w:rsidRDefault="009B6EA9" w:rsidP="004C5130">
            <w:r w:rsidRPr="00A8683D">
              <w:t>Data ir laikas</w:t>
            </w:r>
          </w:p>
        </w:tc>
        <w:tc>
          <w:tcPr>
            <w:tcW w:w="1980" w:type="dxa"/>
            <w:tcBorders>
              <w:top w:val="single" w:sz="2" w:space="0" w:color="auto"/>
              <w:left w:val="single" w:sz="2" w:space="0" w:color="auto"/>
              <w:bottom w:val="single" w:sz="2" w:space="0" w:color="auto"/>
              <w:right w:val="single" w:sz="2" w:space="0" w:color="auto"/>
            </w:tcBorders>
          </w:tcPr>
          <w:p w14:paraId="7D648120" w14:textId="77777777" w:rsidR="009B6EA9" w:rsidRPr="00A8683D" w:rsidRDefault="009B6EA9" w:rsidP="004C5130">
            <w:r w:rsidRPr="00A8683D">
              <w:t>Data ir laikas</w:t>
            </w:r>
          </w:p>
        </w:tc>
        <w:tc>
          <w:tcPr>
            <w:tcW w:w="4680" w:type="dxa"/>
            <w:tcBorders>
              <w:top w:val="single" w:sz="2" w:space="0" w:color="auto"/>
              <w:left w:val="single" w:sz="2" w:space="0" w:color="auto"/>
              <w:bottom w:val="single" w:sz="2" w:space="0" w:color="auto"/>
              <w:right w:val="single" w:sz="2" w:space="0" w:color="auto"/>
            </w:tcBorders>
          </w:tcPr>
          <w:p w14:paraId="13BAA16A" w14:textId="77777777" w:rsidR="009B6EA9" w:rsidRPr="00A8683D" w:rsidRDefault="009B6EA9" w:rsidP="004C5130">
            <w:r w:rsidRPr="00A8683D">
              <w:t>Būsenos pakeitimo data ir laikas.</w:t>
            </w:r>
          </w:p>
        </w:tc>
      </w:tr>
      <w:tr w:rsidR="009B6EA9" w:rsidRPr="00A8683D" w14:paraId="263EE55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16F8AC27" w14:textId="77777777" w:rsidR="009B6EA9" w:rsidRPr="00A8683D" w:rsidRDefault="009B6EA9" w:rsidP="004C5130">
            <w:bookmarkStart w:id="219" w:name="BKM_2E24478D_C810_4A49_B369_ADE2A5D80AB1"/>
            <w:r w:rsidRPr="00A8683D">
              <w:lastRenderedPageBreak/>
              <w:t>Būsena</w:t>
            </w:r>
          </w:p>
        </w:tc>
        <w:tc>
          <w:tcPr>
            <w:tcW w:w="1980" w:type="dxa"/>
            <w:tcBorders>
              <w:top w:val="single" w:sz="2" w:space="0" w:color="auto"/>
              <w:left w:val="single" w:sz="2" w:space="0" w:color="auto"/>
              <w:bottom w:val="single" w:sz="2" w:space="0" w:color="auto"/>
              <w:right w:val="single" w:sz="2" w:space="0" w:color="auto"/>
            </w:tcBorders>
          </w:tcPr>
          <w:p w14:paraId="5CF123D1" w14:textId="77777777" w:rsidR="009B6EA9" w:rsidRPr="00A8683D" w:rsidRDefault="009B6EA9" w:rsidP="004C5130">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29F7E5FD" w14:textId="77777777" w:rsidR="009B6EA9" w:rsidRPr="00A8683D" w:rsidRDefault="009B6EA9" w:rsidP="004C5130"/>
        </w:tc>
        <w:bookmarkEnd w:id="219"/>
      </w:tr>
    </w:tbl>
    <w:p w14:paraId="55F01610" w14:textId="77777777" w:rsidR="009B6EA9" w:rsidRPr="00A8683D" w:rsidRDefault="009B6EA9" w:rsidP="009B6EA9"/>
    <w:p w14:paraId="768B4225" w14:textId="77777777" w:rsidR="009B6EA9" w:rsidRPr="00A8683D" w:rsidRDefault="009B6EA9" w:rsidP="009B6EA9"/>
    <w:p w14:paraId="57757994" w14:textId="77777777" w:rsidR="009B6EA9" w:rsidRPr="00A8683D" w:rsidRDefault="009B6EA9" w:rsidP="004C5130">
      <w:pPr>
        <w:ind w:firstLine="0"/>
        <w:rPr>
          <w:b/>
          <w:bCs/>
          <w:color w:val="447524"/>
          <w:u w:val="single"/>
        </w:rPr>
      </w:pPr>
      <w:r w:rsidRPr="00A8683D">
        <w:rPr>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9B6EA9" w:rsidRPr="00A8683D" w14:paraId="2A9CFB67"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50C61195" w14:textId="77777777" w:rsidR="009B6EA9" w:rsidRPr="00A8683D" w:rsidRDefault="009B6EA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99D73C5" w14:textId="77777777" w:rsidR="009B6EA9" w:rsidRPr="00A8683D" w:rsidRDefault="009B6EA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086F22F6" w14:textId="77777777" w:rsidR="009B6EA9" w:rsidRPr="00A8683D" w:rsidRDefault="009B6EA9" w:rsidP="00BB4CBC">
            <w:pPr>
              <w:rPr>
                <w:b/>
              </w:rPr>
            </w:pPr>
            <w:r w:rsidRPr="00A8683D">
              <w:rPr>
                <w:b/>
              </w:rPr>
              <w:t>Pastabos</w:t>
            </w:r>
          </w:p>
        </w:tc>
      </w:tr>
      <w:tr w:rsidR="009B6EA9" w:rsidRPr="00A8683D" w14:paraId="042FC14D"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365758F"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465BD24E" w14:textId="77777777" w:rsidR="009B6EA9" w:rsidRPr="00A8683D" w:rsidRDefault="009B6EA9" w:rsidP="004C5130">
            <w:r w:rsidRPr="00A8683D">
              <w:rPr>
                <w:b/>
              </w:rPr>
              <w:t xml:space="preserve"> </w:t>
            </w:r>
            <w:r w:rsidRPr="00A8683D">
              <w:t xml:space="preserve"> </w:t>
            </w:r>
            <w:r w:rsidRPr="00A8683D">
              <w:rPr>
                <w:b/>
              </w:rPr>
              <w:t>0..*</w:t>
            </w:r>
            <w:r w:rsidRPr="00A8683D">
              <w:rPr>
                <w:b/>
              </w:rPr>
              <w:tab/>
            </w:r>
            <w:r w:rsidRPr="00A8683D">
              <w:t xml:space="preserve">Patikros lapo būsenų istorija. </w:t>
            </w:r>
          </w:p>
          <w:p w14:paraId="4B9FCEA1" w14:textId="77777777" w:rsidR="009B6EA9" w:rsidRPr="00A8683D" w:rsidRDefault="009B6EA9" w:rsidP="004C5130">
            <w:r w:rsidRPr="00A8683D">
              <w:rPr>
                <w:b/>
              </w:rPr>
              <w:t xml:space="preserve"> </w:t>
            </w:r>
            <w:r w:rsidRPr="00A8683D">
              <w:t xml:space="preserve"> </w:t>
            </w:r>
            <w:r w:rsidRPr="00A8683D">
              <w:rPr>
                <w:b/>
              </w:rPr>
              <w:t>1</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4CC6DD97" w14:textId="77777777" w:rsidR="009B6EA9" w:rsidRPr="00A8683D" w:rsidRDefault="009B6EA9" w:rsidP="00BB4CBC"/>
        </w:tc>
      </w:tr>
      <w:tr w:rsidR="009B6EA9" w:rsidRPr="00A8683D" w14:paraId="797E7BDC"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3717597A"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15D06122" w14:textId="77777777" w:rsidR="009B6EA9" w:rsidRPr="00A8683D" w:rsidRDefault="009B6EA9" w:rsidP="004C5130">
            <w:r w:rsidRPr="00A8683D">
              <w:rPr>
                <w:b/>
              </w:rPr>
              <w:t xml:space="preserve"> </w:t>
            </w:r>
            <w:r w:rsidRPr="00A8683D">
              <w:t xml:space="preserve"> </w:t>
            </w:r>
            <w:r w:rsidRPr="00A8683D">
              <w:rPr>
                <w:b/>
              </w:rPr>
              <w:t>0..*</w:t>
            </w:r>
            <w:r w:rsidRPr="00A8683D">
              <w:rPr>
                <w:b/>
              </w:rPr>
              <w:tab/>
            </w:r>
            <w:r w:rsidRPr="00A8683D">
              <w:t xml:space="preserve">Patikros lapo būsenų istorija. </w:t>
            </w:r>
          </w:p>
          <w:p w14:paraId="762B1796" w14:textId="77777777" w:rsidR="009B6EA9" w:rsidRPr="00A8683D" w:rsidRDefault="009B6EA9" w:rsidP="004C5130">
            <w:r w:rsidRPr="00A8683D">
              <w:rPr>
                <w:b/>
              </w:rPr>
              <w:t xml:space="preserve"> </w:t>
            </w:r>
            <w:r w:rsidRPr="00A8683D">
              <w:t xml:space="preserve"> </w:t>
            </w:r>
            <w:r w:rsidRPr="00A8683D">
              <w:rPr>
                <w:b/>
              </w:rPr>
              <w:t>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6E34C535" w14:textId="77777777" w:rsidR="009B6EA9" w:rsidRPr="00A8683D" w:rsidRDefault="009B6EA9" w:rsidP="00BB4CBC"/>
        </w:tc>
        <w:bookmarkEnd w:id="217"/>
      </w:tr>
    </w:tbl>
    <w:p w14:paraId="04629FA3" w14:textId="77777777" w:rsidR="009B6EA9" w:rsidRPr="00A8683D" w:rsidRDefault="009B6EA9" w:rsidP="003E6AD6">
      <w:pPr>
        <w:pStyle w:val="Heading3"/>
        <w:rPr>
          <w:smallCaps/>
        </w:rPr>
      </w:pPr>
      <w:bookmarkStart w:id="220" w:name="_Toc452045780"/>
      <w:bookmarkStart w:id="221" w:name="_Toc159222131"/>
      <w:bookmarkStart w:id="222" w:name="PROJEKTAI"/>
      <w:bookmarkStart w:id="223" w:name="BKM_BDCF429E_71FE_415C_A9B6_08294A8444CF"/>
      <w:r w:rsidRPr="00A8683D">
        <w:lastRenderedPageBreak/>
        <w:t>Projektai</w:t>
      </w:r>
      <w:bookmarkEnd w:id="220"/>
      <w:bookmarkEnd w:id="221"/>
      <w:r w:rsidRPr="00A8683D">
        <w:t xml:space="preserve"> </w:t>
      </w:r>
    </w:p>
    <w:p w14:paraId="5692D54E" w14:textId="77777777" w:rsidR="00E95FC4" w:rsidRPr="00A8683D" w:rsidRDefault="5B39F19E" w:rsidP="00F7553B">
      <w:pPr>
        <w:pStyle w:val="Captionfigura"/>
      </w:pPr>
      <w:bookmarkStart w:id="224" w:name="BKM_C3D09B27_2874_44DF_A769_664C0B98ADF5"/>
      <w:r>
        <w:t xml:space="preserve"> </w:t>
      </w:r>
      <w:r w:rsidR="4E55676D">
        <w:rPr>
          <w:noProof/>
        </w:rPr>
        <w:drawing>
          <wp:inline distT="0" distB="0" distL="0" distR="0" wp14:anchorId="48329A98" wp14:editId="3FAC8EC8">
            <wp:extent cx="4091850" cy="5519972"/>
            <wp:effectExtent l="0" t="0" r="0" b="5080"/>
            <wp:docPr id="1662594869" name="Picture 1662594869"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59486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091850" cy="5519972"/>
                    </a:xfrm>
                    <a:prstGeom prst="rect">
                      <a:avLst/>
                    </a:prstGeom>
                  </pic:spPr>
                </pic:pic>
              </a:graphicData>
            </a:graphic>
          </wp:inline>
        </w:drawing>
      </w:r>
    </w:p>
    <w:p w14:paraId="5A0DE7CD" w14:textId="77777777" w:rsidR="009B6EA9" w:rsidRDefault="00E95FC4" w:rsidP="00E95FC4">
      <w:pPr>
        <w:jc w:val="center"/>
        <w:rPr>
          <w:noProof/>
        </w:rPr>
      </w:pPr>
      <w:r w:rsidRPr="00A8683D">
        <w:t xml:space="preserve">pav. </w:t>
      </w:r>
      <w:fldSimple w:instr=" STYLEREF 1 \s ">
        <w:r w:rsidR="000E53E0">
          <w:rPr>
            <w:noProof/>
          </w:rPr>
          <w:t>2</w:t>
        </w:r>
      </w:fldSimple>
      <w:r w:rsidR="00215C96">
        <w:t>.</w:t>
      </w:r>
      <w:fldSimple w:instr=" SEQ pav. \* ARABIC \s 1 ">
        <w:r w:rsidR="000E53E0">
          <w:rPr>
            <w:noProof/>
          </w:rPr>
          <w:t>11</w:t>
        </w:r>
      </w:fldSimple>
      <w:r w:rsidRPr="00A8683D">
        <w:rPr>
          <w:noProof/>
        </w:rPr>
        <w:t xml:space="preserve"> Projektai</w:t>
      </w:r>
    </w:p>
    <w:p w14:paraId="628294D6" w14:textId="77777777" w:rsidR="00D9490D" w:rsidRDefault="00D9490D" w:rsidP="0073713A">
      <w:pPr>
        <w:keepNext/>
        <w:jc w:val="center"/>
      </w:pPr>
      <w:r>
        <w:rPr>
          <w:noProof/>
        </w:rPr>
        <w:lastRenderedPageBreak/>
        <w:drawing>
          <wp:inline distT="0" distB="0" distL="0" distR="0" wp14:anchorId="0AFEEAF2" wp14:editId="53C0D9D1">
            <wp:extent cx="5804651" cy="5033099"/>
            <wp:effectExtent l="0" t="0" r="5715" b="0"/>
            <wp:docPr id="2096503766" name="Picture 209650376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503766" name="Picture 2" descr="A screenshot of a computer&#10;&#10;Description automatically generated with medium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06111" cy="5034365"/>
                    </a:xfrm>
                    <a:prstGeom prst="rect">
                      <a:avLst/>
                    </a:prstGeom>
                    <a:noFill/>
                    <a:ln>
                      <a:noFill/>
                    </a:ln>
                  </pic:spPr>
                </pic:pic>
              </a:graphicData>
            </a:graphic>
          </wp:inline>
        </w:drawing>
      </w:r>
    </w:p>
    <w:p w14:paraId="4694CF20" w14:textId="77777777" w:rsidR="00D9490D" w:rsidRPr="0055164F" w:rsidRDefault="00D9490D" w:rsidP="0073713A">
      <w:pPr>
        <w:pStyle w:val="Caption"/>
        <w:jc w:val="center"/>
        <w:rPr>
          <w:iCs/>
        </w:rPr>
      </w:pPr>
      <w:r w:rsidRPr="007371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2</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12</w:t>
      </w:r>
      <w:r w:rsidR="00215C96">
        <w:rPr>
          <w:i w:val="0"/>
          <w:iCs/>
        </w:rPr>
        <w:fldChar w:fldCharType="end"/>
      </w:r>
      <w:r w:rsidRPr="0073713A">
        <w:rPr>
          <w:i w:val="0"/>
          <w:iCs/>
        </w:rPr>
        <w:t xml:space="preserve"> Projekto finansavimas</w:t>
      </w:r>
    </w:p>
    <w:p w14:paraId="55DAE25B" w14:textId="77777777" w:rsidR="009B6EA9" w:rsidRPr="00A8683D" w:rsidRDefault="009B6EA9" w:rsidP="00DF40CE">
      <w:pPr>
        <w:pStyle w:val="Heading4"/>
      </w:pPr>
      <w:bookmarkStart w:id="225" w:name="_Toc452045781"/>
      <w:bookmarkStart w:id="226" w:name="_Toc159222132"/>
      <w:bookmarkStart w:id="227" w:name="BKM_96F6C493_7D6B_41BF_968B_DDA9E1771846"/>
      <w:bookmarkEnd w:id="224"/>
      <w:r w:rsidRPr="00A8683D">
        <w:t>Projekt</w:t>
      </w:r>
      <w:r w:rsidR="00724F6D" w:rsidRPr="00A8683D">
        <w:t>as</w:t>
      </w:r>
      <w:bookmarkEnd w:id="225"/>
      <w:bookmarkEnd w:id="226"/>
    </w:p>
    <w:p w14:paraId="492A8DD5" w14:textId="77777777" w:rsidR="009B6EA9" w:rsidRPr="00A8683D" w:rsidRDefault="009B6EA9" w:rsidP="00032C07">
      <w:pPr>
        <w:ind w:firstLine="0"/>
      </w:pPr>
      <w:r w:rsidRPr="00A8683D">
        <w:rPr>
          <w:i/>
          <w:iCs/>
          <w:color w:val="447524"/>
        </w:rPr>
        <w:t>Katalogas</w:t>
      </w:r>
      <w:r w:rsidRPr="00A8683D">
        <w:rPr>
          <w:rFonts w:cs="Arial"/>
        </w:rPr>
        <w:t>:</w:t>
      </w:r>
      <w:r w:rsidRPr="00A8683D">
        <w:rPr>
          <w:rFonts w:cs="Arial"/>
          <w:color w:val="000000"/>
        </w:rPr>
        <w:t xml:space="preserve"> Projektai</w:t>
      </w:r>
    </w:p>
    <w:p w14:paraId="008FF6E1" w14:textId="77777777" w:rsidR="009B6EA9" w:rsidRPr="00A8683D" w:rsidRDefault="009B6EA9" w:rsidP="00032C07">
      <w:pPr>
        <w:ind w:firstLine="0"/>
      </w:pPr>
      <w:r w:rsidRPr="00A8683D">
        <w:rPr>
          <w:i/>
          <w:iCs/>
          <w:color w:val="447524"/>
        </w:rPr>
        <w:t>Detalės</w:t>
      </w:r>
      <w:r w:rsidRPr="00A8683D">
        <w:rPr>
          <w:rFonts w:cs="Arial"/>
        </w:rPr>
        <w:t>:</w:t>
      </w:r>
      <w:r w:rsidRPr="00A8683D">
        <w:tab/>
      </w:r>
      <w:r w:rsidRPr="00A8683D">
        <w:rPr>
          <w:i/>
        </w:rPr>
        <w:t>Sukurta</w:t>
      </w:r>
      <w:r w:rsidRPr="00A8683D">
        <w:t xml:space="preserve"> 2015-09-30. </w:t>
      </w:r>
      <w:r w:rsidRPr="00A8683D">
        <w:rPr>
          <w:i/>
        </w:rPr>
        <w:t xml:space="preserve">Modifikuota </w:t>
      </w:r>
      <w:r w:rsidR="002638F1" w:rsidRPr="00A8683D">
        <w:t>202</w:t>
      </w:r>
      <w:r w:rsidR="00FA2170">
        <w:t>3</w:t>
      </w:r>
      <w:r w:rsidR="002638F1" w:rsidRPr="00A8683D">
        <w:t>m.</w:t>
      </w:r>
    </w:p>
    <w:p w14:paraId="2DFEC8B1" w14:textId="77777777" w:rsidR="009B6EA9" w:rsidRPr="00A8683D" w:rsidRDefault="009B6EA9" w:rsidP="00032C07">
      <w:pPr>
        <w:ind w:firstLine="0"/>
      </w:pPr>
      <w:r w:rsidRPr="00A8683D">
        <w:rPr>
          <w:i/>
          <w:iCs/>
          <w:color w:val="447524"/>
        </w:rPr>
        <w:t>Pastabos</w:t>
      </w:r>
      <w:r w:rsidRPr="00A8683D">
        <w:rPr>
          <w:rFonts w:cs="Arial"/>
        </w:rPr>
        <w:t>:</w:t>
      </w:r>
      <w:r w:rsidRPr="00A8683D">
        <w:rPr>
          <w:rFonts w:cs="Arial"/>
        </w:rPr>
        <w:tab/>
      </w:r>
    </w:p>
    <w:p w14:paraId="2265F590" w14:textId="77777777" w:rsidR="009B6EA9" w:rsidRPr="00A8683D" w:rsidRDefault="009B6EA9" w:rsidP="009B6EA9"/>
    <w:p w14:paraId="3C8A4A53" w14:textId="77777777" w:rsidR="009B6EA9" w:rsidRPr="00A8683D" w:rsidRDefault="009B6EA9" w:rsidP="00032C07">
      <w:pPr>
        <w:ind w:firstLine="0"/>
        <w:rPr>
          <w:b/>
          <w:bCs/>
          <w:i/>
          <w:iCs/>
          <w:color w:val="447524"/>
          <w:u w:val="single"/>
        </w:rPr>
      </w:pPr>
      <w:bookmarkStart w:id="228" w:name="BKM_84E549B5_0A46_4626_B21F_5E2D75D57286"/>
      <w:bookmarkEnd w:id="228"/>
      <w:r w:rsidRPr="00A8683D">
        <w:rPr>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9B6EA9" w:rsidRPr="00A8683D" w14:paraId="5DC7759F" w14:textId="77777777" w:rsidTr="08790328">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20522C68" w14:textId="77777777" w:rsidR="009B6EA9" w:rsidRPr="00A8683D" w:rsidRDefault="009B6EA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0B7E5046" w14:textId="77777777" w:rsidR="009B6EA9" w:rsidRPr="00A8683D" w:rsidRDefault="009B6EA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07DA53A4" w14:textId="77777777" w:rsidR="009B6EA9" w:rsidRPr="00A8683D" w:rsidRDefault="009B6EA9" w:rsidP="00BB4CBC">
            <w:pPr>
              <w:rPr>
                <w:b/>
              </w:rPr>
            </w:pPr>
            <w:r w:rsidRPr="00A8683D">
              <w:rPr>
                <w:b/>
              </w:rPr>
              <w:t>Pastabos</w:t>
            </w:r>
          </w:p>
        </w:tc>
      </w:tr>
      <w:tr w:rsidR="009B6EA9" w:rsidRPr="00A8683D" w14:paraId="23A1C266"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47F833B2" w14:textId="77777777" w:rsidR="009B6EA9" w:rsidRPr="00A8683D" w:rsidRDefault="009B6EA9" w:rsidP="002E2A22">
            <w:r w:rsidRPr="00A8683D">
              <w:t>Projekto nr.</w:t>
            </w:r>
          </w:p>
        </w:tc>
        <w:tc>
          <w:tcPr>
            <w:tcW w:w="1980" w:type="dxa"/>
            <w:tcBorders>
              <w:top w:val="single" w:sz="2" w:space="0" w:color="auto"/>
              <w:left w:val="single" w:sz="2" w:space="0" w:color="auto"/>
              <w:bottom w:val="single" w:sz="2" w:space="0" w:color="auto"/>
              <w:right w:val="single" w:sz="2" w:space="0" w:color="auto"/>
            </w:tcBorders>
          </w:tcPr>
          <w:p w14:paraId="17E412D3" w14:textId="77777777" w:rsidR="009B6EA9" w:rsidRPr="00A8683D" w:rsidRDefault="009B6EA9" w:rsidP="002E2A22">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3B2F65B" w14:textId="77777777" w:rsidR="009B6EA9" w:rsidRPr="00A8683D" w:rsidRDefault="009B6EA9" w:rsidP="00BB4CBC"/>
        </w:tc>
      </w:tr>
      <w:tr w:rsidR="009B6EA9" w:rsidRPr="00A8683D" w14:paraId="3ED774CF"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0FAB8585" w14:textId="77777777" w:rsidR="009B6EA9" w:rsidRPr="00A8683D" w:rsidRDefault="009B6EA9" w:rsidP="002E2A22">
            <w:bookmarkStart w:id="229" w:name="BKM_A9D8015B_E40B_4F48_82A0_0E3DF4504107"/>
            <w:r w:rsidRPr="00A8683D">
              <w:t>Projekto pavadinimas</w:t>
            </w:r>
          </w:p>
        </w:tc>
        <w:tc>
          <w:tcPr>
            <w:tcW w:w="1980" w:type="dxa"/>
            <w:tcBorders>
              <w:top w:val="single" w:sz="2" w:space="0" w:color="auto"/>
              <w:left w:val="single" w:sz="2" w:space="0" w:color="auto"/>
              <w:bottom w:val="single" w:sz="2" w:space="0" w:color="auto"/>
              <w:right w:val="single" w:sz="2" w:space="0" w:color="auto"/>
            </w:tcBorders>
          </w:tcPr>
          <w:p w14:paraId="422DF737" w14:textId="77777777" w:rsidR="009B6EA9" w:rsidRPr="00A8683D" w:rsidRDefault="009B6EA9" w:rsidP="002E2A22">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871BFC9" w14:textId="77777777" w:rsidR="009B6EA9" w:rsidRPr="00A8683D" w:rsidRDefault="009B6EA9" w:rsidP="00BB4CBC"/>
        </w:tc>
        <w:bookmarkEnd w:id="229"/>
      </w:tr>
      <w:tr w:rsidR="009B6EA9" w:rsidRPr="00A8683D" w14:paraId="3CD3F742"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6AA90D87" w14:textId="77777777" w:rsidR="009B6EA9" w:rsidRPr="00A8683D" w:rsidRDefault="009B6EA9" w:rsidP="002E2A22">
            <w:bookmarkStart w:id="230" w:name="BKM_9A192CD3_452C_4EDC_8CBE_A9B95949D6A8"/>
            <w:r w:rsidRPr="00A8683D">
              <w:t>Projekto santrauka</w:t>
            </w:r>
          </w:p>
        </w:tc>
        <w:tc>
          <w:tcPr>
            <w:tcW w:w="1980" w:type="dxa"/>
            <w:tcBorders>
              <w:top w:val="single" w:sz="2" w:space="0" w:color="auto"/>
              <w:left w:val="single" w:sz="2" w:space="0" w:color="auto"/>
              <w:bottom w:val="single" w:sz="2" w:space="0" w:color="auto"/>
              <w:right w:val="single" w:sz="2" w:space="0" w:color="auto"/>
            </w:tcBorders>
          </w:tcPr>
          <w:p w14:paraId="7278D632" w14:textId="77777777" w:rsidR="009B6EA9" w:rsidRPr="00A8683D" w:rsidRDefault="009B6EA9" w:rsidP="002E2A22">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0BE3A6C" w14:textId="77777777" w:rsidR="009B6EA9" w:rsidRPr="00A8683D" w:rsidRDefault="009B6EA9" w:rsidP="00BB4CBC"/>
        </w:tc>
        <w:bookmarkEnd w:id="230"/>
      </w:tr>
      <w:tr w:rsidR="009B6EA9" w:rsidRPr="00A8683D" w14:paraId="73F0EBD4"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2AC17765" w14:textId="77777777" w:rsidR="009B6EA9" w:rsidRPr="00A8683D" w:rsidRDefault="009B6EA9" w:rsidP="002E2A22">
            <w:bookmarkStart w:id="231" w:name="BKM_AA9877BC_4ACC_47D1_B668_7109E678BF1F"/>
            <w:r w:rsidRPr="00A8683D">
              <w:t>Atsakingo vardas pavardė</w:t>
            </w:r>
          </w:p>
        </w:tc>
        <w:tc>
          <w:tcPr>
            <w:tcW w:w="1980" w:type="dxa"/>
            <w:tcBorders>
              <w:top w:val="single" w:sz="2" w:space="0" w:color="auto"/>
              <w:left w:val="single" w:sz="2" w:space="0" w:color="auto"/>
              <w:bottom w:val="single" w:sz="2" w:space="0" w:color="auto"/>
              <w:right w:val="single" w:sz="2" w:space="0" w:color="auto"/>
            </w:tcBorders>
          </w:tcPr>
          <w:p w14:paraId="5B0E1E0E" w14:textId="77777777" w:rsidR="009B6EA9" w:rsidRPr="00A8683D" w:rsidRDefault="009B6EA9" w:rsidP="002E2A22">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7A3DA0C" w14:textId="77777777" w:rsidR="009B6EA9" w:rsidRPr="00A8683D" w:rsidRDefault="009B6EA9" w:rsidP="00BB4CBC"/>
        </w:tc>
        <w:bookmarkEnd w:id="231"/>
      </w:tr>
      <w:tr w:rsidR="009B6EA9" w:rsidRPr="00A8683D" w14:paraId="5F709FE1"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7C940C50" w14:textId="77777777" w:rsidR="009B6EA9" w:rsidRPr="00A8683D" w:rsidRDefault="009B6EA9" w:rsidP="002E2A22">
            <w:bookmarkStart w:id="232" w:name="BKM_B0C02C7D_216E_4130_8127_B0244633BE7F"/>
            <w:r w:rsidRPr="00A8683D">
              <w:t>Atsakingo pareigos</w:t>
            </w:r>
          </w:p>
        </w:tc>
        <w:tc>
          <w:tcPr>
            <w:tcW w:w="1980" w:type="dxa"/>
            <w:tcBorders>
              <w:top w:val="single" w:sz="2" w:space="0" w:color="auto"/>
              <w:left w:val="single" w:sz="2" w:space="0" w:color="auto"/>
              <w:bottom w:val="single" w:sz="2" w:space="0" w:color="auto"/>
              <w:right w:val="single" w:sz="2" w:space="0" w:color="auto"/>
            </w:tcBorders>
          </w:tcPr>
          <w:p w14:paraId="56A95345" w14:textId="77777777" w:rsidR="009B6EA9" w:rsidRPr="00A8683D" w:rsidRDefault="009B6EA9" w:rsidP="002E2A22">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8EC61CC" w14:textId="77777777" w:rsidR="009B6EA9" w:rsidRPr="00A8683D" w:rsidRDefault="009B6EA9" w:rsidP="00BB4CBC"/>
        </w:tc>
        <w:bookmarkEnd w:id="232"/>
      </w:tr>
      <w:tr w:rsidR="009B6EA9" w:rsidRPr="00A8683D" w14:paraId="1D223670"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7EB27398" w14:textId="77777777" w:rsidR="009B6EA9" w:rsidRPr="00A8683D" w:rsidRDefault="009B6EA9" w:rsidP="002E2A22">
            <w:bookmarkStart w:id="233" w:name="BKM_1D8027C0_FFAF_46E5_89EF_0DA1ADACF24D"/>
            <w:r w:rsidRPr="00A8683D">
              <w:t>Atsakingo telefono nr.</w:t>
            </w:r>
          </w:p>
        </w:tc>
        <w:tc>
          <w:tcPr>
            <w:tcW w:w="1980" w:type="dxa"/>
            <w:tcBorders>
              <w:top w:val="single" w:sz="2" w:space="0" w:color="auto"/>
              <w:left w:val="single" w:sz="2" w:space="0" w:color="auto"/>
              <w:bottom w:val="single" w:sz="2" w:space="0" w:color="auto"/>
              <w:right w:val="single" w:sz="2" w:space="0" w:color="auto"/>
            </w:tcBorders>
          </w:tcPr>
          <w:p w14:paraId="1F098DE6" w14:textId="77777777" w:rsidR="009B6EA9" w:rsidRPr="00A8683D" w:rsidRDefault="009B6EA9" w:rsidP="002E2A22">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C9577D0" w14:textId="77777777" w:rsidR="009B6EA9" w:rsidRPr="00A8683D" w:rsidRDefault="009B6EA9" w:rsidP="00BB4CBC"/>
        </w:tc>
        <w:bookmarkEnd w:id="233"/>
      </w:tr>
      <w:tr w:rsidR="009B6EA9" w:rsidRPr="00A8683D" w14:paraId="28046FB7"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448F324A" w14:textId="77777777" w:rsidR="009B6EA9" w:rsidRPr="00A8683D" w:rsidRDefault="009B6EA9" w:rsidP="002E2A22">
            <w:bookmarkStart w:id="234" w:name="BKM_43021C56_4744_4BFC_8B66_899670AC23A3"/>
            <w:r w:rsidRPr="00A8683D">
              <w:t>Atsakingo el. paštas</w:t>
            </w:r>
          </w:p>
        </w:tc>
        <w:tc>
          <w:tcPr>
            <w:tcW w:w="1980" w:type="dxa"/>
            <w:tcBorders>
              <w:top w:val="single" w:sz="2" w:space="0" w:color="auto"/>
              <w:left w:val="single" w:sz="2" w:space="0" w:color="auto"/>
              <w:bottom w:val="single" w:sz="2" w:space="0" w:color="auto"/>
              <w:right w:val="single" w:sz="2" w:space="0" w:color="auto"/>
            </w:tcBorders>
          </w:tcPr>
          <w:p w14:paraId="44892549" w14:textId="77777777" w:rsidR="009B6EA9" w:rsidRPr="00A8683D" w:rsidRDefault="009B6EA9" w:rsidP="002E2A22">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C684AA4" w14:textId="77777777" w:rsidR="009B6EA9" w:rsidRPr="00A8683D" w:rsidRDefault="009B6EA9" w:rsidP="00BB4CBC"/>
        </w:tc>
        <w:bookmarkEnd w:id="234"/>
      </w:tr>
      <w:tr w:rsidR="008A6397" w:rsidRPr="00A8683D" w14:paraId="5B77CA2A"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4D3E75CE" w14:textId="77777777" w:rsidR="008A6397" w:rsidRPr="00A8683D" w:rsidRDefault="008A6397" w:rsidP="008A6397">
            <w:r w:rsidRPr="00A8683D">
              <w:t>Planuojamas taikyti išlaidų supaprastinimas</w:t>
            </w:r>
          </w:p>
        </w:tc>
        <w:tc>
          <w:tcPr>
            <w:tcW w:w="1980" w:type="dxa"/>
            <w:tcBorders>
              <w:top w:val="single" w:sz="2" w:space="0" w:color="auto"/>
              <w:left w:val="single" w:sz="2" w:space="0" w:color="auto"/>
              <w:bottom w:val="single" w:sz="2" w:space="0" w:color="auto"/>
              <w:right w:val="single" w:sz="2" w:space="0" w:color="auto"/>
            </w:tcBorders>
          </w:tcPr>
          <w:p w14:paraId="703A2DC2" w14:textId="77777777" w:rsidR="008A6397" w:rsidRPr="00A8683D" w:rsidRDefault="008A6397" w:rsidP="008A6397">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02FA6816" w14:textId="77777777" w:rsidR="008A6397" w:rsidRPr="00A8683D" w:rsidRDefault="008A6397" w:rsidP="008A6397">
            <w:r w:rsidRPr="00A8683D">
              <w:t>Taip arba Ne. Pagal nutylėjimą tuščia reikšmė.</w:t>
            </w:r>
          </w:p>
        </w:tc>
      </w:tr>
      <w:tr w:rsidR="008A6397" w:rsidRPr="00A8683D" w14:paraId="166EB563"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1D93939D" w14:textId="77777777" w:rsidR="008A6397" w:rsidRPr="00A8683D" w:rsidRDefault="008A6397" w:rsidP="008A6397">
            <w:r w:rsidRPr="00A8683D">
              <w:t>Strateginis projektas</w:t>
            </w:r>
          </w:p>
        </w:tc>
        <w:tc>
          <w:tcPr>
            <w:tcW w:w="1980" w:type="dxa"/>
            <w:tcBorders>
              <w:top w:val="single" w:sz="2" w:space="0" w:color="auto"/>
              <w:left w:val="single" w:sz="2" w:space="0" w:color="auto"/>
              <w:bottom w:val="single" w:sz="2" w:space="0" w:color="auto"/>
              <w:right w:val="single" w:sz="2" w:space="0" w:color="auto"/>
            </w:tcBorders>
          </w:tcPr>
          <w:p w14:paraId="4192BD29" w14:textId="77777777" w:rsidR="008A6397" w:rsidRPr="00A8683D" w:rsidRDefault="008A6397" w:rsidP="008A6397">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356FA08B" w14:textId="77777777" w:rsidR="008A6397" w:rsidRPr="00A8683D" w:rsidRDefault="008A6397" w:rsidP="008A6397">
            <w:r w:rsidRPr="00A8683D">
              <w:t>Taip arba Ne. Pagal nutylėjimą tuščia reikšmė.</w:t>
            </w:r>
          </w:p>
        </w:tc>
      </w:tr>
      <w:tr w:rsidR="008A6397" w:rsidRPr="00A8683D" w14:paraId="6C57371B"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303155FB" w14:textId="77777777" w:rsidR="008A6397" w:rsidRPr="00A8683D" w:rsidRDefault="008A6397" w:rsidP="008A6397">
            <w:r w:rsidRPr="00A8683D">
              <w:t>Sprendimas, kuriuo projektas pripažintas strateginės svarbos projektu</w:t>
            </w:r>
          </w:p>
        </w:tc>
        <w:tc>
          <w:tcPr>
            <w:tcW w:w="1980" w:type="dxa"/>
            <w:tcBorders>
              <w:top w:val="single" w:sz="2" w:space="0" w:color="auto"/>
              <w:left w:val="single" w:sz="2" w:space="0" w:color="auto"/>
              <w:bottom w:val="single" w:sz="2" w:space="0" w:color="auto"/>
              <w:right w:val="single" w:sz="2" w:space="0" w:color="auto"/>
            </w:tcBorders>
          </w:tcPr>
          <w:p w14:paraId="6FBC4ECE" w14:textId="77777777" w:rsidR="008A6397" w:rsidRPr="00A8683D" w:rsidRDefault="008A6397" w:rsidP="008A6397">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6281FC3" w14:textId="77777777" w:rsidR="008A6397" w:rsidRPr="00A8683D" w:rsidRDefault="008A6397" w:rsidP="008A6397"/>
        </w:tc>
      </w:tr>
      <w:tr w:rsidR="008A6397" w:rsidRPr="00A8683D" w14:paraId="600FD922"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68E9FAA5" w14:textId="77777777" w:rsidR="008A6397" w:rsidRPr="00A8683D" w:rsidRDefault="008A6397" w:rsidP="008A6397">
            <w:bookmarkStart w:id="235" w:name="BKM_55EE9CBF_5C82_47D9_852F_E1E4A406593C"/>
            <w:r w:rsidRPr="00A8683D">
              <w:t>Projekto pradžia</w:t>
            </w:r>
          </w:p>
        </w:tc>
        <w:tc>
          <w:tcPr>
            <w:tcW w:w="1980" w:type="dxa"/>
            <w:tcBorders>
              <w:top w:val="single" w:sz="2" w:space="0" w:color="auto"/>
              <w:left w:val="single" w:sz="2" w:space="0" w:color="auto"/>
              <w:bottom w:val="single" w:sz="2" w:space="0" w:color="auto"/>
              <w:right w:val="single" w:sz="2" w:space="0" w:color="auto"/>
            </w:tcBorders>
          </w:tcPr>
          <w:p w14:paraId="7341853F" w14:textId="77777777" w:rsidR="008A6397" w:rsidRPr="00A8683D" w:rsidRDefault="008A6397" w:rsidP="008A6397">
            <w:r w:rsidRPr="00A8683D">
              <w:t>Data</w:t>
            </w:r>
          </w:p>
        </w:tc>
        <w:tc>
          <w:tcPr>
            <w:tcW w:w="4680" w:type="dxa"/>
            <w:tcBorders>
              <w:top w:val="single" w:sz="2" w:space="0" w:color="auto"/>
              <w:left w:val="single" w:sz="2" w:space="0" w:color="auto"/>
              <w:bottom w:val="single" w:sz="2" w:space="0" w:color="auto"/>
              <w:right w:val="single" w:sz="2" w:space="0" w:color="auto"/>
            </w:tcBorders>
          </w:tcPr>
          <w:p w14:paraId="33A1C503" w14:textId="77777777" w:rsidR="008A6397" w:rsidRPr="00A8683D" w:rsidRDefault="008A6397" w:rsidP="008A6397"/>
        </w:tc>
        <w:bookmarkEnd w:id="235"/>
      </w:tr>
      <w:tr w:rsidR="008A6397" w:rsidRPr="00A8683D" w14:paraId="4C1D6863"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5B09CD69" w14:textId="77777777" w:rsidR="008A6397" w:rsidRPr="00A8683D" w:rsidRDefault="008A6397" w:rsidP="008A6397">
            <w:bookmarkStart w:id="236" w:name="BKM_39E8CFE8_411F_40A6_8181_BBFAB27B1E90"/>
            <w:r w:rsidRPr="00A8683D">
              <w:t>Projekto pabaiga</w:t>
            </w:r>
          </w:p>
        </w:tc>
        <w:tc>
          <w:tcPr>
            <w:tcW w:w="1980" w:type="dxa"/>
            <w:tcBorders>
              <w:top w:val="single" w:sz="2" w:space="0" w:color="auto"/>
              <w:left w:val="single" w:sz="2" w:space="0" w:color="auto"/>
              <w:bottom w:val="single" w:sz="2" w:space="0" w:color="auto"/>
              <w:right w:val="single" w:sz="2" w:space="0" w:color="auto"/>
            </w:tcBorders>
          </w:tcPr>
          <w:p w14:paraId="221A09BE" w14:textId="77777777" w:rsidR="008A6397" w:rsidRPr="00A8683D" w:rsidRDefault="008A6397" w:rsidP="008A6397">
            <w:r w:rsidRPr="00A8683D">
              <w:t>Data</w:t>
            </w:r>
          </w:p>
        </w:tc>
        <w:tc>
          <w:tcPr>
            <w:tcW w:w="4680" w:type="dxa"/>
            <w:tcBorders>
              <w:top w:val="single" w:sz="2" w:space="0" w:color="auto"/>
              <w:left w:val="single" w:sz="2" w:space="0" w:color="auto"/>
              <w:bottom w:val="single" w:sz="2" w:space="0" w:color="auto"/>
              <w:right w:val="single" w:sz="2" w:space="0" w:color="auto"/>
            </w:tcBorders>
          </w:tcPr>
          <w:p w14:paraId="5BF47445" w14:textId="77777777" w:rsidR="008A6397" w:rsidRPr="00A8683D" w:rsidRDefault="008A6397" w:rsidP="008A6397"/>
        </w:tc>
        <w:bookmarkEnd w:id="236"/>
      </w:tr>
      <w:tr w:rsidR="008A6397" w:rsidRPr="00A8683D" w14:paraId="1DCAB40C"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1F3A7855" w14:textId="77777777" w:rsidR="008A6397" w:rsidRPr="00A8683D" w:rsidRDefault="008A6397" w:rsidP="008A6397">
            <w:bookmarkStart w:id="237" w:name="BKM_CE861987_1DB8_4AF6_8945_D536CE5FF82B"/>
            <w:r w:rsidRPr="00A8683D">
              <w:t>Sutarties įsigaliojimo data</w:t>
            </w:r>
          </w:p>
        </w:tc>
        <w:tc>
          <w:tcPr>
            <w:tcW w:w="1980" w:type="dxa"/>
            <w:tcBorders>
              <w:top w:val="single" w:sz="2" w:space="0" w:color="auto"/>
              <w:left w:val="single" w:sz="2" w:space="0" w:color="auto"/>
              <w:bottom w:val="single" w:sz="2" w:space="0" w:color="auto"/>
              <w:right w:val="single" w:sz="2" w:space="0" w:color="auto"/>
            </w:tcBorders>
          </w:tcPr>
          <w:p w14:paraId="21270A9B" w14:textId="77777777" w:rsidR="008A6397" w:rsidRPr="00A8683D" w:rsidRDefault="008A6397" w:rsidP="008A6397">
            <w:r w:rsidRPr="00A8683D">
              <w:t>Data</w:t>
            </w:r>
          </w:p>
        </w:tc>
        <w:tc>
          <w:tcPr>
            <w:tcW w:w="4680" w:type="dxa"/>
            <w:tcBorders>
              <w:top w:val="single" w:sz="2" w:space="0" w:color="auto"/>
              <w:left w:val="single" w:sz="2" w:space="0" w:color="auto"/>
              <w:bottom w:val="single" w:sz="2" w:space="0" w:color="auto"/>
              <w:right w:val="single" w:sz="2" w:space="0" w:color="auto"/>
            </w:tcBorders>
          </w:tcPr>
          <w:p w14:paraId="71CE98D9" w14:textId="77777777" w:rsidR="008A6397" w:rsidRPr="00A8683D" w:rsidRDefault="008A6397" w:rsidP="008A6397"/>
        </w:tc>
        <w:bookmarkEnd w:id="237"/>
      </w:tr>
      <w:tr w:rsidR="008A6397" w:rsidRPr="00A8683D" w14:paraId="6A6E9E0B"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0469E38A" w14:textId="77777777" w:rsidR="008A6397" w:rsidRPr="00A8683D" w:rsidRDefault="38C1B9B0" w:rsidP="008A6397">
            <w:bookmarkStart w:id="238" w:name="BKM_01283C20_8F94_4FC7_AF3B_92F42AB8C513"/>
            <w:r>
              <w:t>ES paramos intensyvumas</w:t>
            </w:r>
          </w:p>
        </w:tc>
        <w:tc>
          <w:tcPr>
            <w:tcW w:w="1980" w:type="dxa"/>
            <w:tcBorders>
              <w:top w:val="single" w:sz="2" w:space="0" w:color="auto"/>
              <w:left w:val="single" w:sz="2" w:space="0" w:color="auto"/>
              <w:bottom w:val="single" w:sz="2" w:space="0" w:color="auto"/>
              <w:right w:val="single" w:sz="2" w:space="0" w:color="auto"/>
            </w:tcBorders>
          </w:tcPr>
          <w:p w14:paraId="6D4ADAEE" w14:textId="77777777" w:rsidR="008A6397" w:rsidRPr="00A8683D" w:rsidRDefault="008A6397" w:rsidP="008A6397">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BBDC655" w14:textId="77777777" w:rsidR="008A6397" w:rsidRPr="00A8683D" w:rsidRDefault="008A6397" w:rsidP="008A6397"/>
        </w:tc>
        <w:bookmarkEnd w:id="238"/>
      </w:tr>
      <w:tr w:rsidR="008A6397" w:rsidRPr="00A8683D" w14:paraId="729D5BD6"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30B1ECE1" w14:textId="77777777" w:rsidR="008A6397" w:rsidRPr="00A8683D" w:rsidRDefault="008A6397" w:rsidP="008A6397">
            <w:bookmarkStart w:id="239" w:name="BKM_E7E2868C_4857_453B_850D_AFC195AA63F0"/>
            <w:r w:rsidRPr="00A8683D">
              <w:t>Išlaidų tinkamumo terminas nuo</w:t>
            </w:r>
          </w:p>
        </w:tc>
        <w:tc>
          <w:tcPr>
            <w:tcW w:w="1980" w:type="dxa"/>
            <w:tcBorders>
              <w:top w:val="single" w:sz="2" w:space="0" w:color="auto"/>
              <w:left w:val="single" w:sz="2" w:space="0" w:color="auto"/>
              <w:bottom w:val="single" w:sz="2" w:space="0" w:color="auto"/>
              <w:right w:val="single" w:sz="2" w:space="0" w:color="auto"/>
            </w:tcBorders>
          </w:tcPr>
          <w:p w14:paraId="34D94842" w14:textId="77777777" w:rsidR="008A6397" w:rsidRPr="00A8683D" w:rsidRDefault="008A6397" w:rsidP="008A6397">
            <w:r w:rsidRPr="00A8683D">
              <w:t>Data</w:t>
            </w:r>
          </w:p>
        </w:tc>
        <w:tc>
          <w:tcPr>
            <w:tcW w:w="4680" w:type="dxa"/>
            <w:tcBorders>
              <w:top w:val="single" w:sz="2" w:space="0" w:color="auto"/>
              <w:left w:val="single" w:sz="2" w:space="0" w:color="auto"/>
              <w:bottom w:val="single" w:sz="2" w:space="0" w:color="auto"/>
              <w:right w:val="single" w:sz="2" w:space="0" w:color="auto"/>
            </w:tcBorders>
          </w:tcPr>
          <w:p w14:paraId="0EB5E19F" w14:textId="77777777" w:rsidR="008A6397" w:rsidRPr="00A8683D" w:rsidRDefault="008A6397" w:rsidP="008A6397"/>
        </w:tc>
        <w:bookmarkEnd w:id="239"/>
      </w:tr>
      <w:tr w:rsidR="008A6397" w:rsidRPr="00A8683D" w14:paraId="6D7CFA9F"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19D92119" w14:textId="77777777" w:rsidR="008A6397" w:rsidRPr="00A8683D" w:rsidRDefault="008A6397" w:rsidP="008A6397">
            <w:bookmarkStart w:id="240" w:name="BKM_422909BD_8C3A_4D47_8FC3_1DF78CBDABEC"/>
            <w:r w:rsidRPr="00A8683D">
              <w:t>Išlaidų tinkamumo terminas iki</w:t>
            </w:r>
          </w:p>
        </w:tc>
        <w:tc>
          <w:tcPr>
            <w:tcW w:w="1980" w:type="dxa"/>
            <w:tcBorders>
              <w:top w:val="single" w:sz="2" w:space="0" w:color="auto"/>
              <w:left w:val="single" w:sz="2" w:space="0" w:color="auto"/>
              <w:bottom w:val="single" w:sz="2" w:space="0" w:color="auto"/>
              <w:right w:val="single" w:sz="2" w:space="0" w:color="auto"/>
            </w:tcBorders>
          </w:tcPr>
          <w:p w14:paraId="39D77567" w14:textId="77777777" w:rsidR="008A6397" w:rsidRPr="00A8683D" w:rsidRDefault="008A6397" w:rsidP="008A6397">
            <w:r w:rsidRPr="00A8683D">
              <w:t>Data</w:t>
            </w:r>
          </w:p>
        </w:tc>
        <w:tc>
          <w:tcPr>
            <w:tcW w:w="4680" w:type="dxa"/>
            <w:tcBorders>
              <w:top w:val="single" w:sz="2" w:space="0" w:color="auto"/>
              <w:left w:val="single" w:sz="2" w:space="0" w:color="auto"/>
              <w:bottom w:val="single" w:sz="2" w:space="0" w:color="auto"/>
              <w:right w:val="single" w:sz="2" w:space="0" w:color="auto"/>
            </w:tcBorders>
          </w:tcPr>
          <w:p w14:paraId="19BFC889" w14:textId="77777777" w:rsidR="008A6397" w:rsidRPr="00A8683D" w:rsidRDefault="008A6397" w:rsidP="008A6397"/>
        </w:tc>
        <w:bookmarkEnd w:id="240"/>
      </w:tr>
      <w:tr w:rsidR="008A6397" w:rsidRPr="00A8683D" w14:paraId="22AE5CEA"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6EA79135" w14:textId="77777777" w:rsidR="008A6397" w:rsidRPr="00A8683D" w:rsidRDefault="008A6397" w:rsidP="008A6397">
            <w:bookmarkStart w:id="241" w:name="BKM_53265DF7_325B_4C06_AED5_F60B83628B88"/>
            <w:r w:rsidRPr="00A8683D">
              <w:t>Išlaidų apmokėjimo terminas nuo</w:t>
            </w:r>
          </w:p>
        </w:tc>
        <w:tc>
          <w:tcPr>
            <w:tcW w:w="1980" w:type="dxa"/>
            <w:tcBorders>
              <w:top w:val="single" w:sz="2" w:space="0" w:color="auto"/>
              <w:left w:val="single" w:sz="2" w:space="0" w:color="auto"/>
              <w:bottom w:val="single" w:sz="2" w:space="0" w:color="auto"/>
              <w:right w:val="single" w:sz="2" w:space="0" w:color="auto"/>
            </w:tcBorders>
          </w:tcPr>
          <w:p w14:paraId="2D7A8A60" w14:textId="77777777" w:rsidR="008A6397" w:rsidRPr="00A8683D" w:rsidRDefault="008A6397" w:rsidP="008A6397">
            <w:r w:rsidRPr="00A8683D">
              <w:t>Data</w:t>
            </w:r>
          </w:p>
        </w:tc>
        <w:tc>
          <w:tcPr>
            <w:tcW w:w="4680" w:type="dxa"/>
            <w:tcBorders>
              <w:top w:val="single" w:sz="2" w:space="0" w:color="auto"/>
              <w:left w:val="single" w:sz="2" w:space="0" w:color="auto"/>
              <w:bottom w:val="single" w:sz="2" w:space="0" w:color="auto"/>
              <w:right w:val="single" w:sz="2" w:space="0" w:color="auto"/>
            </w:tcBorders>
          </w:tcPr>
          <w:p w14:paraId="511B62E9" w14:textId="77777777" w:rsidR="008A6397" w:rsidRPr="00A8683D" w:rsidRDefault="008A6397" w:rsidP="008A6397"/>
        </w:tc>
        <w:bookmarkEnd w:id="241"/>
      </w:tr>
      <w:tr w:rsidR="008A6397" w:rsidRPr="00A8683D" w14:paraId="3B01AB2F"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162F2F70" w14:textId="77777777" w:rsidR="008A6397" w:rsidRPr="00A8683D" w:rsidRDefault="008A6397" w:rsidP="008A6397">
            <w:bookmarkStart w:id="242" w:name="BKM_FE5399F0_7C7C_4D5D_B85E_587484ACB129"/>
            <w:r w:rsidRPr="00A8683D">
              <w:t>Išlaidų apmokėjimo terminas iki</w:t>
            </w:r>
          </w:p>
        </w:tc>
        <w:tc>
          <w:tcPr>
            <w:tcW w:w="1980" w:type="dxa"/>
            <w:tcBorders>
              <w:top w:val="single" w:sz="2" w:space="0" w:color="auto"/>
              <w:left w:val="single" w:sz="2" w:space="0" w:color="auto"/>
              <w:bottom w:val="single" w:sz="2" w:space="0" w:color="auto"/>
              <w:right w:val="single" w:sz="2" w:space="0" w:color="auto"/>
            </w:tcBorders>
          </w:tcPr>
          <w:p w14:paraId="2B3B9888" w14:textId="77777777" w:rsidR="008A6397" w:rsidRPr="00A8683D" w:rsidRDefault="008A6397" w:rsidP="008A6397">
            <w:r w:rsidRPr="00A8683D">
              <w:t>Data</w:t>
            </w:r>
          </w:p>
        </w:tc>
        <w:tc>
          <w:tcPr>
            <w:tcW w:w="4680" w:type="dxa"/>
            <w:tcBorders>
              <w:top w:val="single" w:sz="2" w:space="0" w:color="auto"/>
              <w:left w:val="single" w:sz="2" w:space="0" w:color="auto"/>
              <w:bottom w:val="single" w:sz="2" w:space="0" w:color="auto"/>
              <w:right w:val="single" w:sz="2" w:space="0" w:color="auto"/>
            </w:tcBorders>
          </w:tcPr>
          <w:p w14:paraId="28575FC4" w14:textId="77777777" w:rsidR="008A6397" w:rsidRPr="00A8683D" w:rsidRDefault="008A6397" w:rsidP="008A6397"/>
        </w:tc>
        <w:bookmarkEnd w:id="242"/>
      </w:tr>
      <w:tr w:rsidR="008A6397" w:rsidRPr="00A8683D" w14:paraId="3AE9F6A8"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4A1100C4" w14:textId="77777777" w:rsidR="008A6397" w:rsidRPr="00A8683D" w:rsidRDefault="008A6397" w:rsidP="008A6397">
            <w:bookmarkStart w:id="243" w:name="BKM_8746BD98_3C1E_4E2B_AC27_1AFCBF08623A"/>
            <w:r w:rsidRPr="00A8683D">
              <w:t>Galutinės ataskaitos planuojama pateikimo data</w:t>
            </w:r>
          </w:p>
        </w:tc>
        <w:tc>
          <w:tcPr>
            <w:tcW w:w="1980" w:type="dxa"/>
            <w:tcBorders>
              <w:top w:val="single" w:sz="2" w:space="0" w:color="auto"/>
              <w:left w:val="single" w:sz="2" w:space="0" w:color="auto"/>
              <w:bottom w:val="single" w:sz="2" w:space="0" w:color="auto"/>
              <w:right w:val="single" w:sz="2" w:space="0" w:color="auto"/>
            </w:tcBorders>
          </w:tcPr>
          <w:p w14:paraId="09573F1D" w14:textId="77777777" w:rsidR="008A6397" w:rsidRPr="00A8683D" w:rsidRDefault="008A6397" w:rsidP="008A6397">
            <w:r w:rsidRPr="00A8683D">
              <w:t>Data</w:t>
            </w:r>
          </w:p>
        </w:tc>
        <w:tc>
          <w:tcPr>
            <w:tcW w:w="4680" w:type="dxa"/>
            <w:tcBorders>
              <w:top w:val="single" w:sz="2" w:space="0" w:color="auto"/>
              <w:left w:val="single" w:sz="2" w:space="0" w:color="auto"/>
              <w:bottom w:val="single" w:sz="2" w:space="0" w:color="auto"/>
              <w:right w:val="single" w:sz="2" w:space="0" w:color="auto"/>
            </w:tcBorders>
          </w:tcPr>
          <w:p w14:paraId="731D0231" w14:textId="77777777" w:rsidR="008A6397" w:rsidRPr="00A8683D" w:rsidRDefault="008A6397" w:rsidP="008A6397"/>
        </w:tc>
        <w:bookmarkEnd w:id="243"/>
      </w:tr>
      <w:tr w:rsidR="008A6397" w:rsidRPr="00A8683D" w14:paraId="5290F73C"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3CA85164" w14:textId="77777777" w:rsidR="008A6397" w:rsidRPr="00A8683D" w:rsidRDefault="008A6397" w:rsidP="008A6397">
            <w:bookmarkStart w:id="244" w:name="BKM_B3685D30_0A13_4718_988C_C52642C2055F"/>
            <w:r w:rsidRPr="00A8683D">
              <w:t>Galutinės ataskaitos faktinė pateikimo data</w:t>
            </w:r>
          </w:p>
        </w:tc>
        <w:tc>
          <w:tcPr>
            <w:tcW w:w="1980" w:type="dxa"/>
            <w:tcBorders>
              <w:top w:val="single" w:sz="2" w:space="0" w:color="auto"/>
              <w:left w:val="single" w:sz="2" w:space="0" w:color="auto"/>
              <w:bottom w:val="single" w:sz="2" w:space="0" w:color="auto"/>
              <w:right w:val="single" w:sz="2" w:space="0" w:color="auto"/>
            </w:tcBorders>
          </w:tcPr>
          <w:p w14:paraId="2047324F" w14:textId="77777777" w:rsidR="008A6397" w:rsidRPr="00A8683D" w:rsidRDefault="008A6397" w:rsidP="008A6397">
            <w:r w:rsidRPr="00A8683D">
              <w:t>Data</w:t>
            </w:r>
          </w:p>
        </w:tc>
        <w:tc>
          <w:tcPr>
            <w:tcW w:w="4680" w:type="dxa"/>
            <w:tcBorders>
              <w:top w:val="single" w:sz="2" w:space="0" w:color="auto"/>
              <w:left w:val="single" w:sz="2" w:space="0" w:color="auto"/>
              <w:bottom w:val="single" w:sz="2" w:space="0" w:color="auto"/>
              <w:right w:val="single" w:sz="2" w:space="0" w:color="auto"/>
            </w:tcBorders>
          </w:tcPr>
          <w:p w14:paraId="6661D764" w14:textId="77777777" w:rsidR="008A6397" w:rsidRPr="00A8683D" w:rsidRDefault="008A6397" w:rsidP="008A6397"/>
        </w:tc>
        <w:bookmarkEnd w:id="244"/>
      </w:tr>
      <w:tr w:rsidR="008A6397" w:rsidRPr="00A8683D" w14:paraId="3575A4B1"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1E69A5D2" w14:textId="77777777" w:rsidR="008A6397" w:rsidRPr="00A8683D" w:rsidRDefault="008A6397" w:rsidP="008A6397">
            <w:bookmarkStart w:id="245" w:name="BKM_5D1E63FB_301D_4B1B_B7BE_22A9CA0228F8"/>
            <w:r w:rsidRPr="00A8683D">
              <w:t>Ex-post ataskaitų teikimas</w:t>
            </w:r>
          </w:p>
        </w:tc>
        <w:tc>
          <w:tcPr>
            <w:tcW w:w="1980" w:type="dxa"/>
            <w:tcBorders>
              <w:top w:val="single" w:sz="2" w:space="0" w:color="auto"/>
              <w:left w:val="single" w:sz="2" w:space="0" w:color="auto"/>
              <w:bottom w:val="single" w:sz="2" w:space="0" w:color="auto"/>
              <w:right w:val="single" w:sz="2" w:space="0" w:color="auto"/>
            </w:tcBorders>
          </w:tcPr>
          <w:p w14:paraId="560B27C7" w14:textId="77777777" w:rsidR="008A6397" w:rsidRPr="00A8683D" w:rsidRDefault="008A6397" w:rsidP="008A6397">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0501E9DE" w14:textId="77777777" w:rsidR="008A6397" w:rsidRPr="00A8683D" w:rsidRDefault="008A6397" w:rsidP="008A6397">
            <w:r w:rsidRPr="00A8683D">
              <w:t xml:space="preserve">Teikiamos, Neteikiamos. </w:t>
            </w:r>
          </w:p>
        </w:tc>
        <w:bookmarkEnd w:id="245"/>
      </w:tr>
      <w:tr w:rsidR="008A6397" w:rsidRPr="00A8683D" w14:paraId="690C2DD5"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7D3BF93B" w14:textId="77777777" w:rsidR="008A6397" w:rsidRPr="00A8683D" w:rsidRDefault="008A6397" w:rsidP="008A6397">
            <w:bookmarkStart w:id="246" w:name="BKM_BFF0A69B_4522_421E_9A42_94A09730AFFB"/>
            <w:r w:rsidRPr="00A8683D">
              <w:t>Banko kodas</w:t>
            </w:r>
          </w:p>
        </w:tc>
        <w:tc>
          <w:tcPr>
            <w:tcW w:w="1980" w:type="dxa"/>
            <w:tcBorders>
              <w:top w:val="single" w:sz="2" w:space="0" w:color="auto"/>
              <w:left w:val="single" w:sz="2" w:space="0" w:color="auto"/>
              <w:bottom w:val="single" w:sz="2" w:space="0" w:color="auto"/>
              <w:right w:val="single" w:sz="2" w:space="0" w:color="auto"/>
            </w:tcBorders>
          </w:tcPr>
          <w:p w14:paraId="00D551F6" w14:textId="77777777" w:rsidR="008A6397" w:rsidRPr="00A8683D" w:rsidRDefault="008A6397" w:rsidP="008A6397">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2B5F1DC" w14:textId="77777777" w:rsidR="008A6397" w:rsidRPr="00A8683D" w:rsidRDefault="008A6397" w:rsidP="008A6397"/>
        </w:tc>
        <w:bookmarkEnd w:id="246"/>
      </w:tr>
      <w:tr w:rsidR="008A6397" w:rsidRPr="00A8683D" w14:paraId="688E1103"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13473077" w14:textId="77777777" w:rsidR="008A6397" w:rsidRPr="00A8683D" w:rsidRDefault="008A6397" w:rsidP="008A6397">
            <w:bookmarkStart w:id="247" w:name="BKM_0A1A02E7_F92F_48AC_8CBD_7E9081C3DA2C"/>
            <w:r w:rsidRPr="00A8683D">
              <w:t>Banko SWIFT kodas</w:t>
            </w:r>
          </w:p>
        </w:tc>
        <w:tc>
          <w:tcPr>
            <w:tcW w:w="1980" w:type="dxa"/>
            <w:tcBorders>
              <w:top w:val="single" w:sz="2" w:space="0" w:color="auto"/>
              <w:left w:val="single" w:sz="2" w:space="0" w:color="auto"/>
              <w:bottom w:val="single" w:sz="2" w:space="0" w:color="auto"/>
              <w:right w:val="single" w:sz="2" w:space="0" w:color="auto"/>
            </w:tcBorders>
          </w:tcPr>
          <w:p w14:paraId="2D1B0C90" w14:textId="77777777" w:rsidR="008A6397" w:rsidRPr="00A8683D" w:rsidRDefault="008A6397" w:rsidP="008A6397">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1BDC729" w14:textId="77777777" w:rsidR="008A6397" w:rsidRPr="00A8683D" w:rsidRDefault="008A6397" w:rsidP="008A6397"/>
        </w:tc>
        <w:bookmarkEnd w:id="247"/>
      </w:tr>
      <w:tr w:rsidR="008A6397" w:rsidRPr="00A8683D" w14:paraId="167D474A"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2D2F84DF" w14:textId="77777777" w:rsidR="008A6397" w:rsidRPr="00A8683D" w:rsidRDefault="008A6397" w:rsidP="008A6397">
            <w:bookmarkStart w:id="248" w:name="BKM_92BCD9B7_1CDC_456B_BC18_EDD8ECAB7E84"/>
            <w:r w:rsidRPr="00A8683D">
              <w:t>Banko pavadinimas</w:t>
            </w:r>
          </w:p>
        </w:tc>
        <w:tc>
          <w:tcPr>
            <w:tcW w:w="1980" w:type="dxa"/>
            <w:tcBorders>
              <w:top w:val="single" w:sz="2" w:space="0" w:color="auto"/>
              <w:left w:val="single" w:sz="2" w:space="0" w:color="auto"/>
              <w:bottom w:val="single" w:sz="2" w:space="0" w:color="auto"/>
              <w:right w:val="single" w:sz="2" w:space="0" w:color="auto"/>
            </w:tcBorders>
          </w:tcPr>
          <w:p w14:paraId="13093542" w14:textId="77777777" w:rsidR="008A6397" w:rsidRPr="00A8683D" w:rsidRDefault="008A6397" w:rsidP="008A6397">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34CDB13" w14:textId="77777777" w:rsidR="008A6397" w:rsidRPr="00A8683D" w:rsidRDefault="008A6397" w:rsidP="008A6397"/>
        </w:tc>
        <w:bookmarkEnd w:id="248"/>
      </w:tr>
      <w:tr w:rsidR="008A6397" w:rsidRPr="00A8683D" w14:paraId="3348AE1F"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5F249E20" w14:textId="77777777" w:rsidR="008A6397" w:rsidRPr="00A8683D" w:rsidRDefault="008A6397" w:rsidP="008A6397">
            <w:bookmarkStart w:id="249" w:name="BKM_F81BEA94_2C9C_4FAE_9200_09B9686D92CF"/>
            <w:r w:rsidRPr="00A8683D">
              <w:t>Banko sąskaitos Nr. (IBAN)</w:t>
            </w:r>
          </w:p>
        </w:tc>
        <w:tc>
          <w:tcPr>
            <w:tcW w:w="1980" w:type="dxa"/>
            <w:tcBorders>
              <w:top w:val="single" w:sz="2" w:space="0" w:color="auto"/>
              <w:left w:val="single" w:sz="2" w:space="0" w:color="auto"/>
              <w:bottom w:val="single" w:sz="2" w:space="0" w:color="auto"/>
              <w:right w:val="single" w:sz="2" w:space="0" w:color="auto"/>
            </w:tcBorders>
          </w:tcPr>
          <w:p w14:paraId="1AD30CF7" w14:textId="77777777" w:rsidR="008A6397" w:rsidRPr="00A8683D" w:rsidRDefault="008A6397" w:rsidP="008A6397">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DA52351" w14:textId="77777777" w:rsidR="008A6397" w:rsidRPr="00A8683D" w:rsidRDefault="008A6397" w:rsidP="008A6397"/>
        </w:tc>
        <w:bookmarkEnd w:id="249"/>
      </w:tr>
      <w:tr w:rsidR="008A6397" w:rsidRPr="00A8683D" w14:paraId="79828F49"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064CB0FC" w14:textId="77777777" w:rsidR="008A6397" w:rsidRPr="00A8683D" w:rsidRDefault="008A6397" w:rsidP="008A6397">
            <w:bookmarkStart w:id="250" w:name="BKM_A735693B_B39C_4C78_A79E_89222808489B"/>
            <w:r w:rsidRPr="00A8683D">
              <w:t>Būsena</w:t>
            </w:r>
          </w:p>
        </w:tc>
        <w:tc>
          <w:tcPr>
            <w:tcW w:w="1980" w:type="dxa"/>
            <w:tcBorders>
              <w:top w:val="single" w:sz="2" w:space="0" w:color="auto"/>
              <w:left w:val="single" w:sz="2" w:space="0" w:color="auto"/>
              <w:bottom w:val="single" w:sz="2" w:space="0" w:color="auto"/>
              <w:right w:val="single" w:sz="2" w:space="0" w:color="auto"/>
            </w:tcBorders>
          </w:tcPr>
          <w:p w14:paraId="472E5F3B" w14:textId="77777777" w:rsidR="008A6397" w:rsidRPr="00A8683D" w:rsidRDefault="008A6397" w:rsidP="008A6397">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5908304D" w14:textId="77777777" w:rsidR="008A6397" w:rsidRPr="00A8683D" w:rsidRDefault="008A6397" w:rsidP="008A6397">
            <w:pPr>
              <w:widowControl w:val="0"/>
              <w:numPr>
                <w:ilvl w:val="0"/>
                <w:numId w:val="19"/>
              </w:numPr>
              <w:autoSpaceDE w:val="0"/>
              <w:autoSpaceDN w:val="0"/>
              <w:adjustRightInd w:val="0"/>
              <w:ind w:left="1117" w:hanging="360"/>
              <w:jc w:val="left"/>
            </w:pPr>
            <w:r w:rsidRPr="00A8683D">
              <w:t>Vykdomas</w:t>
            </w:r>
          </w:p>
          <w:p w14:paraId="2A31D9F5" w14:textId="77777777" w:rsidR="008A6397" w:rsidRPr="00A8683D" w:rsidRDefault="008A6397" w:rsidP="008A6397">
            <w:pPr>
              <w:widowControl w:val="0"/>
              <w:numPr>
                <w:ilvl w:val="0"/>
                <w:numId w:val="19"/>
              </w:numPr>
              <w:autoSpaceDE w:val="0"/>
              <w:autoSpaceDN w:val="0"/>
              <w:adjustRightInd w:val="0"/>
              <w:ind w:left="1117" w:hanging="360"/>
              <w:jc w:val="left"/>
            </w:pPr>
            <w:r w:rsidRPr="00A8683D">
              <w:t>Baigtas</w:t>
            </w:r>
          </w:p>
          <w:p w14:paraId="558359A1" w14:textId="77777777" w:rsidR="008A6397" w:rsidRPr="00A8683D" w:rsidRDefault="008A6397" w:rsidP="008A6397">
            <w:pPr>
              <w:widowControl w:val="0"/>
              <w:numPr>
                <w:ilvl w:val="0"/>
                <w:numId w:val="19"/>
              </w:numPr>
              <w:autoSpaceDE w:val="0"/>
              <w:autoSpaceDN w:val="0"/>
              <w:adjustRightInd w:val="0"/>
              <w:ind w:left="1117" w:hanging="360"/>
              <w:jc w:val="left"/>
            </w:pPr>
            <w:r w:rsidRPr="00A8683D">
              <w:lastRenderedPageBreak/>
              <w:t>Nutrauktas</w:t>
            </w:r>
          </w:p>
          <w:p w14:paraId="2B125639" w14:textId="77777777" w:rsidR="008A6397" w:rsidRPr="00A8683D" w:rsidRDefault="008A6397" w:rsidP="008A6397"/>
        </w:tc>
        <w:bookmarkEnd w:id="250"/>
      </w:tr>
    </w:tbl>
    <w:p w14:paraId="20BFE7C5" w14:textId="77777777" w:rsidR="009B6EA9" w:rsidRPr="00A8683D" w:rsidRDefault="009B6EA9" w:rsidP="009B6EA9"/>
    <w:p w14:paraId="7D2B3AF7" w14:textId="77777777" w:rsidR="009B6EA9" w:rsidRPr="00A8683D" w:rsidRDefault="009B6EA9" w:rsidP="009B6EA9"/>
    <w:p w14:paraId="7E822417" w14:textId="77777777" w:rsidR="009B6EA9" w:rsidRPr="00A8683D" w:rsidRDefault="009B6EA9" w:rsidP="00032C07">
      <w:pPr>
        <w:ind w:firstLine="0"/>
        <w:rPr>
          <w:b/>
          <w:bCs/>
          <w:color w:val="447524"/>
          <w:u w:val="single"/>
        </w:rPr>
      </w:pPr>
      <w:r w:rsidRPr="00A8683D">
        <w:rPr>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9B6EA9" w:rsidRPr="00A8683D" w14:paraId="2FC0CA73"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61AF8B0D" w14:textId="77777777" w:rsidR="009B6EA9" w:rsidRPr="00A8683D" w:rsidRDefault="009B6EA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267665F0" w14:textId="77777777" w:rsidR="009B6EA9" w:rsidRPr="00A8683D" w:rsidRDefault="009B6EA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27317777" w14:textId="77777777" w:rsidR="009B6EA9" w:rsidRPr="00A8683D" w:rsidRDefault="009B6EA9" w:rsidP="00BB4CBC">
            <w:pPr>
              <w:rPr>
                <w:b/>
              </w:rPr>
            </w:pPr>
            <w:r w:rsidRPr="00A8683D">
              <w:rPr>
                <w:b/>
              </w:rPr>
              <w:t>Pastabos</w:t>
            </w:r>
          </w:p>
        </w:tc>
      </w:tr>
      <w:tr w:rsidR="009B6EA9" w:rsidRPr="00A8683D" w14:paraId="108954E5"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2237CCA"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76771125" w14:textId="77777777" w:rsidR="009B6EA9" w:rsidRPr="00A8683D" w:rsidRDefault="009B6EA9" w:rsidP="002E2A22">
            <w:r w:rsidRPr="00A8683D">
              <w:rPr>
                <w:b/>
              </w:rPr>
              <w:t xml:space="preserve"> </w:t>
            </w:r>
            <w:r w:rsidRPr="00A8683D">
              <w:t xml:space="preserve"> </w:t>
            </w:r>
            <w:r w:rsidRPr="00A8683D">
              <w:rPr>
                <w:b/>
              </w:rPr>
              <w:t>0..1</w:t>
            </w:r>
            <w:r w:rsidRPr="00A8683D">
              <w:rPr>
                <w:b/>
              </w:rPr>
              <w:tab/>
            </w:r>
            <w:r w:rsidRPr="00A8683D">
              <w:t>Projekta</w:t>
            </w:r>
            <w:r w:rsidR="00724F6D" w:rsidRPr="00A8683D">
              <w:t>s</w:t>
            </w:r>
            <w:r w:rsidRPr="00A8683D">
              <w:t xml:space="preserve">. </w:t>
            </w:r>
          </w:p>
          <w:p w14:paraId="50D9A862"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0052461F" w:rsidRPr="00A8683D">
              <w:t>Projekto įgyvendinimo planas</w:t>
            </w:r>
            <w:r w:rsidRPr="00A8683D">
              <w:t>.</w:t>
            </w:r>
          </w:p>
        </w:tc>
        <w:tc>
          <w:tcPr>
            <w:tcW w:w="1710" w:type="dxa"/>
            <w:tcBorders>
              <w:top w:val="single" w:sz="2" w:space="0" w:color="auto"/>
              <w:left w:val="single" w:sz="2" w:space="0" w:color="auto"/>
              <w:bottom w:val="single" w:sz="2" w:space="0" w:color="auto"/>
              <w:right w:val="single" w:sz="2" w:space="0" w:color="auto"/>
            </w:tcBorders>
          </w:tcPr>
          <w:p w14:paraId="491D9FD4" w14:textId="77777777" w:rsidR="009B6EA9" w:rsidRPr="00A8683D" w:rsidRDefault="009B6EA9" w:rsidP="00BB4CBC"/>
        </w:tc>
      </w:tr>
      <w:tr w:rsidR="009B6EA9" w:rsidRPr="00A8683D" w14:paraId="412740F1"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F8A969A"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02C081BE"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Projekto atsakingi asmenys. </w:t>
            </w:r>
          </w:p>
          <w:p w14:paraId="2E3E09CD"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w:t>
            </w:r>
            <w:r w:rsidR="00724F6D"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1D0AC4A9" w14:textId="77777777" w:rsidR="009B6EA9" w:rsidRPr="00A8683D" w:rsidRDefault="009B6EA9" w:rsidP="00BB4CBC"/>
        </w:tc>
      </w:tr>
      <w:tr w:rsidR="009B6EA9" w:rsidRPr="00A8683D" w14:paraId="08D664E1"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9F32436"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1FC0EA1C"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Projekto finansavimas. </w:t>
            </w:r>
          </w:p>
          <w:p w14:paraId="46E1FA61"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w:t>
            </w:r>
            <w:r w:rsidR="00724F6D" w:rsidRPr="00A8683D">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664F3CA5" w14:textId="77777777" w:rsidR="009B6EA9" w:rsidRPr="00A8683D" w:rsidRDefault="009B6EA9" w:rsidP="00BB4CBC"/>
        </w:tc>
      </w:tr>
      <w:tr w:rsidR="009B6EA9" w:rsidRPr="00A8683D" w14:paraId="174346CD"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3E8C489"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33C88979"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Projekto veiklos. </w:t>
            </w:r>
          </w:p>
          <w:p w14:paraId="2F4EA84C"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779B2E11" w14:textId="77777777" w:rsidR="009B6EA9" w:rsidRPr="00A8683D" w:rsidRDefault="009B6EA9" w:rsidP="00BB4CBC"/>
        </w:tc>
      </w:tr>
      <w:tr w:rsidR="009B6EA9" w:rsidRPr="00A8683D" w14:paraId="4720BF06"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AFFED6F"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17446F54"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Projekto dokumentai. </w:t>
            </w:r>
          </w:p>
          <w:p w14:paraId="376F9F3D"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503CCA11" w14:textId="77777777" w:rsidR="009B6EA9" w:rsidRPr="00A8683D" w:rsidRDefault="009B6EA9" w:rsidP="00BB4CBC"/>
        </w:tc>
      </w:tr>
      <w:tr w:rsidR="009B6EA9" w:rsidRPr="00A8683D" w14:paraId="5060C252"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E4D22A5"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0036E924"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Projekto pastabos. </w:t>
            </w:r>
          </w:p>
          <w:p w14:paraId="559AAB58"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29AC41B0" w14:textId="77777777" w:rsidR="009B6EA9" w:rsidRPr="00A8683D" w:rsidRDefault="009B6EA9" w:rsidP="00BB4CBC"/>
        </w:tc>
      </w:tr>
      <w:tr w:rsidR="009B6EA9" w:rsidRPr="00A8683D" w14:paraId="31F475A6"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B0BA546"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78D02DF7"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Pirkimai. </w:t>
            </w:r>
          </w:p>
          <w:p w14:paraId="65805E21"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08A80C81" w14:textId="77777777" w:rsidR="009B6EA9" w:rsidRPr="00A8683D" w:rsidRDefault="009B6EA9" w:rsidP="00BB4CBC"/>
        </w:tc>
      </w:tr>
      <w:tr w:rsidR="009B6EA9" w:rsidRPr="00A8683D" w14:paraId="34B51D16"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A523168"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0E3E1CEE"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Projektai. </w:t>
            </w:r>
          </w:p>
          <w:p w14:paraId="7FE88823" w14:textId="77777777" w:rsidR="009B6EA9" w:rsidRPr="00A8683D" w:rsidRDefault="009B6EA9" w:rsidP="002E2A22">
            <w:r w:rsidRPr="00A8683D">
              <w:rPr>
                <w:b/>
              </w:rPr>
              <w:t xml:space="preserve"> </w:t>
            </w:r>
            <w:r w:rsidRPr="00A8683D">
              <w:t xml:space="preserve"> </w:t>
            </w:r>
            <w:r w:rsidRPr="00A8683D">
              <w:rPr>
                <w:b/>
              </w:rPr>
              <w:t>0..1</w:t>
            </w:r>
            <w:r w:rsidRPr="00A8683D">
              <w:rPr>
                <w:b/>
              </w:rPr>
              <w:tab/>
            </w:r>
            <w:r w:rsidRPr="00A8683D">
              <w:t>Vietovės.</w:t>
            </w:r>
          </w:p>
        </w:tc>
        <w:tc>
          <w:tcPr>
            <w:tcW w:w="1710" w:type="dxa"/>
            <w:tcBorders>
              <w:top w:val="single" w:sz="2" w:space="0" w:color="auto"/>
              <w:left w:val="single" w:sz="2" w:space="0" w:color="auto"/>
              <w:bottom w:val="single" w:sz="2" w:space="0" w:color="auto"/>
              <w:right w:val="single" w:sz="2" w:space="0" w:color="auto"/>
            </w:tcBorders>
          </w:tcPr>
          <w:p w14:paraId="16BB90F7" w14:textId="77777777" w:rsidR="009B6EA9" w:rsidRPr="00A8683D" w:rsidRDefault="009B6EA9" w:rsidP="00BB4CBC"/>
        </w:tc>
      </w:tr>
      <w:tr w:rsidR="009B6EA9" w:rsidRPr="00A8683D" w14:paraId="09E8DDD5"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329A82A"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10251E90"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Projektai. </w:t>
            </w:r>
          </w:p>
          <w:p w14:paraId="7B1242D7" w14:textId="77777777" w:rsidR="009B6EA9" w:rsidRPr="00A8683D" w:rsidRDefault="009B6EA9" w:rsidP="002E2A22">
            <w:r w:rsidRPr="00A8683D">
              <w:rPr>
                <w:b/>
              </w:rPr>
              <w:t xml:space="preserve"> </w:t>
            </w:r>
            <w:r w:rsidRPr="00A8683D">
              <w:t xml:space="preserve"> </w:t>
            </w:r>
            <w:r w:rsidRPr="00A8683D">
              <w:rPr>
                <w:b/>
              </w:rPr>
              <w:t>0..1</w:t>
            </w:r>
            <w:r w:rsidRPr="00A8683D">
              <w:rPr>
                <w:b/>
              </w:rPr>
              <w:tab/>
            </w:r>
            <w:r w:rsidRPr="00A8683D">
              <w:t>Šalys.</w:t>
            </w:r>
          </w:p>
        </w:tc>
        <w:tc>
          <w:tcPr>
            <w:tcW w:w="1710" w:type="dxa"/>
            <w:tcBorders>
              <w:top w:val="single" w:sz="2" w:space="0" w:color="auto"/>
              <w:left w:val="single" w:sz="2" w:space="0" w:color="auto"/>
              <w:bottom w:val="single" w:sz="2" w:space="0" w:color="auto"/>
              <w:right w:val="single" w:sz="2" w:space="0" w:color="auto"/>
            </w:tcBorders>
          </w:tcPr>
          <w:p w14:paraId="069B2BB8" w14:textId="77777777" w:rsidR="009B6EA9" w:rsidRPr="00A8683D" w:rsidRDefault="009B6EA9" w:rsidP="00BB4CBC"/>
        </w:tc>
      </w:tr>
      <w:tr w:rsidR="009B6EA9" w:rsidRPr="00A8683D" w14:paraId="7A2A5745"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592D965"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2DAAC731"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Mokėjimo prašymai. </w:t>
            </w:r>
          </w:p>
          <w:p w14:paraId="0BA871EE"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582763BE" w14:textId="77777777" w:rsidR="009B6EA9" w:rsidRPr="00A8683D" w:rsidRDefault="009B6EA9" w:rsidP="00BB4CBC"/>
        </w:tc>
      </w:tr>
      <w:tr w:rsidR="009B6EA9" w:rsidRPr="00A8683D" w14:paraId="78C3D20F"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562FDCF"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01AFBEE7"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Apmokėjimai. </w:t>
            </w:r>
          </w:p>
          <w:p w14:paraId="4E3B4915"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536F8811" w14:textId="77777777" w:rsidR="009B6EA9" w:rsidRPr="00A8683D" w:rsidRDefault="009B6EA9" w:rsidP="00BB4CBC"/>
        </w:tc>
      </w:tr>
      <w:tr w:rsidR="009B6EA9" w:rsidRPr="00A8683D" w14:paraId="4636BBA8"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B5E7A25"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4280981C"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Apmokėjimai tiekėjams. </w:t>
            </w:r>
          </w:p>
          <w:p w14:paraId="5A584CA0"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088089E5" w14:textId="77777777" w:rsidR="009B6EA9" w:rsidRPr="00A8683D" w:rsidRDefault="009B6EA9" w:rsidP="00BB4CBC"/>
        </w:tc>
      </w:tr>
      <w:tr w:rsidR="009B6EA9" w:rsidRPr="00A8683D" w14:paraId="34B55CCF"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3CC9EEFA"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29E1C995"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Apmokėjimų planas. </w:t>
            </w:r>
          </w:p>
          <w:p w14:paraId="55FF2E06"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39956E4D" w14:textId="77777777" w:rsidR="009B6EA9" w:rsidRPr="00A8683D" w:rsidRDefault="009B6EA9" w:rsidP="00BB4CBC"/>
        </w:tc>
      </w:tr>
      <w:tr w:rsidR="009B6EA9" w:rsidRPr="00A8683D" w14:paraId="028F4ED4"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CB64D10"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68B72CD0"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Pažeidimai. </w:t>
            </w:r>
          </w:p>
          <w:p w14:paraId="563F04C6"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4AA6F845" w14:textId="77777777" w:rsidR="009B6EA9" w:rsidRPr="00A8683D" w:rsidRDefault="009B6EA9" w:rsidP="00BB4CBC"/>
        </w:tc>
      </w:tr>
      <w:tr w:rsidR="009B6EA9" w:rsidRPr="00A8683D" w14:paraId="013C75D5"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ECFD3BC"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15FAC066"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Patikros vietoje. </w:t>
            </w:r>
          </w:p>
          <w:p w14:paraId="4FB3BF27"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3DB91A8D" w14:textId="77777777" w:rsidR="009B6EA9" w:rsidRPr="00A8683D" w:rsidRDefault="009B6EA9" w:rsidP="00BB4CBC"/>
        </w:tc>
      </w:tr>
      <w:tr w:rsidR="009B6EA9" w:rsidRPr="00A8683D" w14:paraId="493E0EE5"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781215B"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7FE963A4"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Ex-Post ataskaitos. </w:t>
            </w:r>
          </w:p>
          <w:p w14:paraId="37A09023"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25C67332" w14:textId="77777777" w:rsidR="009B6EA9" w:rsidRPr="00A8683D" w:rsidRDefault="009B6EA9" w:rsidP="00BB4CBC"/>
        </w:tc>
      </w:tr>
      <w:tr w:rsidR="009B6EA9" w:rsidRPr="00A8683D" w14:paraId="2CFC07D4"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CCE36D6"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3E1AB32B"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Projekto rizikos reikšmė. </w:t>
            </w:r>
          </w:p>
          <w:p w14:paraId="2158432D"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5215E4EC" w14:textId="77777777" w:rsidR="009B6EA9" w:rsidRPr="00A8683D" w:rsidRDefault="009B6EA9" w:rsidP="00BB4CBC"/>
        </w:tc>
      </w:tr>
      <w:tr w:rsidR="009B6EA9" w:rsidRPr="00A8683D" w14:paraId="28238EC6"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BC51E8A"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34317BC2"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Projekto rizikos rodiklio reikšmė. </w:t>
            </w:r>
          </w:p>
          <w:p w14:paraId="6965A355"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7B37D642" w14:textId="77777777" w:rsidR="009B6EA9" w:rsidRPr="00A8683D" w:rsidRDefault="009B6EA9" w:rsidP="00BB4CBC"/>
        </w:tc>
      </w:tr>
      <w:tr w:rsidR="009B6EA9" w:rsidRPr="00A8683D" w14:paraId="37D0E48D"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72911E0" w14:textId="77777777" w:rsidR="009B6EA9" w:rsidRPr="00A8683D" w:rsidRDefault="009B6EA9" w:rsidP="002E2A22"/>
        </w:tc>
        <w:tc>
          <w:tcPr>
            <w:tcW w:w="5220" w:type="dxa"/>
            <w:tcBorders>
              <w:top w:val="single" w:sz="2" w:space="0" w:color="auto"/>
              <w:left w:val="single" w:sz="2" w:space="0" w:color="auto"/>
              <w:bottom w:val="single" w:sz="2" w:space="0" w:color="auto"/>
              <w:right w:val="single" w:sz="2" w:space="0" w:color="auto"/>
            </w:tcBorders>
          </w:tcPr>
          <w:p w14:paraId="7D9FB74E"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Asmeninių rodiklių reikšmės projektai. </w:t>
            </w:r>
          </w:p>
          <w:p w14:paraId="73483221"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33B81380" w14:textId="77777777" w:rsidR="009B6EA9" w:rsidRPr="00A8683D" w:rsidRDefault="009B6EA9" w:rsidP="00BB4CBC"/>
        </w:tc>
      </w:tr>
      <w:tr w:rsidR="009B6EA9" w:rsidRPr="00A8683D" w14:paraId="0429CA06"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3DCC0E6" w14:textId="77777777" w:rsidR="009B6EA9" w:rsidRPr="00A8683D" w:rsidRDefault="009B6EA9" w:rsidP="002E2A22"/>
        </w:tc>
        <w:tc>
          <w:tcPr>
            <w:tcW w:w="5220" w:type="dxa"/>
            <w:tcBorders>
              <w:top w:val="single" w:sz="2" w:space="0" w:color="auto"/>
              <w:left w:val="single" w:sz="2" w:space="0" w:color="auto"/>
              <w:bottom w:val="single" w:sz="2" w:space="0" w:color="auto"/>
              <w:right w:val="single" w:sz="2" w:space="0" w:color="auto"/>
            </w:tcBorders>
          </w:tcPr>
          <w:p w14:paraId="26E122EE"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Kvietimo rizikos rodiklio detalės. </w:t>
            </w:r>
          </w:p>
          <w:p w14:paraId="2605C31A" w14:textId="77777777" w:rsidR="009B6EA9" w:rsidRPr="00A8683D" w:rsidRDefault="009B6EA9" w:rsidP="002E2A22">
            <w:r w:rsidRPr="00A8683D">
              <w:rPr>
                <w:b/>
              </w:rPr>
              <w:t xml:space="preserve"> </w:t>
            </w:r>
            <w:r w:rsidRPr="00A8683D">
              <w:t xml:space="preserve"> </w:t>
            </w:r>
            <w:r w:rsidRPr="00A8683D">
              <w:rPr>
                <w:b/>
              </w:rPr>
              <w:t>0..1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461A9097" w14:textId="77777777" w:rsidR="009B6EA9" w:rsidRPr="00A8683D" w:rsidRDefault="009B6EA9" w:rsidP="00BB4CBC"/>
        </w:tc>
      </w:tr>
      <w:tr w:rsidR="009B6EA9" w:rsidRPr="00A8683D" w14:paraId="544AF9A3"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2380180" w14:textId="77777777" w:rsidR="009B6EA9" w:rsidRPr="00A8683D" w:rsidRDefault="009B6EA9" w:rsidP="002E2A22"/>
        </w:tc>
        <w:tc>
          <w:tcPr>
            <w:tcW w:w="5220" w:type="dxa"/>
            <w:tcBorders>
              <w:top w:val="single" w:sz="2" w:space="0" w:color="auto"/>
              <w:left w:val="single" w:sz="2" w:space="0" w:color="auto"/>
              <w:bottom w:val="single" w:sz="2" w:space="0" w:color="auto"/>
              <w:right w:val="single" w:sz="2" w:space="0" w:color="auto"/>
            </w:tcBorders>
          </w:tcPr>
          <w:p w14:paraId="499E639E"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Projekto rizikos rodiklio detalės. </w:t>
            </w:r>
          </w:p>
          <w:p w14:paraId="5C606F40" w14:textId="77777777" w:rsidR="009B6EA9" w:rsidRPr="00A8683D" w:rsidRDefault="009B6EA9" w:rsidP="002E2A22">
            <w:r w:rsidRPr="00A8683D">
              <w:rPr>
                <w:b/>
              </w:rPr>
              <w:t xml:space="preserve"> </w:t>
            </w:r>
            <w:r w:rsidRPr="00A8683D">
              <w:t xml:space="preserve"> </w:t>
            </w:r>
            <w:r w:rsidRPr="00A8683D">
              <w:rPr>
                <w:b/>
              </w:rPr>
              <w:t>0..1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7A98D5B2" w14:textId="77777777" w:rsidR="009B6EA9" w:rsidRPr="00A8683D" w:rsidRDefault="009B6EA9" w:rsidP="00BB4CBC"/>
        </w:tc>
      </w:tr>
      <w:tr w:rsidR="009B6EA9" w:rsidRPr="00A8683D" w14:paraId="7AB11A28"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B57B250" w14:textId="77777777" w:rsidR="009B6EA9" w:rsidRPr="00A8683D" w:rsidRDefault="009B6EA9" w:rsidP="002E2A22"/>
        </w:tc>
        <w:tc>
          <w:tcPr>
            <w:tcW w:w="5220" w:type="dxa"/>
            <w:tcBorders>
              <w:top w:val="single" w:sz="2" w:space="0" w:color="auto"/>
              <w:left w:val="single" w:sz="2" w:space="0" w:color="auto"/>
              <w:bottom w:val="single" w:sz="2" w:space="0" w:color="auto"/>
              <w:right w:val="single" w:sz="2" w:space="0" w:color="auto"/>
            </w:tcBorders>
          </w:tcPr>
          <w:p w14:paraId="4E608792"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Projektai. </w:t>
            </w:r>
          </w:p>
          <w:p w14:paraId="683DC414" w14:textId="77777777" w:rsidR="009B6EA9" w:rsidRPr="00A8683D" w:rsidRDefault="009B6EA9" w:rsidP="002E2A22">
            <w:r w:rsidRPr="00A8683D">
              <w:rPr>
                <w:b/>
              </w:rPr>
              <w:t xml:space="preserve"> </w:t>
            </w:r>
            <w:r w:rsidRPr="00A8683D">
              <w:t xml:space="preserve"> </w:t>
            </w:r>
            <w:r w:rsidRPr="00A8683D">
              <w:rPr>
                <w:b/>
              </w:rPr>
              <w:t>0..1</w:t>
            </w:r>
            <w:r w:rsidRPr="00A8683D">
              <w:rPr>
                <w:b/>
              </w:rPr>
              <w:tab/>
            </w:r>
            <w:r w:rsidRPr="00A8683D">
              <w:t>Rizikos dydžių grupės.</w:t>
            </w:r>
          </w:p>
        </w:tc>
        <w:tc>
          <w:tcPr>
            <w:tcW w:w="1710" w:type="dxa"/>
            <w:tcBorders>
              <w:top w:val="single" w:sz="2" w:space="0" w:color="auto"/>
              <w:left w:val="single" w:sz="2" w:space="0" w:color="auto"/>
              <w:bottom w:val="single" w:sz="2" w:space="0" w:color="auto"/>
              <w:right w:val="single" w:sz="2" w:space="0" w:color="auto"/>
            </w:tcBorders>
          </w:tcPr>
          <w:p w14:paraId="24981D84" w14:textId="77777777" w:rsidR="009B6EA9" w:rsidRPr="00A8683D" w:rsidRDefault="009B6EA9" w:rsidP="00BB4CBC"/>
        </w:tc>
      </w:tr>
      <w:tr w:rsidR="009B6EA9" w:rsidRPr="00A8683D" w14:paraId="55600B99"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7455C20" w14:textId="77777777" w:rsidR="009B6EA9" w:rsidRPr="00A8683D" w:rsidRDefault="009B6EA9" w:rsidP="002E2A22"/>
        </w:tc>
        <w:tc>
          <w:tcPr>
            <w:tcW w:w="5220" w:type="dxa"/>
            <w:tcBorders>
              <w:top w:val="single" w:sz="2" w:space="0" w:color="auto"/>
              <w:left w:val="single" w:sz="2" w:space="0" w:color="auto"/>
              <w:bottom w:val="single" w:sz="2" w:space="0" w:color="auto"/>
              <w:right w:val="single" w:sz="2" w:space="0" w:color="auto"/>
            </w:tcBorders>
          </w:tcPr>
          <w:p w14:paraId="3AEC3189"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Projekto rizikų valdymo priemonės. </w:t>
            </w:r>
          </w:p>
          <w:p w14:paraId="12351CA1"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1A980762" w14:textId="77777777" w:rsidR="009B6EA9" w:rsidRPr="00A8683D" w:rsidRDefault="009B6EA9" w:rsidP="00BB4CBC"/>
        </w:tc>
      </w:tr>
      <w:tr w:rsidR="009B6EA9" w:rsidRPr="00A8683D" w14:paraId="2D02C667"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0A9D3FB" w14:textId="77777777" w:rsidR="009B6EA9" w:rsidRPr="00A8683D" w:rsidRDefault="009B6EA9" w:rsidP="002E2A22">
            <w:r w:rsidRPr="00A8683D">
              <w:t>Audituojamas projektas</w:t>
            </w:r>
          </w:p>
        </w:tc>
        <w:tc>
          <w:tcPr>
            <w:tcW w:w="5220" w:type="dxa"/>
            <w:tcBorders>
              <w:top w:val="single" w:sz="2" w:space="0" w:color="auto"/>
              <w:left w:val="single" w:sz="2" w:space="0" w:color="auto"/>
              <w:bottom w:val="single" w:sz="2" w:space="0" w:color="auto"/>
              <w:right w:val="single" w:sz="2" w:space="0" w:color="auto"/>
            </w:tcBorders>
          </w:tcPr>
          <w:p w14:paraId="6E36377F"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Auditai. </w:t>
            </w:r>
          </w:p>
          <w:p w14:paraId="30FBF1E2" w14:textId="77777777" w:rsidR="009B6EA9" w:rsidRPr="00A8683D" w:rsidRDefault="009B6EA9" w:rsidP="002E2A22">
            <w:r w:rsidRPr="00A8683D">
              <w:rPr>
                <w:b/>
              </w:rPr>
              <w:t xml:space="preserve"> </w:t>
            </w:r>
            <w:r w:rsidRPr="00A8683D">
              <w:t xml:space="preserve"> </w:t>
            </w:r>
            <w:r w:rsidRPr="00A8683D">
              <w:rPr>
                <w:b/>
              </w:rPr>
              <w:t>0..1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4C7B308F" w14:textId="77777777" w:rsidR="009B6EA9" w:rsidRPr="00A8683D" w:rsidRDefault="009B6EA9" w:rsidP="00BB4CBC"/>
        </w:tc>
      </w:tr>
      <w:tr w:rsidR="009B6EA9" w:rsidRPr="00A8683D" w14:paraId="630969C4"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E8218D6" w14:textId="77777777" w:rsidR="009B6EA9" w:rsidRPr="00A8683D" w:rsidRDefault="009B6EA9" w:rsidP="002E2A22">
            <w:r w:rsidRPr="00A8683D">
              <w:t>Projekto vykdytojas</w:t>
            </w:r>
          </w:p>
        </w:tc>
        <w:tc>
          <w:tcPr>
            <w:tcW w:w="5220" w:type="dxa"/>
            <w:tcBorders>
              <w:top w:val="single" w:sz="2" w:space="0" w:color="auto"/>
              <w:left w:val="single" w:sz="2" w:space="0" w:color="auto"/>
              <w:bottom w:val="single" w:sz="2" w:space="0" w:color="auto"/>
              <w:right w:val="single" w:sz="2" w:space="0" w:color="auto"/>
            </w:tcBorders>
          </w:tcPr>
          <w:p w14:paraId="3FFFA528" w14:textId="77777777" w:rsidR="009B6EA9" w:rsidRPr="00A8683D" w:rsidRDefault="009B6EA9" w:rsidP="002E2A22">
            <w:r w:rsidRPr="00A8683D">
              <w:rPr>
                <w:b/>
              </w:rPr>
              <w:t xml:space="preserve"> </w:t>
            </w:r>
            <w:r w:rsidRPr="00A8683D">
              <w:t xml:space="preserve"> </w:t>
            </w:r>
            <w:r w:rsidRPr="00A8683D">
              <w:rPr>
                <w:b/>
              </w:rPr>
              <w:t>0..*</w:t>
            </w:r>
            <w:r w:rsidRPr="00A8683D">
              <w:rPr>
                <w:b/>
              </w:rPr>
              <w:tab/>
            </w:r>
            <w:r w:rsidRPr="00A8683D">
              <w:t xml:space="preserve">Projektai. </w:t>
            </w:r>
          </w:p>
          <w:p w14:paraId="4D6FBA16" w14:textId="77777777" w:rsidR="009B6EA9" w:rsidRPr="00A8683D" w:rsidRDefault="009B6EA9" w:rsidP="002E2A22">
            <w:r w:rsidRPr="00A8683D">
              <w:rPr>
                <w:b/>
              </w:rPr>
              <w:t xml:space="preserve"> </w:t>
            </w:r>
            <w:r w:rsidRPr="00A8683D">
              <w:t xml:space="preserve"> </w:t>
            </w:r>
            <w:r w:rsidRPr="00A8683D">
              <w:rPr>
                <w:b/>
              </w:rPr>
              <w:t>1</w:t>
            </w:r>
            <w:r w:rsidRPr="00A8683D">
              <w:rPr>
                <w:b/>
              </w:rPr>
              <w:tab/>
            </w:r>
            <w:r w:rsidRPr="00A8683D">
              <w:t>Subjektai.</w:t>
            </w:r>
          </w:p>
        </w:tc>
        <w:tc>
          <w:tcPr>
            <w:tcW w:w="1710" w:type="dxa"/>
            <w:tcBorders>
              <w:top w:val="single" w:sz="2" w:space="0" w:color="auto"/>
              <w:left w:val="single" w:sz="2" w:space="0" w:color="auto"/>
              <w:bottom w:val="single" w:sz="2" w:space="0" w:color="auto"/>
              <w:right w:val="single" w:sz="2" w:space="0" w:color="auto"/>
            </w:tcBorders>
          </w:tcPr>
          <w:p w14:paraId="5242AD91" w14:textId="77777777" w:rsidR="009B6EA9" w:rsidRPr="00A8683D" w:rsidRDefault="009B6EA9" w:rsidP="00BB4CBC"/>
        </w:tc>
        <w:bookmarkEnd w:id="227"/>
      </w:tr>
    </w:tbl>
    <w:p w14:paraId="7B2B7917" w14:textId="77777777" w:rsidR="0017226C" w:rsidRPr="00A8683D" w:rsidRDefault="0017226C" w:rsidP="00DF40CE">
      <w:pPr>
        <w:pStyle w:val="Heading4"/>
      </w:pPr>
      <w:bookmarkStart w:id="251" w:name="_Toc159222133"/>
      <w:bookmarkStart w:id="252" w:name="_Toc452045782"/>
      <w:bookmarkStart w:id="253" w:name="BKM_7D1BAB28_AE01_4C45_AD04_3A9AF74C1B19"/>
      <w:r w:rsidRPr="00A8683D">
        <w:t>Projekto partneriai</w:t>
      </w:r>
      <w:bookmarkEnd w:id="251"/>
    </w:p>
    <w:p w14:paraId="4DD14EFB" w14:textId="77777777" w:rsidR="0017226C" w:rsidRPr="00A8683D" w:rsidRDefault="0017226C" w:rsidP="0017226C">
      <w:pPr>
        <w:ind w:firstLine="0"/>
      </w:pPr>
      <w:r w:rsidRPr="00A8683D">
        <w:rPr>
          <w:bCs/>
          <w:i/>
          <w:iCs/>
          <w:color w:val="447524"/>
        </w:rPr>
        <w:t>Katalogas</w:t>
      </w:r>
      <w:r w:rsidRPr="00A8683D">
        <w:rPr>
          <w:rFonts w:cs="Arial"/>
        </w:rPr>
        <w:t>:</w:t>
      </w:r>
      <w:r w:rsidRPr="00A8683D">
        <w:rPr>
          <w:rFonts w:cs="Arial"/>
          <w:color w:val="000000"/>
        </w:rPr>
        <w:t xml:space="preserve"> Projektai</w:t>
      </w:r>
    </w:p>
    <w:p w14:paraId="71CFD51D" w14:textId="77777777" w:rsidR="0017226C" w:rsidRPr="00A8683D" w:rsidRDefault="0017226C" w:rsidP="0017226C">
      <w:pPr>
        <w:ind w:firstLine="0"/>
      </w:pPr>
      <w:r w:rsidRPr="00A8683D">
        <w:rPr>
          <w:bCs/>
          <w:i/>
          <w:iCs/>
          <w:color w:val="447524"/>
        </w:rPr>
        <w:t>Detalės</w:t>
      </w:r>
      <w:r w:rsidRPr="00A8683D">
        <w:rPr>
          <w:rFonts w:cs="Arial"/>
        </w:rPr>
        <w:t>:</w:t>
      </w:r>
      <w:r w:rsidRPr="00A8683D">
        <w:tab/>
      </w:r>
      <w:r w:rsidRPr="00A8683D">
        <w:rPr>
          <w:i/>
        </w:rPr>
        <w:t>Sukurta</w:t>
      </w:r>
      <w:r w:rsidRPr="00A8683D">
        <w:t xml:space="preserve"> 2020m.</w:t>
      </w:r>
    </w:p>
    <w:p w14:paraId="4D2FA2E2" w14:textId="77777777" w:rsidR="0017226C" w:rsidRPr="00A8683D" w:rsidRDefault="0017226C" w:rsidP="0017226C">
      <w:pPr>
        <w:ind w:firstLine="0"/>
      </w:pPr>
      <w:r w:rsidRPr="00A8683D">
        <w:rPr>
          <w:bCs/>
          <w:i/>
          <w:iCs/>
          <w:color w:val="447524"/>
        </w:rPr>
        <w:t>Pastabos</w:t>
      </w:r>
      <w:r w:rsidRPr="00A8683D">
        <w:rPr>
          <w:rFonts w:cs="Arial"/>
        </w:rPr>
        <w:t>:</w:t>
      </w:r>
      <w:r w:rsidRPr="00A8683D">
        <w:rPr>
          <w:rFonts w:cs="Arial"/>
        </w:rPr>
        <w:tab/>
      </w:r>
    </w:p>
    <w:p w14:paraId="3788A0ED" w14:textId="77777777" w:rsidR="0017226C" w:rsidRPr="00A8683D" w:rsidRDefault="0017226C" w:rsidP="0017226C"/>
    <w:p w14:paraId="0F92825C" w14:textId="77777777" w:rsidR="0017226C" w:rsidRPr="00A8683D" w:rsidRDefault="0017226C" w:rsidP="0017226C">
      <w:pPr>
        <w:ind w:firstLine="0"/>
        <w:rPr>
          <w:b/>
          <w:color w:val="447524"/>
          <w:u w:val="single"/>
        </w:rPr>
      </w:pPr>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17226C" w:rsidRPr="00A8683D" w14:paraId="04AA696A" w14:textId="77777777" w:rsidTr="0017226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029FCA3C" w14:textId="77777777" w:rsidR="0017226C" w:rsidRPr="00A8683D" w:rsidRDefault="0017226C" w:rsidP="0017226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471E05DC" w14:textId="77777777" w:rsidR="0017226C" w:rsidRPr="00A8683D" w:rsidRDefault="0017226C" w:rsidP="0017226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65D3AD40" w14:textId="77777777" w:rsidR="0017226C" w:rsidRPr="00A8683D" w:rsidRDefault="0017226C" w:rsidP="0017226C">
            <w:pPr>
              <w:rPr>
                <w:b/>
              </w:rPr>
            </w:pPr>
            <w:r w:rsidRPr="00A8683D">
              <w:rPr>
                <w:b/>
              </w:rPr>
              <w:t>Pastabos</w:t>
            </w:r>
          </w:p>
        </w:tc>
      </w:tr>
      <w:tr w:rsidR="0017226C" w:rsidRPr="00A8683D" w14:paraId="3C29B4B8"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189AAFF9" w14:textId="77777777" w:rsidR="0017226C" w:rsidRPr="00A8683D" w:rsidRDefault="0017226C" w:rsidP="0017226C">
            <w:r w:rsidRPr="00A8683D">
              <w:t>JAR kodas</w:t>
            </w:r>
          </w:p>
        </w:tc>
        <w:tc>
          <w:tcPr>
            <w:tcW w:w="1980" w:type="dxa"/>
            <w:tcBorders>
              <w:top w:val="single" w:sz="2" w:space="0" w:color="auto"/>
              <w:left w:val="single" w:sz="2" w:space="0" w:color="auto"/>
              <w:bottom w:val="single" w:sz="2" w:space="0" w:color="auto"/>
              <w:right w:val="single" w:sz="2" w:space="0" w:color="auto"/>
            </w:tcBorders>
          </w:tcPr>
          <w:p w14:paraId="015D9A3C"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EF29ACD" w14:textId="77777777" w:rsidR="0017226C" w:rsidRPr="00A8683D" w:rsidRDefault="0017226C" w:rsidP="0017226C"/>
        </w:tc>
      </w:tr>
      <w:tr w:rsidR="0017226C" w:rsidRPr="00A8683D" w14:paraId="5D898BCF"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2706BACE" w14:textId="77777777" w:rsidR="0017226C" w:rsidRPr="00A8683D" w:rsidRDefault="0017226C" w:rsidP="0017226C">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48394102"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77FD134" w14:textId="77777777" w:rsidR="0017226C" w:rsidRPr="00A8683D" w:rsidRDefault="0017226C" w:rsidP="0017226C"/>
        </w:tc>
      </w:tr>
      <w:tr w:rsidR="0017226C" w:rsidRPr="00A8683D" w14:paraId="68841AB7"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00C56ED4" w14:textId="77777777" w:rsidR="0017226C" w:rsidRPr="00A8683D" w:rsidRDefault="0017226C" w:rsidP="0017226C">
            <w:r w:rsidRPr="00A8683D">
              <w:t>Buveinės adresas</w:t>
            </w:r>
          </w:p>
        </w:tc>
        <w:tc>
          <w:tcPr>
            <w:tcW w:w="1980" w:type="dxa"/>
            <w:tcBorders>
              <w:top w:val="single" w:sz="2" w:space="0" w:color="auto"/>
              <w:left w:val="single" w:sz="2" w:space="0" w:color="auto"/>
              <w:bottom w:val="single" w:sz="2" w:space="0" w:color="auto"/>
              <w:right w:val="single" w:sz="2" w:space="0" w:color="auto"/>
            </w:tcBorders>
          </w:tcPr>
          <w:p w14:paraId="31395A56"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04B6C3D" w14:textId="77777777" w:rsidR="0017226C" w:rsidRPr="00A8683D" w:rsidRDefault="0017226C" w:rsidP="0017226C"/>
        </w:tc>
      </w:tr>
      <w:tr w:rsidR="0017226C" w:rsidRPr="00A8683D" w14:paraId="15FAA25B"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2F01C9AB" w14:textId="77777777" w:rsidR="0017226C" w:rsidRPr="00A8683D" w:rsidRDefault="0017226C" w:rsidP="0017226C">
            <w:r w:rsidRPr="00A8683D">
              <w:t>Pašto kodas</w:t>
            </w:r>
          </w:p>
        </w:tc>
        <w:tc>
          <w:tcPr>
            <w:tcW w:w="1980" w:type="dxa"/>
            <w:tcBorders>
              <w:top w:val="single" w:sz="2" w:space="0" w:color="auto"/>
              <w:left w:val="single" w:sz="2" w:space="0" w:color="auto"/>
              <w:bottom w:val="single" w:sz="2" w:space="0" w:color="auto"/>
              <w:right w:val="single" w:sz="2" w:space="0" w:color="auto"/>
            </w:tcBorders>
          </w:tcPr>
          <w:p w14:paraId="72A273DE"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D44082E" w14:textId="77777777" w:rsidR="0017226C" w:rsidRPr="00A8683D" w:rsidRDefault="0017226C" w:rsidP="0017226C"/>
        </w:tc>
      </w:tr>
      <w:tr w:rsidR="0017226C" w:rsidRPr="00A8683D" w14:paraId="47E9E626"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4B334823" w14:textId="77777777" w:rsidR="0017226C" w:rsidRPr="00A8683D" w:rsidRDefault="0017226C" w:rsidP="0017226C">
            <w:r w:rsidRPr="00A8683D">
              <w:t>Miestas</w:t>
            </w:r>
          </w:p>
        </w:tc>
        <w:tc>
          <w:tcPr>
            <w:tcW w:w="1980" w:type="dxa"/>
            <w:tcBorders>
              <w:top w:val="single" w:sz="2" w:space="0" w:color="auto"/>
              <w:left w:val="single" w:sz="2" w:space="0" w:color="auto"/>
              <w:bottom w:val="single" w:sz="2" w:space="0" w:color="auto"/>
              <w:right w:val="single" w:sz="2" w:space="0" w:color="auto"/>
            </w:tcBorders>
          </w:tcPr>
          <w:p w14:paraId="096340B5"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FB61900" w14:textId="77777777" w:rsidR="0017226C" w:rsidRPr="00A8683D" w:rsidRDefault="0017226C" w:rsidP="0017226C"/>
        </w:tc>
      </w:tr>
      <w:tr w:rsidR="0017226C" w:rsidRPr="00A8683D" w14:paraId="62EA165E"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732F0EC7" w14:textId="77777777" w:rsidR="0017226C" w:rsidRPr="00A8683D" w:rsidRDefault="0017226C" w:rsidP="0017226C">
            <w:r w:rsidRPr="00A8683D">
              <w:t>Telefono nr.</w:t>
            </w:r>
          </w:p>
        </w:tc>
        <w:tc>
          <w:tcPr>
            <w:tcW w:w="1980" w:type="dxa"/>
            <w:tcBorders>
              <w:top w:val="single" w:sz="2" w:space="0" w:color="auto"/>
              <w:left w:val="single" w:sz="2" w:space="0" w:color="auto"/>
              <w:bottom w:val="single" w:sz="2" w:space="0" w:color="auto"/>
              <w:right w:val="single" w:sz="2" w:space="0" w:color="auto"/>
            </w:tcBorders>
          </w:tcPr>
          <w:p w14:paraId="6F56D35D"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0F7865A" w14:textId="77777777" w:rsidR="0017226C" w:rsidRPr="00A8683D" w:rsidRDefault="0017226C" w:rsidP="0017226C"/>
        </w:tc>
      </w:tr>
      <w:tr w:rsidR="0017226C" w:rsidRPr="00A8683D" w14:paraId="63A9AB91"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4968EEBD" w14:textId="77777777" w:rsidR="0017226C" w:rsidRPr="00A8683D" w:rsidRDefault="0017226C" w:rsidP="0017226C">
            <w:r w:rsidRPr="00A8683D">
              <w:t>El. paštas</w:t>
            </w:r>
          </w:p>
        </w:tc>
        <w:tc>
          <w:tcPr>
            <w:tcW w:w="1980" w:type="dxa"/>
            <w:tcBorders>
              <w:top w:val="single" w:sz="2" w:space="0" w:color="auto"/>
              <w:left w:val="single" w:sz="2" w:space="0" w:color="auto"/>
              <w:bottom w:val="single" w:sz="2" w:space="0" w:color="auto"/>
              <w:right w:val="single" w:sz="2" w:space="0" w:color="auto"/>
            </w:tcBorders>
          </w:tcPr>
          <w:p w14:paraId="599B934A"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06E546D" w14:textId="77777777" w:rsidR="0017226C" w:rsidRPr="00A8683D" w:rsidRDefault="0017226C" w:rsidP="0017226C"/>
        </w:tc>
      </w:tr>
      <w:tr w:rsidR="0017226C" w:rsidRPr="00A8683D" w14:paraId="33198764"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7F27CEEF" w14:textId="77777777" w:rsidR="0017226C" w:rsidRPr="00A8683D" w:rsidRDefault="0017226C" w:rsidP="0017226C">
            <w:r w:rsidRPr="00A8683D">
              <w:t>Vadovo vardas ir pavardė</w:t>
            </w:r>
          </w:p>
        </w:tc>
        <w:tc>
          <w:tcPr>
            <w:tcW w:w="1980" w:type="dxa"/>
            <w:tcBorders>
              <w:top w:val="single" w:sz="2" w:space="0" w:color="auto"/>
              <w:left w:val="single" w:sz="2" w:space="0" w:color="auto"/>
              <w:bottom w:val="single" w:sz="2" w:space="0" w:color="auto"/>
              <w:right w:val="single" w:sz="2" w:space="0" w:color="auto"/>
            </w:tcBorders>
          </w:tcPr>
          <w:p w14:paraId="353AB14B"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7B05780" w14:textId="77777777" w:rsidR="0017226C" w:rsidRPr="00A8683D" w:rsidRDefault="0017226C" w:rsidP="0017226C"/>
        </w:tc>
      </w:tr>
      <w:tr w:rsidR="0017226C" w:rsidRPr="00A8683D" w14:paraId="3F00DD17"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756BE283" w14:textId="77777777" w:rsidR="0017226C" w:rsidRPr="00A8683D" w:rsidRDefault="0017226C" w:rsidP="0017226C">
            <w:r w:rsidRPr="00A8683D">
              <w:t>Vadovo pareigos</w:t>
            </w:r>
          </w:p>
        </w:tc>
        <w:tc>
          <w:tcPr>
            <w:tcW w:w="1980" w:type="dxa"/>
            <w:tcBorders>
              <w:top w:val="single" w:sz="2" w:space="0" w:color="auto"/>
              <w:left w:val="single" w:sz="2" w:space="0" w:color="auto"/>
              <w:bottom w:val="single" w:sz="2" w:space="0" w:color="auto"/>
              <w:right w:val="single" w:sz="2" w:space="0" w:color="auto"/>
            </w:tcBorders>
          </w:tcPr>
          <w:p w14:paraId="46DDBDF7"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3CD88AB" w14:textId="77777777" w:rsidR="0017226C" w:rsidRPr="00A8683D" w:rsidRDefault="0017226C" w:rsidP="0017226C"/>
        </w:tc>
      </w:tr>
      <w:tr w:rsidR="0017226C" w:rsidRPr="00A8683D" w14:paraId="05E0138E"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1F2E9473" w14:textId="77777777" w:rsidR="0017226C" w:rsidRPr="00A8683D" w:rsidRDefault="0017226C" w:rsidP="0017226C">
            <w:r w:rsidRPr="00A8683D">
              <w:t>Vadovo telefono nr.</w:t>
            </w:r>
          </w:p>
        </w:tc>
        <w:tc>
          <w:tcPr>
            <w:tcW w:w="1980" w:type="dxa"/>
            <w:tcBorders>
              <w:top w:val="single" w:sz="2" w:space="0" w:color="auto"/>
              <w:left w:val="single" w:sz="2" w:space="0" w:color="auto"/>
              <w:bottom w:val="single" w:sz="2" w:space="0" w:color="auto"/>
              <w:right w:val="single" w:sz="2" w:space="0" w:color="auto"/>
            </w:tcBorders>
          </w:tcPr>
          <w:p w14:paraId="5901B221"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11B783A" w14:textId="77777777" w:rsidR="0017226C" w:rsidRPr="00A8683D" w:rsidRDefault="0017226C" w:rsidP="0017226C"/>
        </w:tc>
      </w:tr>
      <w:tr w:rsidR="0017226C" w:rsidRPr="00A8683D" w14:paraId="753025A9"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005AD0D5" w14:textId="77777777" w:rsidR="0017226C" w:rsidRPr="00A8683D" w:rsidRDefault="0017226C" w:rsidP="0017226C">
            <w:r w:rsidRPr="00A8683D">
              <w:t>Vadovo el. paštas</w:t>
            </w:r>
          </w:p>
        </w:tc>
        <w:tc>
          <w:tcPr>
            <w:tcW w:w="1980" w:type="dxa"/>
            <w:tcBorders>
              <w:top w:val="single" w:sz="2" w:space="0" w:color="auto"/>
              <w:left w:val="single" w:sz="2" w:space="0" w:color="auto"/>
              <w:bottom w:val="single" w:sz="2" w:space="0" w:color="auto"/>
              <w:right w:val="single" w:sz="2" w:space="0" w:color="auto"/>
            </w:tcBorders>
          </w:tcPr>
          <w:p w14:paraId="370A2F3B"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CC2B896" w14:textId="77777777" w:rsidR="0017226C" w:rsidRPr="00A8683D" w:rsidRDefault="0017226C" w:rsidP="0017226C"/>
        </w:tc>
      </w:tr>
    </w:tbl>
    <w:p w14:paraId="5321B60F" w14:textId="77777777" w:rsidR="0017226C" w:rsidRPr="00A8683D" w:rsidRDefault="0017226C" w:rsidP="0017226C"/>
    <w:p w14:paraId="4F524C6B" w14:textId="77777777" w:rsidR="0017226C" w:rsidRPr="00A8683D" w:rsidRDefault="0017226C" w:rsidP="0017226C">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17226C" w:rsidRPr="00A8683D" w14:paraId="421F7652" w14:textId="77777777" w:rsidTr="0017226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234A7F16" w14:textId="77777777" w:rsidR="0017226C" w:rsidRPr="00A8683D" w:rsidRDefault="0017226C" w:rsidP="0017226C">
            <w:pPr>
              <w:rPr>
                <w:b/>
              </w:rPr>
            </w:pPr>
            <w:r w:rsidRPr="00A8683D">
              <w:rPr>
                <w:b/>
              </w:rPr>
              <w:lastRenderedPageBreak/>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7BFA3D24" w14:textId="77777777" w:rsidR="0017226C" w:rsidRPr="00A8683D" w:rsidRDefault="0017226C" w:rsidP="0017226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4A08793A" w14:textId="77777777" w:rsidR="0017226C" w:rsidRPr="00A8683D" w:rsidRDefault="0017226C" w:rsidP="0017226C">
            <w:pPr>
              <w:rPr>
                <w:b/>
              </w:rPr>
            </w:pPr>
            <w:r w:rsidRPr="00A8683D">
              <w:rPr>
                <w:b/>
              </w:rPr>
              <w:t>Pastabos</w:t>
            </w:r>
          </w:p>
        </w:tc>
      </w:tr>
      <w:tr w:rsidR="0017226C" w:rsidRPr="00A8683D" w14:paraId="1CB107C4" w14:textId="77777777" w:rsidTr="0017226C">
        <w:trPr>
          <w:trHeight w:val="338"/>
        </w:trPr>
        <w:tc>
          <w:tcPr>
            <w:tcW w:w="2610" w:type="dxa"/>
            <w:tcBorders>
              <w:top w:val="single" w:sz="2" w:space="0" w:color="auto"/>
              <w:left w:val="single" w:sz="2" w:space="0" w:color="auto"/>
              <w:bottom w:val="single" w:sz="2" w:space="0" w:color="auto"/>
              <w:right w:val="single" w:sz="2" w:space="0" w:color="auto"/>
            </w:tcBorders>
          </w:tcPr>
          <w:p w14:paraId="4C0AEFDF" w14:textId="77777777" w:rsidR="0017226C" w:rsidRPr="00A8683D" w:rsidRDefault="0017226C" w:rsidP="0017226C"/>
        </w:tc>
        <w:tc>
          <w:tcPr>
            <w:tcW w:w="5220" w:type="dxa"/>
            <w:tcBorders>
              <w:top w:val="single" w:sz="2" w:space="0" w:color="auto"/>
              <w:left w:val="single" w:sz="2" w:space="0" w:color="auto"/>
              <w:bottom w:val="single" w:sz="2" w:space="0" w:color="auto"/>
              <w:right w:val="single" w:sz="2" w:space="0" w:color="auto"/>
            </w:tcBorders>
          </w:tcPr>
          <w:p w14:paraId="5AA10DCF" w14:textId="77777777" w:rsidR="0017226C" w:rsidRPr="00A8683D" w:rsidRDefault="0017226C" w:rsidP="0017226C">
            <w:r w:rsidRPr="00A8683D">
              <w:rPr>
                <w:b/>
              </w:rPr>
              <w:t xml:space="preserve"> </w:t>
            </w:r>
            <w:r w:rsidRPr="00A8683D">
              <w:t xml:space="preserve"> </w:t>
            </w:r>
            <w:r w:rsidRPr="00A8683D">
              <w:rPr>
                <w:b/>
              </w:rPr>
              <w:t>0..*</w:t>
            </w:r>
            <w:r w:rsidRPr="00A8683D">
              <w:rPr>
                <w:b/>
              </w:rPr>
              <w:tab/>
            </w:r>
            <w:r w:rsidRPr="00A8683D">
              <w:t xml:space="preserve">Partneriai. </w:t>
            </w:r>
          </w:p>
          <w:p w14:paraId="6F9BA932" w14:textId="77777777" w:rsidR="0017226C" w:rsidRPr="00A8683D" w:rsidRDefault="0017226C" w:rsidP="0017226C">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41B6CBB0" w14:textId="77777777" w:rsidR="0017226C" w:rsidRPr="00A8683D" w:rsidRDefault="0017226C" w:rsidP="0017226C"/>
        </w:tc>
      </w:tr>
    </w:tbl>
    <w:p w14:paraId="4E83A219" w14:textId="77777777" w:rsidR="009B6EA9" w:rsidRPr="00A8683D" w:rsidRDefault="009B6EA9" w:rsidP="00DF40CE">
      <w:pPr>
        <w:pStyle w:val="Heading4"/>
      </w:pPr>
      <w:bookmarkStart w:id="254" w:name="_Toc159222134"/>
      <w:r w:rsidRPr="00A8683D">
        <w:t>Projekto veiklos</w:t>
      </w:r>
      <w:bookmarkEnd w:id="252"/>
      <w:bookmarkEnd w:id="254"/>
    </w:p>
    <w:p w14:paraId="2AEE8641" w14:textId="77777777" w:rsidR="009B6EA9" w:rsidRPr="00A8683D" w:rsidRDefault="009B6EA9" w:rsidP="00032C07">
      <w:pPr>
        <w:ind w:firstLine="0"/>
      </w:pPr>
      <w:r w:rsidRPr="00A8683D">
        <w:rPr>
          <w:i/>
          <w:iCs/>
          <w:color w:val="447524"/>
        </w:rPr>
        <w:t>Katalogas</w:t>
      </w:r>
      <w:r w:rsidRPr="00A8683D">
        <w:rPr>
          <w:rFonts w:cs="Arial"/>
        </w:rPr>
        <w:t>:</w:t>
      </w:r>
      <w:r w:rsidRPr="00A8683D">
        <w:rPr>
          <w:rFonts w:cs="Arial"/>
          <w:color w:val="000000"/>
        </w:rPr>
        <w:t xml:space="preserve"> Projektai</w:t>
      </w:r>
    </w:p>
    <w:p w14:paraId="1BA1380B" w14:textId="77777777" w:rsidR="009B6EA9" w:rsidRPr="00A8683D" w:rsidRDefault="009B6EA9" w:rsidP="00032C07">
      <w:pPr>
        <w:ind w:firstLine="0"/>
      </w:pPr>
      <w:r w:rsidRPr="00A8683D">
        <w:rPr>
          <w:i/>
          <w:iCs/>
          <w:color w:val="447524"/>
        </w:rPr>
        <w:t>Detalės</w:t>
      </w:r>
      <w:r w:rsidRPr="00A8683D">
        <w:rPr>
          <w:rFonts w:cs="Arial"/>
        </w:rPr>
        <w:t>:</w:t>
      </w:r>
      <w:r w:rsidRPr="00A8683D">
        <w:tab/>
      </w:r>
      <w:r w:rsidRPr="00A8683D">
        <w:rPr>
          <w:i/>
        </w:rPr>
        <w:t>Sukurta</w:t>
      </w:r>
      <w:r w:rsidRPr="00A8683D">
        <w:t xml:space="preserve"> 2015-09-30. </w:t>
      </w:r>
      <w:r w:rsidRPr="00A8683D">
        <w:rPr>
          <w:i/>
        </w:rPr>
        <w:t xml:space="preserve">Modifikuota </w:t>
      </w:r>
      <w:r w:rsidR="002638F1" w:rsidRPr="00A8683D">
        <w:t>2020m.</w:t>
      </w:r>
    </w:p>
    <w:p w14:paraId="12EFBBF7" w14:textId="77777777" w:rsidR="009B6EA9" w:rsidRPr="00A8683D" w:rsidRDefault="009B6EA9" w:rsidP="00032C07">
      <w:pPr>
        <w:ind w:firstLine="0"/>
      </w:pPr>
      <w:r w:rsidRPr="00A8683D">
        <w:rPr>
          <w:i/>
          <w:iCs/>
          <w:color w:val="447524"/>
        </w:rPr>
        <w:t>Pastabos</w:t>
      </w:r>
      <w:r w:rsidRPr="00A8683D">
        <w:rPr>
          <w:rFonts w:cs="Arial"/>
        </w:rPr>
        <w:t>:</w:t>
      </w:r>
      <w:r w:rsidRPr="00A8683D">
        <w:rPr>
          <w:rFonts w:cs="Arial"/>
        </w:rPr>
        <w:tab/>
      </w:r>
    </w:p>
    <w:p w14:paraId="120AAE87" w14:textId="77777777" w:rsidR="009B6EA9" w:rsidRPr="00A8683D" w:rsidRDefault="009B6EA9" w:rsidP="009B6EA9"/>
    <w:p w14:paraId="3ED62292" w14:textId="77777777" w:rsidR="009B6EA9" w:rsidRPr="00A8683D" w:rsidRDefault="009B6EA9" w:rsidP="00032C07">
      <w:pPr>
        <w:ind w:firstLine="0"/>
        <w:rPr>
          <w:b/>
          <w:bCs/>
          <w:color w:val="447524"/>
          <w:u w:val="single"/>
        </w:rPr>
      </w:pPr>
      <w:bookmarkStart w:id="255" w:name="BKM_3952FE0E_1687_43CA_B8A8_7A4BC7E32519"/>
      <w:bookmarkEnd w:id="255"/>
      <w:r w:rsidRPr="00A8683D">
        <w:rPr>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9B6EA9" w:rsidRPr="00A8683D" w14:paraId="34A3C2B0"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37F9175A" w14:textId="77777777" w:rsidR="009B6EA9" w:rsidRPr="00A8683D" w:rsidRDefault="009B6EA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6A01A924" w14:textId="77777777" w:rsidR="009B6EA9" w:rsidRPr="00A8683D" w:rsidRDefault="009B6EA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5CC2B4ED" w14:textId="77777777" w:rsidR="009B6EA9" w:rsidRPr="00A8683D" w:rsidRDefault="009B6EA9" w:rsidP="00BB4CBC">
            <w:pPr>
              <w:rPr>
                <w:b/>
              </w:rPr>
            </w:pPr>
            <w:r w:rsidRPr="00A8683D">
              <w:rPr>
                <w:b/>
              </w:rPr>
              <w:t>Pastabos</w:t>
            </w:r>
          </w:p>
        </w:tc>
      </w:tr>
      <w:tr w:rsidR="009B6EA9" w:rsidRPr="00A8683D" w14:paraId="75559D53"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0970A492" w14:textId="77777777" w:rsidR="009B6EA9" w:rsidRPr="00A8683D" w:rsidRDefault="009B6EA9" w:rsidP="00E272E5">
            <w:r w:rsidRPr="00A8683D">
              <w:t>Nr.</w:t>
            </w:r>
          </w:p>
        </w:tc>
        <w:tc>
          <w:tcPr>
            <w:tcW w:w="1980" w:type="dxa"/>
            <w:tcBorders>
              <w:top w:val="single" w:sz="2" w:space="0" w:color="auto"/>
              <w:left w:val="single" w:sz="2" w:space="0" w:color="auto"/>
              <w:bottom w:val="single" w:sz="2" w:space="0" w:color="auto"/>
              <w:right w:val="single" w:sz="2" w:space="0" w:color="auto"/>
            </w:tcBorders>
          </w:tcPr>
          <w:p w14:paraId="41662538" w14:textId="77777777" w:rsidR="009B6EA9" w:rsidRPr="00A8683D" w:rsidRDefault="009B6EA9" w:rsidP="00E272E5">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6AEA752" w14:textId="77777777" w:rsidR="009B6EA9" w:rsidRPr="00A8683D" w:rsidRDefault="009B6EA9" w:rsidP="00BB4CBC"/>
        </w:tc>
      </w:tr>
      <w:tr w:rsidR="009B6EA9" w:rsidRPr="00A8683D" w14:paraId="24BE1636"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70815D41" w14:textId="77777777" w:rsidR="009B6EA9" w:rsidRPr="00A8683D" w:rsidRDefault="009B6EA9" w:rsidP="00E272E5">
            <w:bookmarkStart w:id="256" w:name="BKM_28314FC4_A73A_49C6_A0E0_27E22C824F34"/>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2DE37A3B" w14:textId="77777777" w:rsidR="009B6EA9" w:rsidRPr="00A8683D" w:rsidRDefault="009B6EA9" w:rsidP="00E272E5">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AD4E767" w14:textId="77777777" w:rsidR="009B6EA9" w:rsidRPr="00A8683D" w:rsidRDefault="009B6EA9" w:rsidP="00BB4CBC"/>
        </w:tc>
        <w:bookmarkEnd w:id="256"/>
      </w:tr>
      <w:tr w:rsidR="002638F1" w:rsidRPr="00A8683D" w14:paraId="1DF22B9E"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2B66ED82" w14:textId="77777777" w:rsidR="002638F1" w:rsidRPr="00A8683D" w:rsidRDefault="002638F1" w:rsidP="00E272E5">
            <w:r w:rsidRPr="00A8683D">
              <w:t>Aprašymas</w:t>
            </w:r>
          </w:p>
        </w:tc>
        <w:tc>
          <w:tcPr>
            <w:tcW w:w="1980" w:type="dxa"/>
            <w:tcBorders>
              <w:top w:val="single" w:sz="2" w:space="0" w:color="auto"/>
              <w:left w:val="single" w:sz="2" w:space="0" w:color="auto"/>
              <w:bottom w:val="single" w:sz="2" w:space="0" w:color="auto"/>
              <w:right w:val="single" w:sz="2" w:space="0" w:color="auto"/>
            </w:tcBorders>
          </w:tcPr>
          <w:p w14:paraId="26B2708A" w14:textId="77777777" w:rsidR="002638F1" w:rsidRPr="00A8683D" w:rsidRDefault="002638F1" w:rsidP="00E272E5">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6942F95" w14:textId="77777777" w:rsidR="002638F1" w:rsidRPr="00A8683D" w:rsidRDefault="002638F1" w:rsidP="00BB4CBC"/>
        </w:tc>
      </w:tr>
    </w:tbl>
    <w:p w14:paraId="6E80009F" w14:textId="77777777" w:rsidR="009B6EA9" w:rsidRPr="00A8683D" w:rsidRDefault="009B6EA9" w:rsidP="009B6EA9"/>
    <w:p w14:paraId="3FA4C4C1" w14:textId="77777777" w:rsidR="009B6EA9" w:rsidRPr="00A8683D" w:rsidRDefault="009B6EA9" w:rsidP="009B6EA9"/>
    <w:p w14:paraId="2F1CF6A8" w14:textId="77777777" w:rsidR="009B6EA9" w:rsidRPr="00A8683D" w:rsidRDefault="009B6EA9" w:rsidP="00032C07">
      <w:pPr>
        <w:ind w:firstLine="0"/>
        <w:rPr>
          <w:b/>
          <w:bCs/>
          <w:color w:val="447524"/>
          <w:u w:val="single"/>
        </w:rPr>
      </w:pPr>
      <w:r w:rsidRPr="00A8683D">
        <w:rPr>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9B6EA9" w:rsidRPr="00A8683D" w14:paraId="346886AB"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052F5D02" w14:textId="77777777" w:rsidR="009B6EA9" w:rsidRPr="00A8683D" w:rsidRDefault="009B6EA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50FBE44" w14:textId="77777777" w:rsidR="009B6EA9" w:rsidRPr="00A8683D" w:rsidRDefault="009B6EA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4802F472" w14:textId="77777777" w:rsidR="009B6EA9" w:rsidRPr="00A8683D" w:rsidRDefault="009B6EA9" w:rsidP="00BB4CBC">
            <w:pPr>
              <w:rPr>
                <w:b/>
              </w:rPr>
            </w:pPr>
            <w:r w:rsidRPr="00A8683D">
              <w:rPr>
                <w:b/>
              </w:rPr>
              <w:t>Pastabos</w:t>
            </w:r>
          </w:p>
        </w:tc>
      </w:tr>
      <w:tr w:rsidR="009B6EA9" w:rsidRPr="00A8683D" w14:paraId="42621BE6"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9030C03"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74F0AA46" w14:textId="77777777" w:rsidR="009B6EA9" w:rsidRPr="00A8683D" w:rsidRDefault="009B6EA9" w:rsidP="00E272E5">
            <w:r w:rsidRPr="00A8683D">
              <w:rPr>
                <w:b/>
              </w:rPr>
              <w:t xml:space="preserve"> </w:t>
            </w:r>
            <w:r w:rsidRPr="00A8683D">
              <w:t xml:space="preserve"> </w:t>
            </w:r>
            <w:r w:rsidRPr="00A8683D">
              <w:rPr>
                <w:b/>
              </w:rPr>
              <w:t>0..*</w:t>
            </w:r>
            <w:r w:rsidRPr="00A8683D">
              <w:rPr>
                <w:b/>
              </w:rPr>
              <w:tab/>
            </w:r>
            <w:r w:rsidRPr="00A8683D">
              <w:t xml:space="preserve">Projekto finansavimas. </w:t>
            </w:r>
          </w:p>
          <w:p w14:paraId="4FC141CE" w14:textId="77777777" w:rsidR="009B6EA9" w:rsidRPr="00A8683D" w:rsidRDefault="009B6EA9" w:rsidP="00E272E5">
            <w:r w:rsidRPr="00A8683D">
              <w:rPr>
                <w:b/>
              </w:rPr>
              <w:t xml:space="preserve"> </w:t>
            </w:r>
            <w:r w:rsidRPr="00A8683D">
              <w:t xml:space="preserve"> </w:t>
            </w:r>
            <w:r w:rsidRPr="00A8683D">
              <w:rPr>
                <w:b/>
              </w:rPr>
              <w:t>0..1</w:t>
            </w:r>
            <w:r w:rsidRPr="00A8683D">
              <w:rPr>
                <w:b/>
              </w:rPr>
              <w:tab/>
            </w:r>
            <w:r w:rsidRPr="00A8683D">
              <w:t>Projekto veiklos.</w:t>
            </w:r>
          </w:p>
        </w:tc>
        <w:tc>
          <w:tcPr>
            <w:tcW w:w="1710" w:type="dxa"/>
            <w:tcBorders>
              <w:top w:val="single" w:sz="2" w:space="0" w:color="auto"/>
              <w:left w:val="single" w:sz="2" w:space="0" w:color="auto"/>
              <w:bottom w:val="single" w:sz="2" w:space="0" w:color="auto"/>
              <w:right w:val="single" w:sz="2" w:space="0" w:color="auto"/>
            </w:tcBorders>
          </w:tcPr>
          <w:p w14:paraId="440657C6" w14:textId="77777777" w:rsidR="009B6EA9" w:rsidRPr="00A8683D" w:rsidRDefault="009B6EA9" w:rsidP="00BB4CBC"/>
        </w:tc>
      </w:tr>
      <w:tr w:rsidR="009B6EA9" w:rsidRPr="00A8683D" w14:paraId="4B33FA77"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8D51FA5"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332BD5A8" w14:textId="77777777" w:rsidR="009B6EA9" w:rsidRPr="00A8683D" w:rsidRDefault="009B6EA9" w:rsidP="00E272E5">
            <w:r w:rsidRPr="00A8683D">
              <w:rPr>
                <w:b/>
              </w:rPr>
              <w:t xml:space="preserve"> </w:t>
            </w:r>
            <w:r w:rsidRPr="00A8683D">
              <w:t xml:space="preserve"> </w:t>
            </w:r>
            <w:r w:rsidRPr="00A8683D">
              <w:rPr>
                <w:b/>
              </w:rPr>
              <w:t>0..*</w:t>
            </w:r>
            <w:r w:rsidRPr="00A8683D">
              <w:rPr>
                <w:b/>
              </w:rPr>
              <w:tab/>
            </w:r>
            <w:r w:rsidRPr="00A8683D">
              <w:t xml:space="preserve">Projekto veiklos. </w:t>
            </w:r>
          </w:p>
          <w:p w14:paraId="33B06A45" w14:textId="77777777" w:rsidR="009B6EA9" w:rsidRPr="00A8683D" w:rsidRDefault="009B6EA9" w:rsidP="00E272E5">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11E9A38C" w14:textId="77777777" w:rsidR="009B6EA9" w:rsidRPr="00A8683D" w:rsidRDefault="009B6EA9" w:rsidP="00BB4CBC"/>
        </w:tc>
      </w:tr>
      <w:tr w:rsidR="009B6EA9" w:rsidRPr="00A8683D" w14:paraId="0FF1E0FC"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41C8172"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749EC090" w14:textId="77777777" w:rsidR="009B6EA9" w:rsidRPr="00A8683D" w:rsidRDefault="009B6EA9" w:rsidP="00E272E5">
            <w:r w:rsidRPr="00A8683D">
              <w:rPr>
                <w:b/>
              </w:rPr>
              <w:t xml:space="preserve"> </w:t>
            </w:r>
            <w:r w:rsidRPr="00A8683D">
              <w:t xml:space="preserve"> </w:t>
            </w:r>
            <w:r w:rsidRPr="00A8683D">
              <w:rPr>
                <w:b/>
              </w:rPr>
              <w:t>0..*</w:t>
            </w:r>
            <w:r w:rsidRPr="00A8683D">
              <w:rPr>
                <w:b/>
              </w:rPr>
              <w:tab/>
            </w:r>
            <w:r w:rsidRPr="00A8683D">
              <w:t xml:space="preserve">Projekto rodikliai. </w:t>
            </w:r>
          </w:p>
          <w:p w14:paraId="094E3F77" w14:textId="77777777" w:rsidR="009B6EA9" w:rsidRPr="00A8683D" w:rsidRDefault="009B6EA9" w:rsidP="00E272E5">
            <w:r w:rsidRPr="00A8683D">
              <w:rPr>
                <w:b/>
              </w:rPr>
              <w:t xml:space="preserve"> </w:t>
            </w:r>
            <w:r w:rsidRPr="00A8683D">
              <w:t xml:space="preserve"> </w:t>
            </w:r>
            <w:r w:rsidRPr="00A8683D">
              <w:rPr>
                <w:b/>
              </w:rPr>
              <w:t>1</w:t>
            </w:r>
            <w:r w:rsidRPr="00A8683D">
              <w:rPr>
                <w:b/>
              </w:rPr>
              <w:tab/>
            </w:r>
            <w:r w:rsidRPr="00A8683D">
              <w:t>Projekto veiklos.</w:t>
            </w:r>
          </w:p>
        </w:tc>
        <w:tc>
          <w:tcPr>
            <w:tcW w:w="1710" w:type="dxa"/>
            <w:tcBorders>
              <w:top w:val="single" w:sz="2" w:space="0" w:color="auto"/>
              <w:left w:val="single" w:sz="2" w:space="0" w:color="auto"/>
              <w:bottom w:val="single" w:sz="2" w:space="0" w:color="auto"/>
              <w:right w:val="single" w:sz="2" w:space="0" w:color="auto"/>
            </w:tcBorders>
          </w:tcPr>
          <w:p w14:paraId="19E5621E" w14:textId="77777777" w:rsidR="009B6EA9" w:rsidRPr="00A8683D" w:rsidRDefault="009B6EA9" w:rsidP="00BB4CBC"/>
        </w:tc>
        <w:bookmarkEnd w:id="253"/>
      </w:tr>
    </w:tbl>
    <w:p w14:paraId="4D50CCFB" w14:textId="77777777" w:rsidR="0017226C" w:rsidRPr="00A8683D" w:rsidRDefault="0017226C" w:rsidP="00DF40CE">
      <w:pPr>
        <w:pStyle w:val="Heading4"/>
      </w:pPr>
      <w:bookmarkStart w:id="257" w:name="_Toc159222135"/>
      <w:bookmarkStart w:id="258" w:name="_Toc452045783"/>
      <w:bookmarkStart w:id="259" w:name="BKM_93850074_CF65_48E1_A54C_9DAAEEE7FF63"/>
      <w:r w:rsidRPr="00A8683D">
        <w:t>Dvigubas finansavimas</w:t>
      </w:r>
      <w:bookmarkEnd w:id="257"/>
    </w:p>
    <w:p w14:paraId="2FD4A42F" w14:textId="77777777" w:rsidR="0017226C" w:rsidRPr="00A8683D" w:rsidRDefault="0017226C" w:rsidP="0017226C">
      <w:pPr>
        <w:ind w:firstLine="0"/>
      </w:pPr>
      <w:r w:rsidRPr="00A8683D">
        <w:rPr>
          <w:bCs/>
          <w:i/>
          <w:iCs/>
          <w:color w:val="447524"/>
        </w:rPr>
        <w:t>Katalogas</w:t>
      </w:r>
      <w:r w:rsidRPr="00A8683D">
        <w:rPr>
          <w:rFonts w:cs="Arial"/>
        </w:rPr>
        <w:t>:</w:t>
      </w:r>
      <w:r w:rsidRPr="00A8683D">
        <w:rPr>
          <w:rFonts w:cs="Arial"/>
          <w:color w:val="000000"/>
        </w:rPr>
        <w:t xml:space="preserve"> Projektai</w:t>
      </w:r>
    </w:p>
    <w:p w14:paraId="0BAB613D" w14:textId="77777777" w:rsidR="0017226C" w:rsidRPr="00A8683D" w:rsidRDefault="0017226C" w:rsidP="0017226C">
      <w:pPr>
        <w:ind w:firstLine="0"/>
      </w:pPr>
      <w:r w:rsidRPr="00A8683D">
        <w:rPr>
          <w:bCs/>
          <w:i/>
          <w:iCs/>
          <w:color w:val="447524"/>
        </w:rPr>
        <w:t>Detalės</w:t>
      </w:r>
      <w:r w:rsidRPr="00A8683D">
        <w:rPr>
          <w:rFonts w:cs="Arial"/>
        </w:rPr>
        <w:t>:</w:t>
      </w:r>
      <w:r w:rsidRPr="00A8683D">
        <w:tab/>
      </w:r>
      <w:r w:rsidRPr="00A8683D">
        <w:rPr>
          <w:i/>
        </w:rPr>
        <w:t>Sukurta</w:t>
      </w:r>
      <w:r w:rsidRPr="00A8683D">
        <w:t xml:space="preserve"> 2020m.</w:t>
      </w:r>
    </w:p>
    <w:p w14:paraId="48BE238C" w14:textId="77777777" w:rsidR="0017226C" w:rsidRPr="00A8683D" w:rsidRDefault="0017226C" w:rsidP="0017226C">
      <w:pPr>
        <w:ind w:firstLine="0"/>
      </w:pPr>
      <w:r w:rsidRPr="00A8683D">
        <w:rPr>
          <w:bCs/>
          <w:i/>
          <w:iCs/>
          <w:color w:val="447524"/>
        </w:rPr>
        <w:t>Pastabos</w:t>
      </w:r>
      <w:r w:rsidRPr="00A8683D">
        <w:rPr>
          <w:rFonts w:cs="Arial"/>
        </w:rPr>
        <w:t>:</w:t>
      </w:r>
      <w:r w:rsidRPr="00A8683D">
        <w:rPr>
          <w:rFonts w:cs="Arial"/>
        </w:rPr>
        <w:tab/>
      </w:r>
    </w:p>
    <w:p w14:paraId="41668927" w14:textId="77777777" w:rsidR="0017226C" w:rsidRPr="00A8683D" w:rsidRDefault="0017226C" w:rsidP="0017226C"/>
    <w:p w14:paraId="15A86819" w14:textId="77777777" w:rsidR="0017226C" w:rsidRPr="00A8683D" w:rsidRDefault="0017226C" w:rsidP="0017226C">
      <w:pPr>
        <w:ind w:firstLine="0"/>
        <w:rPr>
          <w:b/>
          <w:color w:val="447524"/>
          <w:u w:val="single"/>
        </w:rPr>
      </w:pPr>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17226C" w:rsidRPr="00A8683D" w14:paraId="00FD9AA5" w14:textId="77777777" w:rsidTr="0017226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78AE5322" w14:textId="77777777" w:rsidR="0017226C" w:rsidRPr="00A8683D" w:rsidRDefault="0017226C" w:rsidP="0017226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52B82734" w14:textId="77777777" w:rsidR="0017226C" w:rsidRPr="00A8683D" w:rsidRDefault="0017226C" w:rsidP="0017226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7DC4C66F" w14:textId="77777777" w:rsidR="0017226C" w:rsidRPr="00A8683D" w:rsidRDefault="0017226C" w:rsidP="0017226C">
            <w:pPr>
              <w:rPr>
                <w:b/>
              </w:rPr>
            </w:pPr>
            <w:r w:rsidRPr="00A8683D">
              <w:rPr>
                <w:b/>
              </w:rPr>
              <w:t>Pastabos</w:t>
            </w:r>
          </w:p>
        </w:tc>
      </w:tr>
      <w:tr w:rsidR="0017226C" w:rsidRPr="00A8683D" w14:paraId="78010D64"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1C226B68" w14:textId="77777777" w:rsidR="0017226C" w:rsidRPr="00A8683D" w:rsidRDefault="0017226C" w:rsidP="0017226C">
            <w:r w:rsidRPr="00A8683D">
              <w:t>Teikiamo projekto veiklos</w:t>
            </w:r>
          </w:p>
        </w:tc>
        <w:tc>
          <w:tcPr>
            <w:tcW w:w="1980" w:type="dxa"/>
            <w:tcBorders>
              <w:top w:val="single" w:sz="2" w:space="0" w:color="auto"/>
              <w:left w:val="single" w:sz="2" w:space="0" w:color="auto"/>
              <w:bottom w:val="single" w:sz="2" w:space="0" w:color="auto"/>
              <w:right w:val="single" w:sz="2" w:space="0" w:color="auto"/>
            </w:tcBorders>
          </w:tcPr>
          <w:p w14:paraId="6F7F48D9"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11AB0E6" w14:textId="77777777" w:rsidR="0017226C" w:rsidRPr="00A8683D" w:rsidRDefault="0017226C" w:rsidP="0017226C"/>
        </w:tc>
      </w:tr>
      <w:tr w:rsidR="0017226C" w:rsidRPr="00A8683D" w14:paraId="501E2E3C"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5B6BAB1D" w14:textId="77777777" w:rsidR="0017226C" w:rsidRPr="00A8683D" w:rsidRDefault="0017226C" w:rsidP="0017226C">
            <w:r w:rsidRPr="00A8683D">
              <w:t>Įgyvendinamo projekto veiklos</w:t>
            </w:r>
          </w:p>
        </w:tc>
        <w:tc>
          <w:tcPr>
            <w:tcW w:w="1980" w:type="dxa"/>
            <w:tcBorders>
              <w:top w:val="single" w:sz="2" w:space="0" w:color="auto"/>
              <w:left w:val="single" w:sz="2" w:space="0" w:color="auto"/>
              <w:bottom w:val="single" w:sz="2" w:space="0" w:color="auto"/>
              <w:right w:val="single" w:sz="2" w:space="0" w:color="auto"/>
            </w:tcBorders>
          </w:tcPr>
          <w:p w14:paraId="4C907198"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C62A9EF" w14:textId="77777777" w:rsidR="0017226C" w:rsidRPr="00A8683D" w:rsidRDefault="0017226C" w:rsidP="0017226C"/>
        </w:tc>
      </w:tr>
      <w:tr w:rsidR="0017226C" w:rsidRPr="00A8683D" w14:paraId="6BC3BD09"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30E089AA" w14:textId="77777777" w:rsidR="0017226C" w:rsidRPr="00A8683D" w:rsidRDefault="0017226C" w:rsidP="0017226C">
            <w:r w:rsidRPr="00A8683D">
              <w:t>Įgyvendinto projekto veiklos</w:t>
            </w:r>
          </w:p>
        </w:tc>
        <w:tc>
          <w:tcPr>
            <w:tcW w:w="1980" w:type="dxa"/>
            <w:tcBorders>
              <w:top w:val="single" w:sz="2" w:space="0" w:color="auto"/>
              <w:left w:val="single" w:sz="2" w:space="0" w:color="auto"/>
              <w:bottom w:val="single" w:sz="2" w:space="0" w:color="auto"/>
              <w:right w:val="single" w:sz="2" w:space="0" w:color="auto"/>
            </w:tcBorders>
          </w:tcPr>
          <w:p w14:paraId="310E1EBE"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5BE2CA7" w14:textId="77777777" w:rsidR="0017226C" w:rsidRPr="00A8683D" w:rsidRDefault="0017226C" w:rsidP="0017226C"/>
        </w:tc>
      </w:tr>
      <w:tr w:rsidR="0017226C" w:rsidRPr="00A8683D" w14:paraId="66DF1FA2"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4F37EF37" w14:textId="77777777" w:rsidR="0017226C" w:rsidRPr="00A8683D" w:rsidRDefault="0017226C" w:rsidP="0017226C">
            <w:r w:rsidRPr="00A8683D">
              <w:t>Projektų skirtumai</w:t>
            </w:r>
          </w:p>
        </w:tc>
        <w:tc>
          <w:tcPr>
            <w:tcW w:w="1980" w:type="dxa"/>
            <w:tcBorders>
              <w:top w:val="single" w:sz="2" w:space="0" w:color="auto"/>
              <w:left w:val="single" w:sz="2" w:space="0" w:color="auto"/>
              <w:bottom w:val="single" w:sz="2" w:space="0" w:color="auto"/>
              <w:right w:val="single" w:sz="2" w:space="0" w:color="auto"/>
            </w:tcBorders>
          </w:tcPr>
          <w:p w14:paraId="2FE0EF04"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33E44B8" w14:textId="77777777" w:rsidR="0017226C" w:rsidRPr="00A8683D" w:rsidRDefault="0017226C" w:rsidP="0017226C"/>
        </w:tc>
      </w:tr>
    </w:tbl>
    <w:p w14:paraId="18CD6D0F" w14:textId="77777777" w:rsidR="0017226C" w:rsidRPr="00A8683D" w:rsidRDefault="0017226C" w:rsidP="0017226C"/>
    <w:p w14:paraId="1BDD9ECF" w14:textId="77777777" w:rsidR="0017226C" w:rsidRPr="00A8683D" w:rsidRDefault="0017226C" w:rsidP="0017226C">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17226C" w:rsidRPr="00A8683D" w14:paraId="35F3E72D" w14:textId="77777777" w:rsidTr="08790328">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2022342F" w14:textId="77777777" w:rsidR="0017226C" w:rsidRPr="00A8683D" w:rsidRDefault="0017226C" w:rsidP="0017226C">
            <w:pPr>
              <w:rPr>
                <w:b/>
              </w:rPr>
            </w:pPr>
            <w:r w:rsidRPr="00A8683D">
              <w:rPr>
                <w:b/>
              </w:rPr>
              <w:lastRenderedPageBreak/>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B389F67" w14:textId="77777777" w:rsidR="0017226C" w:rsidRPr="00A8683D" w:rsidRDefault="0017226C" w:rsidP="0017226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26481254" w14:textId="77777777" w:rsidR="0017226C" w:rsidRPr="00A8683D" w:rsidRDefault="0017226C" w:rsidP="0017226C">
            <w:pPr>
              <w:rPr>
                <w:b/>
              </w:rPr>
            </w:pPr>
            <w:r w:rsidRPr="00A8683D">
              <w:rPr>
                <w:b/>
              </w:rPr>
              <w:t>Pastabos</w:t>
            </w:r>
          </w:p>
        </w:tc>
      </w:tr>
      <w:tr w:rsidR="0017226C" w:rsidRPr="00A8683D" w14:paraId="5AACA733" w14:textId="77777777" w:rsidTr="08790328">
        <w:trPr>
          <w:trHeight w:val="338"/>
        </w:trPr>
        <w:tc>
          <w:tcPr>
            <w:tcW w:w="2610" w:type="dxa"/>
            <w:tcBorders>
              <w:top w:val="single" w:sz="2" w:space="0" w:color="auto"/>
              <w:left w:val="single" w:sz="2" w:space="0" w:color="auto"/>
              <w:bottom w:val="single" w:sz="2" w:space="0" w:color="auto"/>
              <w:right w:val="single" w:sz="2" w:space="0" w:color="auto"/>
            </w:tcBorders>
          </w:tcPr>
          <w:p w14:paraId="68F867D6" w14:textId="77777777" w:rsidR="0017226C" w:rsidRPr="00A8683D" w:rsidRDefault="0017226C" w:rsidP="0017226C"/>
        </w:tc>
        <w:tc>
          <w:tcPr>
            <w:tcW w:w="5220" w:type="dxa"/>
            <w:tcBorders>
              <w:top w:val="single" w:sz="2" w:space="0" w:color="auto"/>
              <w:left w:val="single" w:sz="2" w:space="0" w:color="auto"/>
              <w:bottom w:val="single" w:sz="2" w:space="0" w:color="auto"/>
              <w:right w:val="single" w:sz="2" w:space="0" w:color="auto"/>
            </w:tcBorders>
          </w:tcPr>
          <w:p w14:paraId="1CB46951" w14:textId="77777777" w:rsidR="0017226C" w:rsidRPr="00A8683D" w:rsidRDefault="0017226C" w:rsidP="0017226C">
            <w:r w:rsidRPr="08790328">
              <w:rPr>
                <w:b/>
                <w:bCs/>
              </w:rPr>
              <w:t xml:space="preserve"> </w:t>
            </w:r>
            <w:r>
              <w:t xml:space="preserve"> </w:t>
            </w:r>
            <w:r w:rsidRPr="08790328">
              <w:rPr>
                <w:b/>
                <w:bCs/>
              </w:rPr>
              <w:t>0..*</w:t>
            </w:r>
            <w:r>
              <w:tab/>
            </w:r>
            <w:r w:rsidRPr="00ED0621">
              <w:t>D</w:t>
            </w:r>
            <w:r>
              <w:t xml:space="preserve">vigubas finansavimas. </w:t>
            </w:r>
          </w:p>
          <w:p w14:paraId="50390378" w14:textId="77777777" w:rsidR="0017226C" w:rsidRPr="00A8683D" w:rsidRDefault="0017226C" w:rsidP="0017226C">
            <w:r w:rsidRPr="00A8683D">
              <w:rPr>
                <w:b/>
              </w:rPr>
              <w:t xml:space="preserve"> </w:t>
            </w:r>
            <w:r w:rsidRPr="00A8683D">
              <w:t xml:space="preserve"> </w:t>
            </w:r>
            <w:r w:rsidRPr="00A8683D">
              <w:rPr>
                <w:b/>
              </w:rPr>
              <w:t>1</w:t>
            </w:r>
            <w:r w:rsidRPr="00A8683D">
              <w:rPr>
                <w:b/>
              </w:rPr>
              <w:tab/>
            </w:r>
            <w:r w:rsidRPr="00A8683D">
              <w:t>Projekto.</w:t>
            </w:r>
          </w:p>
        </w:tc>
        <w:tc>
          <w:tcPr>
            <w:tcW w:w="1710" w:type="dxa"/>
            <w:tcBorders>
              <w:top w:val="single" w:sz="2" w:space="0" w:color="auto"/>
              <w:left w:val="single" w:sz="2" w:space="0" w:color="auto"/>
              <w:bottom w:val="single" w:sz="2" w:space="0" w:color="auto"/>
              <w:right w:val="single" w:sz="2" w:space="0" w:color="auto"/>
            </w:tcBorders>
          </w:tcPr>
          <w:p w14:paraId="3646F187" w14:textId="77777777" w:rsidR="0017226C" w:rsidRPr="00A8683D" w:rsidRDefault="0017226C" w:rsidP="0017226C"/>
        </w:tc>
      </w:tr>
    </w:tbl>
    <w:p w14:paraId="2C974398" w14:textId="77777777" w:rsidR="009B6EA9" w:rsidRPr="00A8683D" w:rsidRDefault="009B6EA9" w:rsidP="00DF40CE">
      <w:pPr>
        <w:pStyle w:val="Heading4"/>
      </w:pPr>
      <w:bookmarkStart w:id="260" w:name="_Toc159222136"/>
      <w:r w:rsidRPr="00A8683D">
        <w:t>Projekto rodikliai</w:t>
      </w:r>
      <w:bookmarkEnd w:id="258"/>
      <w:bookmarkEnd w:id="260"/>
    </w:p>
    <w:p w14:paraId="4208DF8E" w14:textId="77777777" w:rsidR="009B6EA9" w:rsidRPr="00A8683D" w:rsidRDefault="009B6EA9" w:rsidP="00032C07">
      <w:pPr>
        <w:ind w:firstLine="0"/>
      </w:pPr>
      <w:r w:rsidRPr="00A8683D">
        <w:rPr>
          <w:i/>
          <w:iCs/>
          <w:color w:val="447524"/>
        </w:rPr>
        <w:t>Katalogas</w:t>
      </w:r>
      <w:r w:rsidRPr="00A8683D">
        <w:rPr>
          <w:rFonts w:cs="Arial"/>
        </w:rPr>
        <w:t>:</w:t>
      </w:r>
      <w:r w:rsidRPr="00A8683D">
        <w:rPr>
          <w:rFonts w:cs="Arial"/>
          <w:color w:val="000000"/>
        </w:rPr>
        <w:t xml:space="preserve"> Projektai</w:t>
      </w:r>
    </w:p>
    <w:p w14:paraId="69753369" w14:textId="77777777" w:rsidR="009B6EA9" w:rsidRPr="00A8683D" w:rsidRDefault="009B6EA9" w:rsidP="00032C07">
      <w:pPr>
        <w:ind w:firstLine="0"/>
      </w:pPr>
      <w:r w:rsidRPr="00A8683D">
        <w:rPr>
          <w:i/>
          <w:iCs/>
          <w:color w:val="447524"/>
        </w:rPr>
        <w:t>Detalės</w:t>
      </w:r>
      <w:r w:rsidRPr="00A8683D">
        <w:rPr>
          <w:rFonts w:cs="Arial"/>
        </w:rPr>
        <w:t>:</w:t>
      </w:r>
      <w:r w:rsidRPr="00A8683D">
        <w:tab/>
      </w:r>
      <w:r w:rsidRPr="00A8683D">
        <w:rPr>
          <w:i/>
        </w:rPr>
        <w:t>Sukurta</w:t>
      </w:r>
      <w:r w:rsidRPr="00A8683D">
        <w:t xml:space="preserve"> 2015-09-30. </w:t>
      </w:r>
      <w:r w:rsidRPr="00A8683D">
        <w:rPr>
          <w:i/>
        </w:rPr>
        <w:t xml:space="preserve">Modifikuota </w:t>
      </w:r>
      <w:r w:rsidRPr="00A8683D">
        <w:t>2015-09-30.</w:t>
      </w:r>
    </w:p>
    <w:p w14:paraId="50422167" w14:textId="77777777" w:rsidR="009B6EA9" w:rsidRPr="00A8683D" w:rsidRDefault="009B6EA9" w:rsidP="00032C07">
      <w:pPr>
        <w:ind w:firstLine="0"/>
      </w:pPr>
      <w:r w:rsidRPr="00A8683D">
        <w:rPr>
          <w:i/>
          <w:iCs/>
          <w:color w:val="447524"/>
        </w:rPr>
        <w:t>Pastabos</w:t>
      </w:r>
      <w:r w:rsidRPr="00A8683D">
        <w:rPr>
          <w:rFonts w:cs="Arial"/>
        </w:rPr>
        <w:t>:</w:t>
      </w:r>
      <w:r w:rsidRPr="00A8683D">
        <w:rPr>
          <w:rFonts w:cs="Arial"/>
        </w:rPr>
        <w:tab/>
      </w:r>
    </w:p>
    <w:p w14:paraId="14085997" w14:textId="77777777" w:rsidR="009B6EA9" w:rsidRPr="00A8683D" w:rsidRDefault="009B6EA9" w:rsidP="009B6EA9"/>
    <w:p w14:paraId="1F61C249" w14:textId="77777777" w:rsidR="009B6EA9" w:rsidRPr="00A8683D" w:rsidRDefault="009B6EA9" w:rsidP="00E272E5">
      <w:pPr>
        <w:ind w:firstLine="0"/>
        <w:rPr>
          <w:b/>
          <w:bCs/>
          <w:color w:val="447524"/>
          <w:u w:val="single"/>
        </w:rPr>
      </w:pPr>
      <w:bookmarkStart w:id="261" w:name="BKM_9498C6F7_D4C7_4E33_BEC8_15FD5149FE69"/>
      <w:bookmarkEnd w:id="261"/>
      <w:r w:rsidRPr="00A8683D">
        <w:rPr>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9B6EA9" w:rsidRPr="00A8683D" w14:paraId="7688E5F7"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0467287D" w14:textId="77777777" w:rsidR="009B6EA9" w:rsidRPr="00A8683D" w:rsidRDefault="009B6EA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0488FF35" w14:textId="77777777" w:rsidR="009B6EA9" w:rsidRPr="00A8683D" w:rsidRDefault="009B6EA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16B345C9" w14:textId="77777777" w:rsidR="009B6EA9" w:rsidRPr="00A8683D" w:rsidRDefault="009B6EA9" w:rsidP="00BB4CBC">
            <w:pPr>
              <w:rPr>
                <w:b/>
              </w:rPr>
            </w:pPr>
            <w:r w:rsidRPr="00A8683D">
              <w:rPr>
                <w:b/>
              </w:rPr>
              <w:t>Pastabos</w:t>
            </w:r>
          </w:p>
        </w:tc>
      </w:tr>
      <w:tr w:rsidR="009B6EA9" w:rsidRPr="00A8683D" w14:paraId="5A032F51"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7CEB2C8A" w14:textId="77777777" w:rsidR="009B6EA9" w:rsidRPr="00A8683D" w:rsidRDefault="009B6EA9" w:rsidP="00E272E5">
            <w:r w:rsidRPr="00A8683D">
              <w:t>Planas</w:t>
            </w:r>
          </w:p>
        </w:tc>
        <w:tc>
          <w:tcPr>
            <w:tcW w:w="1980" w:type="dxa"/>
            <w:tcBorders>
              <w:top w:val="single" w:sz="2" w:space="0" w:color="auto"/>
              <w:left w:val="single" w:sz="2" w:space="0" w:color="auto"/>
              <w:bottom w:val="single" w:sz="2" w:space="0" w:color="auto"/>
              <w:right w:val="single" w:sz="2" w:space="0" w:color="auto"/>
            </w:tcBorders>
          </w:tcPr>
          <w:p w14:paraId="6518950E" w14:textId="77777777" w:rsidR="009B6EA9" w:rsidRPr="00A8683D" w:rsidRDefault="009B6EA9" w:rsidP="00E272E5">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B1B1BB7" w14:textId="77777777" w:rsidR="009B6EA9" w:rsidRPr="00A8683D" w:rsidRDefault="009B6EA9" w:rsidP="00E272E5">
            <w:r w:rsidRPr="00A8683D">
              <w:t>Planuojama pasiekti rodiklio reikšmė</w:t>
            </w:r>
          </w:p>
        </w:tc>
      </w:tr>
      <w:tr w:rsidR="009B6EA9" w:rsidRPr="00A8683D" w14:paraId="60494217"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473B2FBC" w14:textId="77777777" w:rsidR="009B6EA9" w:rsidRPr="00A8683D" w:rsidRDefault="009B6EA9" w:rsidP="00E272E5">
            <w:bookmarkStart w:id="262" w:name="BKM_B68C8929_4CBB_4FC1_9351_9E9DD8A218C9"/>
            <w:r w:rsidRPr="00A8683D">
              <w:t>Faktas</w:t>
            </w:r>
          </w:p>
        </w:tc>
        <w:tc>
          <w:tcPr>
            <w:tcW w:w="1980" w:type="dxa"/>
            <w:tcBorders>
              <w:top w:val="single" w:sz="2" w:space="0" w:color="auto"/>
              <w:left w:val="single" w:sz="2" w:space="0" w:color="auto"/>
              <w:bottom w:val="single" w:sz="2" w:space="0" w:color="auto"/>
              <w:right w:val="single" w:sz="2" w:space="0" w:color="auto"/>
            </w:tcBorders>
          </w:tcPr>
          <w:p w14:paraId="44A31C0F" w14:textId="77777777" w:rsidR="009B6EA9" w:rsidRPr="00A8683D" w:rsidRDefault="009B6EA9" w:rsidP="00E272E5">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0784058" w14:textId="77777777" w:rsidR="009B6EA9" w:rsidRPr="00A8683D" w:rsidRDefault="009B6EA9" w:rsidP="00E272E5"/>
        </w:tc>
        <w:bookmarkEnd w:id="262"/>
      </w:tr>
    </w:tbl>
    <w:p w14:paraId="75794930" w14:textId="77777777" w:rsidR="009B6EA9" w:rsidRPr="00A8683D" w:rsidRDefault="009B6EA9" w:rsidP="009B6EA9"/>
    <w:p w14:paraId="48F9B8AA" w14:textId="77777777" w:rsidR="009B6EA9" w:rsidRPr="00A8683D" w:rsidRDefault="009B6EA9" w:rsidP="009B6EA9"/>
    <w:p w14:paraId="2F2E1FE9" w14:textId="77777777" w:rsidR="009B6EA9" w:rsidRPr="00A8683D" w:rsidRDefault="009B6EA9" w:rsidP="00E272E5">
      <w:pPr>
        <w:ind w:firstLine="0"/>
        <w:rPr>
          <w:b/>
          <w:bCs/>
          <w:color w:val="447524"/>
          <w:u w:val="single"/>
        </w:rPr>
      </w:pPr>
      <w:r w:rsidRPr="00A8683D">
        <w:rPr>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9B6EA9" w:rsidRPr="00A8683D" w14:paraId="462D380B"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178AF26E" w14:textId="77777777" w:rsidR="009B6EA9" w:rsidRPr="00A8683D" w:rsidRDefault="009B6EA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883360F" w14:textId="77777777" w:rsidR="009B6EA9" w:rsidRPr="00A8683D" w:rsidRDefault="009B6EA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6CBDBDF4" w14:textId="77777777" w:rsidR="009B6EA9" w:rsidRPr="00A8683D" w:rsidRDefault="009B6EA9" w:rsidP="00BB4CBC">
            <w:pPr>
              <w:rPr>
                <w:b/>
              </w:rPr>
            </w:pPr>
            <w:r w:rsidRPr="00A8683D">
              <w:rPr>
                <w:b/>
              </w:rPr>
              <w:t>Pastabos</w:t>
            </w:r>
          </w:p>
        </w:tc>
      </w:tr>
      <w:tr w:rsidR="009B6EA9" w:rsidRPr="00A8683D" w14:paraId="718FB396"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4FCBE852"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5C9C61F6" w14:textId="77777777" w:rsidR="009B6EA9" w:rsidRPr="00A8683D" w:rsidRDefault="009B6EA9" w:rsidP="00E272E5">
            <w:r w:rsidRPr="00A8683D">
              <w:rPr>
                <w:b/>
              </w:rPr>
              <w:t xml:space="preserve"> </w:t>
            </w:r>
            <w:r w:rsidRPr="00A8683D">
              <w:t xml:space="preserve"> </w:t>
            </w:r>
            <w:r w:rsidRPr="00A8683D">
              <w:rPr>
                <w:b/>
              </w:rPr>
              <w:t>0..*</w:t>
            </w:r>
            <w:r w:rsidRPr="00A8683D">
              <w:rPr>
                <w:b/>
              </w:rPr>
              <w:tab/>
            </w:r>
            <w:r w:rsidRPr="00A8683D">
              <w:t xml:space="preserve">Projekto rodikliai. </w:t>
            </w:r>
          </w:p>
          <w:p w14:paraId="766701D7" w14:textId="77777777" w:rsidR="009B6EA9" w:rsidRPr="00A8683D" w:rsidRDefault="009B6EA9" w:rsidP="00E272E5">
            <w:r w:rsidRPr="00A8683D">
              <w:rPr>
                <w:b/>
              </w:rPr>
              <w:t xml:space="preserve"> </w:t>
            </w:r>
            <w:r w:rsidRPr="00A8683D">
              <w:t xml:space="preserve"> </w:t>
            </w:r>
            <w:r w:rsidRPr="00A8683D">
              <w:rPr>
                <w:b/>
              </w:rPr>
              <w:t>1</w:t>
            </w:r>
            <w:r w:rsidRPr="00A8683D">
              <w:rPr>
                <w:b/>
              </w:rPr>
              <w:tab/>
            </w:r>
            <w:r w:rsidRPr="00A8683D">
              <w:t>Rodikliai.</w:t>
            </w:r>
          </w:p>
        </w:tc>
        <w:tc>
          <w:tcPr>
            <w:tcW w:w="1710" w:type="dxa"/>
            <w:tcBorders>
              <w:top w:val="single" w:sz="2" w:space="0" w:color="auto"/>
              <w:left w:val="single" w:sz="2" w:space="0" w:color="auto"/>
              <w:bottom w:val="single" w:sz="2" w:space="0" w:color="auto"/>
              <w:right w:val="single" w:sz="2" w:space="0" w:color="auto"/>
            </w:tcBorders>
          </w:tcPr>
          <w:p w14:paraId="68BE8F63" w14:textId="77777777" w:rsidR="009B6EA9" w:rsidRPr="00A8683D" w:rsidRDefault="009B6EA9" w:rsidP="00BB4CBC"/>
        </w:tc>
      </w:tr>
      <w:tr w:rsidR="009B6EA9" w:rsidRPr="00A8683D" w14:paraId="50FC213D"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30E96D8A"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061C1E47" w14:textId="77777777" w:rsidR="009B6EA9" w:rsidRPr="00A8683D" w:rsidRDefault="009B6EA9" w:rsidP="00E272E5">
            <w:r w:rsidRPr="00A8683D">
              <w:rPr>
                <w:b/>
              </w:rPr>
              <w:t xml:space="preserve"> </w:t>
            </w:r>
            <w:r w:rsidRPr="00A8683D">
              <w:t xml:space="preserve"> </w:t>
            </w:r>
            <w:r w:rsidRPr="00A8683D">
              <w:rPr>
                <w:b/>
              </w:rPr>
              <w:t>0..*</w:t>
            </w:r>
            <w:r w:rsidRPr="00A8683D">
              <w:rPr>
                <w:b/>
              </w:rPr>
              <w:tab/>
            </w:r>
            <w:r w:rsidRPr="00A8683D">
              <w:t xml:space="preserve">Projekto rodikliai. </w:t>
            </w:r>
          </w:p>
          <w:p w14:paraId="7FC246C8" w14:textId="77777777" w:rsidR="009B6EA9" w:rsidRPr="00A8683D" w:rsidRDefault="009B6EA9" w:rsidP="00E272E5">
            <w:r w:rsidRPr="00A8683D">
              <w:rPr>
                <w:b/>
              </w:rPr>
              <w:t xml:space="preserve"> </w:t>
            </w:r>
            <w:r w:rsidRPr="00A8683D">
              <w:t xml:space="preserve"> </w:t>
            </w:r>
            <w:r w:rsidRPr="00A8683D">
              <w:rPr>
                <w:b/>
              </w:rPr>
              <w:t>1</w:t>
            </w:r>
            <w:r w:rsidRPr="00A8683D">
              <w:rPr>
                <w:b/>
              </w:rPr>
              <w:tab/>
            </w:r>
            <w:r w:rsidRPr="00A8683D">
              <w:t>Projekto veiklos.</w:t>
            </w:r>
          </w:p>
        </w:tc>
        <w:tc>
          <w:tcPr>
            <w:tcW w:w="1710" w:type="dxa"/>
            <w:tcBorders>
              <w:top w:val="single" w:sz="2" w:space="0" w:color="auto"/>
              <w:left w:val="single" w:sz="2" w:space="0" w:color="auto"/>
              <w:bottom w:val="single" w:sz="2" w:space="0" w:color="auto"/>
              <w:right w:val="single" w:sz="2" w:space="0" w:color="auto"/>
            </w:tcBorders>
          </w:tcPr>
          <w:p w14:paraId="5B226150" w14:textId="77777777" w:rsidR="009B6EA9" w:rsidRPr="00A8683D" w:rsidRDefault="009B6EA9" w:rsidP="00BB4CBC"/>
        </w:tc>
      </w:tr>
      <w:tr w:rsidR="009B6EA9" w:rsidRPr="00A8683D" w14:paraId="68BAF518"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393FF91"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0FC058C9" w14:textId="77777777" w:rsidR="009B6EA9" w:rsidRPr="00A8683D" w:rsidRDefault="009B6EA9" w:rsidP="00E272E5">
            <w:r w:rsidRPr="00A8683D">
              <w:rPr>
                <w:b/>
              </w:rPr>
              <w:t xml:space="preserve"> </w:t>
            </w:r>
            <w:r w:rsidRPr="00A8683D">
              <w:t xml:space="preserve"> </w:t>
            </w:r>
            <w:r w:rsidRPr="00A8683D">
              <w:rPr>
                <w:b/>
              </w:rPr>
              <w:t>0..*</w:t>
            </w:r>
            <w:r w:rsidRPr="00A8683D">
              <w:rPr>
                <w:b/>
              </w:rPr>
              <w:tab/>
            </w:r>
            <w:r w:rsidRPr="00A8683D">
              <w:t xml:space="preserve">Projekto rodikliai. </w:t>
            </w:r>
          </w:p>
          <w:p w14:paraId="611ADB47" w14:textId="77777777" w:rsidR="009B6EA9" w:rsidRPr="00A8683D" w:rsidRDefault="009B6EA9" w:rsidP="00E272E5">
            <w:r w:rsidRPr="00A8683D">
              <w:rPr>
                <w:b/>
              </w:rPr>
              <w:t xml:space="preserve"> </w:t>
            </w:r>
            <w:r w:rsidRPr="00A8683D">
              <w:t xml:space="preserve"> </w:t>
            </w:r>
            <w:r w:rsidRPr="00A8683D">
              <w:rPr>
                <w:b/>
              </w:rPr>
              <w:t>0..1</w:t>
            </w:r>
            <w:r w:rsidRPr="00A8683D">
              <w:rPr>
                <w:b/>
              </w:rPr>
              <w:tab/>
            </w:r>
            <w:r w:rsidRPr="00A8683D">
              <w:t>Veiksmų plano rodikliai.</w:t>
            </w:r>
          </w:p>
        </w:tc>
        <w:tc>
          <w:tcPr>
            <w:tcW w:w="1710" w:type="dxa"/>
            <w:tcBorders>
              <w:top w:val="single" w:sz="2" w:space="0" w:color="auto"/>
              <w:left w:val="single" w:sz="2" w:space="0" w:color="auto"/>
              <w:bottom w:val="single" w:sz="2" w:space="0" w:color="auto"/>
              <w:right w:val="single" w:sz="2" w:space="0" w:color="auto"/>
            </w:tcBorders>
          </w:tcPr>
          <w:p w14:paraId="5E5B1ED7" w14:textId="77777777" w:rsidR="009B6EA9" w:rsidRPr="00A8683D" w:rsidRDefault="009B6EA9" w:rsidP="00BB4CBC"/>
        </w:tc>
      </w:tr>
      <w:tr w:rsidR="009B6EA9" w:rsidRPr="00A8683D" w14:paraId="59DD0957"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7599580"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72C92C09" w14:textId="77777777" w:rsidR="009B6EA9" w:rsidRPr="00A8683D" w:rsidRDefault="009B6EA9" w:rsidP="00E272E5">
            <w:r w:rsidRPr="00A8683D">
              <w:rPr>
                <w:b/>
              </w:rPr>
              <w:t xml:space="preserve"> </w:t>
            </w:r>
            <w:r w:rsidRPr="00A8683D">
              <w:t xml:space="preserve"> </w:t>
            </w:r>
            <w:r w:rsidRPr="00A8683D">
              <w:rPr>
                <w:b/>
              </w:rPr>
              <w:t>0..*</w:t>
            </w:r>
            <w:r w:rsidRPr="00A8683D">
              <w:rPr>
                <w:b/>
              </w:rPr>
              <w:tab/>
            </w:r>
            <w:r w:rsidRPr="00A8683D">
              <w:t xml:space="preserve">Mokėjimo prašymo rodikliai. </w:t>
            </w:r>
          </w:p>
          <w:p w14:paraId="2AAB3BA0" w14:textId="77777777" w:rsidR="009B6EA9" w:rsidRPr="00A8683D" w:rsidRDefault="009B6EA9" w:rsidP="00E272E5">
            <w:r w:rsidRPr="00A8683D">
              <w:rPr>
                <w:b/>
              </w:rPr>
              <w:t xml:space="preserve"> </w:t>
            </w:r>
            <w:r w:rsidRPr="00A8683D">
              <w:t xml:space="preserve"> </w:t>
            </w:r>
            <w:r w:rsidRPr="00A8683D">
              <w:rPr>
                <w:b/>
              </w:rPr>
              <w:t>1</w:t>
            </w:r>
            <w:r w:rsidRPr="00A8683D">
              <w:rPr>
                <w:b/>
              </w:rPr>
              <w:tab/>
            </w:r>
            <w:r w:rsidRPr="00A8683D">
              <w:t>Projekto rodikliai.</w:t>
            </w:r>
          </w:p>
        </w:tc>
        <w:tc>
          <w:tcPr>
            <w:tcW w:w="1710" w:type="dxa"/>
            <w:tcBorders>
              <w:top w:val="single" w:sz="2" w:space="0" w:color="auto"/>
              <w:left w:val="single" w:sz="2" w:space="0" w:color="auto"/>
              <w:bottom w:val="single" w:sz="2" w:space="0" w:color="auto"/>
              <w:right w:val="single" w:sz="2" w:space="0" w:color="auto"/>
            </w:tcBorders>
          </w:tcPr>
          <w:p w14:paraId="061B2166" w14:textId="77777777" w:rsidR="009B6EA9" w:rsidRPr="00A8683D" w:rsidRDefault="009B6EA9" w:rsidP="00BB4CBC"/>
        </w:tc>
        <w:bookmarkEnd w:id="259"/>
      </w:tr>
    </w:tbl>
    <w:p w14:paraId="0FBC2CCB" w14:textId="77777777" w:rsidR="009B6EA9" w:rsidRPr="00A8683D" w:rsidRDefault="009B6EA9" w:rsidP="00DF40CE">
      <w:pPr>
        <w:pStyle w:val="Heading4"/>
      </w:pPr>
      <w:bookmarkStart w:id="263" w:name="_Toc452045784"/>
      <w:bookmarkStart w:id="264" w:name="_Toc159222137"/>
      <w:bookmarkStart w:id="265" w:name="BKM_96C210FC_F848_4875_B5B8_15EBE1A1B080"/>
      <w:r w:rsidRPr="00A8683D">
        <w:t>Projekto finansavimas</w:t>
      </w:r>
      <w:bookmarkEnd w:id="263"/>
      <w:bookmarkEnd w:id="264"/>
    </w:p>
    <w:p w14:paraId="410F2796" w14:textId="77777777" w:rsidR="009B6EA9" w:rsidRPr="00A8683D" w:rsidRDefault="009B6EA9" w:rsidP="00E272E5">
      <w:pPr>
        <w:ind w:firstLine="0"/>
      </w:pPr>
      <w:r w:rsidRPr="00A8683D">
        <w:rPr>
          <w:i/>
          <w:iCs/>
          <w:color w:val="447524"/>
        </w:rPr>
        <w:t>Katalogas</w:t>
      </w:r>
      <w:r w:rsidRPr="00A8683D">
        <w:rPr>
          <w:rFonts w:cs="Arial"/>
        </w:rPr>
        <w:t>:</w:t>
      </w:r>
      <w:r w:rsidRPr="00A8683D">
        <w:rPr>
          <w:rFonts w:cs="Arial"/>
          <w:color w:val="000000"/>
        </w:rPr>
        <w:t xml:space="preserve"> Projektai</w:t>
      </w:r>
    </w:p>
    <w:p w14:paraId="7D6E7609" w14:textId="77777777" w:rsidR="009B6EA9" w:rsidRPr="00A8683D" w:rsidRDefault="009B6EA9" w:rsidP="00E272E5">
      <w:pPr>
        <w:ind w:firstLine="0"/>
      </w:pPr>
      <w:r w:rsidRPr="00A8683D">
        <w:rPr>
          <w:i/>
          <w:iCs/>
          <w:color w:val="447524"/>
        </w:rPr>
        <w:t>Detalės</w:t>
      </w:r>
      <w:r w:rsidRPr="00A8683D">
        <w:rPr>
          <w:rFonts w:cs="Arial"/>
        </w:rPr>
        <w:t>:</w:t>
      </w:r>
      <w:r w:rsidRPr="00A8683D">
        <w:tab/>
      </w:r>
      <w:r w:rsidRPr="00A8683D">
        <w:rPr>
          <w:i/>
        </w:rPr>
        <w:t>Sukurta</w:t>
      </w:r>
      <w:r w:rsidRPr="00A8683D">
        <w:t xml:space="preserve"> 2015-09-30. </w:t>
      </w:r>
      <w:r w:rsidRPr="00A8683D">
        <w:rPr>
          <w:i/>
        </w:rPr>
        <w:t xml:space="preserve">Modifikuota </w:t>
      </w:r>
      <w:r w:rsidR="002638F1" w:rsidRPr="00A8683D">
        <w:t>2020m.</w:t>
      </w:r>
    </w:p>
    <w:p w14:paraId="11B34197" w14:textId="77777777" w:rsidR="009B6EA9" w:rsidRPr="00A8683D" w:rsidRDefault="009B6EA9" w:rsidP="00E272E5">
      <w:pPr>
        <w:ind w:firstLine="0"/>
      </w:pPr>
      <w:r w:rsidRPr="00A8683D">
        <w:rPr>
          <w:i/>
          <w:iCs/>
          <w:color w:val="447524"/>
        </w:rPr>
        <w:t>Pastabos</w:t>
      </w:r>
      <w:r w:rsidRPr="00A8683D">
        <w:rPr>
          <w:rFonts w:cs="Arial"/>
        </w:rPr>
        <w:t>:</w:t>
      </w:r>
      <w:r w:rsidRPr="00A8683D">
        <w:rPr>
          <w:rFonts w:cs="Arial"/>
        </w:rPr>
        <w:tab/>
      </w:r>
    </w:p>
    <w:p w14:paraId="24E7FD52" w14:textId="77777777" w:rsidR="009B6EA9" w:rsidRPr="00A8683D" w:rsidRDefault="009B6EA9" w:rsidP="009B6EA9"/>
    <w:p w14:paraId="72EE06DB" w14:textId="77777777" w:rsidR="009B6EA9" w:rsidRPr="00A8683D" w:rsidRDefault="009B6EA9" w:rsidP="009B6EA9">
      <w:pPr>
        <w:rPr>
          <w:i/>
          <w:iCs/>
          <w:color w:val="447524"/>
          <w:u w:val="single"/>
        </w:rPr>
      </w:pPr>
      <w:bookmarkStart w:id="266" w:name="BKM_F0314E59_ECB5_48F7_827A_C1E8C7E8F86E"/>
      <w:bookmarkEnd w:id="266"/>
      <w:r w:rsidRPr="00A8683D">
        <w:rPr>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9B6EA9" w:rsidRPr="00A8683D" w14:paraId="2847079E" w14:textId="77777777" w:rsidTr="08790328">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3089F81F" w14:textId="77777777" w:rsidR="009B6EA9" w:rsidRPr="00A8683D" w:rsidRDefault="009B6EA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38007AC7" w14:textId="77777777" w:rsidR="009B6EA9" w:rsidRPr="00A8683D" w:rsidRDefault="009B6EA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05730302" w14:textId="77777777" w:rsidR="009B6EA9" w:rsidRPr="00A8683D" w:rsidRDefault="009B6EA9" w:rsidP="00BB4CBC">
            <w:pPr>
              <w:rPr>
                <w:b/>
              </w:rPr>
            </w:pPr>
            <w:r w:rsidRPr="00A8683D">
              <w:rPr>
                <w:b/>
              </w:rPr>
              <w:t>Pastabos</w:t>
            </w:r>
          </w:p>
        </w:tc>
      </w:tr>
      <w:tr w:rsidR="009B6EA9" w:rsidRPr="00A8683D" w14:paraId="1A852F67"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47FC1276" w14:textId="77777777" w:rsidR="009B6EA9" w:rsidRPr="00A8683D" w:rsidRDefault="009B6EA9" w:rsidP="00AC0199">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2C5D1F72" w14:textId="77777777" w:rsidR="009B6EA9" w:rsidRPr="00A8683D" w:rsidRDefault="009B6EA9" w:rsidP="00AC019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B8C2572" w14:textId="77777777" w:rsidR="009B6EA9" w:rsidRPr="00A8683D" w:rsidRDefault="009B6EA9" w:rsidP="00BB4CBC"/>
        </w:tc>
      </w:tr>
      <w:tr w:rsidR="00387494" w:rsidRPr="00A8683D" w14:paraId="4FED9D2E"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0278439C" w14:textId="77777777" w:rsidR="00387494" w:rsidRPr="00A8683D" w:rsidRDefault="00387494" w:rsidP="00AC0199">
            <w:r>
              <w:t xml:space="preserve">Išlaidų </w:t>
            </w:r>
            <w:r w:rsidR="009A6442">
              <w:t>supaprastinimai</w:t>
            </w:r>
          </w:p>
        </w:tc>
        <w:tc>
          <w:tcPr>
            <w:tcW w:w="1980" w:type="dxa"/>
            <w:tcBorders>
              <w:top w:val="single" w:sz="2" w:space="0" w:color="auto"/>
              <w:left w:val="single" w:sz="2" w:space="0" w:color="auto"/>
              <w:bottom w:val="single" w:sz="2" w:space="0" w:color="auto"/>
              <w:right w:val="single" w:sz="2" w:space="0" w:color="auto"/>
            </w:tcBorders>
          </w:tcPr>
          <w:p w14:paraId="5AC66C32" w14:textId="77777777" w:rsidR="00387494" w:rsidRPr="00A8683D" w:rsidRDefault="00387494" w:rsidP="00AC0199">
            <w:r>
              <w:t>Požymis</w:t>
            </w:r>
          </w:p>
        </w:tc>
        <w:tc>
          <w:tcPr>
            <w:tcW w:w="4680" w:type="dxa"/>
            <w:tcBorders>
              <w:top w:val="single" w:sz="2" w:space="0" w:color="auto"/>
              <w:left w:val="single" w:sz="2" w:space="0" w:color="auto"/>
              <w:bottom w:val="single" w:sz="2" w:space="0" w:color="auto"/>
              <w:right w:val="single" w:sz="2" w:space="0" w:color="auto"/>
            </w:tcBorders>
          </w:tcPr>
          <w:p w14:paraId="0931A0AC" w14:textId="77777777" w:rsidR="00387494" w:rsidRPr="00A8683D" w:rsidRDefault="00387494" w:rsidP="00BB4CBC"/>
        </w:tc>
      </w:tr>
      <w:tr w:rsidR="009B6EA9" w:rsidRPr="00A8683D" w14:paraId="61052766"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69B3DE7A" w14:textId="77777777" w:rsidR="009B6EA9" w:rsidRPr="00A8683D" w:rsidRDefault="002638F1" w:rsidP="00AC0199">
            <w:bookmarkStart w:id="267" w:name="BKM_EBC9DF5E_1EFE_4913_91E0_8A424FF8FF6A"/>
            <w:r w:rsidRPr="00A8683D">
              <w:t>ES</w:t>
            </w:r>
            <w:r w:rsidR="009B6EA9" w:rsidRPr="00A8683D">
              <w:t xml:space="preserve"> lėšos</w:t>
            </w:r>
          </w:p>
        </w:tc>
        <w:tc>
          <w:tcPr>
            <w:tcW w:w="1980" w:type="dxa"/>
            <w:tcBorders>
              <w:top w:val="single" w:sz="2" w:space="0" w:color="auto"/>
              <w:left w:val="single" w:sz="2" w:space="0" w:color="auto"/>
              <w:bottom w:val="single" w:sz="2" w:space="0" w:color="auto"/>
              <w:right w:val="single" w:sz="2" w:space="0" w:color="auto"/>
            </w:tcBorders>
          </w:tcPr>
          <w:p w14:paraId="346AD652" w14:textId="77777777" w:rsidR="009B6EA9" w:rsidRPr="00A8683D" w:rsidRDefault="009B6EA9" w:rsidP="00AC019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1ACE621" w14:textId="77777777" w:rsidR="009B6EA9" w:rsidRPr="00A8683D" w:rsidRDefault="009B6EA9" w:rsidP="00BB4CBC"/>
        </w:tc>
        <w:bookmarkEnd w:id="267"/>
      </w:tr>
      <w:tr w:rsidR="009B6EA9" w:rsidRPr="00A8683D" w14:paraId="52F1BDE0"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1DC562BB" w14:textId="77777777" w:rsidR="009B6EA9" w:rsidRPr="00A8683D" w:rsidRDefault="009B6EA9" w:rsidP="00AC0199">
            <w:bookmarkStart w:id="268" w:name="BKM_AC4C810A_D59B_4954_8175_DC150A375B17"/>
            <w:r w:rsidRPr="00A8683D">
              <w:lastRenderedPageBreak/>
              <w:t>BF lėšos</w:t>
            </w:r>
          </w:p>
        </w:tc>
        <w:tc>
          <w:tcPr>
            <w:tcW w:w="1980" w:type="dxa"/>
            <w:tcBorders>
              <w:top w:val="single" w:sz="2" w:space="0" w:color="auto"/>
              <w:left w:val="single" w:sz="2" w:space="0" w:color="auto"/>
              <w:bottom w:val="single" w:sz="2" w:space="0" w:color="auto"/>
              <w:right w:val="single" w:sz="2" w:space="0" w:color="auto"/>
            </w:tcBorders>
          </w:tcPr>
          <w:p w14:paraId="38694EEA" w14:textId="77777777" w:rsidR="009B6EA9" w:rsidRPr="00A8683D" w:rsidRDefault="009B6EA9" w:rsidP="00AC019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B053C94" w14:textId="77777777" w:rsidR="009B6EA9" w:rsidRPr="00A8683D" w:rsidRDefault="009B6EA9" w:rsidP="00BB4CBC"/>
        </w:tc>
        <w:bookmarkEnd w:id="268"/>
      </w:tr>
      <w:tr w:rsidR="009B6EA9" w:rsidRPr="00A8683D" w14:paraId="6A917461"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1F0E187D" w14:textId="77777777" w:rsidR="009B6EA9" w:rsidRPr="00A8683D" w:rsidRDefault="009B6EA9" w:rsidP="00AC0199">
            <w:bookmarkStart w:id="269" w:name="BKM_C96BC5A1_7EB0_43C8_8195_F4D4C6C207F8"/>
            <w:r w:rsidRPr="00A8683D">
              <w:t>Nuosavos lėšos</w:t>
            </w:r>
          </w:p>
        </w:tc>
        <w:tc>
          <w:tcPr>
            <w:tcW w:w="1980" w:type="dxa"/>
            <w:tcBorders>
              <w:top w:val="single" w:sz="2" w:space="0" w:color="auto"/>
              <w:left w:val="single" w:sz="2" w:space="0" w:color="auto"/>
              <w:bottom w:val="single" w:sz="2" w:space="0" w:color="auto"/>
              <w:right w:val="single" w:sz="2" w:space="0" w:color="auto"/>
            </w:tcBorders>
          </w:tcPr>
          <w:p w14:paraId="7ACE2C47" w14:textId="77777777" w:rsidR="009B6EA9" w:rsidRPr="00A8683D" w:rsidRDefault="009B6EA9" w:rsidP="00AC019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52859AD3" w14:textId="77777777" w:rsidR="009B6EA9" w:rsidRPr="00A8683D" w:rsidRDefault="009B6EA9" w:rsidP="00BB4CBC"/>
        </w:tc>
        <w:bookmarkEnd w:id="269"/>
      </w:tr>
      <w:tr w:rsidR="00E32D6B" w:rsidRPr="00A8683D" w14:paraId="6C93FE45"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692AA45F" w14:textId="77777777" w:rsidR="00E32D6B" w:rsidRPr="00A8683D" w:rsidRDefault="00E32D6B" w:rsidP="00AC0199">
            <w:r>
              <w:t>E</w:t>
            </w:r>
            <w:r w:rsidR="00197D65">
              <w:t xml:space="preserve">S inten. proc. </w:t>
            </w:r>
          </w:p>
        </w:tc>
        <w:tc>
          <w:tcPr>
            <w:tcW w:w="1980" w:type="dxa"/>
            <w:tcBorders>
              <w:top w:val="single" w:sz="2" w:space="0" w:color="auto"/>
              <w:left w:val="single" w:sz="2" w:space="0" w:color="auto"/>
              <w:bottom w:val="single" w:sz="2" w:space="0" w:color="auto"/>
              <w:right w:val="single" w:sz="2" w:space="0" w:color="auto"/>
            </w:tcBorders>
          </w:tcPr>
          <w:p w14:paraId="23F0C960" w14:textId="77777777" w:rsidR="00E32D6B" w:rsidRPr="00A8683D" w:rsidRDefault="00197D65" w:rsidP="00AC019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76A1AD3" w14:textId="77777777" w:rsidR="00E32D6B" w:rsidRPr="00A8683D" w:rsidRDefault="00E32D6B" w:rsidP="00BB4CBC"/>
        </w:tc>
      </w:tr>
      <w:tr w:rsidR="009B6EA9" w:rsidRPr="00A8683D" w14:paraId="599A5EE9"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048E934F" w14:textId="77777777" w:rsidR="009B6EA9" w:rsidRPr="00A8683D" w:rsidRDefault="009B6EA9" w:rsidP="00AC0199">
            <w:bookmarkStart w:id="270" w:name="BKM_AE50B2C3_794D_454B_AB0F_0C7BCEA1A795"/>
            <w:r w:rsidRPr="00A8683D">
              <w:t>Pastaba</w:t>
            </w:r>
          </w:p>
        </w:tc>
        <w:tc>
          <w:tcPr>
            <w:tcW w:w="1980" w:type="dxa"/>
            <w:tcBorders>
              <w:top w:val="single" w:sz="2" w:space="0" w:color="auto"/>
              <w:left w:val="single" w:sz="2" w:space="0" w:color="auto"/>
              <w:bottom w:val="single" w:sz="2" w:space="0" w:color="auto"/>
              <w:right w:val="single" w:sz="2" w:space="0" w:color="auto"/>
            </w:tcBorders>
          </w:tcPr>
          <w:p w14:paraId="6CB5E316" w14:textId="77777777" w:rsidR="009B6EA9" w:rsidRPr="00A8683D" w:rsidRDefault="009B6EA9" w:rsidP="00AC019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8D5B556" w14:textId="77777777" w:rsidR="009B6EA9" w:rsidRPr="00A8683D" w:rsidRDefault="009B6EA9" w:rsidP="00BB4CBC"/>
        </w:tc>
        <w:bookmarkEnd w:id="270"/>
      </w:tr>
      <w:tr w:rsidR="0057271D" w:rsidRPr="00A8683D" w14:paraId="6FF1B756"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1237F31A" w14:textId="77777777" w:rsidR="0057271D" w:rsidRPr="00A8683D" w:rsidRDefault="0057271D" w:rsidP="0057271D">
            <w:r w:rsidRPr="00BC6E9F">
              <w:t>Vnt.sk./Mato vienetas</w:t>
            </w:r>
          </w:p>
        </w:tc>
        <w:tc>
          <w:tcPr>
            <w:tcW w:w="1980" w:type="dxa"/>
            <w:tcBorders>
              <w:top w:val="single" w:sz="2" w:space="0" w:color="auto"/>
              <w:left w:val="single" w:sz="2" w:space="0" w:color="auto"/>
              <w:bottom w:val="single" w:sz="2" w:space="0" w:color="auto"/>
              <w:right w:val="single" w:sz="2" w:space="0" w:color="auto"/>
            </w:tcBorders>
          </w:tcPr>
          <w:p w14:paraId="0775F9DA" w14:textId="77777777" w:rsidR="0057271D" w:rsidRPr="00A8683D" w:rsidRDefault="0057271D" w:rsidP="0057271D">
            <w:r w:rsidRPr="00BC6E9F">
              <w:t xml:space="preserve">Tekstas </w:t>
            </w:r>
          </w:p>
        </w:tc>
        <w:tc>
          <w:tcPr>
            <w:tcW w:w="4680" w:type="dxa"/>
            <w:tcBorders>
              <w:top w:val="single" w:sz="2" w:space="0" w:color="auto"/>
              <w:left w:val="single" w:sz="2" w:space="0" w:color="auto"/>
              <w:bottom w:val="single" w:sz="2" w:space="0" w:color="auto"/>
              <w:right w:val="single" w:sz="2" w:space="0" w:color="auto"/>
            </w:tcBorders>
          </w:tcPr>
          <w:p w14:paraId="53FEC5A9" w14:textId="77777777" w:rsidR="0057271D" w:rsidRPr="00A8683D" w:rsidRDefault="0057271D" w:rsidP="0057271D"/>
        </w:tc>
      </w:tr>
      <w:tr w:rsidR="0057271D" w:rsidRPr="00A8683D" w14:paraId="487A2F84" w14:textId="77777777" w:rsidTr="08790328">
        <w:trPr>
          <w:trHeight w:val="230"/>
        </w:trPr>
        <w:tc>
          <w:tcPr>
            <w:tcW w:w="2790" w:type="dxa"/>
            <w:tcBorders>
              <w:top w:val="single" w:sz="2" w:space="0" w:color="auto"/>
              <w:left w:val="single" w:sz="2" w:space="0" w:color="auto"/>
              <w:bottom w:val="single" w:sz="2" w:space="0" w:color="auto"/>
              <w:right w:val="single" w:sz="2" w:space="0" w:color="auto"/>
            </w:tcBorders>
          </w:tcPr>
          <w:p w14:paraId="2713615E" w14:textId="77777777" w:rsidR="0057271D" w:rsidRPr="00A8683D" w:rsidRDefault="3FB23FE8" w:rsidP="0057271D">
            <w:r>
              <w:t>Finansinės paramos lėšų panaudojimo procentas</w:t>
            </w:r>
          </w:p>
        </w:tc>
        <w:tc>
          <w:tcPr>
            <w:tcW w:w="1980" w:type="dxa"/>
            <w:tcBorders>
              <w:top w:val="single" w:sz="2" w:space="0" w:color="auto"/>
              <w:left w:val="single" w:sz="2" w:space="0" w:color="auto"/>
              <w:bottom w:val="single" w:sz="2" w:space="0" w:color="auto"/>
              <w:right w:val="single" w:sz="2" w:space="0" w:color="auto"/>
            </w:tcBorders>
          </w:tcPr>
          <w:p w14:paraId="2D8B2832" w14:textId="77777777" w:rsidR="0057271D" w:rsidRPr="00A8683D" w:rsidRDefault="0057271D" w:rsidP="0057271D">
            <w:r w:rsidRPr="00BC6E9F">
              <w:t>Tekstas</w:t>
            </w:r>
          </w:p>
        </w:tc>
        <w:tc>
          <w:tcPr>
            <w:tcW w:w="4680" w:type="dxa"/>
            <w:tcBorders>
              <w:top w:val="single" w:sz="2" w:space="0" w:color="auto"/>
              <w:left w:val="single" w:sz="2" w:space="0" w:color="auto"/>
              <w:bottom w:val="single" w:sz="2" w:space="0" w:color="auto"/>
              <w:right w:val="single" w:sz="2" w:space="0" w:color="auto"/>
            </w:tcBorders>
          </w:tcPr>
          <w:p w14:paraId="4E91BFDC" w14:textId="77777777" w:rsidR="0057271D" w:rsidRPr="00A8683D" w:rsidRDefault="0057271D" w:rsidP="0057271D"/>
        </w:tc>
      </w:tr>
    </w:tbl>
    <w:p w14:paraId="127DB791" w14:textId="77777777" w:rsidR="009B6EA9" w:rsidRPr="00A8683D" w:rsidRDefault="009B6EA9" w:rsidP="009B6EA9"/>
    <w:p w14:paraId="7BF7FCA1" w14:textId="77777777" w:rsidR="009B6EA9" w:rsidRPr="00A8683D" w:rsidRDefault="009B6EA9" w:rsidP="009B6EA9"/>
    <w:p w14:paraId="73A3AD36" w14:textId="77777777" w:rsidR="009B6EA9" w:rsidRPr="00A8683D" w:rsidRDefault="009B6EA9" w:rsidP="009B6EA9">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9B6EA9" w:rsidRPr="00A8683D" w14:paraId="0D547016"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6938F337" w14:textId="77777777" w:rsidR="009B6EA9" w:rsidRPr="00A8683D" w:rsidRDefault="009B6EA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8D775E6" w14:textId="77777777" w:rsidR="009B6EA9" w:rsidRPr="00A8683D" w:rsidRDefault="009B6EA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0CD2C822" w14:textId="77777777" w:rsidR="009B6EA9" w:rsidRPr="00A8683D" w:rsidRDefault="009B6EA9" w:rsidP="00BB4CBC">
            <w:pPr>
              <w:rPr>
                <w:b/>
              </w:rPr>
            </w:pPr>
            <w:r w:rsidRPr="00A8683D">
              <w:rPr>
                <w:b/>
              </w:rPr>
              <w:t>Pastabos</w:t>
            </w:r>
          </w:p>
        </w:tc>
      </w:tr>
      <w:tr w:rsidR="009B6EA9" w:rsidRPr="00A8683D" w14:paraId="120038D8"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B5CA427"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2C1253CC" w14:textId="77777777" w:rsidR="009B6EA9" w:rsidRPr="00A8683D" w:rsidRDefault="009B6EA9" w:rsidP="00AC0199">
            <w:r w:rsidRPr="00A8683D">
              <w:rPr>
                <w:b/>
              </w:rPr>
              <w:t xml:space="preserve"> </w:t>
            </w:r>
            <w:r w:rsidRPr="00A8683D">
              <w:t xml:space="preserve"> </w:t>
            </w:r>
            <w:r w:rsidRPr="00A8683D">
              <w:rPr>
                <w:b/>
              </w:rPr>
              <w:t>0..*</w:t>
            </w:r>
            <w:r w:rsidRPr="00A8683D">
              <w:rPr>
                <w:b/>
              </w:rPr>
              <w:tab/>
            </w:r>
            <w:r w:rsidRPr="00A8683D">
              <w:t xml:space="preserve">Projekto finansavimas. </w:t>
            </w:r>
          </w:p>
          <w:p w14:paraId="562574AD" w14:textId="77777777" w:rsidR="009B6EA9" w:rsidRPr="00A8683D" w:rsidRDefault="009B6EA9" w:rsidP="00AC0199">
            <w:r w:rsidRPr="00A8683D">
              <w:rPr>
                <w:b/>
              </w:rPr>
              <w:t xml:space="preserve"> </w:t>
            </w:r>
            <w:r w:rsidRPr="00A8683D">
              <w:t xml:space="preserve"> </w:t>
            </w:r>
            <w:r w:rsidRPr="00A8683D">
              <w:rPr>
                <w:b/>
              </w:rPr>
              <w:t>0..1</w:t>
            </w:r>
            <w:r w:rsidRPr="00A8683D">
              <w:rPr>
                <w:b/>
              </w:rPr>
              <w:tab/>
            </w:r>
            <w:r w:rsidRPr="00A8683D">
              <w:t>Projekto veiklos.</w:t>
            </w:r>
          </w:p>
        </w:tc>
        <w:tc>
          <w:tcPr>
            <w:tcW w:w="1710" w:type="dxa"/>
            <w:tcBorders>
              <w:top w:val="single" w:sz="2" w:space="0" w:color="auto"/>
              <w:left w:val="single" w:sz="2" w:space="0" w:color="auto"/>
              <w:bottom w:val="single" w:sz="2" w:space="0" w:color="auto"/>
              <w:right w:val="single" w:sz="2" w:space="0" w:color="auto"/>
            </w:tcBorders>
          </w:tcPr>
          <w:p w14:paraId="75F9FA32" w14:textId="77777777" w:rsidR="009B6EA9" w:rsidRPr="00A8683D" w:rsidRDefault="009B6EA9" w:rsidP="00BB4CBC"/>
        </w:tc>
      </w:tr>
      <w:tr w:rsidR="009B6EA9" w:rsidRPr="00A8683D" w14:paraId="79C22AEC"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D916081"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3D300AE2" w14:textId="77777777" w:rsidR="009B6EA9" w:rsidRPr="00A8683D" w:rsidRDefault="009B6EA9" w:rsidP="00AC0199">
            <w:r w:rsidRPr="00A8683D">
              <w:rPr>
                <w:b/>
              </w:rPr>
              <w:t xml:space="preserve"> </w:t>
            </w:r>
            <w:r w:rsidRPr="00A8683D">
              <w:t xml:space="preserve"> </w:t>
            </w:r>
            <w:r w:rsidRPr="00A8683D">
              <w:rPr>
                <w:b/>
              </w:rPr>
              <w:t>0..*</w:t>
            </w:r>
            <w:r w:rsidRPr="00A8683D">
              <w:rPr>
                <w:b/>
              </w:rPr>
              <w:tab/>
            </w:r>
            <w:r w:rsidRPr="00A8683D">
              <w:t xml:space="preserve">Projekto finansavimas. </w:t>
            </w:r>
          </w:p>
          <w:p w14:paraId="771E47A8" w14:textId="77777777" w:rsidR="009B6EA9" w:rsidRPr="00A8683D" w:rsidRDefault="009B6EA9" w:rsidP="00AC0199">
            <w:r w:rsidRPr="00A8683D">
              <w:rPr>
                <w:b/>
              </w:rPr>
              <w:t xml:space="preserve"> </w:t>
            </w:r>
            <w:r w:rsidRPr="00A8683D">
              <w:t xml:space="preserve"> </w:t>
            </w:r>
            <w:r w:rsidRPr="00A8683D">
              <w:rPr>
                <w:b/>
              </w:rPr>
              <w:t>1</w:t>
            </w:r>
            <w:r w:rsidRPr="00A8683D">
              <w:rPr>
                <w:b/>
              </w:rPr>
              <w:tab/>
            </w:r>
            <w:r w:rsidRPr="00A8683D">
              <w:t>Išlaidų kategorijos.</w:t>
            </w:r>
          </w:p>
        </w:tc>
        <w:tc>
          <w:tcPr>
            <w:tcW w:w="1710" w:type="dxa"/>
            <w:tcBorders>
              <w:top w:val="single" w:sz="2" w:space="0" w:color="auto"/>
              <w:left w:val="single" w:sz="2" w:space="0" w:color="auto"/>
              <w:bottom w:val="single" w:sz="2" w:space="0" w:color="auto"/>
              <w:right w:val="single" w:sz="2" w:space="0" w:color="auto"/>
            </w:tcBorders>
          </w:tcPr>
          <w:p w14:paraId="5FAFE3C7" w14:textId="77777777" w:rsidR="009B6EA9" w:rsidRPr="00A8683D" w:rsidRDefault="009B6EA9" w:rsidP="00BB4CBC"/>
        </w:tc>
      </w:tr>
      <w:tr w:rsidR="009B6EA9" w:rsidRPr="00A8683D" w14:paraId="1B2901E7"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8F59393"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702B4158" w14:textId="77777777" w:rsidR="009B6EA9" w:rsidRPr="00A8683D" w:rsidRDefault="009B6EA9" w:rsidP="00AC0199">
            <w:r w:rsidRPr="00A8683D">
              <w:rPr>
                <w:b/>
              </w:rPr>
              <w:t xml:space="preserve"> </w:t>
            </w:r>
            <w:r w:rsidRPr="00A8683D">
              <w:t xml:space="preserve"> </w:t>
            </w:r>
            <w:r w:rsidRPr="00A8683D">
              <w:rPr>
                <w:b/>
              </w:rPr>
              <w:t>0..*</w:t>
            </w:r>
            <w:r w:rsidRPr="00A8683D">
              <w:rPr>
                <w:b/>
              </w:rPr>
              <w:tab/>
            </w:r>
            <w:r w:rsidRPr="00A8683D">
              <w:t xml:space="preserve">Projekto finansavimas. </w:t>
            </w:r>
          </w:p>
          <w:p w14:paraId="4676D018" w14:textId="77777777" w:rsidR="009B6EA9" w:rsidRPr="00A8683D" w:rsidRDefault="009B6EA9" w:rsidP="00AC0199">
            <w:r w:rsidRPr="00A8683D">
              <w:rPr>
                <w:b/>
              </w:rPr>
              <w:t xml:space="preserve"> </w:t>
            </w:r>
            <w:r w:rsidRPr="00A8683D">
              <w:t xml:space="preserve"> </w:t>
            </w:r>
            <w:r w:rsidRPr="00A8683D">
              <w:rPr>
                <w:b/>
              </w:rPr>
              <w:t>1</w:t>
            </w:r>
            <w:r w:rsidRPr="00A8683D">
              <w:rPr>
                <w:b/>
              </w:rPr>
              <w:tab/>
            </w:r>
            <w:r w:rsidRPr="00A8683D">
              <w:t>Projekta</w:t>
            </w:r>
            <w:r w:rsidR="00883AB8">
              <w:t>s</w:t>
            </w:r>
            <w:r w:rsidRPr="00A8683D">
              <w:t>.</w:t>
            </w:r>
          </w:p>
        </w:tc>
        <w:tc>
          <w:tcPr>
            <w:tcW w:w="1710" w:type="dxa"/>
            <w:tcBorders>
              <w:top w:val="single" w:sz="2" w:space="0" w:color="auto"/>
              <w:left w:val="single" w:sz="2" w:space="0" w:color="auto"/>
              <w:bottom w:val="single" w:sz="2" w:space="0" w:color="auto"/>
              <w:right w:val="single" w:sz="2" w:space="0" w:color="auto"/>
            </w:tcBorders>
          </w:tcPr>
          <w:p w14:paraId="5719FDC3" w14:textId="77777777" w:rsidR="009B6EA9" w:rsidRPr="00A8683D" w:rsidRDefault="009B6EA9" w:rsidP="00BB4CBC"/>
        </w:tc>
      </w:tr>
      <w:tr w:rsidR="009B6EA9" w:rsidRPr="00A8683D" w14:paraId="528C6E53"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0F3AA927"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5877F36A" w14:textId="77777777" w:rsidR="009B6EA9" w:rsidRPr="00A8683D" w:rsidRDefault="009B6EA9" w:rsidP="00AC0199">
            <w:r w:rsidRPr="00A8683D">
              <w:rPr>
                <w:b/>
              </w:rPr>
              <w:t xml:space="preserve"> </w:t>
            </w:r>
            <w:r w:rsidRPr="00A8683D">
              <w:t xml:space="preserve"> </w:t>
            </w:r>
            <w:r w:rsidRPr="00A8683D">
              <w:rPr>
                <w:b/>
              </w:rPr>
              <w:t>0..*</w:t>
            </w:r>
            <w:r w:rsidRPr="00A8683D">
              <w:rPr>
                <w:b/>
              </w:rPr>
              <w:tab/>
            </w:r>
            <w:r w:rsidRPr="00A8683D">
              <w:t xml:space="preserve">Mokėjimo prašymo deklaruojamos išlaidos. </w:t>
            </w:r>
          </w:p>
          <w:p w14:paraId="0CC216D5" w14:textId="77777777" w:rsidR="009B6EA9" w:rsidRPr="00A8683D" w:rsidRDefault="009B6EA9" w:rsidP="00AC0199">
            <w:r w:rsidRPr="00A8683D">
              <w:rPr>
                <w:b/>
              </w:rPr>
              <w:t xml:space="preserve"> </w:t>
            </w:r>
            <w:r w:rsidRPr="00A8683D">
              <w:t xml:space="preserve"> </w:t>
            </w:r>
            <w:r w:rsidRPr="00A8683D">
              <w:rPr>
                <w:b/>
              </w:rPr>
              <w:t>1</w:t>
            </w:r>
            <w:r w:rsidRPr="00A8683D">
              <w:rPr>
                <w:b/>
              </w:rPr>
              <w:tab/>
            </w:r>
            <w:r w:rsidRPr="00A8683D">
              <w:t>Projekto finansavimas.</w:t>
            </w:r>
          </w:p>
        </w:tc>
        <w:tc>
          <w:tcPr>
            <w:tcW w:w="1710" w:type="dxa"/>
            <w:tcBorders>
              <w:top w:val="single" w:sz="2" w:space="0" w:color="auto"/>
              <w:left w:val="single" w:sz="2" w:space="0" w:color="auto"/>
              <w:bottom w:val="single" w:sz="2" w:space="0" w:color="auto"/>
              <w:right w:val="single" w:sz="2" w:space="0" w:color="auto"/>
            </w:tcBorders>
          </w:tcPr>
          <w:p w14:paraId="0CF29D62" w14:textId="77777777" w:rsidR="009B6EA9" w:rsidRPr="00A8683D" w:rsidRDefault="009B6EA9" w:rsidP="00BB4CBC"/>
        </w:tc>
        <w:bookmarkEnd w:id="265"/>
      </w:tr>
    </w:tbl>
    <w:p w14:paraId="7071490E" w14:textId="77777777" w:rsidR="00671C8D" w:rsidRPr="00A8683D" w:rsidRDefault="00671C8D" w:rsidP="00DF40CE">
      <w:pPr>
        <w:pStyle w:val="Heading4"/>
      </w:pPr>
      <w:bookmarkStart w:id="271" w:name="_Toc159222138"/>
      <w:bookmarkStart w:id="272" w:name="_Toc452045785"/>
      <w:bookmarkStart w:id="273" w:name="BKM_E7E12204_BDC0_454F_A819_94B34C5E56A6"/>
      <w:r w:rsidRPr="00A8683D">
        <w:t>Projekto išlaidų supaprastinimai</w:t>
      </w:r>
      <w:bookmarkEnd w:id="271"/>
    </w:p>
    <w:p w14:paraId="450C954C" w14:textId="77777777" w:rsidR="00671C8D" w:rsidRPr="00A8683D" w:rsidRDefault="00671C8D" w:rsidP="00671C8D">
      <w:pPr>
        <w:ind w:firstLine="0"/>
      </w:pPr>
      <w:r w:rsidRPr="00A8683D">
        <w:rPr>
          <w:i/>
          <w:iCs/>
          <w:color w:val="447524"/>
        </w:rPr>
        <w:t>Katalogas</w:t>
      </w:r>
      <w:r w:rsidRPr="00A8683D">
        <w:rPr>
          <w:rFonts w:cs="Arial"/>
        </w:rPr>
        <w:t>:</w:t>
      </w:r>
      <w:r w:rsidRPr="00A8683D">
        <w:rPr>
          <w:rFonts w:cs="Arial"/>
          <w:color w:val="000000"/>
        </w:rPr>
        <w:t xml:space="preserve"> </w:t>
      </w:r>
      <w:r w:rsidRPr="00A8683D">
        <w:t>Projekt</w:t>
      </w:r>
      <w:r>
        <w:t>ai</w:t>
      </w:r>
    </w:p>
    <w:p w14:paraId="0EC85E27" w14:textId="77777777" w:rsidR="00671C8D" w:rsidRPr="00A8683D" w:rsidRDefault="00671C8D" w:rsidP="00671C8D">
      <w:pPr>
        <w:ind w:firstLine="0"/>
      </w:pPr>
      <w:r w:rsidRPr="00A8683D">
        <w:rPr>
          <w:i/>
          <w:iCs/>
          <w:color w:val="447524"/>
        </w:rPr>
        <w:t>Detalės</w:t>
      </w:r>
      <w:r w:rsidRPr="00A8683D">
        <w:rPr>
          <w:rFonts w:cs="Arial"/>
        </w:rPr>
        <w:t>:</w:t>
      </w:r>
      <w:r w:rsidRPr="00A8683D">
        <w:tab/>
      </w:r>
      <w:r w:rsidRPr="00A8683D">
        <w:rPr>
          <w:i/>
        </w:rPr>
        <w:t>Sukurta</w:t>
      </w:r>
      <w:r w:rsidRPr="00A8683D">
        <w:t xml:space="preserve"> 202</w:t>
      </w:r>
      <w:r>
        <w:t>3</w:t>
      </w:r>
      <w:r w:rsidRPr="00A8683D">
        <w:t>m.</w:t>
      </w:r>
    </w:p>
    <w:p w14:paraId="37D0B3F8" w14:textId="77777777" w:rsidR="00671C8D" w:rsidRPr="00A8683D" w:rsidRDefault="00671C8D" w:rsidP="00671C8D">
      <w:pPr>
        <w:ind w:firstLine="0"/>
        <w:rPr>
          <w:rFonts w:cs="Arial"/>
        </w:rPr>
      </w:pPr>
      <w:r w:rsidRPr="00A8683D">
        <w:rPr>
          <w:i/>
          <w:iCs/>
          <w:color w:val="447524"/>
        </w:rPr>
        <w:t>Pastabos</w:t>
      </w:r>
      <w:r w:rsidRPr="00A8683D">
        <w:rPr>
          <w:rFonts w:cs="Arial"/>
        </w:rPr>
        <w:t>:</w:t>
      </w:r>
      <w:r w:rsidRPr="00A8683D">
        <w:rPr>
          <w:rFonts w:cs="Arial"/>
        </w:rPr>
        <w:tab/>
      </w:r>
    </w:p>
    <w:p w14:paraId="5C94F49A" w14:textId="77777777" w:rsidR="00671C8D" w:rsidRPr="00A8683D" w:rsidRDefault="00671C8D" w:rsidP="00671C8D">
      <w:pPr>
        <w:ind w:firstLine="0"/>
      </w:pPr>
    </w:p>
    <w:p w14:paraId="5978AB09" w14:textId="77777777" w:rsidR="00671C8D" w:rsidRPr="00A8683D" w:rsidRDefault="00671C8D" w:rsidP="00671C8D">
      <w:pPr>
        <w:ind w:firstLine="0"/>
        <w:rPr>
          <w:b/>
          <w:color w:val="447524"/>
          <w:u w:val="single"/>
        </w:rPr>
      </w:pPr>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671C8D" w:rsidRPr="00A8683D" w14:paraId="5DC6B638"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0546521D" w14:textId="77777777" w:rsidR="00671C8D" w:rsidRPr="00A8683D" w:rsidRDefault="00671C8D">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75C8CDD7" w14:textId="77777777" w:rsidR="00671C8D" w:rsidRPr="00A8683D" w:rsidRDefault="00671C8D">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338DB0DC" w14:textId="77777777" w:rsidR="00671C8D" w:rsidRPr="00A8683D" w:rsidRDefault="00671C8D">
            <w:pPr>
              <w:rPr>
                <w:b/>
              </w:rPr>
            </w:pPr>
            <w:r w:rsidRPr="00A8683D">
              <w:rPr>
                <w:b/>
              </w:rPr>
              <w:t>Pastabos</w:t>
            </w:r>
          </w:p>
        </w:tc>
      </w:tr>
      <w:tr w:rsidR="00671C8D" w:rsidRPr="00A8683D" w14:paraId="0CAC651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B497B6E" w14:textId="77777777" w:rsidR="00671C8D" w:rsidRPr="00A8683D" w:rsidRDefault="00671C8D">
            <w:r w:rsidRPr="00A8683D">
              <w:t>Numeris</w:t>
            </w:r>
          </w:p>
        </w:tc>
        <w:tc>
          <w:tcPr>
            <w:tcW w:w="1980" w:type="dxa"/>
            <w:tcBorders>
              <w:top w:val="single" w:sz="2" w:space="0" w:color="auto"/>
              <w:left w:val="single" w:sz="2" w:space="0" w:color="auto"/>
              <w:bottom w:val="single" w:sz="2" w:space="0" w:color="auto"/>
              <w:right w:val="single" w:sz="2" w:space="0" w:color="auto"/>
            </w:tcBorders>
          </w:tcPr>
          <w:p w14:paraId="3D10F2D1" w14:textId="77777777" w:rsidR="00671C8D" w:rsidRPr="00A8683D" w:rsidRDefault="00671C8D">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E401D2F" w14:textId="77777777" w:rsidR="00671C8D" w:rsidRPr="00A8683D" w:rsidRDefault="00671C8D"/>
        </w:tc>
      </w:tr>
      <w:tr w:rsidR="00671C8D" w:rsidRPr="00A8683D" w14:paraId="6D6FEB31"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CAE4AF1" w14:textId="77777777" w:rsidR="00671C8D" w:rsidRPr="00A8683D" w:rsidRDefault="00671C8D">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557DCC80" w14:textId="77777777" w:rsidR="00671C8D" w:rsidRPr="00A8683D" w:rsidRDefault="00671C8D">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61B393E" w14:textId="77777777" w:rsidR="00671C8D" w:rsidRPr="00A8683D" w:rsidRDefault="00671C8D"/>
        </w:tc>
      </w:tr>
      <w:tr w:rsidR="00671C8D" w:rsidRPr="00A8683D" w14:paraId="34C44851"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99EB7AD" w14:textId="77777777" w:rsidR="00671C8D" w:rsidRPr="00A8683D" w:rsidRDefault="00671C8D">
            <w:r w:rsidRPr="00A8683D">
              <w:t>Fiksuotosios normos pavadinimas</w:t>
            </w:r>
          </w:p>
        </w:tc>
        <w:tc>
          <w:tcPr>
            <w:tcW w:w="1980" w:type="dxa"/>
            <w:tcBorders>
              <w:top w:val="single" w:sz="2" w:space="0" w:color="auto"/>
              <w:left w:val="single" w:sz="2" w:space="0" w:color="auto"/>
              <w:bottom w:val="single" w:sz="2" w:space="0" w:color="auto"/>
              <w:right w:val="single" w:sz="2" w:space="0" w:color="auto"/>
            </w:tcBorders>
          </w:tcPr>
          <w:p w14:paraId="58F951DF" w14:textId="77777777" w:rsidR="00671C8D" w:rsidRPr="00A8683D" w:rsidRDefault="00671C8D">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6FC6B2BF" w14:textId="77777777" w:rsidR="00671C8D" w:rsidRPr="00A8683D" w:rsidRDefault="00671C8D">
            <w:r w:rsidRPr="00A8683D">
              <w:t>Pavadinimas iš išlaidų supaprastinimo pavadinimų klasifikatoriaus sąrašo pagal išlaidų supaprastinimą– FN.</w:t>
            </w:r>
          </w:p>
        </w:tc>
      </w:tr>
      <w:tr w:rsidR="00671C8D" w:rsidRPr="00A8683D" w14:paraId="6A7A771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91719E0" w14:textId="77777777" w:rsidR="00671C8D" w:rsidRPr="00A8683D" w:rsidRDefault="00671C8D">
            <w:r w:rsidRPr="00A8683D">
              <w:t>Fiksuotosios normos dydis, proc.</w:t>
            </w:r>
          </w:p>
        </w:tc>
        <w:tc>
          <w:tcPr>
            <w:tcW w:w="1980" w:type="dxa"/>
            <w:tcBorders>
              <w:top w:val="single" w:sz="2" w:space="0" w:color="auto"/>
              <w:left w:val="single" w:sz="2" w:space="0" w:color="auto"/>
              <w:bottom w:val="single" w:sz="2" w:space="0" w:color="auto"/>
              <w:right w:val="single" w:sz="2" w:space="0" w:color="auto"/>
            </w:tcBorders>
          </w:tcPr>
          <w:p w14:paraId="36488709" w14:textId="77777777" w:rsidR="00671C8D" w:rsidRPr="00A8683D" w:rsidRDefault="00671C8D">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77123E3" w14:textId="77777777" w:rsidR="00671C8D" w:rsidRPr="00A8683D" w:rsidRDefault="00671C8D"/>
        </w:tc>
      </w:tr>
      <w:tr w:rsidR="00671C8D" w:rsidRPr="00A8683D" w14:paraId="120D4B6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7383720" w14:textId="77777777" w:rsidR="00671C8D" w:rsidRPr="00A8683D" w:rsidRDefault="00671C8D">
            <w:r w:rsidRPr="00A8683D">
              <w:t>Fiksuotojo įkainio pavadinimas</w:t>
            </w:r>
          </w:p>
        </w:tc>
        <w:tc>
          <w:tcPr>
            <w:tcW w:w="1980" w:type="dxa"/>
            <w:tcBorders>
              <w:top w:val="single" w:sz="2" w:space="0" w:color="auto"/>
              <w:left w:val="single" w:sz="2" w:space="0" w:color="auto"/>
              <w:bottom w:val="single" w:sz="2" w:space="0" w:color="auto"/>
              <w:right w:val="single" w:sz="2" w:space="0" w:color="auto"/>
            </w:tcBorders>
          </w:tcPr>
          <w:p w14:paraId="42A7AB2E" w14:textId="77777777" w:rsidR="00671C8D" w:rsidRPr="00A8683D" w:rsidRDefault="00671C8D">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355ED48F" w14:textId="77777777" w:rsidR="00671C8D" w:rsidRPr="00A8683D" w:rsidRDefault="00671C8D">
            <w:r w:rsidRPr="00A8683D">
              <w:t xml:space="preserve">Pavadinimas iš išlaidų supaprastinimo pavadinimų klasifikatoriaus sąrašo pagal išlaidų supaprastinimą – FĮ. </w:t>
            </w:r>
          </w:p>
        </w:tc>
      </w:tr>
      <w:tr w:rsidR="00671C8D" w:rsidRPr="00A8683D" w14:paraId="63C93FC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312F6B4" w14:textId="77777777" w:rsidR="00671C8D" w:rsidRPr="00A8683D" w:rsidRDefault="00671C8D">
            <w:r w:rsidRPr="00A8683D">
              <w:t>Fiksuotojo įkainio dydis, Eur</w:t>
            </w:r>
          </w:p>
        </w:tc>
        <w:tc>
          <w:tcPr>
            <w:tcW w:w="1980" w:type="dxa"/>
            <w:tcBorders>
              <w:top w:val="single" w:sz="2" w:space="0" w:color="auto"/>
              <w:left w:val="single" w:sz="2" w:space="0" w:color="auto"/>
              <w:bottom w:val="single" w:sz="2" w:space="0" w:color="auto"/>
              <w:right w:val="single" w:sz="2" w:space="0" w:color="auto"/>
            </w:tcBorders>
          </w:tcPr>
          <w:p w14:paraId="298F1F06" w14:textId="77777777" w:rsidR="00671C8D" w:rsidRPr="00A8683D" w:rsidRDefault="00671C8D">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2A5F587" w14:textId="77777777" w:rsidR="00671C8D" w:rsidRPr="00A8683D" w:rsidRDefault="00671C8D"/>
        </w:tc>
      </w:tr>
      <w:tr w:rsidR="00671C8D" w:rsidRPr="00A8683D" w14:paraId="5C5C01E1"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AA028A1" w14:textId="77777777" w:rsidR="00671C8D" w:rsidRPr="00A8683D" w:rsidRDefault="00671C8D">
            <w:r w:rsidRPr="00A8683D">
              <w:lastRenderedPageBreak/>
              <w:t>Mato vienetas</w:t>
            </w:r>
          </w:p>
        </w:tc>
        <w:tc>
          <w:tcPr>
            <w:tcW w:w="1980" w:type="dxa"/>
            <w:tcBorders>
              <w:top w:val="single" w:sz="2" w:space="0" w:color="auto"/>
              <w:left w:val="single" w:sz="2" w:space="0" w:color="auto"/>
              <w:bottom w:val="single" w:sz="2" w:space="0" w:color="auto"/>
              <w:right w:val="single" w:sz="2" w:space="0" w:color="auto"/>
            </w:tcBorders>
          </w:tcPr>
          <w:p w14:paraId="2D438DF1" w14:textId="77777777" w:rsidR="00671C8D" w:rsidRPr="00A8683D" w:rsidRDefault="00671C8D">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3A92E25" w14:textId="77777777" w:rsidR="00671C8D" w:rsidRPr="00A8683D" w:rsidRDefault="00671C8D"/>
        </w:tc>
      </w:tr>
      <w:tr w:rsidR="00671C8D" w:rsidRPr="00A8683D" w14:paraId="1C835A6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0C0F6AB" w14:textId="77777777" w:rsidR="00671C8D" w:rsidRPr="00A8683D" w:rsidRDefault="00671C8D">
            <w:r w:rsidRPr="00A8683D">
              <w:t>Planuojamas mato vnt. skaičius</w:t>
            </w:r>
          </w:p>
        </w:tc>
        <w:tc>
          <w:tcPr>
            <w:tcW w:w="1980" w:type="dxa"/>
            <w:tcBorders>
              <w:top w:val="single" w:sz="2" w:space="0" w:color="auto"/>
              <w:left w:val="single" w:sz="2" w:space="0" w:color="auto"/>
              <w:bottom w:val="single" w:sz="2" w:space="0" w:color="auto"/>
              <w:right w:val="single" w:sz="2" w:space="0" w:color="auto"/>
            </w:tcBorders>
          </w:tcPr>
          <w:p w14:paraId="15C3E779" w14:textId="77777777" w:rsidR="00671C8D" w:rsidRPr="00A8683D" w:rsidRDefault="00671C8D">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1793CF45" w14:textId="77777777" w:rsidR="00671C8D" w:rsidRPr="00A8683D" w:rsidRDefault="00671C8D">
            <w:r w:rsidRPr="00A8683D">
              <w:t>Skaičius pagal išlaidų supaprastinimą – FĮ.</w:t>
            </w:r>
          </w:p>
        </w:tc>
      </w:tr>
      <w:tr w:rsidR="00671C8D" w:rsidRPr="00A8683D" w14:paraId="2C061EFC"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62F7D60" w14:textId="77777777" w:rsidR="00671C8D" w:rsidRPr="00A8683D" w:rsidRDefault="00671C8D">
            <w:r w:rsidRPr="00A8683D">
              <w:t>Fiksuotosios sumos pavadinimas</w:t>
            </w:r>
          </w:p>
        </w:tc>
        <w:tc>
          <w:tcPr>
            <w:tcW w:w="1980" w:type="dxa"/>
            <w:tcBorders>
              <w:top w:val="single" w:sz="2" w:space="0" w:color="auto"/>
              <w:left w:val="single" w:sz="2" w:space="0" w:color="auto"/>
              <w:bottom w:val="single" w:sz="2" w:space="0" w:color="auto"/>
              <w:right w:val="single" w:sz="2" w:space="0" w:color="auto"/>
            </w:tcBorders>
          </w:tcPr>
          <w:p w14:paraId="16E9BDEB" w14:textId="77777777" w:rsidR="00671C8D" w:rsidRPr="00A8683D" w:rsidRDefault="00671C8D">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2027A588" w14:textId="77777777" w:rsidR="00671C8D" w:rsidRPr="00A8683D" w:rsidRDefault="00671C8D">
            <w:r w:rsidRPr="00A8683D">
              <w:t>Pavadinimas iš išlaidų supaprastinimo pavadinimų klasifikatoriaus sąrašo pagal išlaidų supaprastinimą– FS.</w:t>
            </w:r>
          </w:p>
        </w:tc>
      </w:tr>
      <w:tr w:rsidR="00671C8D" w:rsidRPr="00A8683D" w14:paraId="0756F5D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1DF7574" w14:textId="77777777" w:rsidR="00671C8D" w:rsidRPr="00A8683D" w:rsidRDefault="00671C8D">
            <w:r w:rsidRPr="00A8683D">
              <w:t>Fiksuotosios sumos dydis, Eur</w:t>
            </w:r>
          </w:p>
        </w:tc>
        <w:tc>
          <w:tcPr>
            <w:tcW w:w="1980" w:type="dxa"/>
            <w:tcBorders>
              <w:top w:val="single" w:sz="2" w:space="0" w:color="auto"/>
              <w:left w:val="single" w:sz="2" w:space="0" w:color="auto"/>
              <w:bottom w:val="single" w:sz="2" w:space="0" w:color="auto"/>
              <w:right w:val="single" w:sz="2" w:space="0" w:color="auto"/>
            </w:tcBorders>
          </w:tcPr>
          <w:p w14:paraId="74A996B0" w14:textId="77777777" w:rsidR="00671C8D" w:rsidRPr="00A8683D" w:rsidRDefault="00671C8D">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906DCF2" w14:textId="77777777" w:rsidR="00671C8D" w:rsidRPr="00A8683D" w:rsidRDefault="00671C8D"/>
        </w:tc>
      </w:tr>
      <w:tr w:rsidR="00671C8D" w:rsidRPr="00A8683D" w14:paraId="70D0241C"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E216530" w14:textId="77777777" w:rsidR="00671C8D" w:rsidRPr="00A8683D" w:rsidRDefault="00671C8D">
            <w:r w:rsidRPr="00A8683D">
              <w:t>Įgyvendinimo rezultatas</w:t>
            </w:r>
          </w:p>
        </w:tc>
        <w:tc>
          <w:tcPr>
            <w:tcW w:w="1980" w:type="dxa"/>
            <w:tcBorders>
              <w:top w:val="single" w:sz="2" w:space="0" w:color="auto"/>
              <w:left w:val="single" w:sz="2" w:space="0" w:color="auto"/>
              <w:bottom w:val="single" w:sz="2" w:space="0" w:color="auto"/>
              <w:right w:val="single" w:sz="2" w:space="0" w:color="auto"/>
            </w:tcBorders>
          </w:tcPr>
          <w:p w14:paraId="5233AB7E" w14:textId="77777777" w:rsidR="00671C8D" w:rsidRPr="00A8683D" w:rsidRDefault="00671C8D">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346DE70" w14:textId="77777777" w:rsidR="00671C8D" w:rsidRPr="00A8683D" w:rsidRDefault="00671C8D"/>
        </w:tc>
      </w:tr>
      <w:tr w:rsidR="00671C8D" w:rsidRPr="00A8683D" w14:paraId="6E97D87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C063390" w14:textId="77777777" w:rsidR="00671C8D" w:rsidRPr="00A8683D" w:rsidRDefault="00671C8D">
            <w:r w:rsidRPr="00A8683D">
              <w:t>Planuojamas mato vnt. skaičius</w:t>
            </w:r>
          </w:p>
        </w:tc>
        <w:tc>
          <w:tcPr>
            <w:tcW w:w="1980" w:type="dxa"/>
            <w:tcBorders>
              <w:top w:val="single" w:sz="2" w:space="0" w:color="auto"/>
              <w:left w:val="single" w:sz="2" w:space="0" w:color="auto"/>
              <w:bottom w:val="single" w:sz="2" w:space="0" w:color="auto"/>
              <w:right w:val="single" w:sz="2" w:space="0" w:color="auto"/>
            </w:tcBorders>
          </w:tcPr>
          <w:p w14:paraId="14F52303" w14:textId="77777777" w:rsidR="00671C8D" w:rsidRPr="00A8683D" w:rsidRDefault="00671C8D">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1B4CDBC5" w14:textId="77777777" w:rsidR="00671C8D" w:rsidRPr="00A8683D" w:rsidRDefault="00671C8D">
            <w:r w:rsidRPr="00A8683D">
              <w:t>Skaičius pagal išlaidų supaprastinimą – FS.</w:t>
            </w:r>
          </w:p>
        </w:tc>
      </w:tr>
      <w:tr w:rsidR="00671C8D" w:rsidRPr="00A8683D" w14:paraId="2479B462"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257A358" w14:textId="77777777" w:rsidR="00671C8D" w:rsidRPr="00A8683D" w:rsidRDefault="00671C8D">
            <w:r w:rsidRPr="00A8683D">
              <w:t>ES lėšos</w:t>
            </w:r>
          </w:p>
        </w:tc>
        <w:tc>
          <w:tcPr>
            <w:tcW w:w="1980" w:type="dxa"/>
            <w:tcBorders>
              <w:top w:val="single" w:sz="2" w:space="0" w:color="auto"/>
              <w:left w:val="single" w:sz="2" w:space="0" w:color="auto"/>
              <w:bottom w:val="single" w:sz="2" w:space="0" w:color="auto"/>
              <w:right w:val="single" w:sz="2" w:space="0" w:color="auto"/>
            </w:tcBorders>
          </w:tcPr>
          <w:p w14:paraId="072252A5" w14:textId="77777777" w:rsidR="00671C8D" w:rsidRPr="00A8683D" w:rsidRDefault="00671C8D">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AC93817" w14:textId="77777777" w:rsidR="00671C8D" w:rsidRPr="00A8683D" w:rsidRDefault="00671C8D">
            <w:r w:rsidRPr="00A8683D">
              <w:t>Skaičius pagal projekto biudžeto eilutei pritaikytą išlaidų supaprastinimą.</w:t>
            </w:r>
          </w:p>
        </w:tc>
      </w:tr>
      <w:tr w:rsidR="00671C8D" w:rsidRPr="00A8683D" w14:paraId="3FAC1118"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C09C7E6" w14:textId="77777777" w:rsidR="00671C8D" w:rsidRPr="00A8683D" w:rsidRDefault="00671C8D">
            <w:r w:rsidRPr="00A8683D">
              <w:t>BF lėšos</w:t>
            </w:r>
          </w:p>
        </w:tc>
        <w:tc>
          <w:tcPr>
            <w:tcW w:w="1980" w:type="dxa"/>
            <w:tcBorders>
              <w:top w:val="single" w:sz="2" w:space="0" w:color="auto"/>
              <w:left w:val="single" w:sz="2" w:space="0" w:color="auto"/>
              <w:bottom w:val="single" w:sz="2" w:space="0" w:color="auto"/>
              <w:right w:val="single" w:sz="2" w:space="0" w:color="auto"/>
            </w:tcBorders>
          </w:tcPr>
          <w:p w14:paraId="4E46BA84" w14:textId="77777777" w:rsidR="00671C8D" w:rsidRPr="00A8683D" w:rsidRDefault="00671C8D">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A6E2C74" w14:textId="77777777" w:rsidR="00671C8D" w:rsidRPr="00A8683D" w:rsidRDefault="00671C8D">
            <w:r w:rsidRPr="00A8683D">
              <w:t>Skaičius pagal projekto biudžeto eilutei pritaikytą išlaidų supaprastinimą.</w:t>
            </w:r>
          </w:p>
        </w:tc>
      </w:tr>
      <w:tr w:rsidR="00671C8D" w:rsidRPr="00A8683D" w14:paraId="7B3F5F1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7188CFA" w14:textId="77777777" w:rsidR="00671C8D" w:rsidRPr="00A8683D" w:rsidRDefault="00671C8D">
            <w:r w:rsidRPr="00A8683D">
              <w:t>Nuosavos lėšos</w:t>
            </w:r>
          </w:p>
        </w:tc>
        <w:tc>
          <w:tcPr>
            <w:tcW w:w="1980" w:type="dxa"/>
            <w:tcBorders>
              <w:top w:val="single" w:sz="2" w:space="0" w:color="auto"/>
              <w:left w:val="single" w:sz="2" w:space="0" w:color="auto"/>
              <w:bottom w:val="single" w:sz="2" w:space="0" w:color="auto"/>
              <w:right w:val="single" w:sz="2" w:space="0" w:color="auto"/>
            </w:tcBorders>
          </w:tcPr>
          <w:p w14:paraId="13E522B2" w14:textId="77777777" w:rsidR="00671C8D" w:rsidRPr="00A8683D" w:rsidRDefault="00671C8D">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5870D244" w14:textId="77777777" w:rsidR="00671C8D" w:rsidRPr="00A8683D" w:rsidRDefault="00671C8D">
            <w:r w:rsidRPr="00A8683D">
              <w:t>Skaičius pagal projekto biudžeto eilutei pritaikytą išlaidų supaprastinimą.</w:t>
            </w:r>
          </w:p>
        </w:tc>
      </w:tr>
      <w:tr w:rsidR="00671C8D" w:rsidRPr="00A8683D" w14:paraId="2DC94A19"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93077EF" w14:textId="77777777" w:rsidR="00671C8D" w:rsidRPr="00A8683D" w:rsidRDefault="00671C8D">
            <w:r w:rsidRPr="00A8683D">
              <w:t>Pastaba</w:t>
            </w:r>
          </w:p>
        </w:tc>
        <w:tc>
          <w:tcPr>
            <w:tcW w:w="1980" w:type="dxa"/>
            <w:tcBorders>
              <w:top w:val="single" w:sz="2" w:space="0" w:color="auto"/>
              <w:left w:val="single" w:sz="2" w:space="0" w:color="auto"/>
              <w:bottom w:val="single" w:sz="2" w:space="0" w:color="auto"/>
              <w:right w:val="single" w:sz="2" w:space="0" w:color="auto"/>
            </w:tcBorders>
          </w:tcPr>
          <w:p w14:paraId="6375DFAB" w14:textId="77777777" w:rsidR="00671C8D" w:rsidRPr="00A8683D" w:rsidRDefault="00671C8D">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C1286C7" w14:textId="77777777" w:rsidR="00671C8D" w:rsidRPr="00A8683D" w:rsidRDefault="00671C8D"/>
        </w:tc>
      </w:tr>
    </w:tbl>
    <w:p w14:paraId="1E2C77B4" w14:textId="77777777" w:rsidR="00671C8D" w:rsidRPr="00A8683D" w:rsidRDefault="00671C8D" w:rsidP="00671C8D">
      <w:pPr>
        <w:pStyle w:val="BodyText"/>
      </w:pPr>
    </w:p>
    <w:p w14:paraId="2AF8E6F8" w14:textId="77777777" w:rsidR="00671C8D" w:rsidRPr="00A8683D" w:rsidRDefault="00671C8D" w:rsidP="00671C8D">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71C8D" w:rsidRPr="00A8683D" w14:paraId="4609D483"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29C182E0" w14:textId="77777777" w:rsidR="00671C8D" w:rsidRPr="00A8683D" w:rsidRDefault="00671C8D">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7FC6897D" w14:textId="77777777" w:rsidR="00671C8D" w:rsidRPr="00A8683D" w:rsidRDefault="00671C8D">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7E957080" w14:textId="77777777" w:rsidR="00671C8D" w:rsidRPr="00A8683D" w:rsidRDefault="00671C8D">
            <w:pPr>
              <w:rPr>
                <w:b/>
              </w:rPr>
            </w:pPr>
            <w:r w:rsidRPr="00A8683D">
              <w:rPr>
                <w:b/>
              </w:rPr>
              <w:t>Pastabos</w:t>
            </w:r>
          </w:p>
        </w:tc>
      </w:tr>
      <w:tr w:rsidR="00671C8D" w:rsidRPr="00A8683D" w14:paraId="4F113228"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22A82BB" w14:textId="77777777" w:rsidR="00671C8D" w:rsidRPr="00A8683D" w:rsidRDefault="00671C8D"/>
        </w:tc>
        <w:tc>
          <w:tcPr>
            <w:tcW w:w="5220" w:type="dxa"/>
            <w:tcBorders>
              <w:top w:val="single" w:sz="2" w:space="0" w:color="auto"/>
              <w:left w:val="single" w:sz="2" w:space="0" w:color="auto"/>
              <w:bottom w:val="single" w:sz="2" w:space="0" w:color="auto"/>
              <w:right w:val="single" w:sz="2" w:space="0" w:color="auto"/>
            </w:tcBorders>
          </w:tcPr>
          <w:p w14:paraId="33E5EAF2" w14:textId="77777777" w:rsidR="00671C8D" w:rsidRPr="00A8683D" w:rsidRDefault="00671C8D">
            <w:r w:rsidRPr="00A8683D">
              <w:rPr>
                <w:b/>
                <w:bCs/>
              </w:rPr>
              <w:t>0..1</w:t>
            </w:r>
            <w:r w:rsidRPr="00A8683D">
              <w:t xml:space="preserve"> </w:t>
            </w:r>
            <w:r w:rsidRPr="00984980">
              <w:t>Projekto išlaidų supaprastinimai.</w:t>
            </w:r>
          </w:p>
          <w:p w14:paraId="1673036F" w14:textId="77777777" w:rsidR="00671C8D" w:rsidRPr="00A8683D" w:rsidRDefault="00671C8D">
            <w:r w:rsidRPr="00A8683D">
              <w:rPr>
                <w:b/>
                <w:bCs/>
              </w:rPr>
              <w:t>0..*</w:t>
            </w:r>
            <w:r w:rsidRPr="00A8683D">
              <w:t xml:space="preserve"> Projekto finansavimas. </w:t>
            </w:r>
          </w:p>
          <w:p w14:paraId="555788AC" w14:textId="77777777" w:rsidR="00671C8D" w:rsidRPr="00A8683D" w:rsidRDefault="00671C8D"/>
        </w:tc>
        <w:tc>
          <w:tcPr>
            <w:tcW w:w="1710" w:type="dxa"/>
            <w:tcBorders>
              <w:top w:val="single" w:sz="2" w:space="0" w:color="auto"/>
              <w:left w:val="single" w:sz="2" w:space="0" w:color="auto"/>
              <w:bottom w:val="single" w:sz="2" w:space="0" w:color="auto"/>
              <w:right w:val="single" w:sz="2" w:space="0" w:color="auto"/>
            </w:tcBorders>
          </w:tcPr>
          <w:p w14:paraId="1A23160A" w14:textId="77777777" w:rsidR="00671C8D" w:rsidRPr="00A8683D" w:rsidRDefault="00671C8D"/>
        </w:tc>
      </w:tr>
      <w:tr w:rsidR="00671C8D" w:rsidRPr="00A8683D" w14:paraId="22F6A49E"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61BE0F08" w14:textId="77777777" w:rsidR="00671C8D" w:rsidRPr="00A8683D" w:rsidRDefault="00671C8D"/>
        </w:tc>
        <w:tc>
          <w:tcPr>
            <w:tcW w:w="5220" w:type="dxa"/>
            <w:tcBorders>
              <w:top w:val="single" w:sz="2" w:space="0" w:color="auto"/>
              <w:left w:val="single" w:sz="2" w:space="0" w:color="auto"/>
              <w:bottom w:val="single" w:sz="2" w:space="0" w:color="auto"/>
              <w:right w:val="single" w:sz="2" w:space="0" w:color="auto"/>
            </w:tcBorders>
          </w:tcPr>
          <w:p w14:paraId="53539254" w14:textId="77777777" w:rsidR="00671C8D" w:rsidRPr="00A8683D" w:rsidRDefault="00671C8D">
            <w:r w:rsidRPr="00A8683D">
              <w:rPr>
                <w:b/>
                <w:bCs/>
              </w:rPr>
              <w:t>0..*</w:t>
            </w:r>
            <w:r w:rsidRPr="00A8683D">
              <w:t xml:space="preserve"> Projekto išlaidų supaprastinimai</w:t>
            </w:r>
          </w:p>
          <w:p w14:paraId="482173FC" w14:textId="77777777" w:rsidR="00671C8D" w:rsidRPr="00A8683D" w:rsidRDefault="00671C8D">
            <w:r w:rsidRPr="00A8683D">
              <w:rPr>
                <w:b/>
                <w:bCs/>
              </w:rPr>
              <w:t>1</w:t>
            </w:r>
            <w:r w:rsidRPr="00A8683D">
              <w:t xml:space="preserve"> Išlaidų supaprastinimų pavadinimai</w:t>
            </w:r>
          </w:p>
        </w:tc>
        <w:tc>
          <w:tcPr>
            <w:tcW w:w="1710" w:type="dxa"/>
            <w:tcBorders>
              <w:top w:val="single" w:sz="2" w:space="0" w:color="auto"/>
              <w:left w:val="single" w:sz="2" w:space="0" w:color="auto"/>
              <w:bottom w:val="single" w:sz="2" w:space="0" w:color="auto"/>
              <w:right w:val="single" w:sz="2" w:space="0" w:color="auto"/>
            </w:tcBorders>
          </w:tcPr>
          <w:p w14:paraId="466B71B9" w14:textId="77777777" w:rsidR="00671C8D" w:rsidRPr="00A8683D" w:rsidRDefault="00671C8D"/>
        </w:tc>
      </w:tr>
      <w:tr w:rsidR="00671C8D" w:rsidRPr="00A8683D" w14:paraId="4A49B556"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6B161624" w14:textId="77777777" w:rsidR="00671C8D" w:rsidRPr="00A8683D" w:rsidRDefault="00671C8D"/>
        </w:tc>
        <w:tc>
          <w:tcPr>
            <w:tcW w:w="5220" w:type="dxa"/>
            <w:tcBorders>
              <w:top w:val="single" w:sz="2" w:space="0" w:color="auto"/>
              <w:left w:val="single" w:sz="2" w:space="0" w:color="auto"/>
              <w:bottom w:val="single" w:sz="2" w:space="0" w:color="auto"/>
              <w:right w:val="single" w:sz="2" w:space="0" w:color="auto"/>
            </w:tcBorders>
          </w:tcPr>
          <w:p w14:paraId="495C4DA0" w14:textId="77777777" w:rsidR="00671C8D" w:rsidRPr="00A8683D" w:rsidRDefault="00671C8D">
            <w:r w:rsidRPr="00A8683D">
              <w:rPr>
                <w:b/>
                <w:bCs/>
              </w:rPr>
              <w:t>0..*</w:t>
            </w:r>
            <w:r w:rsidRPr="00A8683D">
              <w:t xml:space="preserve"> Projekto išlaidų supaprastinimai</w:t>
            </w:r>
          </w:p>
          <w:p w14:paraId="751AD85A" w14:textId="77777777" w:rsidR="00671C8D" w:rsidRPr="00A8683D" w:rsidRDefault="00671C8D">
            <w:r w:rsidRPr="00A8683D">
              <w:rPr>
                <w:b/>
                <w:bCs/>
              </w:rPr>
              <w:t xml:space="preserve">1 </w:t>
            </w:r>
            <w:r w:rsidRPr="00A8683D">
              <w:t>Išlaidų kategorijos</w:t>
            </w:r>
          </w:p>
        </w:tc>
        <w:tc>
          <w:tcPr>
            <w:tcW w:w="1710" w:type="dxa"/>
            <w:tcBorders>
              <w:top w:val="single" w:sz="2" w:space="0" w:color="auto"/>
              <w:left w:val="single" w:sz="2" w:space="0" w:color="auto"/>
              <w:bottom w:val="single" w:sz="2" w:space="0" w:color="auto"/>
              <w:right w:val="single" w:sz="2" w:space="0" w:color="auto"/>
            </w:tcBorders>
          </w:tcPr>
          <w:p w14:paraId="21EADDBF" w14:textId="77777777" w:rsidR="00671C8D" w:rsidRPr="00A8683D" w:rsidRDefault="00671C8D"/>
        </w:tc>
      </w:tr>
      <w:tr w:rsidR="00671C8D" w:rsidRPr="00A8683D" w14:paraId="4909E537"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8BE92FD" w14:textId="77777777" w:rsidR="00671C8D" w:rsidRPr="00A8683D" w:rsidRDefault="00671C8D"/>
        </w:tc>
        <w:tc>
          <w:tcPr>
            <w:tcW w:w="5220" w:type="dxa"/>
            <w:tcBorders>
              <w:top w:val="single" w:sz="2" w:space="0" w:color="auto"/>
              <w:left w:val="single" w:sz="2" w:space="0" w:color="auto"/>
              <w:bottom w:val="single" w:sz="2" w:space="0" w:color="auto"/>
              <w:right w:val="single" w:sz="2" w:space="0" w:color="auto"/>
            </w:tcBorders>
          </w:tcPr>
          <w:p w14:paraId="1219B939" w14:textId="77777777" w:rsidR="00671C8D" w:rsidRPr="00A8683D" w:rsidRDefault="00671C8D">
            <w:r w:rsidRPr="00A8683D">
              <w:rPr>
                <w:b/>
                <w:bCs/>
              </w:rPr>
              <w:t>0..*</w:t>
            </w:r>
            <w:r w:rsidRPr="00A8683D">
              <w:t xml:space="preserve"> Projekto išlaidų supaprastinimai</w:t>
            </w:r>
          </w:p>
          <w:p w14:paraId="7FE373DB" w14:textId="77777777" w:rsidR="00671C8D" w:rsidRPr="00A8683D" w:rsidRDefault="00671C8D">
            <w:r w:rsidRPr="00A8683D">
              <w:rPr>
                <w:b/>
                <w:bCs/>
              </w:rPr>
              <w:t xml:space="preserve">1 </w:t>
            </w:r>
            <w:r w:rsidRPr="00A8683D">
              <w:t>Projekto veiklos</w:t>
            </w:r>
          </w:p>
          <w:p w14:paraId="53E08295" w14:textId="77777777" w:rsidR="00671C8D" w:rsidRPr="00A8683D" w:rsidRDefault="00671C8D">
            <w:pPr>
              <w:rPr>
                <w:b/>
              </w:rPr>
            </w:pPr>
          </w:p>
        </w:tc>
        <w:tc>
          <w:tcPr>
            <w:tcW w:w="1710" w:type="dxa"/>
            <w:tcBorders>
              <w:top w:val="single" w:sz="2" w:space="0" w:color="auto"/>
              <w:left w:val="single" w:sz="2" w:space="0" w:color="auto"/>
              <w:bottom w:val="single" w:sz="2" w:space="0" w:color="auto"/>
              <w:right w:val="single" w:sz="2" w:space="0" w:color="auto"/>
            </w:tcBorders>
          </w:tcPr>
          <w:p w14:paraId="66FE68DD" w14:textId="77777777" w:rsidR="00671C8D" w:rsidRPr="00A8683D" w:rsidRDefault="00671C8D"/>
        </w:tc>
      </w:tr>
    </w:tbl>
    <w:p w14:paraId="1BAB3D48" w14:textId="77777777" w:rsidR="002C1127" w:rsidRDefault="002C1127" w:rsidP="008A0163"/>
    <w:p w14:paraId="135AC5E1" w14:textId="77777777" w:rsidR="009B6EA9" w:rsidRPr="00A8683D" w:rsidRDefault="74536496" w:rsidP="00DF40CE">
      <w:pPr>
        <w:pStyle w:val="Heading4"/>
      </w:pPr>
      <w:bookmarkStart w:id="274" w:name="_Toc159222139"/>
      <w:r>
        <w:t>Projekto atsakingi asmenys</w:t>
      </w:r>
      <w:bookmarkEnd w:id="272"/>
      <w:bookmarkEnd w:id="274"/>
    </w:p>
    <w:p w14:paraId="1C661099" w14:textId="77777777" w:rsidR="009B6EA9" w:rsidRPr="00A8683D" w:rsidRDefault="009B6EA9" w:rsidP="00AC0199">
      <w:pPr>
        <w:ind w:firstLine="0"/>
      </w:pPr>
      <w:r w:rsidRPr="00A8683D">
        <w:rPr>
          <w:i/>
          <w:iCs/>
          <w:color w:val="447524"/>
        </w:rPr>
        <w:t>Katalogas</w:t>
      </w:r>
      <w:r w:rsidRPr="00A8683D">
        <w:rPr>
          <w:rFonts w:cs="Arial"/>
        </w:rPr>
        <w:t>:</w:t>
      </w:r>
      <w:r w:rsidRPr="00A8683D">
        <w:rPr>
          <w:rFonts w:cs="Arial"/>
          <w:color w:val="000000"/>
        </w:rPr>
        <w:t xml:space="preserve"> Projektai</w:t>
      </w:r>
    </w:p>
    <w:p w14:paraId="1297787B" w14:textId="77777777" w:rsidR="009B6EA9" w:rsidRPr="00A8683D" w:rsidRDefault="009B6EA9" w:rsidP="00AC0199">
      <w:pPr>
        <w:ind w:firstLine="0"/>
      </w:pPr>
      <w:r w:rsidRPr="00A8683D">
        <w:rPr>
          <w:i/>
          <w:iCs/>
          <w:color w:val="447524"/>
        </w:rPr>
        <w:t>Detalės</w:t>
      </w:r>
      <w:r w:rsidRPr="00A8683D">
        <w:rPr>
          <w:rFonts w:cs="Arial"/>
        </w:rPr>
        <w:t>:</w:t>
      </w:r>
      <w:r w:rsidRPr="00A8683D">
        <w:tab/>
      </w:r>
      <w:r w:rsidRPr="00A8683D">
        <w:rPr>
          <w:i/>
        </w:rPr>
        <w:t>Sukurta</w:t>
      </w:r>
      <w:r w:rsidRPr="00A8683D">
        <w:t xml:space="preserve"> 2015-09-30. </w:t>
      </w:r>
      <w:r w:rsidRPr="00A8683D">
        <w:rPr>
          <w:i/>
        </w:rPr>
        <w:t xml:space="preserve">Modifikuota </w:t>
      </w:r>
      <w:r w:rsidRPr="00A8683D">
        <w:t>2015-09-30.</w:t>
      </w:r>
    </w:p>
    <w:p w14:paraId="57F5B151" w14:textId="77777777" w:rsidR="009B6EA9" w:rsidRPr="00A8683D" w:rsidRDefault="009B6EA9" w:rsidP="00AC0199">
      <w:pPr>
        <w:ind w:firstLine="0"/>
      </w:pPr>
      <w:r w:rsidRPr="00A8683D">
        <w:rPr>
          <w:i/>
          <w:iCs/>
          <w:color w:val="447524"/>
        </w:rPr>
        <w:t>Pastabos</w:t>
      </w:r>
      <w:r w:rsidRPr="00A8683D">
        <w:rPr>
          <w:rFonts w:cs="Arial"/>
        </w:rPr>
        <w:t>:</w:t>
      </w:r>
      <w:r w:rsidRPr="00A8683D">
        <w:rPr>
          <w:rFonts w:cs="Arial"/>
        </w:rPr>
        <w:tab/>
      </w:r>
    </w:p>
    <w:p w14:paraId="07A057D5" w14:textId="77777777" w:rsidR="009B6EA9" w:rsidRPr="00A8683D" w:rsidRDefault="009B6EA9" w:rsidP="009B6EA9"/>
    <w:p w14:paraId="2D562CF8" w14:textId="77777777" w:rsidR="009B6EA9" w:rsidRPr="00A8683D" w:rsidRDefault="009B6EA9" w:rsidP="009B6EA9">
      <w:pPr>
        <w:rPr>
          <w:i/>
          <w:iCs/>
          <w:color w:val="447524"/>
          <w:u w:val="single"/>
        </w:rPr>
      </w:pPr>
      <w:bookmarkStart w:id="275" w:name="BKM_FADFDFB7_030E_4061_B3D6_BD066E459FCF"/>
      <w:bookmarkEnd w:id="275"/>
      <w:r w:rsidRPr="00A8683D">
        <w:rPr>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9B6EA9" w:rsidRPr="00A8683D" w14:paraId="11CFF407" w14:textId="77777777" w:rsidTr="00BB4CB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5E07EE79" w14:textId="77777777" w:rsidR="009B6EA9" w:rsidRPr="00A8683D" w:rsidRDefault="009B6EA9" w:rsidP="00BB4CB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715483A0" w14:textId="77777777" w:rsidR="009B6EA9" w:rsidRPr="00A8683D" w:rsidRDefault="009B6EA9" w:rsidP="00BB4CB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524A9200" w14:textId="77777777" w:rsidR="009B6EA9" w:rsidRPr="00A8683D" w:rsidRDefault="009B6EA9" w:rsidP="00BB4CBC">
            <w:pPr>
              <w:rPr>
                <w:b/>
              </w:rPr>
            </w:pPr>
            <w:r w:rsidRPr="00A8683D">
              <w:rPr>
                <w:b/>
              </w:rPr>
              <w:t>Pastabos</w:t>
            </w:r>
          </w:p>
        </w:tc>
      </w:tr>
      <w:tr w:rsidR="009B6EA9" w:rsidRPr="00A8683D" w14:paraId="0DD6E7A4" w14:textId="77777777" w:rsidTr="00BB4CBC">
        <w:trPr>
          <w:trHeight w:val="230"/>
        </w:trPr>
        <w:tc>
          <w:tcPr>
            <w:tcW w:w="2790" w:type="dxa"/>
            <w:tcBorders>
              <w:top w:val="single" w:sz="2" w:space="0" w:color="auto"/>
              <w:left w:val="single" w:sz="2" w:space="0" w:color="auto"/>
              <w:bottom w:val="single" w:sz="2" w:space="0" w:color="auto"/>
              <w:right w:val="single" w:sz="2" w:space="0" w:color="auto"/>
            </w:tcBorders>
          </w:tcPr>
          <w:p w14:paraId="71D164D7" w14:textId="77777777" w:rsidR="009B6EA9" w:rsidRPr="00A8683D" w:rsidRDefault="009B6EA9" w:rsidP="00AC0199">
            <w:r w:rsidRPr="00A8683D">
              <w:t>Tipas</w:t>
            </w:r>
          </w:p>
        </w:tc>
        <w:tc>
          <w:tcPr>
            <w:tcW w:w="1980" w:type="dxa"/>
            <w:tcBorders>
              <w:top w:val="single" w:sz="2" w:space="0" w:color="auto"/>
              <w:left w:val="single" w:sz="2" w:space="0" w:color="auto"/>
              <w:bottom w:val="single" w:sz="2" w:space="0" w:color="auto"/>
              <w:right w:val="single" w:sz="2" w:space="0" w:color="auto"/>
            </w:tcBorders>
          </w:tcPr>
          <w:p w14:paraId="09168412" w14:textId="77777777" w:rsidR="009B6EA9" w:rsidRPr="00A8683D" w:rsidRDefault="009B6EA9" w:rsidP="00AC0199">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3FD552AC" w14:textId="77777777" w:rsidR="009B6EA9" w:rsidRPr="00A8683D" w:rsidRDefault="009B6EA9" w:rsidP="00AC0199">
            <w:r w:rsidRPr="00A8683D">
              <w:t>Projekto vadovas</w:t>
            </w:r>
          </w:p>
          <w:p w14:paraId="75D169CC" w14:textId="77777777" w:rsidR="009B6EA9" w:rsidRPr="00A8683D" w:rsidRDefault="00711E3A" w:rsidP="00AC0199">
            <w:r w:rsidRPr="00A8683D">
              <w:lastRenderedPageBreak/>
              <w:t>Projekto f</w:t>
            </w:r>
            <w:r w:rsidR="009B6EA9" w:rsidRPr="00A8683D">
              <w:t>inansininkas</w:t>
            </w:r>
          </w:p>
          <w:p w14:paraId="7DD4A4BA" w14:textId="77777777" w:rsidR="009B6EA9" w:rsidRPr="00A8683D" w:rsidRDefault="009B6EA9" w:rsidP="00AC0199">
            <w:r w:rsidRPr="00A8683D">
              <w:t>Vertintojas</w:t>
            </w:r>
          </w:p>
          <w:p w14:paraId="61C069E1" w14:textId="77777777" w:rsidR="00F23961" w:rsidRPr="00A8683D" w:rsidRDefault="00F23961" w:rsidP="00AC0199">
            <w:r w:rsidRPr="00A8683D">
              <w:t>Teisininkas</w:t>
            </w:r>
          </w:p>
          <w:p w14:paraId="2DAAD5C0" w14:textId="77777777" w:rsidR="00F23961" w:rsidRPr="00A8683D" w:rsidRDefault="0014615B" w:rsidP="00AC0199">
            <w:r>
              <w:t>Vadovaujančios</w:t>
            </w:r>
            <w:r w:rsidRPr="00A8683D">
              <w:t xml:space="preserve"> </w:t>
            </w:r>
            <w:r w:rsidR="00F23961" w:rsidRPr="00A8683D">
              <w:t>institucijos atstovas</w:t>
            </w:r>
          </w:p>
        </w:tc>
      </w:tr>
    </w:tbl>
    <w:p w14:paraId="08813D99" w14:textId="77777777" w:rsidR="009B6EA9" w:rsidRPr="00A8683D" w:rsidRDefault="009B6EA9" w:rsidP="009B6EA9"/>
    <w:p w14:paraId="6124C0D7" w14:textId="77777777" w:rsidR="009B6EA9" w:rsidRPr="00A8683D" w:rsidRDefault="009B6EA9" w:rsidP="009B6EA9"/>
    <w:p w14:paraId="5A06E307" w14:textId="77777777" w:rsidR="009B6EA9" w:rsidRPr="00A8683D" w:rsidRDefault="009B6EA9" w:rsidP="009B6EA9">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9B6EA9" w:rsidRPr="00A8683D" w14:paraId="2CDDE367"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55406519" w14:textId="77777777" w:rsidR="009B6EA9" w:rsidRPr="00A8683D" w:rsidRDefault="009B6EA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22735CF4" w14:textId="77777777" w:rsidR="009B6EA9" w:rsidRPr="00A8683D" w:rsidRDefault="009B6EA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EC1D38F" w14:textId="77777777" w:rsidR="009B6EA9" w:rsidRPr="00A8683D" w:rsidRDefault="009B6EA9" w:rsidP="00BB4CBC">
            <w:pPr>
              <w:rPr>
                <w:b/>
              </w:rPr>
            </w:pPr>
            <w:r w:rsidRPr="00A8683D">
              <w:rPr>
                <w:b/>
              </w:rPr>
              <w:t>Pastabos</w:t>
            </w:r>
          </w:p>
        </w:tc>
      </w:tr>
      <w:tr w:rsidR="009B6EA9" w:rsidRPr="00A8683D" w14:paraId="7CC2A44E"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769A0B6"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0A474C19" w14:textId="77777777" w:rsidR="009B6EA9" w:rsidRPr="00A8683D" w:rsidRDefault="009B6EA9" w:rsidP="00AC0199">
            <w:r w:rsidRPr="00A8683D">
              <w:rPr>
                <w:b/>
              </w:rPr>
              <w:t xml:space="preserve"> </w:t>
            </w:r>
            <w:r w:rsidRPr="00A8683D">
              <w:t xml:space="preserve"> </w:t>
            </w:r>
            <w:r w:rsidRPr="00A8683D">
              <w:rPr>
                <w:b/>
              </w:rPr>
              <w:t>0..*</w:t>
            </w:r>
            <w:r w:rsidRPr="00A8683D">
              <w:rPr>
                <w:b/>
              </w:rPr>
              <w:tab/>
            </w:r>
            <w:r w:rsidRPr="00A8683D">
              <w:t xml:space="preserve">Projekto atsakingi asmenys. </w:t>
            </w:r>
          </w:p>
          <w:p w14:paraId="6C3F16B9" w14:textId="77777777" w:rsidR="009B6EA9" w:rsidRPr="00A8683D" w:rsidRDefault="009B6EA9" w:rsidP="00AC0199">
            <w:r w:rsidRPr="00A8683D">
              <w:rPr>
                <w:b/>
              </w:rPr>
              <w:t xml:space="preserve"> </w:t>
            </w:r>
            <w:r w:rsidRPr="00A8683D">
              <w:t xml:space="preserve"> </w:t>
            </w:r>
            <w:r w:rsidRPr="00A8683D">
              <w:rPr>
                <w:b/>
              </w:rPr>
              <w:t>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4B57A786" w14:textId="77777777" w:rsidR="009B6EA9" w:rsidRPr="00A8683D" w:rsidRDefault="009B6EA9" w:rsidP="00BB4CBC"/>
        </w:tc>
      </w:tr>
      <w:tr w:rsidR="009B6EA9" w:rsidRPr="00A8683D" w14:paraId="23C60425"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5226425D"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20CCD7B5" w14:textId="77777777" w:rsidR="009B6EA9" w:rsidRPr="00A8683D" w:rsidRDefault="009B6EA9" w:rsidP="00AC0199">
            <w:r w:rsidRPr="00A8683D">
              <w:rPr>
                <w:b/>
              </w:rPr>
              <w:t xml:space="preserve"> </w:t>
            </w:r>
            <w:r w:rsidRPr="00A8683D">
              <w:t xml:space="preserve"> </w:t>
            </w:r>
            <w:r w:rsidRPr="00A8683D">
              <w:rPr>
                <w:b/>
              </w:rPr>
              <w:t>0..*</w:t>
            </w:r>
            <w:r w:rsidRPr="00A8683D">
              <w:rPr>
                <w:b/>
              </w:rPr>
              <w:tab/>
            </w:r>
            <w:r w:rsidRPr="00A8683D">
              <w:t xml:space="preserve">Projekto atsakingi asmenys. </w:t>
            </w:r>
          </w:p>
          <w:p w14:paraId="6D7C0023" w14:textId="77777777" w:rsidR="009B6EA9" w:rsidRPr="00A8683D" w:rsidRDefault="009B6EA9" w:rsidP="00AC0199">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491E2032" w14:textId="77777777" w:rsidR="009B6EA9" w:rsidRPr="00A8683D" w:rsidRDefault="009B6EA9" w:rsidP="00BB4CBC"/>
        </w:tc>
        <w:bookmarkEnd w:id="273"/>
      </w:tr>
    </w:tbl>
    <w:p w14:paraId="7E99BB15" w14:textId="77777777" w:rsidR="009B6EA9" w:rsidRPr="00A8683D" w:rsidRDefault="74536496" w:rsidP="00DF40CE">
      <w:pPr>
        <w:pStyle w:val="Heading4"/>
      </w:pPr>
      <w:bookmarkStart w:id="276" w:name="_Toc452045786"/>
      <w:bookmarkStart w:id="277" w:name="_Toc159222140"/>
      <w:bookmarkStart w:id="278" w:name="BKM_2C42B00F_A7DB_49EA_B330_676833E485F2"/>
      <w:r>
        <w:t>Projekto dokumentai</w:t>
      </w:r>
      <w:bookmarkEnd w:id="276"/>
      <w:bookmarkEnd w:id="277"/>
    </w:p>
    <w:p w14:paraId="6AAB04F2" w14:textId="77777777" w:rsidR="009B6EA9" w:rsidRPr="00A8683D" w:rsidRDefault="009B6EA9" w:rsidP="00AC0199">
      <w:pPr>
        <w:ind w:firstLine="0"/>
      </w:pPr>
      <w:r w:rsidRPr="00A8683D">
        <w:rPr>
          <w:i/>
          <w:iCs/>
          <w:color w:val="447524"/>
        </w:rPr>
        <w:t>Katalogas</w:t>
      </w:r>
      <w:r w:rsidRPr="00A8683D">
        <w:rPr>
          <w:rFonts w:cs="Arial"/>
        </w:rPr>
        <w:t>:</w:t>
      </w:r>
      <w:r w:rsidRPr="00A8683D">
        <w:rPr>
          <w:rFonts w:cs="Arial"/>
          <w:color w:val="000000"/>
        </w:rPr>
        <w:t xml:space="preserve"> Projektai</w:t>
      </w:r>
    </w:p>
    <w:p w14:paraId="3DE99C8B" w14:textId="77777777" w:rsidR="009B6EA9" w:rsidRPr="00A8683D" w:rsidRDefault="009B6EA9" w:rsidP="00AC0199">
      <w:pPr>
        <w:ind w:firstLine="0"/>
      </w:pPr>
      <w:r w:rsidRPr="00A8683D">
        <w:rPr>
          <w:i/>
          <w:iCs/>
          <w:color w:val="447524"/>
        </w:rPr>
        <w:t>Detalės</w:t>
      </w:r>
      <w:r w:rsidRPr="00A8683D">
        <w:rPr>
          <w:rFonts w:cs="Arial"/>
        </w:rPr>
        <w:t>:</w:t>
      </w:r>
      <w:r w:rsidRPr="00A8683D">
        <w:tab/>
      </w:r>
      <w:r w:rsidRPr="00A8683D">
        <w:rPr>
          <w:i/>
        </w:rPr>
        <w:t>Sukurta</w:t>
      </w:r>
      <w:r w:rsidRPr="00A8683D">
        <w:t xml:space="preserve"> 2015-09-30. </w:t>
      </w:r>
      <w:r w:rsidRPr="00A8683D">
        <w:rPr>
          <w:i/>
        </w:rPr>
        <w:t xml:space="preserve">Modifikuota </w:t>
      </w:r>
      <w:r w:rsidRPr="00A8683D">
        <w:t>2015-11-09.</w:t>
      </w:r>
    </w:p>
    <w:p w14:paraId="4627582A" w14:textId="77777777" w:rsidR="009B6EA9" w:rsidRPr="00A8683D" w:rsidRDefault="009B6EA9" w:rsidP="00AC0199">
      <w:pPr>
        <w:ind w:firstLine="0"/>
      </w:pPr>
      <w:r w:rsidRPr="00A8683D">
        <w:rPr>
          <w:i/>
          <w:iCs/>
          <w:color w:val="447524"/>
        </w:rPr>
        <w:t>Pastabos</w:t>
      </w:r>
      <w:r w:rsidRPr="00A8683D">
        <w:rPr>
          <w:rFonts w:cs="Arial"/>
        </w:rPr>
        <w:t>:</w:t>
      </w:r>
      <w:r w:rsidRPr="00A8683D">
        <w:rPr>
          <w:rFonts w:cs="Arial"/>
        </w:rPr>
        <w:tab/>
      </w:r>
    </w:p>
    <w:p w14:paraId="6E6E0AA9" w14:textId="77777777" w:rsidR="009B6EA9" w:rsidRPr="00A8683D" w:rsidRDefault="009B6EA9" w:rsidP="009B6EA9"/>
    <w:p w14:paraId="0E9BF992" w14:textId="77777777" w:rsidR="009B6EA9" w:rsidRPr="00A8683D" w:rsidRDefault="009B6EA9" w:rsidP="009B6EA9"/>
    <w:p w14:paraId="10C21967" w14:textId="77777777" w:rsidR="009B6EA9" w:rsidRPr="00A8683D" w:rsidRDefault="009B6EA9" w:rsidP="009B6EA9"/>
    <w:p w14:paraId="01554336" w14:textId="77777777" w:rsidR="009B6EA9" w:rsidRPr="00A8683D" w:rsidRDefault="009B6EA9" w:rsidP="009B6EA9">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9B6EA9" w:rsidRPr="00A8683D" w14:paraId="521AE896"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3F002A56" w14:textId="77777777" w:rsidR="009B6EA9" w:rsidRPr="00A8683D" w:rsidRDefault="009B6EA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464F62B" w14:textId="77777777" w:rsidR="009B6EA9" w:rsidRPr="00A8683D" w:rsidRDefault="009B6EA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0449528" w14:textId="77777777" w:rsidR="009B6EA9" w:rsidRPr="00A8683D" w:rsidRDefault="009B6EA9" w:rsidP="00BB4CBC">
            <w:pPr>
              <w:rPr>
                <w:b/>
              </w:rPr>
            </w:pPr>
            <w:r w:rsidRPr="00A8683D">
              <w:rPr>
                <w:b/>
              </w:rPr>
              <w:t>Pastabos</w:t>
            </w:r>
          </w:p>
        </w:tc>
      </w:tr>
      <w:tr w:rsidR="009B6EA9" w:rsidRPr="00A8683D" w14:paraId="61D474CD"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6D59A026"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2261D3F5" w14:textId="77777777" w:rsidR="009B6EA9" w:rsidRPr="00A8683D" w:rsidRDefault="009B6EA9" w:rsidP="00AC0199">
            <w:r w:rsidRPr="00A8683D">
              <w:rPr>
                <w:b/>
              </w:rPr>
              <w:t xml:space="preserve"> </w:t>
            </w:r>
            <w:r w:rsidRPr="00A8683D">
              <w:t xml:space="preserve"> </w:t>
            </w:r>
            <w:r w:rsidRPr="00A8683D">
              <w:rPr>
                <w:b/>
              </w:rPr>
              <w:t>0..*</w:t>
            </w:r>
            <w:r w:rsidRPr="00A8683D">
              <w:rPr>
                <w:b/>
              </w:rPr>
              <w:tab/>
            </w:r>
            <w:r w:rsidRPr="00A8683D">
              <w:t xml:space="preserve">Projekto dokumentai. </w:t>
            </w:r>
          </w:p>
          <w:p w14:paraId="1E0D251D" w14:textId="77777777" w:rsidR="009B6EA9" w:rsidRPr="00A8683D" w:rsidRDefault="009B6EA9" w:rsidP="00AC0199">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79558B78" w14:textId="77777777" w:rsidR="009B6EA9" w:rsidRPr="00A8683D" w:rsidRDefault="009B6EA9" w:rsidP="00BB4CBC"/>
        </w:tc>
      </w:tr>
      <w:tr w:rsidR="009B6EA9" w:rsidRPr="00A8683D" w14:paraId="229362B8"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2E91C034"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28875BAA" w14:textId="77777777" w:rsidR="009B6EA9" w:rsidRPr="00A8683D" w:rsidRDefault="009B6EA9" w:rsidP="00AC0199">
            <w:r w:rsidRPr="00A8683D">
              <w:rPr>
                <w:b/>
              </w:rPr>
              <w:t xml:space="preserve"> </w:t>
            </w:r>
            <w:r w:rsidRPr="00A8683D">
              <w:t xml:space="preserve"> </w:t>
            </w:r>
            <w:r w:rsidRPr="00A8683D">
              <w:rPr>
                <w:b/>
              </w:rPr>
              <w:tab/>
            </w:r>
            <w:r w:rsidRPr="00A8683D">
              <w:t xml:space="preserve">Projekto dokumentai. </w:t>
            </w:r>
          </w:p>
          <w:p w14:paraId="6BD45B40" w14:textId="77777777" w:rsidR="009B6EA9" w:rsidRPr="00A8683D" w:rsidRDefault="009B6EA9" w:rsidP="00AC0199">
            <w:r w:rsidRPr="00A8683D">
              <w:rPr>
                <w:b/>
              </w:rPr>
              <w:t xml:space="preserve"> </w:t>
            </w:r>
            <w:r w:rsidRPr="00A8683D">
              <w:t xml:space="preserve"> </w:t>
            </w:r>
            <w:r w:rsidRPr="00A8683D">
              <w:rPr>
                <w:b/>
              </w:rPr>
              <w:tab/>
            </w:r>
            <w:r w:rsidRPr="00A8683D">
              <w:t>Dokumentai.</w:t>
            </w:r>
          </w:p>
        </w:tc>
        <w:tc>
          <w:tcPr>
            <w:tcW w:w="1710" w:type="dxa"/>
            <w:tcBorders>
              <w:top w:val="single" w:sz="2" w:space="0" w:color="auto"/>
              <w:left w:val="single" w:sz="2" w:space="0" w:color="auto"/>
              <w:bottom w:val="single" w:sz="2" w:space="0" w:color="auto"/>
              <w:right w:val="single" w:sz="2" w:space="0" w:color="auto"/>
            </w:tcBorders>
          </w:tcPr>
          <w:p w14:paraId="4CBDA5ED" w14:textId="77777777" w:rsidR="009B6EA9" w:rsidRPr="00A8683D" w:rsidRDefault="009B6EA9" w:rsidP="00BB4CBC"/>
        </w:tc>
        <w:bookmarkEnd w:id="278"/>
      </w:tr>
    </w:tbl>
    <w:p w14:paraId="0B3EFCB9" w14:textId="77777777" w:rsidR="009B6EA9" w:rsidRPr="00A8683D" w:rsidRDefault="74536496" w:rsidP="00DF40CE">
      <w:pPr>
        <w:pStyle w:val="Heading4"/>
      </w:pPr>
      <w:bookmarkStart w:id="279" w:name="_Toc452045787"/>
      <w:bookmarkStart w:id="280" w:name="_Toc159222141"/>
      <w:bookmarkStart w:id="281" w:name="BKM_83F21C1D_FC18_4B0B_9903_215A016F7B2B"/>
      <w:r>
        <w:t>Projekto pastabos</w:t>
      </w:r>
      <w:bookmarkEnd w:id="279"/>
      <w:bookmarkEnd w:id="280"/>
    </w:p>
    <w:p w14:paraId="0A71EA73" w14:textId="77777777" w:rsidR="009B6EA9" w:rsidRPr="00A8683D" w:rsidRDefault="009B6EA9" w:rsidP="00AC0199">
      <w:pPr>
        <w:ind w:firstLine="0"/>
      </w:pPr>
      <w:r w:rsidRPr="00A8683D">
        <w:rPr>
          <w:i/>
          <w:iCs/>
          <w:color w:val="447524"/>
        </w:rPr>
        <w:t>Katalogas</w:t>
      </w:r>
      <w:r w:rsidRPr="00A8683D">
        <w:rPr>
          <w:rFonts w:cs="Arial"/>
        </w:rPr>
        <w:t>:</w:t>
      </w:r>
      <w:r w:rsidRPr="00A8683D">
        <w:rPr>
          <w:rFonts w:cs="Arial"/>
          <w:color w:val="000000"/>
        </w:rPr>
        <w:t xml:space="preserve"> Projektai</w:t>
      </w:r>
    </w:p>
    <w:p w14:paraId="4F3BFBD1" w14:textId="77777777" w:rsidR="009B6EA9" w:rsidRPr="00A8683D" w:rsidRDefault="009B6EA9" w:rsidP="00AC0199">
      <w:pPr>
        <w:ind w:firstLine="0"/>
      </w:pPr>
      <w:r w:rsidRPr="00A8683D">
        <w:rPr>
          <w:i/>
          <w:iCs/>
          <w:color w:val="447524"/>
        </w:rPr>
        <w:t>Detalės</w:t>
      </w:r>
      <w:r w:rsidRPr="00A8683D">
        <w:rPr>
          <w:rFonts w:cs="Arial"/>
        </w:rPr>
        <w:t>:</w:t>
      </w:r>
      <w:r w:rsidRPr="00A8683D">
        <w:tab/>
      </w:r>
      <w:r w:rsidRPr="00A8683D">
        <w:rPr>
          <w:i/>
        </w:rPr>
        <w:t>Sukurta</w:t>
      </w:r>
      <w:r w:rsidRPr="00A8683D">
        <w:t xml:space="preserve"> 2015-09-30. </w:t>
      </w:r>
      <w:r w:rsidRPr="00A8683D">
        <w:rPr>
          <w:i/>
        </w:rPr>
        <w:t xml:space="preserve">Modifikuota </w:t>
      </w:r>
      <w:r w:rsidRPr="00A8683D">
        <w:t>2015-11-09.</w:t>
      </w:r>
    </w:p>
    <w:p w14:paraId="4B386A0D" w14:textId="77777777" w:rsidR="009B6EA9" w:rsidRPr="00A8683D" w:rsidRDefault="009B6EA9" w:rsidP="00AC0199">
      <w:pPr>
        <w:ind w:firstLine="0"/>
      </w:pPr>
      <w:r w:rsidRPr="00A8683D">
        <w:rPr>
          <w:i/>
          <w:iCs/>
          <w:color w:val="447524"/>
        </w:rPr>
        <w:t>Pastabos</w:t>
      </w:r>
      <w:r w:rsidRPr="00A8683D">
        <w:rPr>
          <w:rFonts w:cs="Arial"/>
        </w:rPr>
        <w:t>:</w:t>
      </w:r>
      <w:r w:rsidRPr="00A8683D">
        <w:rPr>
          <w:rFonts w:cs="Arial"/>
        </w:rPr>
        <w:tab/>
      </w:r>
    </w:p>
    <w:p w14:paraId="4E49487E" w14:textId="77777777" w:rsidR="009B6EA9" w:rsidRPr="00A8683D" w:rsidRDefault="009B6EA9" w:rsidP="009B6EA9"/>
    <w:p w14:paraId="6C6EE675" w14:textId="77777777" w:rsidR="009B6EA9" w:rsidRPr="00A8683D" w:rsidRDefault="009B6EA9" w:rsidP="009B6EA9"/>
    <w:p w14:paraId="758C0ACA" w14:textId="77777777" w:rsidR="009B6EA9" w:rsidRPr="00A8683D" w:rsidRDefault="009B6EA9" w:rsidP="009B6EA9"/>
    <w:p w14:paraId="1886E3FE" w14:textId="77777777" w:rsidR="009B6EA9" w:rsidRPr="00A8683D" w:rsidRDefault="009B6EA9" w:rsidP="009B6EA9">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9B6EA9" w:rsidRPr="00A8683D" w14:paraId="0088A8A7" w14:textId="77777777" w:rsidTr="00BB4CBC">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09E53D73" w14:textId="77777777" w:rsidR="009B6EA9" w:rsidRPr="00A8683D" w:rsidRDefault="009B6EA9" w:rsidP="00BB4CB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3A7324C4" w14:textId="77777777" w:rsidR="009B6EA9" w:rsidRPr="00A8683D" w:rsidRDefault="009B6EA9" w:rsidP="00BB4CB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6E5651AF" w14:textId="77777777" w:rsidR="009B6EA9" w:rsidRPr="00A8683D" w:rsidRDefault="009B6EA9" w:rsidP="00BB4CBC">
            <w:pPr>
              <w:rPr>
                <w:b/>
              </w:rPr>
            </w:pPr>
            <w:r w:rsidRPr="00A8683D">
              <w:rPr>
                <w:b/>
              </w:rPr>
              <w:t>Pastabos</w:t>
            </w:r>
          </w:p>
        </w:tc>
      </w:tr>
      <w:tr w:rsidR="009B6EA9" w:rsidRPr="00A8683D" w14:paraId="49D0F60C"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15BACEBC"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3A99C163" w14:textId="77777777" w:rsidR="009B6EA9" w:rsidRPr="00A8683D" w:rsidRDefault="009B6EA9" w:rsidP="00AC0199">
            <w:r w:rsidRPr="00A8683D">
              <w:rPr>
                <w:b/>
              </w:rPr>
              <w:t xml:space="preserve"> </w:t>
            </w:r>
            <w:r w:rsidRPr="00A8683D">
              <w:t xml:space="preserve"> </w:t>
            </w:r>
            <w:r w:rsidRPr="00A8683D">
              <w:rPr>
                <w:b/>
              </w:rPr>
              <w:tab/>
            </w:r>
            <w:r w:rsidRPr="00A8683D">
              <w:t xml:space="preserve">Projekto pastabos. </w:t>
            </w:r>
          </w:p>
          <w:p w14:paraId="379CD60F" w14:textId="77777777" w:rsidR="009B6EA9" w:rsidRPr="00A8683D" w:rsidRDefault="009B6EA9" w:rsidP="00AC0199">
            <w:r w:rsidRPr="00A8683D">
              <w:rPr>
                <w:b/>
              </w:rPr>
              <w:t xml:space="preserve"> </w:t>
            </w:r>
            <w:r w:rsidRPr="00A8683D">
              <w:t xml:space="preserve"> </w:t>
            </w:r>
            <w:r w:rsidRPr="00A8683D">
              <w:rPr>
                <w:b/>
              </w:rPr>
              <w:tab/>
            </w:r>
            <w:r w:rsidRPr="00A8683D">
              <w:t>Pastabos.</w:t>
            </w:r>
          </w:p>
        </w:tc>
        <w:tc>
          <w:tcPr>
            <w:tcW w:w="1710" w:type="dxa"/>
            <w:tcBorders>
              <w:top w:val="single" w:sz="2" w:space="0" w:color="auto"/>
              <w:left w:val="single" w:sz="2" w:space="0" w:color="auto"/>
              <w:bottom w:val="single" w:sz="2" w:space="0" w:color="auto"/>
              <w:right w:val="single" w:sz="2" w:space="0" w:color="auto"/>
            </w:tcBorders>
          </w:tcPr>
          <w:p w14:paraId="16CCCC94" w14:textId="77777777" w:rsidR="009B6EA9" w:rsidRPr="00A8683D" w:rsidRDefault="009B6EA9" w:rsidP="00BB4CBC"/>
        </w:tc>
      </w:tr>
      <w:tr w:rsidR="009B6EA9" w:rsidRPr="00A8683D" w14:paraId="53E14246" w14:textId="77777777" w:rsidTr="00BB4CBC">
        <w:trPr>
          <w:trHeight w:val="338"/>
        </w:trPr>
        <w:tc>
          <w:tcPr>
            <w:tcW w:w="2610" w:type="dxa"/>
            <w:tcBorders>
              <w:top w:val="single" w:sz="2" w:space="0" w:color="auto"/>
              <w:left w:val="single" w:sz="2" w:space="0" w:color="auto"/>
              <w:bottom w:val="single" w:sz="2" w:space="0" w:color="auto"/>
              <w:right w:val="single" w:sz="2" w:space="0" w:color="auto"/>
            </w:tcBorders>
          </w:tcPr>
          <w:p w14:paraId="707C119C" w14:textId="77777777" w:rsidR="009B6EA9" w:rsidRPr="00A8683D" w:rsidRDefault="009B6EA9" w:rsidP="00BB4CBC"/>
        </w:tc>
        <w:tc>
          <w:tcPr>
            <w:tcW w:w="5220" w:type="dxa"/>
            <w:tcBorders>
              <w:top w:val="single" w:sz="2" w:space="0" w:color="auto"/>
              <w:left w:val="single" w:sz="2" w:space="0" w:color="auto"/>
              <w:bottom w:val="single" w:sz="2" w:space="0" w:color="auto"/>
              <w:right w:val="single" w:sz="2" w:space="0" w:color="auto"/>
            </w:tcBorders>
          </w:tcPr>
          <w:p w14:paraId="62BC730C" w14:textId="77777777" w:rsidR="009B6EA9" w:rsidRPr="00A8683D" w:rsidRDefault="009B6EA9" w:rsidP="00AC0199">
            <w:r w:rsidRPr="00A8683D">
              <w:rPr>
                <w:b/>
              </w:rPr>
              <w:t xml:space="preserve"> </w:t>
            </w:r>
            <w:r w:rsidRPr="00A8683D">
              <w:t xml:space="preserve"> </w:t>
            </w:r>
            <w:r w:rsidRPr="00A8683D">
              <w:rPr>
                <w:b/>
              </w:rPr>
              <w:t>0..*</w:t>
            </w:r>
            <w:r w:rsidRPr="00A8683D">
              <w:rPr>
                <w:b/>
              </w:rPr>
              <w:tab/>
            </w:r>
            <w:r w:rsidRPr="00A8683D">
              <w:t xml:space="preserve">Projekto pastabos. </w:t>
            </w:r>
          </w:p>
          <w:p w14:paraId="72968A6B" w14:textId="77777777" w:rsidR="009B6EA9" w:rsidRPr="00A8683D" w:rsidRDefault="009B6EA9" w:rsidP="00AC0199">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14491CC4" w14:textId="77777777" w:rsidR="009B6EA9" w:rsidRPr="00A8683D" w:rsidRDefault="009B6EA9" w:rsidP="00BB4CBC"/>
        </w:tc>
        <w:bookmarkEnd w:id="222"/>
        <w:bookmarkEnd w:id="223"/>
        <w:bookmarkEnd w:id="281"/>
      </w:tr>
    </w:tbl>
    <w:p w14:paraId="03B864AE" w14:textId="77777777" w:rsidR="001E54F5" w:rsidRPr="00A8683D" w:rsidRDefault="001E54F5" w:rsidP="001E54F5"/>
    <w:p w14:paraId="53FB143E" w14:textId="77777777" w:rsidR="00596F8C" w:rsidRPr="00A8683D" w:rsidRDefault="00596F8C" w:rsidP="00596F8C"/>
    <w:p w14:paraId="62446EBB" w14:textId="77777777" w:rsidR="00CE006D" w:rsidRPr="00A8683D" w:rsidRDefault="2EA2D810" w:rsidP="00DF40CE">
      <w:pPr>
        <w:pStyle w:val="Heading4"/>
      </w:pPr>
      <w:bookmarkStart w:id="282" w:name="_Toc159222142"/>
      <w:r>
        <w:t>Projekto sutartis/pakeitimai</w:t>
      </w:r>
      <w:bookmarkEnd w:id="282"/>
    </w:p>
    <w:p w14:paraId="7658DE76" w14:textId="77777777" w:rsidR="00CE006D" w:rsidRPr="00A8683D" w:rsidRDefault="00CE006D" w:rsidP="00CE006D">
      <w:pPr>
        <w:ind w:firstLine="0"/>
      </w:pPr>
      <w:r w:rsidRPr="00A8683D">
        <w:rPr>
          <w:i/>
          <w:iCs/>
          <w:color w:val="447524"/>
        </w:rPr>
        <w:t>Katalogas</w:t>
      </w:r>
      <w:r w:rsidRPr="00A8683D">
        <w:rPr>
          <w:rFonts w:cs="Arial"/>
        </w:rPr>
        <w:t>:</w:t>
      </w:r>
      <w:r w:rsidRPr="00A8683D">
        <w:rPr>
          <w:rFonts w:cs="Arial"/>
          <w:color w:val="000000"/>
        </w:rPr>
        <w:t xml:space="preserve"> Projektai</w:t>
      </w:r>
    </w:p>
    <w:p w14:paraId="4A5B4F99" w14:textId="77777777" w:rsidR="00CE006D" w:rsidRPr="00A8683D" w:rsidRDefault="00CE006D" w:rsidP="00CE006D">
      <w:pPr>
        <w:ind w:firstLine="0"/>
      </w:pPr>
      <w:r w:rsidRPr="00A8683D">
        <w:rPr>
          <w:i/>
          <w:iCs/>
          <w:color w:val="447524"/>
        </w:rPr>
        <w:t>Detalės</w:t>
      </w:r>
      <w:r w:rsidRPr="00A8683D">
        <w:rPr>
          <w:rFonts w:cs="Arial"/>
        </w:rPr>
        <w:t>:</w:t>
      </w:r>
      <w:r w:rsidRPr="00A8683D">
        <w:tab/>
      </w:r>
      <w:r w:rsidRPr="00A8683D">
        <w:rPr>
          <w:i/>
        </w:rPr>
        <w:t>Sukurta</w:t>
      </w:r>
      <w:r w:rsidRPr="00A8683D">
        <w:t xml:space="preserve"> 202</w:t>
      </w:r>
      <w:r w:rsidR="00C60144" w:rsidRPr="00A8683D">
        <w:t>1</w:t>
      </w:r>
      <w:r w:rsidRPr="00A8683D">
        <w:t>m.</w:t>
      </w:r>
    </w:p>
    <w:p w14:paraId="2C098ECE" w14:textId="77777777" w:rsidR="00CE006D" w:rsidRPr="00A8683D" w:rsidRDefault="00CE006D" w:rsidP="00CE006D">
      <w:pPr>
        <w:ind w:firstLine="0"/>
      </w:pPr>
      <w:r w:rsidRPr="00A8683D">
        <w:rPr>
          <w:i/>
          <w:iCs/>
          <w:color w:val="447524"/>
        </w:rPr>
        <w:t>Pastabos</w:t>
      </w:r>
      <w:r w:rsidRPr="00A8683D">
        <w:rPr>
          <w:rFonts w:cs="Arial"/>
        </w:rPr>
        <w:t>:</w:t>
      </w:r>
      <w:r w:rsidRPr="00A8683D">
        <w:rPr>
          <w:rFonts w:cs="Arial"/>
        </w:rPr>
        <w:tab/>
      </w:r>
    </w:p>
    <w:p w14:paraId="05B82FBC" w14:textId="77777777" w:rsidR="00CE006D" w:rsidRPr="00A8683D" w:rsidRDefault="00CE006D" w:rsidP="00CE006D"/>
    <w:p w14:paraId="060BE9EF" w14:textId="77777777" w:rsidR="00CE006D" w:rsidRPr="00A8683D" w:rsidRDefault="00CE006D" w:rsidP="00CE006D">
      <w:pPr>
        <w:rPr>
          <w:i/>
          <w:iCs/>
          <w:color w:val="447524"/>
          <w:u w:val="single"/>
        </w:rPr>
      </w:pPr>
      <w:r w:rsidRPr="00A8683D">
        <w:rPr>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CE006D" w:rsidRPr="00A8683D" w14:paraId="1C5FE6CF" w14:textId="77777777" w:rsidTr="00780B5F">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121A36DD" w14:textId="77777777" w:rsidR="00CE006D" w:rsidRPr="00A8683D" w:rsidRDefault="00CE006D" w:rsidP="00780B5F">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12B7893D" w14:textId="77777777" w:rsidR="00CE006D" w:rsidRPr="00A8683D" w:rsidRDefault="00CE006D" w:rsidP="00780B5F">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2618B18B" w14:textId="77777777" w:rsidR="00CE006D" w:rsidRPr="00A8683D" w:rsidRDefault="00CE006D" w:rsidP="00780B5F">
            <w:pPr>
              <w:rPr>
                <w:b/>
              </w:rPr>
            </w:pPr>
            <w:r w:rsidRPr="00A8683D">
              <w:rPr>
                <w:b/>
              </w:rPr>
              <w:t>Pastabos</w:t>
            </w:r>
          </w:p>
        </w:tc>
      </w:tr>
      <w:tr w:rsidR="00CE006D" w:rsidRPr="00A8683D" w14:paraId="766996CD"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2626475A" w14:textId="77777777" w:rsidR="00CE006D" w:rsidRPr="00A8683D" w:rsidRDefault="00760138" w:rsidP="00780B5F">
            <w:r w:rsidRPr="00A8683D">
              <w:t>Sutarties versija</w:t>
            </w:r>
          </w:p>
        </w:tc>
        <w:tc>
          <w:tcPr>
            <w:tcW w:w="1980" w:type="dxa"/>
            <w:tcBorders>
              <w:top w:val="single" w:sz="2" w:space="0" w:color="auto"/>
              <w:left w:val="single" w:sz="2" w:space="0" w:color="auto"/>
              <w:bottom w:val="single" w:sz="2" w:space="0" w:color="auto"/>
              <w:right w:val="single" w:sz="2" w:space="0" w:color="auto"/>
            </w:tcBorders>
          </w:tcPr>
          <w:p w14:paraId="258C0B5C" w14:textId="77777777" w:rsidR="00CE006D" w:rsidRPr="00A8683D" w:rsidRDefault="00F67E86" w:rsidP="00780B5F">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089C7CBA" w14:textId="77777777" w:rsidR="00CE006D" w:rsidRPr="00A8683D" w:rsidRDefault="006E19EC" w:rsidP="00780B5F">
            <w:r w:rsidRPr="00A8683D">
              <w:t>Automatiškai paskiriamas eilės nr.</w:t>
            </w:r>
          </w:p>
        </w:tc>
      </w:tr>
      <w:tr w:rsidR="00B56A17" w:rsidRPr="00A8683D" w14:paraId="79F070E7"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4BCB2F42" w14:textId="77777777" w:rsidR="00B56A17" w:rsidRPr="00A8683D" w:rsidRDefault="00F67E86" w:rsidP="00780B5F">
            <w:r w:rsidRPr="00A8683D">
              <w:t>Pateikimo data</w:t>
            </w:r>
          </w:p>
        </w:tc>
        <w:tc>
          <w:tcPr>
            <w:tcW w:w="1980" w:type="dxa"/>
            <w:tcBorders>
              <w:top w:val="single" w:sz="2" w:space="0" w:color="auto"/>
              <w:left w:val="single" w:sz="2" w:space="0" w:color="auto"/>
              <w:bottom w:val="single" w:sz="2" w:space="0" w:color="auto"/>
              <w:right w:val="single" w:sz="2" w:space="0" w:color="auto"/>
            </w:tcBorders>
          </w:tcPr>
          <w:p w14:paraId="4CE0C953" w14:textId="77777777" w:rsidR="00B56A17" w:rsidRPr="00A8683D" w:rsidRDefault="00F67E86" w:rsidP="00780B5F">
            <w:r w:rsidRPr="00A8683D">
              <w:t>Data</w:t>
            </w:r>
          </w:p>
        </w:tc>
        <w:tc>
          <w:tcPr>
            <w:tcW w:w="4680" w:type="dxa"/>
            <w:tcBorders>
              <w:top w:val="single" w:sz="2" w:space="0" w:color="auto"/>
              <w:left w:val="single" w:sz="2" w:space="0" w:color="auto"/>
              <w:bottom w:val="single" w:sz="2" w:space="0" w:color="auto"/>
              <w:right w:val="single" w:sz="2" w:space="0" w:color="auto"/>
            </w:tcBorders>
          </w:tcPr>
          <w:p w14:paraId="66984087" w14:textId="77777777" w:rsidR="00B56A17" w:rsidRPr="00A8683D" w:rsidRDefault="00B56A17" w:rsidP="00780B5F"/>
        </w:tc>
      </w:tr>
      <w:tr w:rsidR="00B56A17" w:rsidRPr="00A8683D" w14:paraId="5E188EF2"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18284369" w14:textId="77777777" w:rsidR="00B56A17" w:rsidRPr="00A8683D" w:rsidRDefault="00F67E86" w:rsidP="00780B5F">
            <w:r w:rsidRPr="00A8683D">
              <w:t>Būsena</w:t>
            </w:r>
          </w:p>
        </w:tc>
        <w:tc>
          <w:tcPr>
            <w:tcW w:w="1980" w:type="dxa"/>
            <w:tcBorders>
              <w:top w:val="single" w:sz="2" w:space="0" w:color="auto"/>
              <w:left w:val="single" w:sz="2" w:space="0" w:color="auto"/>
              <w:bottom w:val="single" w:sz="2" w:space="0" w:color="auto"/>
              <w:right w:val="single" w:sz="2" w:space="0" w:color="auto"/>
            </w:tcBorders>
          </w:tcPr>
          <w:p w14:paraId="5BAEBF6D" w14:textId="77777777" w:rsidR="00B56A17" w:rsidRPr="00A8683D" w:rsidRDefault="00F67E86" w:rsidP="00780B5F">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59F29FD9" w14:textId="77777777" w:rsidR="00377DFC" w:rsidRDefault="009F3EED" w:rsidP="009F3EED">
            <w:pPr>
              <w:ind w:firstLine="0"/>
            </w:pPr>
            <w:r>
              <w:t>Projekto sutarties būsenos:</w:t>
            </w:r>
            <w:r w:rsidR="0006481E">
              <w:t xml:space="preserve"> </w:t>
            </w:r>
          </w:p>
          <w:p w14:paraId="4BEB2D36" w14:textId="77777777" w:rsidR="00B56A17" w:rsidRDefault="0006481E" w:rsidP="009F3EED">
            <w:pPr>
              <w:ind w:firstLine="0"/>
            </w:pPr>
            <w:r>
              <w:t>Rengiama; Derinama su vykdytoju; Pateikta; Grąžinta tikslinimui; Derinama su VRM; Grąžinta tikslinimui CPVA; Suderinta; Projekto vykdytojo pasirašymas; CPVA pasirašymas; VRM pasirašymas; Pasirašyta.</w:t>
            </w:r>
          </w:p>
          <w:p w14:paraId="1832413E" w14:textId="77777777" w:rsidR="00377DFC" w:rsidRDefault="00377DFC" w:rsidP="009F3EED">
            <w:pPr>
              <w:ind w:firstLine="0"/>
            </w:pPr>
          </w:p>
          <w:p w14:paraId="5AFDAC15" w14:textId="77777777" w:rsidR="009F3EED" w:rsidRDefault="009F3EED" w:rsidP="009F3EED">
            <w:pPr>
              <w:ind w:firstLine="0"/>
            </w:pPr>
            <w:r>
              <w:t>Projekto sutarties</w:t>
            </w:r>
            <w:r w:rsidR="0006481E">
              <w:t xml:space="preserve"> pakeitimų būsenos: </w:t>
            </w:r>
            <w:r>
              <w:t xml:space="preserve"> </w:t>
            </w:r>
          </w:p>
          <w:p w14:paraId="50BF832F" w14:textId="77777777" w:rsidR="00377DFC" w:rsidRPr="00A8683D" w:rsidRDefault="00632F5F" w:rsidP="00ED0621">
            <w:pPr>
              <w:ind w:firstLine="0"/>
            </w:pPr>
            <w:r>
              <w:t xml:space="preserve">Rengiamas; Pateiktas; Grąžintas tikslinimui; Atmesta CPVA; Derinama su VRM; Grąžinta tikslinimui CPVA; Atmesta; Suderinta; Projekto vykdytojo pasirašymas; CPVA pasirašymas; VRM pasirašymas; Pasirašyta. </w:t>
            </w:r>
          </w:p>
        </w:tc>
      </w:tr>
      <w:tr w:rsidR="00B56A17" w:rsidRPr="00A8683D" w14:paraId="42052E55"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6F30B0D4" w14:textId="77777777" w:rsidR="00B56A17" w:rsidRPr="00A8683D" w:rsidRDefault="00AA1D40" w:rsidP="00780B5F">
            <w:r w:rsidRPr="00A8683D">
              <w:t>Bendrosios sąlygos</w:t>
            </w:r>
          </w:p>
        </w:tc>
        <w:tc>
          <w:tcPr>
            <w:tcW w:w="1980" w:type="dxa"/>
            <w:tcBorders>
              <w:top w:val="single" w:sz="2" w:space="0" w:color="auto"/>
              <w:left w:val="single" w:sz="2" w:space="0" w:color="auto"/>
              <w:bottom w:val="single" w:sz="2" w:space="0" w:color="auto"/>
              <w:right w:val="single" w:sz="2" w:space="0" w:color="auto"/>
            </w:tcBorders>
          </w:tcPr>
          <w:p w14:paraId="39FCA9D4" w14:textId="77777777" w:rsidR="00B56A17" w:rsidRPr="00A8683D" w:rsidRDefault="00AA1D40" w:rsidP="00780B5F">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2D0C0AC0" w14:textId="77777777" w:rsidR="00B56A17" w:rsidRPr="00A8683D" w:rsidRDefault="00B56A17" w:rsidP="00780B5F"/>
        </w:tc>
      </w:tr>
      <w:tr w:rsidR="00B56A17" w:rsidRPr="00A8683D" w14:paraId="22EA6625"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5BCF50C3" w14:textId="77777777" w:rsidR="00B56A17" w:rsidRPr="00A8683D" w:rsidRDefault="00AA1D40" w:rsidP="00780B5F">
            <w:r w:rsidRPr="00A8683D">
              <w:t>Įsakymo Nr. ir data</w:t>
            </w:r>
          </w:p>
        </w:tc>
        <w:tc>
          <w:tcPr>
            <w:tcW w:w="1980" w:type="dxa"/>
            <w:tcBorders>
              <w:top w:val="single" w:sz="2" w:space="0" w:color="auto"/>
              <w:left w:val="single" w:sz="2" w:space="0" w:color="auto"/>
              <w:bottom w:val="single" w:sz="2" w:space="0" w:color="auto"/>
              <w:right w:val="single" w:sz="2" w:space="0" w:color="auto"/>
            </w:tcBorders>
          </w:tcPr>
          <w:p w14:paraId="3B5A3988" w14:textId="77777777" w:rsidR="00B56A17" w:rsidRPr="00A8683D" w:rsidRDefault="00AA1D40"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F5DF771" w14:textId="77777777" w:rsidR="00B56A17" w:rsidRPr="00A8683D" w:rsidRDefault="00AA1D40" w:rsidP="00780B5F">
            <w:r w:rsidRPr="00A8683D">
              <w:t>Užpildomas pagal finansuotinų projektų sąrašą</w:t>
            </w:r>
          </w:p>
        </w:tc>
      </w:tr>
      <w:tr w:rsidR="00B56A17" w:rsidRPr="00A8683D" w14:paraId="03ECBA5A"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155D66D8" w14:textId="77777777" w:rsidR="00B56A17" w:rsidRPr="00A8683D" w:rsidRDefault="0062113B" w:rsidP="00780B5F">
            <w:r w:rsidRPr="00A8683D">
              <w:t>Išlaidų kompensavimas</w:t>
            </w:r>
          </w:p>
        </w:tc>
        <w:tc>
          <w:tcPr>
            <w:tcW w:w="1980" w:type="dxa"/>
            <w:tcBorders>
              <w:top w:val="single" w:sz="2" w:space="0" w:color="auto"/>
              <w:left w:val="single" w:sz="2" w:space="0" w:color="auto"/>
              <w:bottom w:val="single" w:sz="2" w:space="0" w:color="auto"/>
              <w:right w:val="single" w:sz="2" w:space="0" w:color="auto"/>
            </w:tcBorders>
          </w:tcPr>
          <w:p w14:paraId="3B3F384C" w14:textId="77777777" w:rsidR="00B56A17" w:rsidRPr="00A8683D" w:rsidRDefault="0062113B" w:rsidP="00780B5F">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035F8E8F" w14:textId="77777777" w:rsidR="00B56A17" w:rsidRPr="00A8683D" w:rsidRDefault="00B56A17" w:rsidP="00780B5F"/>
        </w:tc>
      </w:tr>
      <w:tr w:rsidR="00B56A17" w:rsidRPr="00A8683D" w14:paraId="7103B926"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2BB5BD3A" w14:textId="77777777" w:rsidR="00B56A17" w:rsidRPr="00A8683D" w:rsidRDefault="0062113B" w:rsidP="00780B5F">
            <w:r w:rsidRPr="00A8683D">
              <w:t>Sąskaitų apmokėjimas</w:t>
            </w:r>
          </w:p>
        </w:tc>
        <w:tc>
          <w:tcPr>
            <w:tcW w:w="1980" w:type="dxa"/>
            <w:tcBorders>
              <w:top w:val="single" w:sz="2" w:space="0" w:color="auto"/>
              <w:left w:val="single" w:sz="2" w:space="0" w:color="auto"/>
              <w:bottom w:val="single" w:sz="2" w:space="0" w:color="auto"/>
              <w:right w:val="single" w:sz="2" w:space="0" w:color="auto"/>
            </w:tcBorders>
          </w:tcPr>
          <w:p w14:paraId="76292C30" w14:textId="77777777" w:rsidR="00B56A17" w:rsidRPr="00A8683D" w:rsidRDefault="0062113B" w:rsidP="00780B5F">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249130A4" w14:textId="77777777" w:rsidR="00B56A17" w:rsidRPr="00A8683D" w:rsidRDefault="00B56A17" w:rsidP="00780B5F"/>
        </w:tc>
      </w:tr>
      <w:tr w:rsidR="00B56A17" w:rsidRPr="00A8683D" w14:paraId="31E7C53E"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36E2E223" w14:textId="77777777" w:rsidR="00B56A17" w:rsidRPr="00A8683D" w:rsidRDefault="0062113B" w:rsidP="00780B5F">
            <w:r w:rsidRPr="00A8683D">
              <w:t xml:space="preserve">Avansavimas </w:t>
            </w:r>
          </w:p>
        </w:tc>
        <w:tc>
          <w:tcPr>
            <w:tcW w:w="1980" w:type="dxa"/>
            <w:tcBorders>
              <w:top w:val="single" w:sz="2" w:space="0" w:color="auto"/>
              <w:left w:val="single" w:sz="2" w:space="0" w:color="auto"/>
              <w:bottom w:val="single" w:sz="2" w:space="0" w:color="auto"/>
              <w:right w:val="single" w:sz="2" w:space="0" w:color="auto"/>
            </w:tcBorders>
          </w:tcPr>
          <w:p w14:paraId="390A31F5" w14:textId="77777777" w:rsidR="00B56A17" w:rsidRPr="00A8683D" w:rsidRDefault="0062113B" w:rsidP="00780B5F">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572B444B" w14:textId="77777777" w:rsidR="00B56A17" w:rsidRPr="00A8683D" w:rsidRDefault="00B56A17" w:rsidP="00780B5F"/>
        </w:tc>
      </w:tr>
      <w:tr w:rsidR="00B56A17" w:rsidRPr="00A8683D" w14:paraId="1A055708"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2386A6C1" w14:textId="77777777" w:rsidR="00B56A17" w:rsidRPr="00A8683D" w:rsidRDefault="00FB202D" w:rsidP="00FB202D">
            <w:pPr>
              <w:jc w:val="left"/>
            </w:pPr>
            <w:r w:rsidRPr="00A8683D">
              <w:t>Supaprastinto išlaidų apskaičiavimo būdo deklaravimas</w:t>
            </w:r>
          </w:p>
        </w:tc>
        <w:tc>
          <w:tcPr>
            <w:tcW w:w="1980" w:type="dxa"/>
            <w:tcBorders>
              <w:top w:val="single" w:sz="2" w:space="0" w:color="auto"/>
              <w:left w:val="single" w:sz="2" w:space="0" w:color="auto"/>
              <w:bottom w:val="single" w:sz="2" w:space="0" w:color="auto"/>
              <w:right w:val="single" w:sz="2" w:space="0" w:color="auto"/>
            </w:tcBorders>
          </w:tcPr>
          <w:p w14:paraId="7FB7FBAC" w14:textId="77777777" w:rsidR="00B56A17" w:rsidRPr="00A8683D" w:rsidRDefault="00FB202D"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03EF337" w14:textId="77777777" w:rsidR="00B56A17" w:rsidRPr="00A8683D" w:rsidRDefault="006E19EC" w:rsidP="00780B5F">
            <w:r w:rsidRPr="00A8683D">
              <w:t xml:space="preserve">Užpildomas pagal </w:t>
            </w:r>
            <w:r w:rsidR="009F3EED">
              <w:t>projekto įgyvendinimo planą.</w:t>
            </w:r>
          </w:p>
        </w:tc>
      </w:tr>
      <w:tr w:rsidR="00B56A17" w:rsidRPr="00A8683D" w14:paraId="49C5B7C4"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59E87D69" w14:textId="77777777" w:rsidR="00B56A17" w:rsidRPr="00A8683D" w:rsidRDefault="00FB202D" w:rsidP="00780B5F">
            <w:r w:rsidRPr="00A8683D">
              <w:t>Kitos sąlygos</w:t>
            </w:r>
          </w:p>
        </w:tc>
        <w:tc>
          <w:tcPr>
            <w:tcW w:w="1980" w:type="dxa"/>
            <w:tcBorders>
              <w:top w:val="single" w:sz="2" w:space="0" w:color="auto"/>
              <w:left w:val="single" w:sz="2" w:space="0" w:color="auto"/>
              <w:bottom w:val="single" w:sz="2" w:space="0" w:color="auto"/>
              <w:right w:val="single" w:sz="2" w:space="0" w:color="auto"/>
            </w:tcBorders>
          </w:tcPr>
          <w:p w14:paraId="47200521" w14:textId="77777777" w:rsidR="00B56A17" w:rsidRPr="00A8683D" w:rsidRDefault="00FB202D"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271909D" w14:textId="77777777" w:rsidR="00B56A17" w:rsidRPr="00A8683D" w:rsidRDefault="00B56A17" w:rsidP="00780B5F"/>
        </w:tc>
      </w:tr>
      <w:tr w:rsidR="00B56A17" w:rsidRPr="00A8683D" w14:paraId="52B13B85"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4127C726" w14:textId="77777777" w:rsidR="00B56A17" w:rsidRPr="00A8683D" w:rsidRDefault="001D4B2D" w:rsidP="00780B5F">
            <w:r w:rsidRPr="00A8683D">
              <w:t xml:space="preserve">Vykdytojas </w:t>
            </w:r>
          </w:p>
        </w:tc>
        <w:tc>
          <w:tcPr>
            <w:tcW w:w="1980" w:type="dxa"/>
            <w:tcBorders>
              <w:top w:val="single" w:sz="2" w:space="0" w:color="auto"/>
              <w:left w:val="single" w:sz="2" w:space="0" w:color="auto"/>
              <w:bottom w:val="single" w:sz="2" w:space="0" w:color="auto"/>
              <w:right w:val="single" w:sz="2" w:space="0" w:color="auto"/>
            </w:tcBorders>
          </w:tcPr>
          <w:p w14:paraId="2E0FDAB1" w14:textId="77777777" w:rsidR="00B56A17" w:rsidRPr="00A8683D" w:rsidRDefault="001D4B2D"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14582A2" w14:textId="77777777" w:rsidR="00B56A17" w:rsidRPr="00A8683D" w:rsidRDefault="001D4B2D" w:rsidP="00780B5F">
            <w:r w:rsidRPr="00A8683D">
              <w:t>Užpildomas pagal projektą</w:t>
            </w:r>
          </w:p>
        </w:tc>
      </w:tr>
      <w:tr w:rsidR="001D4B2D" w:rsidRPr="00A8683D" w14:paraId="7FE17691"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74453FC5" w14:textId="77777777" w:rsidR="001D4B2D" w:rsidRPr="00A8683D" w:rsidRDefault="001D4B2D" w:rsidP="00780B5F">
            <w:r w:rsidRPr="00A8683D">
              <w:t>Projekto pavadinimas</w:t>
            </w:r>
          </w:p>
        </w:tc>
        <w:tc>
          <w:tcPr>
            <w:tcW w:w="1980" w:type="dxa"/>
            <w:tcBorders>
              <w:top w:val="single" w:sz="2" w:space="0" w:color="auto"/>
              <w:left w:val="single" w:sz="2" w:space="0" w:color="auto"/>
              <w:bottom w:val="single" w:sz="2" w:space="0" w:color="auto"/>
              <w:right w:val="single" w:sz="2" w:space="0" w:color="auto"/>
            </w:tcBorders>
          </w:tcPr>
          <w:p w14:paraId="1FAC5C55" w14:textId="77777777" w:rsidR="001D4B2D" w:rsidRPr="00A8683D" w:rsidRDefault="001D4B2D" w:rsidP="00780B5F">
            <w:r w:rsidRPr="00A8683D">
              <w:t xml:space="preserve">Tekstas </w:t>
            </w:r>
          </w:p>
        </w:tc>
        <w:tc>
          <w:tcPr>
            <w:tcW w:w="4680" w:type="dxa"/>
            <w:tcBorders>
              <w:top w:val="single" w:sz="2" w:space="0" w:color="auto"/>
              <w:left w:val="single" w:sz="2" w:space="0" w:color="auto"/>
              <w:bottom w:val="single" w:sz="2" w:space="0" w:color="auto"/>
              <w:right w:val="single" w:sz="2" w:space="0" w:color="auto"/>
            </w:tcBorders>
          </w:tcPr>
          <w:p w14:paraId="325EF4C8" w14:textId="77777777" w:rsidR="001D4B2D" w:rsidRPr="00A8683D" w:rsidRDefault="001D4B2D" w:rsidP="00780B5F">
            <w:r w:rsidRPr="00A8683D">
              <w:t>Užpildomas pagal projektą</w:t>
            </w:r>
          </w:p>
        </w:tc>
      </w:tr>
      <w:tr w:rsidR="001D4B2D" w:rsidRPr="00A8683D" w14:paraId="2A5A66A5"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078E97AF" w14:textId="77777777" w:rsidR="001D4B2D" w:rsidRPr="00A8683D" w:rsidRDefault="006B0F3A" w:rsidP="00780B5F">
            <w:r w:rsidRPr="00A8683D">
              <w:t>Didžiausia galima suma</w:t>
            </w:r>
          </w:p>
        </w:tc>
        <w:tc>
          <w:tcPr>
            <w:tcW w:w="1980" w:type="dxa"/>
            <w:tcBorders>
              <w:top w:val="single" w:sz="2" w:space="0" w:color="auto"/>
              <w:left w:val="single" w:sz="2" w:space="0" w:color="auto"/>
              <w:bottom w:val="single" w:sz="2" w:space="0" w:color="auto"/>
              <w:right w:val="single" w:sz="2" w:space="0" w:color="auto"/>
            </w:tcBorders>
          </w:tcPr>
          <w:p w14:paraId="045DC38F" w14:textId="77777777" w:rsidR="001D4B2D" w:rsidRPr="00A8683D" w:rsidRDefault="006B0F3A" w:rsidP="00780B5F">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1C23F428" w14:textId="77777777" w:rsidR="001D4B2D" w:rsidRPr="00A8683D" w:rsidRDefault="006B0F3A" w:rsidP="00780B5F">
            <w:r w:rsidRPr="00A8683D">
              <w:t>Užpildomas pagal projektą</w:t>
            </w:r>
          </w:p>
        </w:tc>
      </w:tr>
      <w:tr w:rsidR="001D4B2D" w:rsidRPr="00A8683D" w14:paraId="3D6A1840"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69207FB0" w14:textId="77777777" w:rsidR="001D4B2D" w:rsidRPr="00A8683D" w:rsidRDefault="006B0F3A" w:rsidP="00780B5F">
            <w:r w:rsidRPr="00A8683D">
              <w:t xml:space="preserve">Veiklų įgyvendinimo </w:t>
            </w:r>
            <w:r w:rsidR="008D338D" w:rsidRPr="00A8683D">
              <w:t>pradžia</w:t>
            </w:r>
          </w:p>
        </w:tc>
        <w:tc>
          <w:tcPr>
            <w:tcW w:w="1980" w:type="dxa"/>
            <w:tcBorders>
              <w:top w:val="single" w:sz="2" w:space="0" w:color="auto"/>
              <w:left w:val="single" w:sz="2" w:space="0" w:color="auto"/>
              <w:bottom w:val="single" w:sz="2" w:space="0" w:color="auto"/>
              <w:right w:val="single" w:sz="2" w:space="0" w:color="auto"/>
            </w:tcBorders>
          </w:tcPr>
          <w:p w14:paraId="1ECF622C" w14:textId="77777777" w:rsidR="001D4B2D" w:rsidRPr="00A8683D" w:rsidRDefault="008D338D" w:rsidP="00780B5F">
            <w:r w:rsidRPr="00A8683D">
              <w:t>Data</w:t>
            </w:r>
          </w:p>
        </w:tc>
        <w:tc>
          <w:tcPr>
            <w:tcW w:w="4680" w:type="dxa"/>
            <w:tcBorders>
              <w:top w:val="single" w:sz="2" w:space="0" w:color="auto"/>
              <w:left w:val="single" w:sz="2" w:space="0" w:color="auto"/>
              <w:bottom w:val="single" w:sz="2" w:space="0" w:color="auto"/>
              <w:right w:val="single" w:sz="2" w:space="0" w:color="auto"/>
            </w:tcBorders>
          </w:tcPr>
          <w:p w14:paraId="14F606A8" w14:textId="77777777" w:rsidR="001D4B2D" w:rsidRPr="00A8683D" w:rsidRDefault="008D338D" w:rsidP="00780B5F">
            <w:r w:rsidRPr="00A8683D">
              <w:t>Užpildomas pagal projektą</w:t>
            </w:r>
          </w:p>
        </w:tc>
      </w:tr>
      <w:tr w:rsidR="008D338D" w:rsidRPr="00A8683D" w14:paraId="0EADD2CE"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2A311216" w14:textId="77777777" w:rsidR="008D338D" w:rsidRPr="00A8683D" w:rsidRDefault="008D338D" w:rsidP="00780B5F">
            <w:r w:rsidRPr="00A8683D">
              <w:t>Veiklų įgyvendinimo pabaiga</w:t>
            </w:r>
          </w:p>
        </w:tc>
        <w:tc>
          <w:tcPr>
            <w:tcW w:w="1980" w:type="dxa"/>
            <w:tcBorders>
              <w:top w:val="single" w:sz="2" w:space="0" w:color="auto"/>
              <w:left w:val="single" w:sz="2" w:space="0" w:color="auto"/>
              <w:bottom w:val="single" w:sz="2" w:space="0" w:color="auto"/>
              <w:right w:val="single" w:sz="2" w:space="0" w:color="auto"/>
            </w:tcBorders>
          </w:tcPr>
          <w:p w14:paraId="378FB0BB" w14:textId="77777777" w:rsidR="008D338D" w:rsidRPr="00A8683D" w:rsidRDefault="008D338D" w:rsidP="00780B5F">
            <w:r w:rsidRPr="00A8683D">
              <w:t>Data</w:t>
            </w:r>
          </w:p>
        </w:tc>
        <w:tc>
          <w:tcPr>
            <w:tcW w:w="4680" w:type="dxa"/>
            <w:tcBorders>
              <w:top w:val="single" w:sz="2" w:space="0" w:color="auto"/>
              <w:left w:val="single" w:sz="2" w:space="0" w:color="auto"/>
              <w:bottom w:val="single" w:sz="2" w:space="0" w:color="auto"/>
              <w:right w:val="single" w:sz="2" w:space="0" w:color="auto"/>
            </w:tcBorders>
          </w:tcPr>
          <w:p w14:paraId="1E7BCE80" w14:textId="77777777" w:rsidR="008D338D" w:rsidRPr="00A8683D" w:rsidRDefault="008D338D" w:rsidP="00780B5F">
            <w:r w:rsidRPr="00A8683D">
              <w:t>Užpildomas pagal projektą</w:t>
            </w:r>
          </w:p>
        </w:tc>
      </w:tr>
      <w:tr w:rsidR="008D338D" w:rsidRPr="00A8683D" w14:paraId="325A460D"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3D7CD532" w14:textId="77777777" w:rsidR="008D338D" w:rsidRPr="00A8683D" w:rsidRDefault="008D338D" w:rsidP="00780B5F">
            <w:r w:rsidRPr="00A8683D">
              <w:t>Išlaidų patyrimo pradžia</w:t>
            </w:r>
          </w:p>
        </w:tc>
        <w:tc>
          <w:tcPr>
            <w:tcW w:w="1980" w:type="dxa"/>
            <w:tcBorders>
              <w:top w:val="single" w:sz="2" w:space="0" w:color="auto"/>
              <w:left w:val="single" w:sz="2" w:space="0" w:color="auto"/>
              <w:bottom w:val="single" w:sz="2" w:space="0" w:color="auto"/>
              <w:right w:val="single" w:sz="2" w:space="0" w:color="auto"/>
            </w:tcBorders>
          </w:tcPr>
          <w:p w14:paraId="790BA704" w14:textId="77777777" w:rsidR="008D338D" w:rsidRPr="00A8683D" w:rsidRDefault="008D338D" w:rsidP="00780B5F">
            <w:r w:rsidRPr="00A8683D">
              <w:t>Data</w:t>
            </w:r>
          </w:p>
        </w:tc>
        <w:tc>
          <w:tcPr>
            <w:tcW w:w="4680" w:type="dxa"/>
            <w:tcBorders>
              <w:top w:val="single" w:sz="2" w:space="0" w:color="auto"/>
              <w:left w:val="single" w:sz="2" w:space="0" w:color="auto"/>
              <w:bottom w:val="single" w:sz="2" w:space="0" w:color="auto"/>
              <w:right w:val="single" w:sz="2" w:space="0" w:color="auto"/>
            </w:tcBorders>
          </w:tcPr>
          <w:p w14:paraId="4F134C13" w14:textId="77777777" w:rsidR="008D338D" w:rsidRPr="00A8683D" w:rsidRDefault="008D338D" w:rsidP="00780B5F">
            <w:r w:rsidRPr="00A8683D">
              <w:t>Užpildomas pagal projektą</w:t>
            </w:r>
          </w:p>
        </w:tc>
      </w:tr>
      <w:tr w:rsidR="008D338D" w:rsidRPr="00A8683D" w14:paraId="179B7304"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4C3E2FB2" w14:textId="77777777" w:rsidR="008D338D" w:rsidRPr="00A8683D" w:rsidRDefault="008D338D" w:rsidP="00780B5F">
            <w:r w:rsidRPr="00A8683D">
              <w:lastRenderedPageBreak/>
              <w:t>Išlaidų patyrimo pabaiga</w:t>
            </w:r>
          </w:p>
        </w:tc>
        <w:tc>
          <w:tcPr>
            <w:tcW w:w="1980" w:type="dxa"/>
            <w:tcBorders>
              <w:top w:val="single" w:sz="2" w:space="0" w:color="auto"/>
              <w:left w:val="single" w:sz="2" w:space="0" w:color="auto"/>
              <w:bottom w:val="single" w:sz="2" w:space="0" w:color="auto"/>
              <w:right w:val="single" w:sz="2" w:space="0" w:color="auto"/>
            </w:tcBorders>
          </w:tcPr>
          <w:p w14:paraId="08B8AABE" w14:textId="77777777" w:rsidR="008D338D" w:rsidRPr="00A8683D" w:rsidRDefault="008D338D" w:rsidP="00780B5F">
            <w:r w:rsidRPr="00A8683D">
              <w:t>Data</w:t>
            </w:r>
          </w:p>
        </w:tc>
        <w:tc>
          <w:tcPr>
            <w:tcW w:w="4680" w:type="dxa"/>
            <w:tcBorders>
              <w:top w:val="single" w:sz="2" w:space="0" w:color="auto"/>
              <w:left w:val="single" w:sz="2" w:space="0" w:color="auto"/>
              <w:bottom w:val="single" w:sz="2" w:space="0" w:color="auto"/>
              <w:right w:val="single" w:sz="2" w:space="0" w:color="auto"/>
            </w:tcBorders>
          </w:tcPr>
          <w:p w14:paraId="2F7ADDCB" w14:textId="77777777" w:rsidR="008D338D" w:rsidRPr="00A8683D" w:rsidRDefault="008D338D" w:rsidP="00780B5F">
            <w:r w:rsidRPr="00A8683D">
              <w:t>Užpildomas pagal projektą</w:t>
            </w:r>
          </w:p>
        </w:tc>
      </w:tr>
      <w:tr w:rsidR="006E19EC" w:rsidRPr="00A8683D" w14:paraId="233C795F"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419811C2" w14:textId="77777777" w:rsidR="006E19EC" w:rsidRPr="00A8683D" w:rsidRDefault="006E19EC" w:rsidP="00780B5F">
            <w:r w:rsidRPr="00A8683D">
              <w:t>Sąskaitos Nr.</w:t>
            </w:r>
          </w:p>
        </w:tc>
        <w:tc>
          <w:tcPr>
            <w:tcW w:w="1980" w:type="dxa"/>
            <w:tcBorders>
              <w:top w:val="single" w:sz="2" w:space="0" w:color="auto"/>
              <w:left w:val="single" w:sz="2" w:space="0" w:color="auto"/>
              <w:bottom w:val="single" w:sz="2" w:space="0" w:color="auto"/>
              <w:right w:val="single" w:sz="2" w:space="0" w:color="auto"/>
            </w:tcBorders>
          </w:tcPr>
          <w:p w14:paraId="01EE06E3" w14:textId="77777777" w:rsidR="006E19EC" w:rsidRPr="00A8683D" w:rsidRDefault="006E19EC"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38AE9EA" w14:textId="77777777" w:rsidR="006E19EC" w:rsidRPr="00A8683D" w:rsidRDefault="006E19EC" w:rsidP="00780B5F">
            <w:r w:rsidRPr="00A8683D">
              <w:t>Užpildomas pagal projektą</w:t>
            </w:r>
          </w:p>
        </w:tc>
      </w:tr>
      <w:tr w:rsidR="006E19EC" w:rsidRPr="00A8683D" w14:paraId="324DD969" w14:textId="77777777" w:rsidTr="00780B5F">
        <w:trPr>
          <w:trHeight w:val="230"/>
        </w:trPr>
        <w:tc>
          <w:tcPr>
            <w:tcW w:w="2790" w:type="dxa"/>
            <w:tcBorders>
              <w:top w:val="single" w:sz="2" w:space="0" w:color="auto"/>
              <w:left w:val="single" w:sz="2" w:space="0" w:color="auto"/>
              <w:bottom w:val="single" w:sz="2" w:space="0" w:color="auto"/>
              <w:right w:val="single" w:sz="2" w:space="0" w:color="auto"/>
            </w:tcBorders>
          </w:tcPr>
          <w:p w14:paraId="6209074E" w14:textId="77777777" w:rsidR="006E19EC" w:rsidRPr="00A8683D" w:rsidRDefault="006E19EC" w:rsidP="00780B5F">
            <w:r w:rsidRPr="00A8683D">
              <w:t xml:space="preserve">Specialiosios kitos sąlygos </w:t>
            </w:r>
          </w:p>
        </w:tc>
        <w:tc>
          <w:tcPr>
            <w:tcW w:w="1980" w:type="dxa"/>
            <w:tcBorders>
              <w:top w:val="single" w:sz="2" w:space="0" w:color="auto"/>
              <w:left w:val="single" w:sz="2" w:space="0" w:color="auto"/>
              <w:bottom w:val="single" w:sz="2" w:space="0" w:color="auto"/>
              <w:right w:val="single" w:sz="2" w:space="0" w:color="auto"/>
            </w:tcBorders>
          </w:tcPr>
          <w:p w14:paraId="0F6A145B" w14:textId="77777777" w:rsidR="006E19EC" w:rsidRPr="00A8683D" w:rsidRDefault="006E19EC" w:rsidP="00780B5F">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39B9270" w14:textId="77777777" w:rsidR="006E19EC" w:rsidRPr="00A8683D" w:rsidRDefault="006E19EC" w:rsidP="00780B5F"/>
        </w:tc>
      </w:tr>
    </w:tbl>
    <w:p w14:paraId="6F9A5B65" w14:textId="77777777" w:rsidR="00CE006D" w:rsidRPr="00A8683D" w:rsidRDefault="00CE006D" w:rsidP="00CE006D"/>
    <w:p w14:paraId="0FB1321F" w14:textId="77777777" w:rsidR="00CE006D" w:rsidRPr="00A8683D" w:rsidRDefault="00CE006D" w:rsidP="00CE006D"/>
    <w:p w14:paraId="1BDC8FA1" w14:textId="77777777" w:rsidR="00CE006D" w:rsidRPr="00A8683D" w:rsidRDefault="00CE006D" w:rsidP="00CE006D">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CE006D" w:rsidRPr="00A8683D" w14:paraId="7A28A955" w14:textId="77777777" w:rsidTr="00780B5F">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77EC816" w14:textId="77777777" w:rsidR="00CE006D" w:rsidRPr="00A8683D" w:rsidRDefault="00CE006D" w:rsidP="00780B5F">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5CEE176" w14:textId="77777777" w:rsidR="00CE006D" w:rsidRPr="00A8683D" w:rsidRDefault="00CE006D" w:rsidP="00780B5F">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7CAC543D" w14:textId="77777777" w:rsidR="00CE006D" w:rsidRPr="00A8683D" w:rsidRDefault="00CE006D" w:rsidP="00780B5F">
            <w:pPr>
              <w:rPr>
                <w:b/>
              </w:rPr>
            </w:pPr>
            <w:r w:rsidRPr="00A8683D">
              <w:rPr>
                <w:b/>
              </w:rPr>
              <w:t>Pastabos</w:t>
            </w:r>
          </w:p>
        </w:tc>
      </w:tr>
      <w:tr w:rsidR="00CE006D" w:rsidRPr="00A8683D" w14:paraId="0D57D518" w14:textId="77777777" w:rsidTr="00780B5F">
        <w:trPr>
          <w:trHeight w:val="338"/>
        </w:trPr>
        <w:tc>
          <w:tcPr>
            <w:tcW w:w="2610" w:type="dxa"/>
            <w:tcBorders>
              <w:top w:val="single" w:sz="2" w:space="0" w:color="auto"/>
              <w:left w:val="single" w:sz="2" w:space="0" w:color="auto"/>
              <w:bottom w:val="single" w:sz="2" w:space="0" w:color="auto"/>
              <w:right w:val="single" w:sz="2" w:space="0" w:color="auto"/>
            </w:tcBorders>
          </w:tcPr>
          <w:p w14:paraId="04F527C8" w14:textId="77777777" w:rsidR="00CE006D" w:rsidRPr="00A8683D" w:rsidRDefault="00CE006D" w:rsidP="00780B5F"/>
        </w:tc>
        <w:tc>
          <w:tcPr>
            <w:tcW w:w="5220" w:type="dxa"/>
            <w:tcBorders>
              <w:top w:val="single" w:sz="2" w:space="0" w:color="auto"/>
              <w:left w:val="single" w:sz="2" w:space="0" w:color="auto"/>
              <w:bottom w:val="single" w:sz="2" w:space="0" w:color="auto"/>
              <w:right w:val="single" w:sz="2" w:space="0" w:color="auto"/>
            </w:tcBorders>
          </w:tcPr>
          <w:p w14:paraId="4C03C78C" w14:textId="77777777" w:rsidR="00CE006D" w:rsidRPr="00A8683D" w:rsidRDefault="00CE006D" w:rsidP="00780B5F">
            <w:r w:rsidRPr="00A8683D">
              <w:rPr>
                <w:b/>
              </w:rPr>
              <w:t xml:space="preserve"> </w:t>
            </w:r>
            <w:r w:rsidRPr="00A8683D">
              <w:t xml:space="preserve"> </w:t>
            </w:r>
            <w:r w:rsidRPr="00A8683D">
              <w:rPr>
                <w:b/>
              </w:rPr>
              <w:t>0..*</w:t>
            </w:r>
            <w:r w:rsidRPr="00A8683D">
              <w:rPr>
                <w:b/>
              </w:rPr>
              <w:tab/>
            </w:r>
            <w:r w:rsidRPr="00A8683D">
              <w:t xml:space="preserve">Projekto </w:t>
            </w:r>
            <w:r w:rsidR="007732E3" w:rsidRPr="00A8683D">
              <w:t>sutartis/pakeitimai</w:t>
            </w:r>
            <w:r w:rsidRPr="00A8683D">
              <w:t xml:space="preserve">. </w:t>
            </w:r>
          </w:p>
          <w:p w14:paraId="480B1FEC" w14:textId="77777777" w:rsidR="00CE006D" w:rsidRPr="00A8683D" w:rsidRDefault="00CE006D" w:rsidP="00780B5F">
            <w:r w:rsidRPr="00A8683D">
              <w:rPr>
                <w:b/>
              </w:rPr>
              <w:t xml:space="preserve"> </w:t>
            </w:r>
            <w:r w:rsidRPr="00A8683D">
              <w:t xml:space="preserve"> </w:t>
            </w:r>
            <w:r w:rsidRPr="00A8683D">
              <w:rPr>
                <w:b/>
              </w:rPr>
              <w:t>1</w:t>
            </w:r>
            <w:r w:rsidRPr="00A8683D">
              <w:rPr>
                <w:b/>
              </w:rPr>
              <w:tab/>
            </w:r>
            <w:r w:rsidR="005040D9" w:rsidRPr="00A8683D">
              <w:t>Subjektai</w:t>
            </w:r>
            <w:r w:rsidRPr="00A8683D">
              <w:t>.</w:t>
            </w:r>
          </w:p>
        </w:tc>
        <w:tc>
          <w:tcPr>
            <w:tcW w:w="1710" w:type="dxa"/>
            <w:tcBorders>
              <w:top w:val="single" w:sz="2" w:space="0" w:color="auto"/>
              <w:left w:val="single" w:sz="2" w:space="0" w:color="auto"/>
              <w:bottom w:val="single" w:sz="2" w:space="0" w:color="auto"/>
              <w:right w:val="single" w:sz="2" w:space="0" w:color="auto"/>
            </w:tcBorders>
          </w:tcPr>
          <w:p w14:paraId="6DD4874F" w14:textId="77777777" w:rsidR="00CE006D" w:rsidRPr="00A8683D" w:rsidRDefault="00CE006D" w:rsidP="00780B5F"/>
        </w:tc>
      </w:tr>
      <w:tr w:rsidR="00CE006D" w:rsidRPr="00A8683D" w14:paraId="73DDDEA3" w14:textId="77777777" w:rsidTr="00780B5F">
        <w:trPr>
          <w:trHeight w:val="338"/>
        </w:trPr>
        <w:tc>
          <w:tcPr>
            <w:tcW w:w="2610" w:type="dxa"/>
            <w:tcBorders>
              <w:top w:val="single" w:sz="2" w:space="0" w:color="auto"/>
              <w:left w:val="single" w:sz="2" w:space="0" w:color="auto"/>
              <w:bottom w:val="single" w:sz="2" w:space="0" w:color="auto"/>
              <w:right w:val="single" w:sz="2" w:space="0" w:color="auto"/>
            </w:tcBorders>
          </w:tcPr>
          <w:p w14:paraId="7D96A2B3" w14:textId="77777777" w:rsidR="00CE006D" w:rsidRPr="00A8683D" w:rsidRDefault="00CE006D" w:rsidP="00780B5F"/>
        </w:tc>
        <w:tc>
          <w:tcPr>
            <w:tcW w:w="5220" w:type="dxa"/>
            <w:tcBorders>
              <w:top w:val="single" w:sz="2" w:space="0" w:color="auto"/>
              <w:left w:val="single" w:sz="2" w:space="0" w:color="auto"/>
              <w:bottom w:val="single" w:sz="2" w:space="0" w:color="auto"/>
              <w:right w:val="single" w:sz="2" w:space="0" w:color="auto"/>
            </w:tcBorders>
          </w:tcPr>
          <w:p w14:paraId="16ECBAF2" w14:textId="77777777" w:rsidR="00CE006D" w:rsidRPr="00A8683D" w:rsidRDefault="00CE006D" w:rsidP="00780B5F">
            <w:r w:rsidRPr="00A8683D">
              <w:rPr>
                <w:b/>
              </w:rPr>
              <w:t xml:space="preserve"> </w:t>
            </w:r>
            <w:r w:rsidRPr="00A8683D">
              <w:t xml:space="preserve"> </w:t>
            </w:r>
            <w:r w:rsidRPr="00A8683D">
              <w:rPr>
                <w:b/>
              </w:rPr>
              <w:t>0..*</w:t>
            </w:r>
            <w:r w:rsidRPr="00A8683D">
              <w:rPr>
                <w:b/>
              </w:rPr>
              <w:tab/>
            </w:r>
            <w:r w:rsidR="005040D9" w:rsidRPr="00A8683D">
              <w:t>Projekto sutartis/pakeitimai</w:t>
            </w:r>
            <w:r w:rsidRPr="00A8683D">
              <w:t xml:space="preserve">. </w:t>
            </w:r>
          </w:p>
          <w:p w14:paraId="12CC8A97" w14:textId="77777777" w:rsidR="00CE006D" w:rsidRPr="00A8683D" w:rsidRDefault="00CE006D" w:rsidP="00780B5F">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4BED90EE" w14:textId="77777777" w:rsidR="00CE006D" w:rsidRPr="00A8683D" w:rsidRDefault="00CE006D" w:rsidP="00780B5F"/>
        </w:tc>
      </w:tr>
    </w:tbl>
    <w:p w14:paraId="21B30DCD" w14:textId="77777777" w:rsidR="00596F8C" w:rsidRPr="00A8683D" w:rsidRDefault="00596F8C" w:rsidP="00596F8C"/>
    <w:p w14:paraId="6D252B3D" w14:textId="77777777" w:rsidR="00E95A4C" w:rsidRPr="00A8683D" w:rsidRDefault="00E95A4C" w:rsidP="00596F8C"/>
    <w:p w14:paraId="45F8C516" w14:textId="77777777" w:rsidR="00E95A4C" w:rsidRPr="00A8683D" w:rsidRDefault="6B848BB2" w:rsidP="00DF40CE">
      <w:pPr>
        <w:pStyle w:val="Heading4"/>
      </w:pPr>
      <w:bookmarkStart w:id="283" w:name="_Toc159222143"/>
      <w:r>
        <w:t>Lėšų išmokėjimo grafikas</w:t>
      </w:r>
      <w:bookmarkEnd w:id="283"/>
    </w:p>
    <w:p w14:paraId="73ADB5A1" w14:textId="77777777" w:rsidR="00E95A4C" w:rsidRPr="00A8683D" w:rsidRDefault="00E95A4C" w:rsidP="00E95A4C">
      <w:pPr>
        <w:ind w:firstLine="0"/>
      </w:pPr>
      <w:r w:rsidRPr="00A8683D">
        <w:rPr>
          <w:i/>
          <w:iCs/>
          <w:color w:val="447524"/>
        </w:rPr>
        <w:t>Katalogas</w:t>
      </w:r>
      <w:r w:rsidRPr="00A8683D">
        <w:rPr>
          <w:rFonts w:cs="Arial"/>
        </w:rPr>
        <w:t>:</w:t>
      </w:r>
      <w:r w:rsidRPr="00A8683D">
        <w:rPr>
          <w:rFonts w:cs="Arial"/>
          <w:color w:val="000000"/>
        </w:rPr>
        <w:t xml:space="preserve"> Projektai</w:t>
      </w:r>
    </w:p>
    <w:p w14:paraId="6A1DDD1E" w14:textId="77777777" w:rsidR="00E95A4C" w:rsidRPr="00A8683D" w:rsidRDefault="00E95A4C" w:rsidP="00E95A4C">
      <w:pPr>
        <w:ind w:firstLine="0"/>
      </w:pPr>
      <w:r w:rsidRPr="00A8683D">
        <w:rPr>
          <w:i/>
          <w:iCs/>
          <w:color w:val="447524"/>
        </w:rPr>
        <w:t>Detalės</w:t>
      </w:r>
      <w:r w:rsidRPr="00A8683D">
        <w:rPr>
          <w:rFonts w:cs="Arial"/>
        </w:rPr>
        <w:t>:</w:t>
      </w:r>
      <w:r w:rsidRPr="00A8683D">
        <w:tab/>
      </w:r>
      <w:r w:rsidRPr="00A8683D">
        <w:rPr>
          <w:i/>
        </w:rPr>
        <w:t>Sukurta</w:t>
      </w:r>
      <w:r w:rsidRPr="00A8683D">
        <w:t xml:space="preserve"> 2021m.</w:t>
      </w:r>
    </w:p>
    <w:p w14:paraId="16B8BD04" w14:textId="77777777" w:rsidR="00E95A4C" w:rsidRPr="00A8683D" w:rsidRDefault="00E95A4C" w:rsidP="00E95A4C">
      <w:pPr>
        <w:ind w:firstLine="0"/>
      </w:pPr>
      <w:r w:rsidRPr="00A8683D">
        <w:rPr>
          <w:i/>
          <w:iCs/>
          <w:color w:val="447524"/>
        </w:rPr>
        <w:t>Pastabos</w:t>
      </w:r>
      <w:r w:rsidRPr="00A8683D">
        <w:rPr>
          <w:rFonts w:cs="Arial"/>
        </w:rPr>
        <w:t>:</w:t>
      </w:r>
      <w:r w:rsidRPr="00A8683D">
        <w:rPr>
          <w:rFonts w:cs="Arial"/>
        </w:rPr>
        <w:tab/>
      </w:r>
    </w:p>
    <w:p w14:paraId="4837F242" w14:textId="77777777" w:rsidR="00E95A4C" w:rsidRPr="00A8683D" w:rsidRDefault="00E95A4C" w:rsidP="00E95A4C"/>
    <w:p w14:paraId="2555A379" w14:textId="77777777" w:rsidR="00E95A4C" w:rsidRPr="00A8683D" w:rsidRDefault="00E95A4C" w:rsidP="00E95A4C">
      <w:pPr>
        <w:rPr>
          <w:i/>
          <w:iCs/>
          <w:color w:val="447524"/>
          <w:u w:val="single"/>
        </w:rPr>
      </w:pPr>
      <w:r w:rsidRPr="00A8683D">
        <w:rPr>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E95A4C" w:rsidRPr="00A8683D" w14:paraId="0BF69BEE" w14:textId="77777777" w:rsidTr="004D25EB">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616D1619" w14:textId="77777777" w:rsidR="00E95A4C" w:rsidRPr="00A8683D" w:rsidRDefault="00E95A4C" w:rsidP="004D25EB">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30F59F50" w14:textId="77777777" w:rsidR="00E95A4C" w:rsidRPr="00A8683D" w:rsidRDefault="00E95A4C" w:rsidP="004D25EB">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59ED9EEC" w14:textId="77777777" w:rsidR="00E95A4C" w:rsidRPr="00A8683D" w:rsidRDefault="00E95A4C" w:rsidP="004D25EB">
            <w:pPr>
              <w:rPr>
                <w:b/>
              </w:rPr>
            </w:pPr>
            <w:r w:rsidRPr="00A8683D">
              <w:rPr>
                <w:b/>
              </w:rPr>
              <w:t>Pastabos</w:t>
            </w:r>
          </w:p>
        </w:tc>
      </w:tr>
      <w:tr w:rsidR="00E95A4C" w:rsidRPr="00A8683D" w14:paraId="501E9697"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0EC8A4EC" w14:textId="77777777" w:rsidR="00E95A4C" w:rsidRPr="00A8683D" w:rsidRDefault="007807EE" w:rsidP="004D25EB">
            <w:r w:rsidRPr="00A8683D">
              <w:t>Metai</w:t>
            </w:r>
          </w:p>
        </w:tc>
        <w:tc>
          <w:tcPr>
            <w:tcW w:w="1980" w:type="dxa"/>
            <w:tcBorders>
              <w:top w:val="single" w:sz="2" w:space="0" w:color="auto"/>
              <w:left w:val="single" w:sz="2" w:space="0" w:color="auto"/>
              <w:bottom w:val="single" w:sz="2" w:space="0" w:color="auto"/>
              <w:right w:val="single" w:sz="2" w:space="0" w:color="auto"/>
            </w:tcBorders>
          </w:tcPr>
          <w:p w14:paraId="426BB2B3" w14:textId="77777777" w:rsidR="00E95A4C" w:rsidRPr="00A8683D" w:rsidRDefault="005A0E1A" w:rsidP="004D25EB">
            <w:r w:rsidRPr="00A8683D">
              <w:t>Data</w:t>
            </w:r>
          </w:p>
        </w:tc>
        <w:tc>
          <w:tcPr>
            <w:tcW w:w="4680" w:type="dxa"/>
            <w:tcBorders>
              <w:top w:val="single" w:sz="2" w:space="0" w:color="auto"/>
              <w:left w:val="single" w:sz="2" w:space="0" w:color="auto"/>
              <w:bottom w:val="single" w:sz="2" w:space="0" w:color="auto"/>
              <w:right w:val="single" w:sz="2" w:space="0" w:color="auto"/>
            </w:tcBorders>
          </w:tcPr>
          <w:p w14:paraId="38B34303" w14:textId="77777777" w:rsidR="00E95A4C" w:rsidRPr="00A8683D" w:rsidRDefault="00E95A4C" w:rsidP="004D25EB"/>
        </w:tc>
      </w:tr>
      <w:tr w:rsidR="00E95A4C" w:rsidRPr="00A8683D" w14:paraId="0CC5FAFF"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40840A27" w14:textId="77777777" w:rsidR="00E95A4C" w:rsidRPr="00A8683D" w:rsidRDefault="005A0E1A" w:rsidP="004D25EB">
            <w:r w:rsidRPr="00A8683D">
              <w:t>I ketvirtis 1mėn.</w:t>
            </w:r>
          </w:p>
        </w:tc>
        <w:tc>
          <w:tcPr>
            <w:tcW w:w="1980" w:type="dxa"/>
            <w:tcBorders>
              <w:top w:val="single" w:sz="2" w:space="0" w:color="auto"/>
              <w:left w:val="single" w:sz="2" w:space="0" w:color="auto"/>
              <w:bottom w:val="single" w:sz="2" w:space="0" w:color="auto"/>
              <w:right w:val="single" w:sz="2" w:space="0" w:color="auto"/>
            </w:tcBorders>
          </w:tcPr>
          <w:p w14:paraId="24865834" w14:textId="77777777" w:rsidR="00E95A4C" w:rsidRPr="00A8683D" w:rsidRDefault="005A0E1A" w:rsidP="004D25EB">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50F29B28" w14:textId="77777777" w:rsidR="00E95A4C" w:rsidRDefault="003E5D1B" w:rsidP="004D25EB">
            <w:r>
              <w:t>Veiklos projektui</w:t>
            </w:r>
            <w:r w:rsidR="00592EF8">
              <w:t xml:space="preserve"> atvaizduojamos p</w:t>
            </w:r>
            <w:r w:rsidR="00592EF8" w:rsidRPr="00592EF8">
              <w:t>riemonės finansinės paramos lėšos</w:t>
            </w:r>
            <w:r w:rsidR="00592EF8">
              <w:t>.</w:t>
            </w:r>
          </w:p>
          <w:p w14:paraId="06372653" w14:textId="77777777" w:rsidR="003E5D1B" w:rsidRPr="00A8683D" w:rsidRDefault="003E5D1B" w:rsidP="004D25EB">
            <w:r>
              <w:t xml:space="preserve">Ne veiklos projektui </w:t>
            </w:r>
            <w:r w:rsidR="00592EF8">
              <w:t>atvaizduojamos ES ir BF lėšos.</w:t>
            </w:r>
            <w:r>
              <w:t xml:space="preserve"> </w:t>
            </w:r>
          </w:p>
        </w:tc>
      </w:tr>
      <w:tr w:rsidR="00592EF8" w:rsidRPr="00A8683D" w14:paraId="046B8E5D"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223ACEFF" w14:textId="77777777" w:rsidR="00592EF8" w:rsidRPr="00A8683D" w:rsidRDefault="00592EF8" w:rsidP="00592EF8">
            <w:r w:rsidRPr="00A8683D">
              <w:t>I ketvirtis 2mėn.</w:t>
            </w:r>
          </w:p>
        </w:tc>
        <w:tc>
          <w:tcPr>
            <w:tcW w:w="1980" w:type="dxa"/>
            <w:tcBorders>
              <w:top w:val="single" w:sz="2" w:space="0" w:color="auto"/>
              <w:left w:val="single" w:sz="2" w:space="0" w:color="auto"/>
              <w:bottom w:val="single" w:sz="2" w:space="0" w:color="auto"/>
              <w:right w:val="single" w:sz="2" w:space="0" w:color="auto"/>
            </w:tcBorders>
          </w:tcPr>
          <w:p w14:paraId="4523D59E" w14:textId="77777777" w:rsidR="00592EF8" w:rsidRPr="00A8683D" w:rsidRDefault="00592EF8" w:rsidP="00592EF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0AC6E518" w14:textId="77777777" w:rsidR="00592EF8" w:rsidRDefault="00592EF8" w:rsidP="00592EF8">
            <w:r>
              <w:t>Veiklos projektui atvaizduojamos p</w:t>
            </w:r>
            <w:r w:rsidRPr="00592EF8">
              <w:t>riemonės finansinės paramos lėšos</w:t>
            </w:r>
            <w:r>
              <w:t>.</w:t>
            </w:r>
          </w:p>
          <w:p w14:paraId="0B4F8344" w14:textId="77777777" w:rsidR="00592EF8" w:rsidRPr="00A8683D" w:rsidRDefault="00592EF8" w:rsidP="00592EF8">
            <w:r>
              <w:t xml:space="preserve">Ne veiklos projektui atvaizduojamos ES ir BF lėšos. </w:t>
            </w:r>
          </w:p>
        </w:tc>
      </w:tr>
      <w:tr w:rsidR="00592EF8" w:rsidRPr="00A8683D" w14:paraId="30D9AEA4"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2D414447" w14:textId="77777777" w:rsidR="00592EF8" w:rsidRPr="00A8683D" w:rsidRDefault="00592EF8" w:rsidP="00592EF8">
            <w:r w:rsidRPr="00A8683D">
              <w:t>I ketvirtis 3mėn.</w:t>
            </w:r>
          </w:p>
        </w:tc>
        <w:tc>
          <w:tcPr>
            <w:tcW w:w="1980" w:type="dxa"/>
            <w:tcBorders>
              <w:top w:val="single" w:sz="2" w:space="0" w:color="auto"/>
              <w:left w:val="single" w:sz="2" w:space="0" w:color="auto"/>
              <w:bottom w:val="single" w:sz="2" w:space="0" w:color="auto"/>
              <w:right w:val="single" w:sz="2" w:space="0" w:color="auto"/>
            </w:tcBorders>
          </w:tcPr>
          <w:p w14:paraId="3BE51E00" w14:textId="77777777" w:rsidR="00592EF8" w:rsidRPr="00A8683D" w:rsidRDefault="00592EF8" w:rsidP="00592EF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5FBCC768" w14:textId="77777777" w:rsidR="00592EF8" w:rsidRDefault="00592EF8" w:rsidP="00592EF8">
            <w:r>
              <w:t>Veiklos projektui atvaizduojamos p</w:t>
            </w:r>
            <w:r w:rsidRPr="00592EF8">
              <w:t>riemonės finansinės paramos lėšos</w:t>
            </w:r>
            <w:r>
              <w:t>.</w:t>
            </w:r>
          </w:p>
          <w:p w14:paraId="683ABFB7" w14:textId="77777777" w:rsidR="00592EF8" w:rsidRPr="00A8683D" w:rsidRDefault="00592EF8" w:rsidP="00592EF8">
            <w:r>
              <w:t xml:space="preserve">Ne veiklos projektui atvaizduojamos ES ir BF lėšos. </w:t>
            </w:r>
          </w:p>
        </w:tc>
      </w:tr>
      <w:tr w:rsidR="00592EF8" w:rsidRPr="00A8683D" w14:paraId="6B4E7C46"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2A0D9748" w14:textId="77777777" w:rsidR="00592EF8" w:rsidRPr="00A8683D" w:rsidRDefault="00592EF8" w:rsidP="00592EF8">
            <w:r w:rsidRPr="00A8683D">
              <w:t>II ketvirtis 1mėn.</w:t>
            </w:r>
          </w:p>
        </w:tc>
        <w:tc>
          <w:tcPr>
            <w:tcW w:w="1980" w:type="dxa"/>
            <w:tcBorders>
              <w:top w:val="single" w:sz="2" w:space="0" w:color="auto"/>
              <w:left w:val="single" w:sz="2" w:space="0" w:color="auto"/>
              <w:bottom w:val="single" w:sz="2" w:space="0" w:color="auto"/>
              <w:right w:val="single" w:sz="2" w:space="0" w:color="auto"/>
            </w:tcBorders>
          </w:tcPr>
          <w:p w14:paraId="6671667E" w14:textId="77777777" w:rsidR="00592EF8" w:rsidRPr="00A8683D" w:rsidRDefault="00592EF8" w:rsidP="00592EF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2775D89A" w14:textId="77777777" w:rsidR="00592EF8" w:rsidRDefault="00592EF8" w:rsidP="00592EF8">
            <w:r>
              <w:t>Veiklos projektui atvaizduojamos p</w:t>
            </w:r>
            <w:r w:rsidRPr="00592EF8">
              <w:t>riemonės finansinės paramos lėšos</w:t>
            </w:r>
            <w:r>
              <w:t>.</w:t>
            </w:r>
          </w:p>
          <w:p w14:paraId="6F0343D7" w14:textId="77777777" w:rsidR="00592EF8" w:rsidRPr="00A8683D" w:rsidRDefault="00592EF8" w:rsidP="00592EF8">
            <w:r>
              <w:t xml:space="preserve">Ne veiklos projektui atvaizduojamos ES ir BF lėšos. </w:t>
            </w:r>
          </w:p>
        </w:tc>
      </w:tr>
      <w:tr w:rsidR="00592EF8" w:rsidRPr="00A8683D" w14:paraId="117D6A7B"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3D027C4C" w14:textId="77777777" w:rsidR="00592EF8" w:rsidRPr="00A8683D" w:rsidRDefault="00592EF8" w:rsidP="00592EF8">
            <w:r w:rsidRPr="00A8683D">
              <w:t>II ketvirtis 2mėn.</w:t>
            </w:r>
          </w:p>
        </w:tc>
        <w:tc>
          <w:tcPr>
            <w:tcW w:w="1980" w:type="dxa"/>
            <w:tcBorders>
              <w:top w:val="single" w:sz="2" w:space="0" w:color="auto"/>
              <w:left w:val="single" w:sz="2" w:space="0" w:color="auto"/>
              <w:bottom w:val="single" w:sz="2" w:space="0" w:color="auto"/>
              <w:right w:val="single" w:sz="2" w:space="0" w:color="auto"/>
            </w:tcBorders>
          </w:tcPr>
          <w:p w14:paraId="2367349F" w14:textId="77777777" w:rsidR="00592EF8" w:rsidRPr="00A8683D" w:rsidRDefault="00592EF8" w:rsidP="00592EF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495A7667" w14:textId="77777777" w:rsidR="00592EF8" w:rsidRDefault="00592EF8" w:rsidP="00592EF8">
            <w:r>
              <w:t>Veiklos projektui atvaizduojamos p</w:t>
            </w:r>
            <w:r w:rsidRPr="00592EF8">
              <w:t>riemonės finansinės paramos lėšos</w:t>
            </w:r>
            <w:r>
              <w:t>.</w:t>
            </w:r>
          </w:p>
          <w:p w14:paraId="2E7D2190" w14:textId="77777777" w:rsidR="00592EF8" w:rsidRPr="00A8683D" w:rsidRDefault="00592EF8" w:rsidP="00592EF8">
            <w:r>
              <w:t xml:space="preserve">Ne veiklos projektui atvaizduojamos ES ir BF lėšos. </w:t>
            </w:r>
          </w:p>
        </w:tc>
      </w:tr>
      <w:tr w:rsidR="00592EF8" w:rsidRPr="00A8683D" w14:paraId="591551D2"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136AAA02" w14:textId="77777777" w:rsidR="00592EF8" w:rsidRPr="00A8683D" w:rsidRDefault="00592EF8" w:rsidP="00592EF8">
            <w:r w:rsidRPr="00A8683D">
              <w:t>II ketvirtis 3mėn.</w:t>
            </w:r>
          </w:p>
        </w:tc>
        <w:tc>
          <w:tcPr>
            <w:tcW w:w="1980" w:type="dxa"/>
            <w:tcBorders>
              <w:top w:val="single" w:sz="2" w:space="0" w:color="auto"/>
              <w:left w:val="single" w:sz="2" w:space="0" w:color="auto"/>
              <w:bottom w:val="single" w:sz="2" w:space="0" w:color="auto"/>
              <w:right w:val="single" w:sz="2" w:space="0" w:color="auto"/>
            </w:tcBorders>
          </w:tcPr>
          <w:p w14:paraId="7E08C07A" w14:textId="77777777" w:rsidR="00592EF8" w:rsidRPr="00A8683D" w:rsidRDefault="00592EF8" w:rsidP="00592EF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30CCF98A" w14:textId="77777777" w:rsidR="00592EF8" w:rsidRDefault="00592EF8" w:rsidP="00592EF8">
            <w:r>
              <w:t>Veiklos projektui atvaizduojamos p</w:t>
            </w:r>
            <w:r w:rsidRPr="00592EF8">
              <w:t>riemonės finansinės paramos lėšos</w:t>
            </w:r>
            <w:r>
              <w:t>.</w:t>
            </w:r>
          </w:p>
          <w:p w14:paraId="428DE84B" w14:textId="77777777" w:rsidR="00592EF8" w:rsidRPr="00A8683D" w:rsidRDefault="00592EF8" w:rsidP="00592EF8">
            <w:r>
              <w:t xml:space="preserve">Ne veiklos projektui atvaizduojamos ES ir BF lėšos. </w:t>
            </w:r>
          </w:p>
        </w:tc>
      </w:tr>
      <w:tr w:rsidR="00592EF8" w:rsidRPr="00A8683D" w14:paraId="3038E1EF"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21F0D78F" w14:textId="77777777" w:rsidR="00592EF8" w:rsidRPr="00A8683D" w:rsidRDefault="00592EF8" w:rsidP="00592EF8">
            <w:r w:rsidRPr="00A8683D">
              <w:lastRenderedPageBreak/>
              <w:t>III ketvirtis 1mėn.</w:t>
            </w:r>
          </w:p>
        </w:tc>
        <w:tc>
          <w:tcPr>
            <w:tcW w:w="1980" w:type="dxa"/>
            <w:tcBorders>
              <w:top w:val="single" w:sz="2" w:space="0" w:color="auto"/>
              <w:left w:val="single" w:sz="2" w:space="0" w:color="auto"/>
              <w:bottom w:val="single" w:sz="2" w:space="0" w:color="auto"/>
              <w:right w:val="single" w:sz="2" w:space="0" w:color="auto"/>
            </w:tcBorders>
          </w:tcPr>
          <w:p w14:paraId="2F8A3C80" w14:textId="77777777" w:rsidR="00592EF8" w:rsidRPr="00A8683D" w:rsidRDefault="00592EF8" w:rsidP="00592EF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653FD323" w14:textId="77777777" w:rsidR="00592EF8" w:rsidRDefault="00592EF8" w:rsidP="00592EF8">
            <w:r>
              <w:t>Veiklos projektui atvaizduojamos p</w:t>
            </w:r>
            <w:r w:rsidRPr="00592EF8">
              <w:t>riemonės finansinės paramos lėšos</w:t>
            </w:r>
            <w:r>
              <w:t>.</w:t>
            </w:r>
          </w:p>
          <w:p w14:paraId="5C93E158" w14:textId="77777777" w:rsidR="00592EF8" w:rsidRPr="00A8683D" w:rsidRDefault="00592EF8" w:rsidP="00592EF8">
            <w:r>
              <w:t xml:space="preserve">Ne veiklos projektui atvaizduojamos ES ir BF lėšos. </w:t>
            </w:r>
          </w:p>
        </w:tc>
      </w:tr>
      <w:tr w:rsidR="00592EF8" w:rsidRPr="00A8683D" w14:paraId="443E6284"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1140560F" w14:textId="77777777" w:rsidR="00592EF8" w:rsidRPr="00A8683D" w:rsidRDefault="00592EF8" w:rsidP="00592EF8">
            <w:pPr>
              <w:jc w:val="left"/>
            </w:pPr>
            <w:r w:rsidRPr="00A8683D">
              <w:t>III ketvirtis 2mėn.</w:t>
            </w:r>
          </w:p>
        </w:tc>
        <w:tc>
          <w:tcPr>
            <w:tcW w:w="1980" w:type="dxa"/>
            <w:tcBorders>
              <w:top w:val="single" w:sz="2" w:space="0" w:color="auto"/>
              <w:left w:val="single" w:sz="2" w:space="0" w:color="auto"/>
              <w:bottom w:val="single" w:sz="2" w:space="0" w:color="auto"/>
              <w:right w:val="single" w:sz="2" w:space="0" w:color="auto"/>
            </w:tcBorders>
          </w:tcPr>
          <w:p w14:paraId="6C3234D2" w14:textId="77777777" w:rsidR="00592EF8" w:rsidRPr="00A8683D" w:rsidRDefault="00592EF8" w:rsidP="00592EF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5D213F0B" w14:textId="77777777" w:rsidR="00592EF8" w:rsidRDefault="00592EF8" w:rsidP="00592EF8">
            <w:r>
              <w:t>Veiklos projektui atvaizduojamos p</w:t>
            </w:r>
            <w:r w:rsidRPr="00592EF8">
              <w:t>riemonės finansinės paramos lėšos</w:t>
            </w:r>
            <w:r>
              <w:t>.</w:t>
            </w:r>
          </w:p>
          <w:p w14:paraId="5F7C726B" w14:textId="77777777" w:rsidR="00592EF8" w:rsidRPr="00A8683D" w:rsidRDefault="00592EF8" w:rsidP="00592EF8">
            <w:r>
              <w:t xml:space="preserve">Ne veiklos projektui atvaizduojamos ES ir BF lėšos. </w:t>
            </w:r>
          </w:p>
        </w:tc>
      </w:tr>
      <w:tr w:rsidR="00592EF8" w:rsidRPr="00A8683D" w14:paraId="7150AF45"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28562E28" w14:textId="77777777" w:rsidR="00592EF8" w:rsidRPr="00A8683D" w:rsidRDefault="00592EF8" w:rsidP="00592EF8">
            <w:r w:rsidRPr="00A8683D">
              <w:t>III ketvirtis 3mėn.</w:t>
            </w:r>
          </w:p>
        </w:tc>
        <w:tc>
          <w:tcPr>
            <w:tcW w:w="1980" w:type="dxa"/>
            <w:tcBorders>
              <w:top w:val="single" w:sz="2" w:space="0" w:color="auto"/>
              <w:left w:val="single" w:sz="2" w:space="0" w:color="auto"/>
              <w:bottom w:val="single" w:sz="2" w:space="0" w:color="auto"/>
              <w:right w:val="single" w:sz="2" w:space="0" w:color="auto"/>
            </w:tcBorders>
          </w:tcPr>
          <w:p w14:paraId="0D3583F5" w14:textId="77777777" w:rsidR="00592EF8" w:rsidRPr="00A8683D" w:rsidRDefault="00592EF8" w:rsidP="00592EF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59141629" w14:textId="77777777" w:rsidR="00592EF8" w:rsidRDefault="00592EF8" w:rsidP="00592EF8">
            <w:r>
              <w:t>Veiklos projektui atvaizduojamos p</w:t>
            </w:r>
            <w:r w:rsidRPr="00592EF8">
              <w:t>riemonės finansinės paramos lėšos</w:t>
            </w:r>
            <w:r>
              <w:t>.</w:t>
            </w:r>
          </w:p>
          <w:p w14:paraId="72A2F9A9" w14:textId="77777777" w:rsidR="00592EF8" w:rsidRPr="00A8683D" w:rsidRDefault="00592EF8" w:rsidP="00592EF8">
            <w:r>
              <w:t xml:space="preserve">Ne veiklos projektui atvaizduojamos ES ir BF lėšos. </w:t>
            </w:r>
          </w:p>
        </w:tc>
      </w:tr>
      <w:tr w:rsidR="00592EF8" w:rsidRPr="00A8683D" w14:paraId="3C5CE34F"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3F60D30B" w14:textId="77777777" w:rsidR="00592EF8" w:rsidRPr="00A8683D" w:rsidRDefault="00592EF8" w:rsidP="00592EF8">
            <w:r w:rsidRPr="00A8683D">
              <w:t>IV ketvirtis 1mėn.</w:t>
            </w:r>
          </w:p>
        </w:tc>
        <w:tc>
          <w:tcPr>
            <w:tcW w:w="1980" w:type="dxa"/>
            <w:tcBorders>
              <w:top w:val="single" w:sz="2" w:space="0" w:color="auto"/>
              <w:left w:val="single" w:sz="2" w:space="0" w:color="auto"/>
              <w:bottom w:val="single" w:sz="2" w:space="0" w:color="auto"/>
              <w:right w:val="single" w:sz="2" w:space="0" w:color="auto"/>
            </w:tcBorders>
          </w:tcPr>
          <w:p w14:paraId="008D12E9" w14:textId="77777777" w:rsidR="00592EF8" w:rsidRPr="00A8683D" w:rsidRDefault="00592EF8" w:rsidP="00592EF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3F1B13D1" w14:textId="77777777" w:rsidR="00592EF8" w:rsidRDefault="00592EF8" w:rsidP="00592EF8">
            <w:r>
              <w:t>Veiklos projektui atvaizduojamos p</w:t>
            </w:r>
            <w:r w:rsidRPr="00592EF8">
              <w:t>riemonės finansinės paramos lėšos</w:t>
            </w:r>
            <w:r>
              <w:t>.</w:t>
            </w:r>
          </w:p>
          <w:p w14:paraId="0CD401FC" w14:textId="77777777" w:rsidR="00592EF8" w:rsidRPr="00A8683D" w:rsidRDefault="00592EF8" w:rsidP="00592EF8">
            <w:r>
              <w:t xml:space="preserve">Ne veiklos projektui atvaizduojamos ES ir BF lėšos. </w:t>
            </w:r>
          </w:p>
        </w:tc>
      </w:tr>
      <w:tr w:rsidR="00592EF8" w:rsidRPr="00A8683D" w14:paraId="3E91F779"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52892178" w14:textId="77777777" w:rsidR="00592EF8" w:rsidRPr="00A8683D" w:rsidRDefault="00592EF8" w:rsidP="00592EF8">
            <w:r w:rsidRPr="00A8683D">
              <w:t>IV ketvirtis 2mėn.</w:t>
            </w:r>
          </w:p>
        </w:tc>
        <w:tc>
          <w:tcPr>
            <w:tcW w:w="1980" w:type="dxa"/>
            <w:tcBorders>
              <w:top w:val="single" w:sz="2" w:space="0" w:color="auto"/>
              <w:left w:val="single" w:sz="2" w:space="0" w:color="auto"/>
              <w:bottom w:val="single" w:sz="2" w:space="0" w:color="auto"/>
              <w:right w:val="single" w:sz="2" w:space="0" w:color="auto"/>
            </w:tcBorders>
          </w:tcPr>
          <w:p w14:paraId="71D5D547" w14:textId="77777777" w:rsidR="00592EF8" w:rsidRPr="00A8683D" w:rsidRDefault="00592EF8" w:rsidP="00592EF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3363F915" w14:textId="77777777" w:rsidR="00592EF8" w:rsidRDefault="00592EF8" w:rsidP="00592EF8">
            <w:r>
              <w:t>Veiklos projektui atvaizduojamos p</w:t>
            </w:r>
            <w:r w:rsidRPr="00592EF8">
              <w:t>riemonės finansinės paramos lėšos</w:t>
            </w:r>
            <w:r>
              <w:t>.</w:t>
            </w:r>
          </w:p>
          <w:p w14:paraId="1D5770E0" w14:textId="77777777" w:rsidR="00592EF8" w:rsidRPr="00A8683D" w:rsidRDefault="00592EF8" w:rsidP="00592EF8">
            <w:r>
              <w:t xml:space="preserve">Ne veiklos projektui atvaizduojamos ES ir BF lėšos. </w:t>
            </w:r>
          </w:p>
        </w:tc>
      </w:tr>
      <w:tr w:rsidR="00592EF8" w:rsidRPr="00A8683D" w14:paraId="282AACC4"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00CFBC58" w14:textId="77777777" w:rsidR="00592EF8" w:rsidRPr="00A8683D" w:rsidRDefault="00592EF8" w:rsidP="00592EF8">
            <w:r w:rsidRPr="00A8683D">
              <w:t>IV ketvirtis 3mėn.</w:t>
            </w:r>
          </w:p>
        </w:tc>
        <w:tc>
          <w:tcPr>
            <w:tcW w:w="1980" w:type="dxa"/>
            <w:tcBorders>
              <w:top w:val="single" w:sz="2" w:space="0" w:color="auto"/>
              <w:left w:val="single" w:sz="2" w:space="0" w:color="auto"/>
              <w:bottom w:val="single" w:sz="2" w:space="0" w:color="auto"/>
              <w:right w:val="single" w:sz="2" w:space="0" w:color="auto"/>
            </w:tcBorders>
          </w:tcPr>
          <w:p w14:paraId="3C793836" w14:textId="77777777" w:rsidR="00592EF8" w:rsidRPr="00A8683D" w:rsidRDefault="00592EF8" w:rsidP="00592EF8">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116E4AF6" w14:textId="77777777" w:rsidR="00592EF8" w:rsidRDefault="00592EF8" w:rsidP="00592EF8">
            <w:r>
              <w:t>Veiklos projektui atvaizduojamos p</w:t>
            </w:r>
            <w:r w:rsidRPr="00592EF8">
              <w:t>riemonės finansinės paramos lėšos</w:t>
            </w:r>
            <w:r>
              <w:t>.</w:t>
            </w:r>
          </w:p>
          <w:p w14:paraId="4F3E680D" w14:textId="77777777" w:rsidR="00592EF8" w:rsidRPr="00A8683D" w:rsidRDefault="00592EF8" w:rsidP="00592EF8">
            <w:r>
              <w:t xml:space="preserve">Ne veiklos projektui atvaizduojamos ES ir BF lėšos. </w:t>
            </w:r>
          </w:p>
        </w:tc>
      </w:tr>
    </w:tbl>
    <w:p w14:paraId="0832A037" w14:textId="77777777" w:rsidR="00E95A4C" w:rsidRPr="00A8683D" w:rsidRDefault="00E95A4C" w:rsidP="00E95A4C"/>
    <w:p w14:paraId="19391CA0" w14:textId="77777777" w:rsidR="00E95A4C" w:rsidRPr="00A8683D" w:rsidRDefault="00E95A4C" w:rsidP="00E95A4C"/>
    <w:p w14:paraId="3F0BD3E8" w14:textId="77777777" w:rsidR="00E95A4C" w:rsidRPr="00A8683D" w:rsidRDefault="00E95A4C" w:rsidP="00E95A4C">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E95A4C" w:rsidRPr="00A8683D" w14:paraId="560DFB61" w14:textId="77777777" w:rsidTr="004D25EB">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43CD4472" w14:textId="77777777" w:rsidR="00E95A4C" w:rsidRPr="00A8683D" w:rsidRDefault="00E95A4C" w:rsidP="004D25EB">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34C7A919" w14:textId="77777777" w:rsidR="00E95A4C" w:rsidRPr="00A8683D" w:rsidRDefault="00E95A4C" w:rsidP="004D25EB">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6AAEFC32" w14:textId="77777777" w:rsidR="00E95A4C" w:rsidRPr="00A8683D" w:rsidRDefault="00E95A4C" w:rsidP="004D25EB">
            <w:pPr>
              <w:rPr>
                <w:b/>
              </w:rPr>
            </w:pPr>
            <w:r w:rsidRPr="00A8683D">
              <w:rPr>
                <w:b/>
              </w:rPr>
              <w:t>Pastabos</w:t>
            </w:r>
          </w:p>
        </w:tc>
      </w:tr>
      <w:tr w:rsidR="00E95A4C" w:rsidRPr="00A8683D" w14:paraId="203EBAA2" w14:textId="77777777" w:rsidTr="004D25EB">
        <w:trPr>
          <w:trHeight w:val="338"/>
        </w:trPr>
        <w:tc>
          <w:tcPr>
            <w:tcW w:w="2610" w:type="dxa"/>
            <w:tcBorders>
              <w:top w:val="single" w:sz="2" w:space="0" w:color="auto"/>
              <w:left w:val="single" w:sz="2" w:space="0" w:color="auto"/>
              <w:bottom w:val="single" w:sz="2" w:space="0" w:color="auto"/>
              <w:right w:val="single" w:sz="2" w:space="0" w:color="auto"/>
            </w:tcBorders>
          </w:tcPr>
          <w:p w14:paraId="7171A3AF" w14:textId="77777777" w:rsidR="00E95A4C" w:rsidRPr="00A8683D" w:rsidRDefault="00E95A4C" w:rsidP="004D25EB"/>
        </w:tc>
        <w:tc>
          <w:tcPr>
            <w:tcW w:w="5220" w:type="dxa"/>
            <w:tcBorders>
              <w:top w:val="single" w:sz="2" w:space="0" w:color="auto"/>
              <w:left w:val="single" w:sz="2" w:space="0" w:color="auto"/>
              <w:bottom w:val="single" w:sz="2" w:space="0" w:color="auto"/>
              <w:right w:val="single" w:sz="2" w:space="0" w:color="auto"/>
            </w:tcBorders>
          </w:tcPr>
          <w:p w14:paraId="2FA15C8C" w14:textId="77777777" w:rsidR="00E95A4C" w:rsidRPr="00A8683D" w:rsidRDefault="00E95A4C" w:rsidP="004D25EB">
            <w:r w:rsidRPr="00A8683D">
              <w:rPr>
                <w:b/>
              </w:rPr>
              <w:t xml:space="preserve"> </w:t>
            </w:r>
            <w:r w:rsidRPr="00A8683D">
              <w:t xml:space="preserve"> </w:t>
            </w:r>
            <w:r w:rsidRPr="00A8683D">
              <w:rPr>
                <w:b/>
              </w:rPr>
              <w:t>0..*</w:t>
            </w:r>
            <w:r w:rsidRPr="00A8683D">
              <w:rPr>
                <w:b/>
              </w:rPr>
              <w:tab/>
            </w:r>
            <w:r w:rsidR="00BF1E5D" w:rsidRPr="00A8683D">
              <w:t>Lėšų išmokėjimo grafikas.</w:t>
            </w:r>
          </w:p>
          <w:p w14:paraId="5C6836F5" w14:textId="77777777" w:rsidR="00E95A4C" w:rsidRPr="00A8683D" w:rsidRDefault="00E95A4C" w:rsidP="004D25EB">
            <w:r w:rsidRPr="00A8683D">
              <w:rPr>
                <w:b/>
              </w:rPr>
              <w:t xml:space="preserve"> </w:t>
            </w:r>
            <w:r w:rsidRPr="00A8683D">
              <w:t xml:space="preserve"> </w:t>
            </w:r>
            <w:r w:rsidRPr="00A8683D">
              <w:rPr>
                <w:b/>
              </w:rPr>
              <w:t>1</w:t>
            </w:r>
            <w:r w:rsidRPr="00A8683D">
              <w:rPr>
                <w:b/>
              </w:rPr>
              <w:tab/>
            </w:r>
            <w:r w:rsidR="00BF1E5D" w:rsidRPr="00A8683D">
              <w:t>Projekto sutartis/pakeitimai.</w:t>
            </w:r>
          </w:p>
        </w:tc>
        <w:tc>
          <w:tcPr>
            <w:tcW w:w="1710" w:type="dxa"/>
            <w:tcBorders>
              <w:top w:val="single" w:sz="2" w:space="0" w:color="auto"/>
              <w:left w:val="single" w:sz="2" w:space="0" w:color="auto"/>
              <w:bottom w:val="single" w:sz="2" w:space="0" w:color="auto"/>
              <w:right w:val="single" w:sz="2" w:space="0" w:color="auto"/>
            </w:tcBorders>
          </w:tcPr>
          <w:p w14:paraId="25113583" w14:textId="77777777" w:rsidR="00E95A4C" w:rsidRPr="00A8683D" w:rsidRDefault="00E95A4C" w:rsidP="004D25EB"/>
        </w:tc>
      </w:tr>
    </w:tbl>
    <w:p w14:paraId="218A9CBD" w14:textId="77777777" w:rsidR="00E95A4C" w:rsidRPr="00A8683D" w:rsidRDefault="6B848BB2" w:rsidP="00DF40CE">
      <w:pPr>
        <w:pStyle w:val="Heading4"/>
      </w:pPr>
      <w:bookmarkStart w:id="284" w:name="_Toc159222144"/>
      <w:r>
        <w:t>STS išlaidų sąrašas</w:t>
      </w:r>
      <w:bookmarkEnd w:id="284"/>
    </w:p>
    <w:p w14:paraId="5DABC7DD" w14:textId="77777777" w:rsidR="00E95A4C" w:rsidRPr="00A8683D" w:rsidRDefault="00E95A4C" w:rsidP="00E95A4C">
      <w:pPr>
        <w:ind w:firstLine="0"/>
      </w:pPr>
      <w:r w:rsidRPr="00A8683D">
        <w:rPr>
          <w:i/>
          <w:iCs/>
          <w:color w:val="447524"/>
        </w:rPr>
        <w:t>Katalogas</w:t>
      </w:r>
      <w:r w:rsidRPr="00A8683D">
        <w:rPr>
          <w:rFonts w:cs="Arial"/>
        </w:rPr>
        <w:t>:</w:t>
      </w:r>
      <w:r w:rsidRPr="00A8683D">
        <w:rPr>
          <w:rFonts w:cs="Arial"/>
          <w:color w:val="000000"/>
        </w:rPr>
        <w:t xml:space="preserve"> Projektai</w:t>
      </w:r>
    </w:p>
    <w:p w14:paraId="221F54E2" w14:textId="77777777" w:rsidR="00E95A4C" w:rsidRPr="00A8683D" w:rsidRDefault="00E95A4C" w:rsidP="00E95A4C">
      <w:pPr>
        <w:ind w:firstLine="0"/>
      </w:pPr>
      <w:r w:rsidRPr="00A8683D">
        <w:rPr>
          <w:i/>
          <w:iCs/>
          <w:color w:val="447524"/>
        </w:rPr>
        <w:t>Detalės</w:t>
      </w:r>
      <w:r w:rsidRPr="00A8683D">
        <w:rPr>
          <w:rFonts w:cs="Arial"/>
        </w:rPr>
        <w:t>:</w:t>
      </w:r>
      <w:r w:rsidRPr="00A8683D">
        <w:tab/>
      </w:r>
      <w:r w:rsidRPr="00A8683D">
        <w:rPr>
          <w:i/>
        </w:rPr>
        <w:t>Sukurta</w:t>
      </w:r>
      <w:r w:rsidRPr="00A8683D">
        <w:t xml:space="preserve"> 2021m.</w:t>
      </w:r>
    </w:p>
    <w:p w14:paraId="270835A6" w14:textId="77777777" w:rsidR="00E95A4C" w:rsidRPr="00A8683D" w:rsidRDefault="00E95A4C" w:rsidP="00E95A4C">
      <w:pPr>
        <w:ind w:firstLine="0"/>
      </w:pPr>
      <w:r w:rsidRPr="00A8683D">
        <w:rPr>
          <w:i/>
          <w:iCs/>
          <w:color w:val="447524"/>
        </w:rPr>
        <w:t>Pastabos</w:t>
      </w:r>
      <w:r w:rsidRPr="00A8683D">
        <w:rPr>
          <w:rFonts w:cs="Arial"/>
        </w:rPr>
        <w:t>:</w:t>
      </w:r>
      <w:r w:rsidRPr="00A8683D">
        <w:rPr>
          <w:rFonts w:cs="Arial"/>
        </w:rPr>
        <w:tab/>
      </w:r>
    </w:p>
    <w:p w14:paraId="00FEE917" w14:textId="77777777" w:rsidR="00E95A4C" w:rsidRPr="00A8683D" w:rsidRDefault="00E95A4C" w:rsidP="00E95A4C"/>
    <w:p w14:paraId="4E40CB48" w14:textId="77777777" w:rsidR="00E95A4C" w:rsidRPr="00A8683D" w:rsidRDefault="00E95A4C" w:rsidP="00E95A4C">
      <w:pPr>
        <w:rPr>
          <w:i/>
          <w:iCs/>
          <w:color w:val="447524"/>
          <w:u w:val="single"/>
        </w:rPr>
      </w:pPr>
      <w:r w:rsidRPr="00A8683D">
        <w:rPr>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E95A4C" w:rsidRPr="00A8683D" w14:paraId="61CFEF13" w14:textId="77777777" w:rsidTr="004D25EB">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26C35E47" w14:textId="77777777" w:rsidR="00E95A4C" w:rsidRPr="00A8683D" w:rsidRDefault="00E95A4C" w:rsidP="004D25EB">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300495EC" w14:textId="77777777" w:rsidR="00E95A4C" w:rsidRPr="00A8683D" w:rsidRDefault="00E95A4C" w:rsidP="004D25EB">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3AF84731" w14:textId="77777777" w:rsidR="00E95A4C" w:rsidRPr="00A8683D" w:rsidRDefault="00E95A4C" w:rsidP="004D25EB">
            <w:pPr>
              <w:rPr>
                <w:b/>
              </w:rPr>
            </w:pPr>
            <w:r w:rsidRPr="00A8683D">
              <w:rPr>
                <w:b/>
              </w:rPr>
              <w:t>Pastabos</w:t>
            </w:r>
          </w:p>
        </w:tc>
      </w:tr>
      <w:tr w:rsidR="00E95A4C" w:rsidRPr="00A8683D" w14:paraId="408F5244"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0113A8AA" w14:textId="77777777" w:rsidR="00E95A4C" w:rsidRPr="00A8683D" w:rsidRDefault="00531A32" w:rsidP="004D25EB">
            <w:r w:rsidRPr="00A8683D">
              <w:t>Eil. Nr.</w:t>
            </w:r>
          </w:p>
        </w:tc>
        <w:tc>
          <w:tcPr>
            <w:tcW w:w="1980" w:type="dxa"/>
            <w:tcBorders>
              <w:top w:val="single" w:sz="2" w:space="0" w:color="auto"/>
              <w:left w:val="single" w:sz="2" w:space="0" w:color="auto"/>
              <w:bottom w:val="single" w:sz="2" w:space="0" w:color="auto"/>
              <w:right w:val="single" w:sz="2" w:space="0" w:color="auto"/>
            </w:tcBorders>
          </w:tcPr>
          <w:p w14:paraId="6A3A1F6D" w14:textId="77777777" w:rsidR="00E95A4C" w:rsidRPr="00A8683D" w:rsidRDefault="00531A32" w:rsidP="004D25EB">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2D4961A" w14:textId="77777777" w:rsidR="00E95A4C" w:rsidRPr="00A8683D" w:rsidRDefault="00E95A4C" w:rsidP="004D25EB"/>
        </w:tc>
      </w:tr>
      <w:tr w:rsidR="00E95A4C" w:rsidRPr="00A8683D" w14:paraId="5C79459D"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5553C6FB" w14:textId="77777777" w:rsidR="00E95A4C" w:rsidRPr="00A8683D" w:rsidRDefault="007807EE" w:rsidP="004D25EB">
            <w:r w:rsidRPr="00A8683D">
              <w:t>Veiklos projekto išlaidų dalis</w:t>
            </w:r>
          </w:p>
        </w:tc>
        <w:tc>
          <w:tcPr>
            <w:tcW w:w="1980" w:type="dxa"/>
            <w:tcBorders>
              <w:top w:val="single" w:sz="2" w:space="0" w:color="auto"/>
              <w:left w:val="single" w:sz="2" w:space="0" w:color="auto"/>
              <w:bottom w:val="single" w:sz="2" w:space="0" w:color="auto"/>
              <w:right w:val="single" w:sz="2" w:space="0" w:color="auto"/>
            </w:tcBorders>
          </w:tcPr>
          <w:p w14:paraId="0A056194" w14:textId="77777777" w:rsidR="00E95A4C" w:rsidRPr="00A8683D" w:rsidRDefault="007807EE" w:rsidP="004D25EB">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B7D2ECE" w14:textId="77777777" w:rsidR="00E95A4C" w:rsidRPr="00A8683D" w:rsidRDefault="00E95A4C" w:rsidP="004D25EB"/>
        </w:tc>
      </w:tr>
      <w:tr w:rsidR="00E95A4C" w:rsidRPr="00A8683D" w14:paraId="2ED23EBA" w14:textId="77777777" w:rsidTr="004D25EB">
        <w:trPr>
          <w:trHeight w:val="230"/>
        </w:trPr>
        <w:tc>
          <w:tcPr>
            <w:tcW w:w="2790" w:type="dxa"/>
            <w:tcBorders>
              <w:top w:val="single" w:sz="2" w:space="0" w:color="auto"/>
              <w:left w:val="single" w:sz="2" w:space="0" w:color="auto"/>
              <w:bottom w:val="single" w:sz="2" w:space="0" w:color="auto"/>
              <w:right w:val="single" w:sz="2" w:space="0" w:color="auto"/>
            </w:tcBorders>
          </w:tcPr>
          <w:p w14:paraId="33707B64" w14:textId="77777777" w:rsidR="00E95A4C" w:rsidRPr="00A8683D" w:rsidRDefault="007807EE" w:rsidP="004D25EB">
            <w:r w:rsidRPr="00A8683D">
              <w:t>Pastabos</w:t>
            </w:r>
          </w:p>
        </w:tc>
        <w:tc>
          <w:tcPr>
            <w:tcW w:w="1980" w:type="dxa"/>
            <w:tcBorders>
              <w:top w:val="single" w:sz="2" w:space="0" w:color="auto"/>
              <w:left w:val="single" w:sz="2" w:space="0" w:color="auto"/>
              <w:bottom w:val="single" w:sz="2" w:space="0" w:color="auto"/>
              <w:right w:val="single" w:sz="2" w:space="0" w:color="auto"/>
            </w:tcBorders>
          </w:tcPr>
          <w:p w14:paraId="7D3A7F9E" w14:textId="77777777" w:rsidR="00E95A4C" w:rsidRPr="00A8683D" w:rsidRDefault="007807EE" w:rsidP="004D25EB">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83EDDDD" w14:textId="77777777" w:rsidR="00E95A4C" w:rsidRPr="00A8683D" w:rsidRDefault="00E95A4C" w:rsidP="004D25EB"/>
        </w:tc>
      </w:tr>
    </w:tbl>
    <w:p w14:paraId="52BD3E6F" w14:textId="77777777" w:rsidR="00E95A4C" w:rsidRPr="00A8683D" w:rsidRDefault="00E95A4C" w:rsidP="00E95A4C"/>
    <w:p w14:paraId="4111127F" w14:textId="77777777" w:rsidR="00E95A4C" w:rsidRPr="00A8683D" w:rsidRDefault="00E95A4C" w:rsidP="00E95A4C"/>
    <w:p w14:paraId="46FF7ABD" w14:textId="77777777" w:rsidR="00E95A4C" w:rsidRPr="00A8683D" w:rsidRDefault="00E95A4C" w:rsidP="00E95A4C">
      <w:pPr>
        <w:rPr>
          <w:i/>
          <w:iCs/>
          <w:color w:val="447524"/>
          <w:u w:val="single"/>
        </w:rPr>
      </w:pPr>
      <w:r w:rsidRPr="00A8683D">
        <w:rPr>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E95A4C" w:rsidRPr="00A8683D" w14:paraId="6152C791" w14:textId="77777777" w:rsidTr="004D25EB">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52146E04" w14:textId="77777777" w:rsidR="00E95A4C" w:rsidRPr="00A8683D" w:rsidRDefault="00E95A4C" w:rsidP="004D25EB">
            <w:pPr>
              <w:rPr>
                <w:b/>
              </w:rPr>
            </w:pPr>
            <w:r w:rsidRPr="00A8683D">
              <w:rPr>
                <w:b/>
              </w:rPr>
              <w:lastRenderedPageBreak/>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74CD629F" w14:textId="77777777" w:rsidR="00E95A4C" w:rsidRPr="00A8683D" w:rsidRDefault="00E95A4C" w:rsidP="004D25EB">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064D5F6F" w14:textId="77777777" w:rsidR="00E95A4C" w:rsidRPr="00A8683D" w:rsidRDefault="00E95A4C" w:rsidP="004D25EB">
            <w:pPr>
              <w:rPr>
                <w:b/>
              </w:rPr>
            </w:pPr>
            <w:r w:rsidRPr="00A8683D">
              <w:rPr>
                <w:b/>
              </w:rPr>
              <w:t>Pastabos</w:t>
            </w:r>
          </w:p>
        </w:tc>
      </w:tr>
      <w:tr w:rsidR="00E95A4C" w:rsidRPr="00A8683D" w14:paraId="2ABB1A4F" w14:textId="77777777" w:rsidTr="004D25EB">
        <w:trPr>
          <w:trHeight w:val="338"/>
        </w:trPr>
        <w:tc>
          <w:tcPr>
            <w:tcW w:w="2610" w:type="dxa"/>
            <w:tcBorders>
              <w:top w:val="single" w:sz="2" w:space="0" w:color="auto"/>
              <w:left w:val="single" w:sz="2" w:space="0" w:color="auto"/>
              <w:bottom w:val="single" w:sz="2" w:space="0" w:color="auto"/>
              <w:right w:val="single" w:sz="2" w:space="0" w:color="auto"/>
            </w:tcBorders>
          </w:tcPr>
          <w:p w14:paraId="3FBEDFE4" w14:textId="77777777" w:rsidR="00E95A4C" w:rsidRPr="00A8683D" w:rsidRDefault="00E95A4C" w:rsidP="004D25EB"/>
        </w:tc>
        <w:tc>
          <w:tcPr>
            <w:tcW w:w="5220" w:type="dxa"/>
            <w:tcBorders>
              <w:top w:val="single" w:sz="2" w:space="0" w:color="auto"/>
              <w:left w:val="single" w:sz="2" w:space="0" w:color="auto"/>
              <w:bottom w:val="single" w:sz="2" w:space="0" w:color="auto"/>
              <w:right w:val="single" w:sz="2" w:space="0" w:color="auto"/>
            </w:tcBorders>
          </w:tcPr>
          <w:p w14:paraId="189FFBFB" w14:textId="77777777" w:rsidR="00E95A4C" w:rsidRPr="00A8683D" w:rsidRDefault="00E95A4C" w:rsidP="004D25EB">
            <w:r w:rsidRPr="00A8683D">
              <w:rPr>
                <w:b/>
              </w:rPr>
              <w:t xml:space="preserve"> </w:t>
            </w:r>
            <w:r w:rsidRPr="00A8683D">
              <w:t xml:space="preserve"> </w:t>
            </w:r>
            <w:r w:rsidRPr="00A8683D">
              <w:rPr>
                <w:b/>
              </w:rPr>
              <w:t>0..*</w:t>
            </w:r>
            <w:r w:rsidRPr="00A8683D">
              <w:rPr>
                <w:b/>
              </w:rPr>
              <w:tab/>
            </w:r>
            <w:r w:rsidR="00BF1E5D" w:rsidRPr="00A8683D">
              <w:t>STS išlaidų sąrašas</w:t>
            </w:r>
            <w:r w:rsidRPr="00A8683D">
              <w:t xml:space="preserve">. </w:t>
            </w:r>
          </w:p>
          <w:p w14:paraId="4C9290F8" w14:textId="77777777" w:rsidR="00E95A4C" w:rsidRPr="00A8683D" w:rsidRDefault="00E95A4C" w:rsidP="004D25EB">
            <w:r w:rsidRPr="00A8683D">
              <w:rPr>
                <w:b/>
              </w:rPr>
              <w:t xml:space="preserve"> </w:t>
            </w:r>
            <w:r w:rsidRPr="00A8683D">
              <w:t xml:space="preserve"> </w:t>
            </w:r>
            <w:r w:rsidRPr="00A8683D">
              <w:rPr>
                <w:b/>
              </w:rPr>
              <w:t>1</w:t>
            </w:r>
            <w:r w:rsidRPr="00A8683D">
              <w:rPr>
                <w:b/>
              </w:rPr>
              <w:tab/>
            </w:r>
            <w:r w:rsidR="00BF1E5D" w:rsidRPr="00A8683D">
              <w:t>Projekto sutartis/pakeitimai.</w:t>
            </w:r>
          </w:p>
        </w:tc>
        <w:tc>
          <w:tcPr>
            <w:tcW w:w="1710" w:type="dxa"/>
            <w:tcBorders>
              <w:top w:val="single" w:sz="2" w:space="0" w:color="auto"/>
              <w:left w:val="single" w:sz="2" w:space="0" w:color="auto"/>
              <w:bottom w:val="single" w:sz="2" w:space="0" w:color="auto"/>
              <w:right w:val="single" w:sz="2" w:space="0" w:color="auto"/>
            </w:tcBorders>
          </w:tcPr>
          <w:p w14:paraId="2DD04A32" w14:textId="77777777" w:rsidR="00E95A4C" w:rsidRPr="00A8683D" w:rsidRDefault="00E95A4C" w:rsidP="004D25EB"/>
        </w:tc>
      </w:tr>
      <w:tr w:rsidR="00E95A4C" w:rsidRPr="00A8683D" w14:paraId="77FED681" w14:textId="77777777" w:rsidTr="004D25EB">
        <w:trPr>
          <w:trHeight w:val="338"/>
        </w:trPr>
        <w:tc>
          <w:tcPr>
            <w:tcW w:w="2610" w:type="dxa"/>
            <w:tcBorders>
              <w:top w:val="single" w:sz="2" w:space="0" w:color="auto"/>
              <w:left w:val="single" w:sz="2" w:space="0" w:color="auto"/>
              <w:bottom w:val="single" w:sz="2" w:space="0" w:color="auto"/>
              <w:right w:val="single" w:sz="2" w:space="0" w:color="auto"/>
            </w:tcBorders>
          </w:tcPr>
          <w:p w14:paraId="66ED20BD" w14:textId="77777777" w:rsidR="00E95A4C" w:rsidRPr="00A8683D" w:rsidRDefault="00E95A4C" w:rsidP="004D25EB"/>
        </w:tc>
        <w:tc>
          <w:tcPr>
            <w:tcW w:w="5220" w:type="dxa"/>
            <w:tcBorders>
              <w:top w:val="single" w:sz="2" w:space="0" w:color="auto"/>
              <w:left w:val="single" w:sz="2" w:space="0" w:color="auto"/>
              <w:bottom w:val="single" w:sz="2" w:space="0" w:color="auto"/>
              <w:right w:val="single" w:sz="2" w:space="0" w:color="auto"/>
            </w:tcBorders>
          </w:tcPr>
          <w:p w14:paraId="320DDCE9" w14:textId="77777777" w:rsidR="00E95A4C" w:rsidRPr="00A8683D" w:rsidRDefault="00E95A4C" w:rsidP="004D25EB">
            <w:r w:rsidRPr="00A8683D">
              <w:rPr>
                <w:b/>
              </w:rPr>
              <w:t xml:space="preserve"> </w:t>
            </w:r>
            <w:r w:rsidRPr="00A8683D">
              <w:t xml:space="preserve"> </w:t>
            </w:r>
            <w:r w:rsidRPr="00A8683D">
              <w:rPr>
                <w:b/>
              </w:rPr>
              <w:t>0..*</w:t>
            </w:r>
            <w:r w:rsidRPr="00A8683D">
              <w:rPr>
                <w:b/>
              </w:rPr>
              <w:tab/>
            </w:r>
            <w:r w:rsidR="00531A32" w:rsidRPr="00A8683D">
              <w:t>Projekto v</w:t>
            </w:r>
            <w:r w:rsidR="00BF1E5D" w:rsidRPr="00A8683D">
              <w:t>eiklos</w:t>
            </w:r>
            <w:r w:rsidRPr="00A8683D">
              <w:t xml:space="preserve">. </w:t>
            </w:r>
          </w:p>
          <w:p w14:paraId="58E09FD9" w14:textId="77777777" w:rsidR="00E95A4C" w:rsidRPr="00A8683D" w:rsidRDefault="00E95A4C" w:rsidP="004D25EB">
            <w:r w:rsidRPr="00A8683D">
              <w:rPr>
                <w:b/>
              </w:rPr>
              <w:t xml:space="preserve"> </w:t>
            </w:r>
            <w:r w:rsidRPr="00A8683D">
              <w:t xml:space="preserve"> </w:t>
            </w:r>
            <w:r w:rsidRPr="00A8683D">
              <w:rPr>
                <w:b/>
              </w:rPr>
              <w:t>1</w:t>
            </w:r>
            <w:r w:rsidRPr="00A8683D">
              <w:rPr>
                <w:b/>
              </w:rPr>
              <w:tab/>
            </w:r>
            <w:r w:rsidR="00BF1E5D" w:rsidRPr="00A8683D">
              <w:t>STS išlaidų sąrašas.</w:t>
            </w:r>
          </w:p>
        </w:tc>
        <w:tc>
          <w:tcPr>
            <w:tcW w:w="1710" w:type="dxa"/>
            <w:tcBorders>
              <w:top w:val="single" w:sz="2" w:space="0" w:color="auto"/>
              <w:left w:val="single" w:sz="2" w:space="0" w:color="auto"/>
              <w:bottom w:val="single" w:sz="2" w:space="0" w:color="auto"/>
              <w:right w:val="single" w:sz="2" w:space="0" w:color="auto"/>
            </w:tcBorders>
          </w:tcPr>
          <w:p w14:paraId="3C61336E" w14:textId="77777777" w:rsidR="00E95A4C" w:rsidRPr="00A8683D" w:rsidRDefault="00E95A4C" w:rsidP="004D25EB"/>
        </w:tc>
      </w:tr>
      <w:tr w:rsidR="00531A32" w:rsidRPr="00A8683D" w14:paraId="03D5970F" w14:textId="77777777" w:rsidTr="004D25EB">
        <w:trPr>
          <w:trHeight w:val="338"/>
        </w:trPr>
        <w:tc>
          <w:tcPr>
            <w:tcW w:w="2610" w:type="dxa"/>
            <w:tcBorders>
              <w:top w:val="single" w:sz="2" w:space="0" w:color="auto"/>
              <w:left w:val="single" w:sz="2" w:space="0" w:color="auto"/>
              <w:bottom w:val="single" w:sz="2" w:space="0" w:color="auto"/>
              <w:right w:val="single" w:sz="2" w:space="0" w:color="auto"/>
            </w:tcBorders>
          </w:tcPr>
          <w:p w14:paraId="06780103" w14:textId="77777777" w:rsidR="00531A32" w:rsidRPr="00A8683D" w:rsidRDefault="00531A32" w:rsidP="004D25EB"/>
        </w:tc>
        <w:tc>
          <w:tcPr>
            <w:tcW w:w="5220" w:type="dxa"/>
            <w:tcBorders>
              <w:top w:val="single" w:sz="2" w:space="0" w:color="auto"/>
              <w:left w:val="single" w:sz="2" w:space="0" w:color="auto"/>
              <w:bottom w:val="single" w:sz="2" w:space="0" w:color="auto"/>
              <w:right w:val="single" w:sz="2" w:space="0" w:color="auto"/>
            </w:tcBorders>
          </w:tcPr>
          <w:p w14:paraId="44CB842A" w14:textId="77777777" w:rsidR="00531A32" w:rsidRPr="00A8683D" w:rsidRDefault="00531A32" w:rsidP="00531A32">
            <w:r w:rsidRPr="00A8683D">
              <w:rPr>
                <w:b/>
              </w:rPr>
              <w:t xml:space="preserve">  0..*</w:t>
            </w:r>
            <w:r w:rsidRPr="00A8683D">
              <w:rPr>
                <w:b/>
              </w:rPr>
              <w:tab/>
            </w:r>
            <w:r w:rsidRPr="00A8683D">
              <w:t xml:space="preserve">Projekto finansavimas. </w:t>
            </w:r>
          </w:p>
          <w:p w14:paraId="4E9A2250" w14:textId="77777777" w:rsidR="00531A32" w:rsidRPr="00A8683D" w:rsidRDefault="00531A32" w:rsidP="00531A32">
            <w:pPr>
              <w:rPr>
                <w:b/>
              </w:rPr>
            </w:pPr>
            <w:r w:rsidRPr="00A8683D">
              <w:rPr>
                <w:b/>
              </w:rPr>
              <w:t xml:space="preserve"> </w:t>
            </w:r>
            <w:r w:rsidRPr="00A8683D">
              <w:t xml:space="preserve"> </w:t>
            </w:r>
            <w:r w:rsidRPr="00A8683D">
              <w:rPr>
                <w:b/>
              </w:rPr>
              <w:t>1</w:t>
            </w:r>
            <w:r w:rsidRPr="00A8683D">
              <w:rPr>
                <w:b/>
              </w:rPr>
              <w:tab/>
            </w:r>
            <w:r w:rsidRPr="00A8683D">
              <w:t>STS išlaidų sąrašas.</w:t>
            </w:r>
          </w:p>
        </w:tc>
        <w:tc>
          <w:tcPr>
            <w:tcW w:w="1710" w:type="dxa"/>
            <w:tcBorders>
              <w:top w:val="single" w:sz="2" w:space="0" w:color="auto"/>
              <w:left w:val="single" w:sz="2" w:space="0" w:color="auto"/>
              <w:bottom w:val="single" w:sz="2" w:space="0" w:color="auto"/>
              <w:right w:val="single" w:sz="2" w:space="0" w:color="auto"/>
            </w:tcBorders>
          </w:tcPr>
          <w:p w14:paraId="0A2335DA" w14:textId="77777777" w:rsidR="00531A32" w:rsidRPr="00A8683D" w:rsidRDefault="00531A32" w:rsidP="004D25EB"/>
        </w:tc>
      </w:tr>
    </w:tbl>
    <w:p w14:paraId="3410CA08" w14:textId="77777777" w:rsidR="00E95A4C" w:rsidRPr="00A8683D" w:rsidRDefault="00E95A4C" w:rsidP="00596F8C"/>
    <w:p w14:paraId="03235580" w14:textId="77777777" w:rsidR="00E95A4C" w:rsidRPr="00A8683D" w:rsidRDefault="00E95A4C" w:rsidP="00596F8C"/>
    <w:p w14:paraId="7D93B2A3" w14:textId="77777777" w:rsidR="0017226C" w:rsidRPr="00A8683D" w:rsidRDefault="51E864D7" w:rsidP="00DF40CE">
      <w:pPr>
        <w:pStyle w:val="Heading4"/>
      </w:pPr>
      <w:bookmarkStart w:id="285" w:name="_Toc159222145"/>
      <w:r>
        <w:t>Mokymų grafikas</w:t>
      </w:r>
      <w:bookmarkEnd w:id="285"/>
    </w:p>
    <w:p w14:paraId="26391EB0" w14:textId="77777777" w:rsidR="0017226C" w:rsidRPr="00A8683D" w:rsidRDefault="0017226C" w:rsidP="0017226C">
      <w:pPr>
        <w:ind w:firstLine="0"/>
      </w:pPr>
      <w:r w:rsidRPr="00A8683D">
        <w:rPr>
          <w:bCs/>
          <w:i/>
          <w:iCs/>
          <w:color w:val="447524"/>
        </w:rPr>
        <w:t>Katalogas</w:t>
      </w:r>
      <w:r w:rsidRPr="00A8683D">
        <w:rPr>
          <w:rFonts w:cs="Arial"/>
        </w:rPr>
        <w:t>:</w:t>
      </w:r>
      <w:r w:rsidRPr="00A8683D">
        <w:rPr>
          <w:rFonts w:cs="Arial"/>
          <w:color w:val="000000"/>
        </w:rPr>
        <w:t xml:space="preserve"> Projektai</w:t>
      </w:r>
    </w:p>
    <w:p w14:paraId="785B2013" w14:textId="77777777" w:rsidR="0017226C" w:rsidRPr="00A8683D" w:rsidRDefault="0017226C" w:rsidP="0017226C">
      <w:pPr>
        <w:ind w:firstLine="0"/>
      </w:pPr>
      <w:r w:rsidRPr="00A8683D">
        <w:rPr>
          <w:bCs/>
          <w:i/>
          <w:iCs/>
          <w:color w:val="447524"/>
        </w:rPr>
        <w:t>Detalės</w:t>
      </w:r>
      <w:r w:rsidRPr="00A8683D">
        <w:rPr>
          <w:rFonts w:cs="Arial"/>
        </w:rPr>
        <w:t>:</w:t>
      </w:r>
      <w:r w:rsidRPr="00A8683D">
        <w:tab/>
      </w:r>
      <w:r w:rsidRPr="00A8683D">
        <w:rPr>
          <w:i/>
        </w:rPr>
        <w:t>Sukurta</w:t>
      </w:r>
      <w:r w:rsidRPr="00A8683D">
        <w:t xml:space="preserve"> 2020m.</w:t>
      </w:r>
    </w:p>
    <w:p w14:paraId="5AEA6672" w14:textId="77777777" w:rsidR="0017226C" w:rsidRPr="00A8683D" w:rsidRDefault="0017226C" w:rsidP="0017226C">
      <w:pPr>
        <w:ind w:firstLine="0"/>
      </w:pPr>
      <w:r w:rsidRPr="00A8683D">
        <w:rPr>
          <w:bCs/>
          <w:i/>
          <w:iCs/>
          <w:color w:val="447524"/>
        </w:rPr>
        <w:t>Pastabos</w:t>
      </w:r>
      <w:r w:rsidRPr="00A8683D">
        <w:rPr>
          <w:rFonts w:cs="Arial"/>
        </w:rPr>
        <w:t>:</w:t>
      </w:r>
      <w:r w:rsidRPr="00A8683D">
        <w:rPr>
          <w:rFonts w:cs="Arial"/>
        </w:rPr>
        <w:tab/>
      </w:r>
    </w:p>
    <w:p w14:paraId="6D6912D4" w14:textId="77777777" w:rsidR="0017226C" w:rsidRPr="00A8683D" w:rsidRDefault="0017226C" w:rsidP="0017226C"/>
    <w:p w14:paraId="73045309" w14:textId="77777777" w:rsidR="0017226C" w:rsidRPr="00A8683D" w:rsidRDefault="0017226C" w:rsidP="0017226C">
      <w:pPr>
        <w:ind w:firstLine="0"/>
        <w:rPr>
          <w:b/>
          <w:color w:val="447524"/>
          <w:u w:val="single"/>
        </w:rPr>
      </w:pPr>
      <w:r w:rsidRPr="00A8683D">
        <w:rPr>
          <w:b/>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17226C" w:rsidRPr="00A8683D" w14:paraId="4CA275AE" w14:textId="77777777" w:rsidTr="0017226C">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07F28293" w14:textId="77777777" w:rsidR="0017226C" w:rsidRPr="00A8683D" w:rsidRDefault="0017226C" w:rsidP="0017226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7D87F014" w14:textId="77777777" w:rsidR="0017226C" w:rsidRPr="00A8683D" w:rsidRDefault="0017226C" w:rsidP="0017226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631235AF" w14:textId="77777777" w:rsidR="0017226C" w:rsidRPr="00A8683D" w:rsidRDefault="0017226C" w:rsidP="0017226C">
            <w:pPr>
              <w:rPr>
                <w:b/>
              </w:rPr>
            </w:pPr>
            <w:r w:rsidRPr="00A8683D">
              <w:rPr>
                <w:b/>
              </w:rPr>
              <w:t>Pastabos</w:t>
            </w:r>
          </w:p>
        </w:tc>
      </w:tr>
      <w:tr w:rsidR="0017226C" w:rsidRPr="00A8683D" w14:paraId="32076712"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0F897EC3" w14:textId="77777777" w:rsidR="0017226C" w:rsidRPr="00A8683D" w:rsidRDefault="0017226C" w:rsidP="0017226C">
            <w:r w:rsidRPr="00A8683D">
              <w:t>Nr.</w:t>
            </w:r>
          </w:p>
        </w:tc>
        <w:tc>
          <w:tcPr>
            <w:tcW w:w="1980" w:type="dxa"/>
            <w:tcBorders>
              <w:top w:val="single" w:sz="2" w:space="0" w:color="auto"/>
              <w:left w:val="single" w:sz="2" w:space="0" w:color="auto"/>
              <w:bottom w:val="single" w:sz="2" w:space="0" w:color="auto"/>
              <w:right w:val="single" w:sz="2" w:space="0" w:color="auto"/>
            </w:tcBorders>
          </w:tcPr>
          <w:p w14:paraId="28D0BD8E"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B04CBB2" w14:textId="77777777" w:rsidR="0017226C" w:rsidRPr="00A8683D" w:rsidRDefault="0017226C" w:rsidP="0017226C"/>
        </w:tc>
      </w:tr>
      <w:tr w:rsidR="0017226C" w:rsidRPr="00A8683D" w14:paraId="0AA02988"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6109FDAC" w14:textId="77777777" w:rsidR="0017226C" w:rsidRPr="00A8683D" w:rsidRDefault="0017226C" w:rsidP="0017226C">
            <w:r w:rsidRPr="00A8683D">
              <w:t>Data nuo</w:t>
            </w:r>
          </w:p>
        </w:tc>
        <w:tc>
          <w:tcPr>
            <w:tcW w:w="1980" w:type="dxa"/>
            <w:tcBorders>
              <w:top w:val="single" w:sz="2" w:space="0" w:color="auto"/>
              <w:left w:val="single" w:sz="2" w:space="0" w:color="auto"/>
              <w:bottom w:val="single" w:sz="2" w:space="0" w:color="auto"/>
              <w:right w:val="single" w:sz="2" w:space="0" w:color="auto"/>
            </w:tcBorders>
          </w:tcPr>
          <w:p w14:paraId="57558B0C" w14:textId="77777777" w:rsidR="0017226C" w:rsidRPr="00A8683D" w:rsidRDefault="0017226C" w:rsidP="0017226C">
            <w:r w:rsidRPr="00A8683D">
              <w:t>Data</w:t>
            </w:r>
          </w:p>
        </w:tc>
        <w:tc>
          <w:tcPr>
            <w:tcW w:w="4680" w:type="dxa"/>
            <w:tcBorders>
              <w:top w:val="single" w:sz="2" w:space="0" w:color="auto"/>
              <w:left w:val="single" w:sz="2" w:space="0" w:color="auto"/>
              <w:bottom w:val="single" w:sz="2" w:space="0" w:color="auto"/>
              <w:right w:val="single" w:sz="2" w:space="0" w:color="auto"/>
            </w:tcBorders>
          </w:tcPr>
          <w:p w14:paraId="07C423DA" w14:textId="77777777" w:rsidR="0017226C" w:rsidRPr="00A8683D" w:rsidRDefault="0017226C" w:rsidP="0017226C"/>
        </w:tc>
      </w:tr>
      <w:tr w:rsidR="0017226C" w:rsidRPr="00A8683D" w14:paraId="3DBD24E7"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3D65F6E3" w14:textId="77777777" w:rsidR="0017226C" w:rsidRPr="00A8683D" w:rsidRDefault="0017226C" w:rsidP="0017226C">
            <w:r w:rsidRPr="00A8683D">
              <w:t>Data iki</w:t>
            </w:r>
          </w:p>
        </w:tc>
        <w:tc>
          <w:tcPr>
            <w:tcW w:w="1980" w:type="dxa"/>
            <w:tcBorders>
              <w:top w:val="single" w:sz="2" w:space="0" w:color="auto"/>
              <w:left w:val="single" w:sz="2" w:space="0" w:color="auto"/>
              <w:bottom w:val="single" w:sz="2" w:space="0" w:color="auto"/>
              <w:right w:val="single" w:sz="2" w:space="0" w:color="auto"/>
            </w:tcBorders>
          </w:tcPr>
          <w:p w14:paraId="0BBD29F3" w14:textId="77777777" w:rsidR="0017226C" w:rsidRPr="00A8683D" w:rsidRDefault="0017226C" w:rsidP="0017226C">
            <w:r w:rsidRPr="00A8683D">
              <w:t>Data</w:t>
            </w:r>
          </w:p>
        </w:tc>
        <w:tc>
          <w:tcPr>
            <w:tcW w:w="4680" w:type="dxa"/>
            <w:tcBorders>
              <w:top w:val="single" w:sz="2" w:space="0" w:color="auto"/>
              <w:left w:val="single" w:sz="2" w:space="0" w:color="auto"/>
              <w:bottom w:val="single" w:sz="2" w:space="0" w:color="auto"/>
              <w:right w:val="single" w:sz="2" w:space="0" w:color="auto"/>
            </w:tcBorders>
          </w:tcPr>
          <w:p w14:paraId="72FF0DB1" w14:textId="77777777" w:rsidR="0017226C" w:rsidRPr="00A8683D" w:rsidRDefault="0017226C" w:rsidP="0017226C"/>
        </w:tc>
      </w:tr>
      <w:tr w:rsidR="0017226C" w:rsidRPr="00A8683D" w14:paraId="43F76606"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1C3D9773" w14:textId="77777777" w:rsidR="0017226C" w:rsidRPr="00A8683D" w:rsidRDefault="0017226C" w:rsidP="0017226C">
            <w:r w:rsidRPr="00A8683D">
              <w:t>Pavadinimas</w:t>
            </w:r>
          </w:p>
        </w:tc>
        <w:tc>
          <w:tcPr>
            <w:tcW w:w="1980" w:type="dxa"/>
            <w:tcBorders>
              <w:top w:val="single" w:sz="2" w:space="0" w:color="auto"/>
              <w:left w:val="single" w:sz="2" w:space="0" w:color="auto"/>
              <w:bottom w:val="single" w:sz="2" w:space="0" w:color="auto"/>
              <w:right w:val="single" w:sz="2" w:space="0" w:color="auto"/>
            </w:tcBorders>
          </w:tcPr>
          <w:p w14:paraId="01E7CEFA"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4FC0923" w14:textId="77777777" w:rsidR="0017226C" w:rsidRPr="00A8683D" w:rsidRDefault="0017226C" w:rsidP="0017226C"/>
        </w:tc>
      </w:tr>
      <w:tr w:rsidR="0017226C" w:rsidRPr="00A8683D" w14:paraId="4E2F1093"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0511CAA7" w14:textId="77777777" w:rsidR="0017226C" w:rsidRPr="00A8683D" w:rsidRDefault="0017226C" w:rsidP="0017226C">
            <w:r w:rsidRPr="00A8683D">
              <w:t>Laikas nuo</w:t>
            </w:r>
          </w:p>
        </w:tc>
        <w:tc>
          <w:tcPr>
            <w:tcW w:w="1980" w:type="dxa"/>
            <w:tcBorders>
              <w:top w:val="single" w:sz="2" w:space="0" w:color="auto"/>
              <w:left w:val="single" w:sz="2" w:space="0" w:color="auto"/>
              <w:bottom w:val="single" w:sz="2" w:space="0" w:color="auto"/>
              <w:right w:val="single" w:sz="2" w:space="0" w:color="auto"/>
            </w:tcBorders>
          </w:tcPr>
          <w:p w14:paraId="16980D50" w14:textId="77777777" w:rsidR="0017226C" w:rsidRPr="00A8683D" w:rsidRDefault="0017226C" w:rsidP="0017226C">
            <w:r w:rsidRPr="00A8683D">
              <w:t>Laikas</w:t>
            </w:r>
          </w:p>
        </w:tc>
        <w:tc>
          <w:tcPr>
            <w:tcW w:w="4680" w:type="dxa"/>
            <w:tcBorders>
              <w:top w:val="single" w:sz="2" w:space="0" w:color="auto"/>
              <w:left w:val="single" w:sz="2" w:space="0" w:color="auto"/>
              <w:bottom w:val="single" w:sz="2" w:space="0" w:color="auto"/>
              <w:right w:val="single" w:sz="2" w:space="0" w:color="auto"/>
            </w:tcBorders>
          </w:tcPr>
          <w:p w14:paraId="624362B8" w14:textId="77777777" w:rsidR="0017226C" w:rsidRPr="00A8683D" w:rsidRDefault="0017226C" w:rsidP="0017226C"/>
        </w:tc>
      </w:tr>
      <w:tr w:rsidR="0017226C" w:rsidRPr="00A8683D" w14:paraId="60BB1925"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7E9BA82C" w14:textId="77777777" w:rsidR="0017226C" w:rsidRPr="00A8683D" w:rsidRDefault="0017226C" w:rsidP="0017226C">
            <w:r w:rsidRPr="00A8683D">
              <w:t>Laikas iki</w:t>
            </w:r>
          </w:p>
        </w:tc>
        <w:tc>
          <w:tcPr>
            <w:tcW w:w="1980" w:type="dxa"/>
            <w:tcBorders>
              <w:top w:val="single" w:sz="2" w:space="0" w:color="auto"/>
              <w:left w:val="single" w:sz="2" w:space="0" w:color="auto"/>
              <w:bottom w:val="single" w:sz="2" w:space="0" w:color="auto"/>
              <w:right w:val="single" w:sz="2" w:space="0" w:color="auto"/>
            </w:tcBorders>
          </w:tcPr>
          <w:p w14:paraId="348F98D8" w14:textId="77777777" w:rsidR="0017226C" w:rsidRPr="00A8683D" w:rsidRDefault="0017226C" w:rsidP="0017226C">
            <w:r w:rsidRPr="00A8683D">
              <w:t>Laikas</w:t>
            </w:r>
          </w:p>
        </w:tc>
        <w:tc>
          <w:tcPr>
            <w:tcW w:w="4680" w:type="dxa"/>
            <w:tcBorders>
              <w:top w:val="single" w:sz="2" w:space="0" w:color="auto"/>
              <w:left w:val="single" w:sz="2" w:space="0" w:color="auto"/>
              <w:bottom w:val="single" w:sz="2" w:space="0" w:color="auto"/>
              <w:right w:val="single" w:sz="2" w:space="0" w:color="auto"/>
            </w:tcBorders>
          </w:tcPr>
          <w:p w14:paraId="03E76FDD" w14:textId="77777777" w:rsidR="0017226C" w:rsidRPr="00A8683D" w:rsidRDefault="0017226C" w:rsidP="0017226C"/>
        </w:tc>
      </w:tr>
      <w:tr w:rsidR="0017226C" w:rsidRPr="00A8683D" w14:paraId="236560B4"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04C09290" w14:textId="77777777" w:rsidR="0017226C" w:rsidRPr="00A8683D" w:rsidRDefault="0017226C" w:rsidP="0017226C">
            <w:r w:rsidRPr="00A8683D">
              <w:t>Vieta</w:t>
            </w:r>
          </w:p>
        </w:tc>
        <w:tc>
          <w:tcPr>
            <w:tcW w:w="1980" w:type="dxa"/>
            <w:tcBorders>
              <w:top w:val="single" w:sz="2" w:space="0" w:color="auto"/>
              <w:left w:val="single" w:sz="2" w:space="0" w:color="auto"/>
              <w:bottom w:val="single" w:sz="2" w:space="0" w:color="auto"/>
              <w:right w:val="single" w:sz="2" w:space="0" w:color="auto"/>
            </w:tcBorders>
          </w:tcPr>
          <w:p w14:paraId="6AC343ED"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011BBFA" w14:textId="77777777" w:rsidR="0017226C" w:rsidRPr="00A8683D" w:rsidRDefault="0017226C" w:rsidP="0017226C"/>
        </w:tc>
      </w:tr>
      <w:tr w:rsidR="0017226C" w:rsidRPr="00A8683D" w14:paraId="4F4D5F66"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033BAF0A" w14:textId="77777777" w:rsidR="0017226C" w:rsidRPr="00A8683D" w:rsidRDefault="0017226C" w:rsidP="0017226C">
            <w:r w:rsidRPr="00A8683D">
              <w:t>Tikslinė grupė</w:t>
            </w:r>
          </w:p>
        </w:tc>
        <w:tc>
          <w:tcPr>
            <w:tcW w:w="1980" w:type="dxa"/>
            <w:tcBorders>
              <w:top w:val="single" w:sz="2" w:space="0" w:color="auto"/>
              <w:left w:val="single" w:sz="2" w:space="0" w:color="auto"/>
              <w:bottom w:val="single" w:sz="2" w:space="0" w:color="auto"/>
              <w:right w:val="single" w:sz="2" w:space="0" w:color="auto"/>
            </w:tcBorders>
          </w:tcPr>
          <w:p w14:paraId="23B6B75A"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3A4AB53" w14:textId="77777777" w:rsidR="0017226C" w:rsidRPr="00A8683D" w:rsidRDefault="0017226C" w:rsidP="0017226C"/>
        </w:tc>
      </w:tr>
      <w:tr w:rsidR="0017226C" w:rsidRPr="00A8683D" w14:paraId="221988D6"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6651BA7F" w14:textId="77777777" w:rsidR="0017226C" w:rsidRPr="00A8683D" w:rsidRDefault="0017226C" w:rsidP="0017226C">
            <w:r w:rsidRPr="00A8683D">
              <w:t>Dalyvių skaičius</w:t>
            </w:r>
          </w:p>
        </w:tc>
        <w:tc>
          <w:tcPr>
            <w:tcW w:w="1980" w:type="dxa"/>
            <w:tcBorders>
              <w:top w:val="single" w:sz="2" w:space="0" w:color="auto"/>
              <w:left w:val="single" w:sz="2" w:space="0" w:color="auto"/>
              <w:bottom w:val="single" w:sz="2" w:space="0" w:color="auto"/>
              <w:right w:val="single" w:sz="2" w:space="0" w:color="auto"/>
            </w:tcBorders>
          </w:tcPr>
          <w:p w14:paraId="686C904C" w14:textId="77777777" w:rsidR="0017226C" w:rsidRPr="00A8683D" w:rsidRDefault="0017226C" w:rsidP="0017226C">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27E89E9C" w14:textId="77777777" w:rsidR="0017226C" w:rsidRPr="00A8683D" w:rsidRDefault="0017226C" w:rsidP="0017226C"/>
        </w:tc>
      </w:tr>
      <w:tr w:rsidR="0017226C" w:rsidRPr="00A8683D" w14:paraId="322B360C" w14:textId="77777777" w:rsidTr="0017226C">
        <w:trPr>
          <w:trHeight w:val="230"/>
        </w:trPr>
        <w:tc>
          <w:tcPr>
            <w:tcW w:w="2790" w:type="dxa"/>
            <w:tcBorders>
              <w:top w:val="single" w:sz="2" w:space="0" w:color="auto"/>
              <w:left w:val="single" w:sz="2" w:space="0" w:color="auto"/>
              <w:bottom w:val="single" w:sz="2" w:space="0" w:color="auto"/>
              <w:right w:val="single" w:sz="2" w:space="0" w:color="auto"/>
            </w:tcBorders>
          </w:tcPr>
          <w:p w14:paraId="48A33C21" w14:textId="77777777" w:rsidR="0017226C" w:rsidRPr="00A8683D" w:rsidRDefault="0017226C" w:rsidP="0017226C">
            <w:r w:rsidRPr="00A8683D">
              <w:t>Pastabos</w:t>
            </w:r>
          </w:p>
        </w:tc>
        <w:tc>
          <w:tcPr>
            <w:tcW w:w="1980" w:type="dxa"/>
            <w:tcBorders>
              <w:top w:val="single" w:sz="2" w:space="0" w:color="auto"/>
              <w:left w:val="single" w:sz="2" w:space="0" w:color="auto"/>
              <w:bottom w:val="single" w:sz="2" w:space="0" w:color="auto"/>
              <w:right w:val="single" w:sz="2" w:space="0" w:color="auto"/>
            </w:tcBorders>
          </w:tcPr>
          <w:p w14:paraId="39469548" w14:textId="77777777" w:rsidR="0017226C" w:rsidRPr="00A8683D" w:rsidRDefault="0017226C" w:rsidP="0017226C">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3D9B615" w14:textId="77777777" w:rsidR="0017226C" w:rsidRPr="00A8683D" w:rsidRDefault="0017226C" w:rsidP="0017226C"/>
        </w:tc>
      </w:tr>
    </w:tbl>
    <w:p w14:paraId="3EC52BD9" w14:textId="77777777" w:rsidR="0017226C" w:rsidRPr="00A8683D" w:rsidRDefault="0017226C" w:rsidP="0017226C"/>
    <w:p w14:paraId="2D2FF43B" w14:textId="77777777" w:rsidR="0017226C" w:rsidRPr="00A8683D" w:rsidRDefault="0017226C" w:rsidP="0017226C">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17226C" w:rsidRPr="00A8683D" w14:paraId="3BE89BA0" w14:textId="77777777" w:rsidTr="6B5F7C70">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23B95174" w14:textId="77777777" w:rsidR="0017226C" w:rsidRPr="00A8683D" w:rsidRDefault="0017226C" w:rsidP="0017226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177696B3" w14:textId="77777777" w:rsidR="0017226C" w:rsidRPr="00A8683D" w:rsidRDefault="0017226C" w:rsidP="0017226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B801669" w14:textId="77777777" w:rsidR="0017226C" w:rsidRPr="00A8683D" w:rsidRDefault="0017226C" w:rsidP="0017226C">
            <w:pPr>
              <w:rPr>
                <w:b/>
              </w:rPr>
            </w:pPr>
            <w:r w:rsidRPr="00A8683D">
              <w:rPr>
                <w:b/>
              </w:rPr>
              <w:t>Pastabos</w:t>
            </w:r>
          </w:p>
        </w:tc>
      </w:tr>
      <w:tr w:rsidR="0017226C" w:rsidRPr="00A8683D" w14:paraId="0A60ADC3" w14:textId="77777777" w:rsidTr="6B5F7C70">
        <w:trPr>
          <w:trHeight w:val="338"/>
        </w:trPr>
        <w:tc>
          <w:tcPr>
            <w:tcW w:w="2610" w:type="dxa"/>
            <w:tcBorders>
              <w:top w:val="single" w:sz="2" w:space="0" w:color="auto"/>
              <w:left w:val="single" w:sz="2" w:space="0" w:color="auto"/>
              <w:bottom w:val="single" w:sz="2" w:space="0" w:color="auto"/>
              <w:right w:val="single" w:sz="2" w:space="0" w:color="auto"/>
            </w:tcBorders>
          </w:tcPr>
          <w:p w14:paraId="65A72F07" w14:textId="77777777" w:rsidR="0017226C" w:rsidRPr="00A8683D" w:rsidRDefault="0017226C" w:rsidP="0017226C"/>
        </w:tc>
        <w:tc>
          <w:tcPr>
            <w:tcW w:w="5220" w:type="dxa"/>
            <w:tcBorders>
              <w:top w:val="single" w:sz="2" w:space="0" w:color="auto"/>
              <w:left w:val="single" w:sz="2" w:space="0" w:color="auto"/>
              <w:bottom w:val="single" w:sz="2" w:space="0" w:color="auto"/>
              <w:right w:val="single" w:sz="2" w:space="0" w:color="auto"/>
            </w:tcBorders>
          </w:tcPr>
          <w:p w14:paraId="59C3FA94" w14:textId="77777777" w:rsidR="0017226C" w:rsidRPr="00A8683D" w:rsidRDefault="664C2970" w:rsidP="0017226C">
            <w:r w:rsidRPr="6B5F7C70">
              <w:rPr>
                <w:b/>
                <w:bCs/>
              </w:rPr>
              <w:t xml:space="preserve"> </w:t>
            </w:r>
            <w:r>
              <w:t xml:space="preserve"> </w:t>
            </w:r>
            <w:r w:rsidRPr="6B5F7C70">
              <w:rPr>
                <w:b/>
                <w:bCs/>
              </w:rPr>
              <w:t>0..*</w:t>
            </w:r>
            <w:r w:rsidR="0017226C">
              <w:tab/>
            </w:r>
            <w:r w:rsidR="22F1B1BC">
              <w:t>M</w:t>
            </w:r>
            <w:r>
              <w:t xml:space="preserve">okymų grafikas. </w:t>
            </w:r>
          </w:p>
          <w:p w14:paraId="4E70F434" w14:textId="77777777" w:rsidR="0017226C" w:rsidRPr="00A8683D" w:rsidRDefault="0017226C" w:rsidP="0017226C">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5E555311" w14:textId="77777777" w:rsidR="0017226C" w:rsidRPr="00A8683D" w:rsidRDefault="0017226C" w:rsidP="0017226C"/>
        </w:tc>
      </w:tr>
      <w:tr w:rsidR="0017226C" w:rsidRPr="00A8683D" w14:paraId="5395A7D2" w14:textId="77777777" w:rsidTr="6B5F7C70">
        <w:trPr>
          <w:trHeight w:val="338"/>
        </w:trPr>
        <w:tc>
          <w:tcPr>
            <w:tcW w:w="2610" w:type="dxa"/>
            <w:tcBorders>
              <w:top w:val="single" w:sz="2" w:space="0" w:color="auto"/>
              <w:left w:val="single" w:sz="2" w:space="0" w:color="auto"/>
              <w:bottom w:val="single" w:sz="2" w:space="0" w:color="auto"/>
              <w:right w:val="single" w:sz="2" w:space="0" w:color="auto"/>
            </w:tcBorders>
          </w:tcPr>
          <w:p w14:paraId="39F6CB9C" w14:textId="77777777" w:rsidR="0017226C" w:rsidRPr="00A8683D" w:rsidRDefault="0017226C" w:rsidP="0017226C"/>
        </w:tc>
        <w:tc>
          <w:tcPr>
            <w:tcW w:w="5220" w:type="dxa"/>
            <w:tcBorders>
              <w:top w:val="single" w:sz="2" w:space="0" w:color="auto"/>
              <w:left w:val="single" w:sz="2" w:space="0" w:color="auto"/>
              <w:bottom w:val="single" w:sz="2" w:space="0" w:color="auto"/>
              <w:right w:val="single" w:sz="2" w:space="0" w:color="auto"/>
            </w:tcBorders>
          </w:tcPr>
          <w:p w14:paraId="4BEDFB3C" w14:textId="77777777" w:rsidR="0017226C" w:rsidRPr="00A8683D" w:rsidRDefault="664C2970" w:rsidP="0017226C">
            <w:r w:rsidRPr="6B5F7C70">
              <w:rPr>
                <w:b/>
                <w:bCs/>
              </w:rPr>
              <w:t xml:space="preserve"> </w:t>
            </w:r>
            <w:r>
              <w:t xml:space="preserve"> </w:t>
            </w:r>
            <w:r w:rsidRPr="6B5F7C70">
              <w:rPr>
                <w:b/>
                <w:bCs/>
              </w:rPr>
              <w:t>0..*</w:t>
            </w:r>
            <w:r w:rsidR="0017226C">
              <w:tab/>
            </w:r>
            <w:r w:rsidR="2EB2CAB6">
              <w:t>M</w:t>
            </w:r>
            <w:r>
              <w:t xml:space="preserve">okymų grafikas. </w:t>
            </w:r>
          </w:p>
          <w:p w14:paraId="03CC054B" w14:textId="77777777" w:rsidR="0017226C" w:rsidRPr="00A8683D" w:rsidRDefault="0017226C" w:rsidP="0017226C">
            <w:pPr>
              <w:rPr>
                <w:b/>
              </w:rPr>
            </w:pPr>
            <w:r w:rsidRPr="00A8683D">
              <w:rPr>
                <w:b/>
              </w:rPr>
              <w:t xml:space="preserve"> </w:t>
            </w:r>
            <w:r w:rsidRPr="00A8683D">
              <w:t xml:space="preserve"> </w:t>
            </w:r>
            <w:r w:rsidRPr="00A8683D">
              <w:rPr>
                <w:b/>
              </w:rPr>
              <w:t>1</w:t>
            </w:r>
            <w:r w:rsidRPr="00A8683D">
              <w:rPr>
                <w:b/>
              </w:rPr>
              <w:tab/>
            </w:r>
            <w:r w:rsidRPr="00A8683D">
              <w:t>Projekto veiklos.</w:t>
            </w:r>
          </w:p>
        </w:tc>
        <w:tc>
          <w:tcPr>
            <w:tcW w:w="1710" w:type="dxa"/>
            <w:tcBorders>
              <w:top w:val="single" w:sz="2" w:space="0" w:color="auto"/>
              <w:left w:val="single" w:sz="2" w:space="0" w:color="auto"/>
              <w:bottom w:val="single" w:sz="2" w:space="0" w:color="auto"/>
              <w:right w:val="single" w:sz="2" w:space="0" w:color="auto"/>
            </w:tcBorders>
          </w:tcPr>
          <w:p w14:paraId="44F3AF37" w14:textId="77777777" w:rsidR="0017226C" w:rsidRPr="00A8683D" w:rsidRDefault="0017226C" w:rsidP="0017226C"/>
        </w:tc>
      </w:tr>
    </w:tbl>
    <w:p w14:paraId="2F541123" w14:textId="77777777" w:rsidR="00E95A4C" w:rsidRDefault="00BE5CF2" w:rsidP="00DF40CE">
      <w:pPr>
        <w:pStyle w:val="Heading4"/>
      </w:pPr>
      <w:bookmarkStart w:id="286" w:name="_Toc159222146"/>
      <w:r>
        <w:t>Projekto aprašymas</w:t>
      </w:r>
      <w:bookmarkEnd w:id="286"/>
    </w:p>
    <w:p w14:paraId="47222A21" w14:textId="77777777" w:rsidR="00BE5CF2" w:rsidRPr="00A8683D" w:rsidRDefault="00BE5CF2" w:rsidP="00BE5CF2">
      <w:pPr>
        <w:ind w:firstLine="0"/>
      </w:pPr>
      <w:r w:rsidRPr="00A8683D">
        <w:rPr>
          <w:bCs/>
          <w:i/>
          <w:iCs/>
          <w:color w:val="447524"/>
        </w:rPr>
        <w:t>Katalogas</w:t>
      </w:r>
      <w:r w:rsidRPr="00A8683D">
        <w:rPr>
          <w:rFonts w:cs="Arial"/>
        </w:rPr>
        <w:t>:</w:t>
      </w:r>
      <w:r w:rsidRPr="00A8683D">
        <w:rPr>
          <w:rFonts w:cs="Arial"/>
          <w:color w:val="000000"/>
        </w:rPr>
        <w:t xml:space="preserve"> Projektai</w:t>
      </w:r>
    </w:p>
    <w:p w14:paraId="04B71998" w14:textId="77777777" w:rsidR="00BE5CF2" w:rsidRPr="00A8683D" w:rsidRDefault="00BE5CF2" w:rsidP="00BE5CF2">
      <w:pPr>
        <w:ind w:firstLine="0"/>
      </w:pPr>
      <w:r w:rsidRPr="00A8683D">
        <w:rPr>
          <w:bCs/>
          <w:i/>
          <w:iCs/>
          <w:color w:val="447524"/>
        </w:rPr>
        <w:t>Detalės</w:t>
      </w:r>
      <w:r w:rsidRPr="00A8683D">
        <w:rPr>
          <w:rFonts w:cs="Arial"/>
        </w:rPr>
        <w:t>:</w:t>
      </w:r>
      <w:r w:rsidRPr="00A8683D">
        <w:tab/>
      </w:r>
      <w:r w:rsidRPr="00A8683D">
        <w:rPr>
          <w:i/>
        </w:rPr>
        <w:t>Sukurta</w:t>
      </w:r>
      <w:r w:rsidR="007063EB">
        <w:t xml:space="preserve"> 2020</w:t>
      </w:r>
      <w:r w:rsidRPr="00A8683D">
        <w:t>m.</w:t>
      </w:r>
      <w:r w:rsidR="00B46A3B">
        <w:t xml:space="preserve"> Modifikuota 2023m.</w:t>
      </w:r>
    </w:p>
    <w:p w14:paraId="7F5D9B61" w14:textId="77777777" w:rsidR="00BE5CF2" w:rsidRPr="00A8683D" w:rsidRDefault="00BE5CF2" w:rsidP="00BE5CF2">
      <w:pPr>
        <w:ind w:firstLine="0"/>
      </w:pPr>
      <w:r w:rsidRPr="00A8683D">
        <w:rPr>
          <w:bCs/>
          <w:i/>
          <w:iCs/>
          <w:color w:val="447524"/>
        </w:rPr>
        <w:t>Pastabos</w:t>
      </w:r>
      <w:r w:rsidRPr="00A8683D">
        <w:rPr>
          <w:rFonts w:cs="Arial"/>
        </w:rPr>
        <w:t>:</w:t>
      </w:r>
      <w:r w:rsidRPr="00A8683D">
        <w:rPr>
          <w:rFonts w:cs="Arial"/>
        </w:rPr>
        <w:tab/>
      </w:r>
    </w:p>
    <w:p w14:paraId="451EDD29" w14:textId="77777777" w:rsidR="00BE5CF2" w:rsidRPr="00A8683D" w:rsidRDefault="00BE5CF2" w:rsidP="00BE5CF2"/>
    <w:p w14:paraId="4C1750B9" w14:textId="77777777" w:rsidR="00E447D8" w:rsidRPr="00A8683D" w:rsidRDefault="00E447D8" w:rsidP="00E447D8">
      <w:pPr>
        <w:ind w:firstLine="0"/>
        <w:rPr>
          <w:b/>
          <w:bCs/>
          <w:i/>
          <w:iCs/>
          <w:color w:val="447524"/>
          <w:u w:val="single"/>
        </w:rPr>
      </w:pPr>
      <w:r w:rsidRPr="00A8683D">
        <w:rPr>
          <w:b/>
          <w:bCs/>
          <w:color w:val="447524"/>
          <w:u w:val="single"/>
        </w:rPr>
        <w:lastRenderedPageBreak/>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E447D8" w:rsidRPr="00A8683D" w14:paraId="2E177777"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3580B973" w14:textId="77777777" w:rsidR="00E447D8" w:rsidRPr="00A8683D" w:rsidRDefault="00E447D8">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26574E5D" w14:textId="77777777" w:rsidR="00E447D8" w:rsidRPr="00A8683D" w:rsidRDefault="00E447D8">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7E661A9A" w14:textId="77777777" w:rsidR="00E447D8" w:rsidRPr="00A8683D" w:rsidRDefault="00E447D8">
            <w:pPr>
              <w:rPr>
                <w:b/>
              </w:rPr>
            </w:pPr>
            <w:r w:rsidRPr="00A8683D">
              <w:rPr>
                <w:b/>
              </w:rPr>
              <w:t>Pastabos</w:t>
            </w:r>
          </w:p>
        </w:tc>
      </w:tr>
      <w:tr w:rsidR="00E447D8" w:rsidRPr="00A8683D" w14:paraId="1069899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54ECAE6" w14:textId="77777777" w:rsidR="00E447D8" w:rsidRPr="00A8683D" w:rsidRDefault="00E447D8">
            <w:r>
              <w:t>Projekto tikslas</w:t>
            </w:r>
          </w:p>
        </w:tc>
        <w:tc>
          <w:tcPr>
            <w:tcW w:w="1980" w:type="dxa"/>
            <w:tcBorders>
              <w:top w:val="single" w:sz="2" w:space="0" w:color="auto"/>
              <w:left w:val="single" w:sz="2" w:space="0" w:color="auto"/>
              <w:bottom w:val="single" w:sz="2" w:space="0" w:color="auto"/>
              <w:right w:val="single" w:sz="2" w:space="0" w:color="auto"/>
            </w:tcBorders>
          </w:tcPr>
          <w:p w14:paraId="4ACABC03" w14:textId="77777777" w:rsidR="00E447D8" w:rsidRPr="00A8683D" w:rsidRDefault="00E447D8">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E9B8C7D" w14:textId="77777777" w:rsidR="00E447D8" w:rsidRPr="00A8683D" w:rsidRDefault="00E447D8"/>
        </w:tc>
      </w:tr>
      <w:tr w:rsidR="00E447D8" w:rsidRPr="00A8683D" w14:paraId="252BEEE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BD0ABE4" w14:textId="77777777" w:rsidR="00E447D8" w:rsidRPr="00A8683D" w:rsidRDefault="00E447D8">
            <w:r>
              <w:t>Projekto santrauka</w:t>
            </w:r>
          </w:p>
        </w:tc>
        <w:tc>
          <w:tcPr>
            <w:tcW w:w="1980" w:type="dxa"/>
            <w:tcBorders>
              <w:top w:val="single" w:sz="2" w:space="0" w:color="auto"/>
              <w:left w:val="single" w:sz="2" w:space="0" w:color="auto"/>
              <w:bottom w:val="single" w:sz="2" w:space="0" w:color="auto"/>
              <w:right w:val="single" w:sz="2" w:space="0" w:color="auto"/>
            </w:tcBorders>
          </w:tcPr>
          <w:p w14:paraId="4F5F2697" w14:textId="77777777" w:rsidR="00E447D8" w:rsidRPr="00A8683D" w:rsidRDefault="00E447D8">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05843C1" w14:textId="77777777" w:rsidR="00E447D8" w:rsidRPr="00A8683D" w:rsidRDefault="00E447D8"/>
        </w:tc>
      </w:tr>
      <w:tr w:rsidR="00E447D8" w:rsidRPr="00A8683D" w14:paraId="4518B9F8"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177BDDA" w14:textId="77777777" w:rsidR="00E447D8" w:rsidRPr="00A8683D" w:rsidRDefault="00E447D8">
            <w:r>
              <w:t>Projekto atitikties pagrindimas</w:t>
            </w:r>
          </w:p>
        </w:tc>
        <w:tc>
          <w:tcPr>
            <w:tcW w:w="1980" w:type="dxa"/>
            <w:tcBorders>
              <w:top w:val="single" w:sz="2" w:space="0" w:color="auto"/>
              <w:left w:val="single" w:sz="2" w:space="0" w:color="auto"/>
              <w:bottom w:val="single" w:sz="2" w:space="0" w:color="auto"/>
              <w:right w:val="single" w:sz="2" w:space="0" w:color="auto"/>
            </w:tcBorders>
          </w:tcPr>
          <w:p w14:paraId="09BB09B3" w14:textId="77777777" w:rsidR="00E447D8" w:rsidRPr="00A8683D" w:rsidRDefault="00E447D8">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76FBFAA" w14:textId="77777777" w:rsidR="00E447D8" w:rsidRPr="00A8683D" w:rsidRDefault="00E447D8"/>
        </w:tc>
      </w:tr>
      <w:tr w:rsidR="00E447D8" w:rsidRPr="00A8683D" w14:paraId="1CDECC4A"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0A3376F" w14:textId="77777777" w:rsidR="00E447D8" w:rsidRPr="00A8683D" w:rsidRDefault="00E447D8">
            <w:r>
              <w:t>Pažangos plano strateginis tikslas</w:t>
            </w:r>
          </w:p>
        </w:tc>
        <w:tc>
          <w:tcPr>
            <w:tcW w:w="1980" w:type="dxa"/>
            <w:tcBorders>
              <w:top w:val="single" w:sz="2" w:space="0" w:color="auto"/>
              <w:left w:val="single" w:sz="2" w:space="0" w:color="auto"/>
              <w:bottom w:val="single" w:sz="2" w:space="0" w:color="auto"/>
              <w:right w:val="single" w:sz="2" w:space="0" w:color="auto"/>
            </w:tcBorders>
          </w:tcPr>
          <w:p w14:paraId="70927D14" w14:textId="77777777" w:rsidR="00E447D8" w:rsidRPr="00A8683D" w:rsidRDefault="00E447D8">
            <w:r>
              <w:t>Tekstas</w:t>
            </w:r>
          </w:p>
        </w:tc>
        <w:tc>
          <w:tcPr>
            <w:tcW w:w="4680" w:type="dxa"/>
            <w:tcBorders>
              <w:top w:val="single" w:sz="2" w:space="0" w:color="auto"/>
              <w:left w:val="single" w:sz="2" w:space="0" w:color="auto"/>
              <w:bottom w:val="single" w:sz="2" w:space="0" w:color="auto"/>
              <w:right w:val="single" w:sz="2" w:space="0" w:color="auto"/>
            </w:tcBorders>
          </w:tcPr>
          <w:p w14:paraId="3ED56DB7" w14:textId="77777777" w:rsidR="00E447D8" w:rsidRPr="00A8683D" w:rsidRDefault="00E447D8">
            <w:pPr>
              <w:widowControl w:val="0"/>
              <w:autoSpaceDE w:val="0"/>
              <w:autoSpaceDN w:val="0"/>
              <w:adjustRightInd w:val="0"/>
              <w:ind w:left="360" w:firstLine="0"/>
              <w:jc w:val="left"/>
            </w:pPr>
          </w:p>
        </w:tc>
      </w:tr>
      <w:tr w:rsidR="00E447D8" w:rsidRPr="00A8683D" w14:paraId="0DCCEEEC"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A4FFF50" w14:textId="77777777" w:rsidR="00E447D8" w:rsidRPr="00A8683D" w:rsidRDefault="00E447D8">
            <w:r>
              <w:t>Pažangos plano uždavinys</w:t>
            </w:r>
          </w:p>
        </w:tc>
        <w:tc>
          <w:tcPr>
            <w:tcW w:w="1980" w:type="dxa"/>
            <w:tcBorders>
              <w:top w:val="single" w:sz="2" w:space="0" w:color="auto"/>
              <w:left w:val="single" w:sz="2" w:space="0" w:color="auto"/>
              <w:bottom w:val="single" w:sz="2" w:space="0" w:color="auto"/>
              <w:right w:val="single" w:sz="2" w:space="0" w:color="auto"/>
            </w:tcBorders>
          </w:tcPr>
          <w:p w14:paraId="5A025E07" w14:textId="77777777" w:rsidR="00E447D8" w:rsidRPr="00A8683D" w:rsidRDefault="00E447D8">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7DE14B3" w14:textId="77777777" w:rsidR="00E447D8" w:rsidRPr="00A8683D" w:rsidRDefault="00E447D8"/>
        </w:tc>
      </w:tr>
      <w:tr w:rsidR="00E447D8" w:rsidRPr="00A8683D" w14:paraId="07F8665A"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9F689B0" w14:textId="77777777" w:rsidR="00E447D8" w:rsidRPr="00A8683D" w:rsidRDefault="00E447D8">
            <w:r>
              <w:t>Plėtros programa</w:t>
            </w:r>
          </w:p>
        </w:tc>
        <w:tc>
          <w:tcPr>
            <w:tcW w:w="1980" w:type="dxa"/>
            <w:tcBorders>
              <w:top w:val="single" w:sz="2" w:space="0" w:color="auto"/>
              <w:left w:val="single" w:sz="2" w:space="0" w:color="auto"/>
              <w:bottom w:val="single" w:sz="2" w:space="0" w:color="auto"/>
              <w:right w:val="single" w:sz="2" w:space="0" w:color="auto"/>
            </w:tcBorders>
          </w:tcPr>
          <w:p w14:paraId="520CD005" w14:textId="77777777" w:rsidR="00E447D8" w:rsidRPr="00A8683D" w:rsidRDefault="00E447D8">
            <w:r>
              <w:t>Tekstas</w:t>
            </w:r>
          </w:p>
        </w:tc>
        <w:tc>
          <w:tcPr>
            <w:tcW w:w="4680" w:type="dxa"/>
            <w:tcBorders>
              <w:top w:val="single" w:sz="2" w:space="0" w:color="auto"/>
              <w:left w:val="single" w:sz="2" w:space="0" w:color="auto"/>
              <w:bottom w:val="single" w:sz="2" w:space="0" w:color="auto"/>
              <w:right w:val="single" w:sz="2" w:space="0" w:color="auto"/>
            </w:tcBorders>
          </w:tcPr>
          <w:p w14:paraId="50953AAA" w14:textId="77777777" w:rsidR="00E447D8" w:rsidRPr="00A8683D" w:rsidRDefault="00E447D8"/>
        </w:tc>
      </w:tr>
      <w:tr w:rsidR="00E447D8" w:rsidRPr="00A8683D" w14:paraId="2CE8394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F7B2EF6" w14:textId="77777777" w:rsidR="00E447D8" w:rsidRPr="00A8683D" w:rsidRDefault="00E447D8">
            <w:r>
              <w:t>Plėtros programos uždavinys</w:t>
            </w:r>
          </w:p>
        </w:tc>
        <w:tc>
          <w:tcPr>
            <w:tcW w:w="1980" w:type="dxa"/>
            <w:tcBorders>
              <w:top w:val="single" w:sz="2" w:space="0" w:color="auto"/>
              <w:left w:val="single" w:sz="2" w:space="0" w:color="auto"/>
              <w:bottom w:val="single" w:sz="2" w:space="0" w:color="auto"/>
              <w:right w:val="single" w:sz="2" w:space="0" w:color="auto"/>
            </w:tcBorders>
          </w:tcPr>
          <w:p w14:paraId="13C569EA" w14:textId="77777777" w:rsidR="00E447D8" w:rsidRPr="00A8683D" w:rsidRDefault="00E447D8">
            <w:r>
              <w:t>Tekstas</w:t>
            </w:r>
          </w:p>
        </w:tc>
        <w:tc>
          <w:tcPr>
            <w:tcW w:w="4680" w:type="dxa"/>
            <w:tcBorders>
              <w:top w:val="single" w:sz="2" w:space="0" w:color="auto"/>
              <w:left w:val="single" w:sz="2" w:space="0" w:color="auto"/>
              <w:bottom w:val="single" w:sz="2" w:space="0" w:color="auto"/>
              <w:right w:val="single" w:sz="2" w:space="0" w:color="auto"/>
            </w:tcBorders>
          </w:tcPr>
          <w:p w14:paraId="177CE19E" w14:textId="77777777" w:rsidR="00E447D8" w:rsidRPr="00A8683D" w:rsidRDefault="00E447D8"/>
        </w:tc>
      </w:tr>
      <w:tr w:rsidR="00E447D8" w:rsidRPr="00A8683D" w14:paraId="53CDBBA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3EAFCB6" w14:textId="77777777" w:rsidR="00E447D8" w:rsidRPr="00A8683D" w:rsidRDefault="00E447D8">
            <w:r>
              <w:t>Pažangos priemonė</w:t>
            </w:r>
          </w:p>
        </w:tc>
        <w:tc>
          <w:tcPr>
            <w:tcW w:w="1980" w:type="dxa"/>
            <w:tcBorders>
              <w:top w:val="single" w:sz="2" w:space="0" w:color="auto"/>
              <w:left w:val="single" w:sz="2" w:space="0" w:color="auto"/>
              <w:bottom w:val="single" w:sz="2" w:space="0" w:color="auto"/>
              <w:right w:val="single" w:sz="2" w:space="0" w:color="auto"/>
            </w:tcBorders>
          </w:tcPr>
          <w:p w14:paraId="48EDC5BB" w14:textId="77777777" w:rsidR="00E447D8" w:rsidRPr="00A8683D" w:rsidRDefault="00E447D8">
            <w:r>
              <w:t>Tekstas</w:t>
            </w:r>
          </w:p>
        </w:tc>
        <w:tc>
          <w:tcPr>
            <w:tcW w:w="4680" w:type="dxa"/>
            <w:tcBorders>
              <w:top w:val="single" w:sz="2" w:space="0" w:color="auto"/>
              <w:left w:val="single" w:sz="2" w:space="0" w:color="auto"/>
              <w:bottom w:val="single" w:sz="2" w:space="0" w:color="auto"/>
              <w:right w:val="single" w:sz="2" w:space="0" w:color="auto"/>
            </w:tcBorders>
          </w:tcPr>
          <w:p w14:paraId="64C77B30" w14:textId="77777777" w:rsidR="00E447D8" w:rsidRPr="00A8683D" w:rsidRDefault="00E447D8">
            <w:pPr>
              <w:widowControl w:val="0"/>
              <w:autoSpaceDE w:val="0"/>
              <w:autoSpaceDN w:val="0"/>
              <w:adjustRightInd w:val="0"/>
              <w:ind w:left="432" w:firstLine="0"/>
              <w:jc w:val="left"/>
            </w:pPr>
          </w:p>
        </w:tc>
      </w:tr>
      <w:tr w:rsidR="00E447D8" w:rsidRPr="00A8683D" w14:paraId="5CEB184E"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6A3C524" w14:textId="77777777" w:rsidR="00E447D8" w:rsidRDefault="00E447D8">
            <w:r>
              <w:t>Atlikti parengiamieji projekto darbai</w:t>
            </w:r>
          </w:p>
        </w:tc>
        <w:tc>
          <w:tcPr>
            <w:tcW w:w="1980" w:type="dxa"/>
            <w:tcBorders>
              <w:top w:val="single" w:sz="2" w:space="0" w:color="auto"/>
              <w:left w:val="single" w:sz="2" w:space="0" w:color="auto"/>
              <w:bottom w:val="single" w:sz="2" w:space="0" w:color="auto"/>
              <w:right w:val="single" w:sz="2" w:space="0" w:color="auto"/>
            </w:tcBorders>
          </w:tcPr>
          <w:p w14:paraId="23CEABA7" w14:textId="77777777" w:rsidR="00E447D8" w:rsidRDefault="00E447D8">
            <w:r>
              <w:t>Tekstas</w:t>
            </w:r>
          </w:p>
        </w:tc>
        <w:tc>
          <w:tcPr>
            <w:tcW w:w="4680" w:type="dxa"/>
            <w:tcBorders>
              <w:top w:val="single" w:sz="2" w:space="0" w:color="auto"/>
              <w:left w:val="single" w:sz="2" w:space="0" w:color="auto"/>
              <w:bottom w:val="single" w:sz="2" w:space="0" w:color="auto"/>
              <w:right w:val="single" w:sz="2" w:space="0" w:color="auto"/>
            </w:tcBorders>
          </w:tcPr>
          <w:p w14:paraId="4A9BFAA3" w14:textId="77777777" w:rsidR="00E447D8" w:rsidRPr="00A8683D" w:rsidRDefault="00E447D8">
            <w:pPr>
              <w:widowControl w:val="0"/>
              <w:autoSpaceDE w:val="0"/>
              <w:autoSpaceDN w:val="0"/>
              <w:adjustRightInd w:val="0"/>
              <w:ind w:left="432" w:firstLine="0"/>
              <w:jc w:val="left"/>
            </w:pPr>
          </w:p>
        </w:tc>
      </w:tr>
      <w:tr w:rsidR="00E447D8" w:rsidRPr="00A8683D" w14:paraId="49CFFB7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210410D" w14:textId="77777777" w:rsidR="00E447D8" w:rsidRDefault="00E447D8">
            <w:r>
              <w:t>Pajėgumas įgyvendinti projektą</w:t>
            </w:r>
          </w:p>
        </w:tc>
        <w:tc>
          <w:tcPr>
            <w:tcW w:w="1980" w:type="dxa"/>
            <w:tcBorders>
              <w:top w:val="single" w:sz="2" w:space="0" w:color="auto"/>
              <w:left w:val="single" w:sz="2" w:space="0" w:color="auto"/>
              <w:bottom w:val="single" w:sz="2" w:space="0" w:color="auto"/>
              <w:right w:val="single" w:sz="2" w:space="0" w:color="auto"/>
            </w:tcBorders>
          </w:tcPr>
          <w:p w14:paraId="049C6BF7" w14:textId="77777777" w:rsidR="00E447D8" w:rsidRDefault="00E447D8">
            <w:r>
              <w:t>Tekstas</w:t>
            </w:r>
          </w:p>
        </w:tc>
        <w:tc>
          <w:tcPr>
            <w:tcW w:w="4680" w:type="dxa"/>
            <w:tcBorders>
              <w:top w:val="single" w:sz="2" w:space="0" w:color="auto"/>
              <w:left w:val="single" w:sz="2" w:space="0" w:color="auto"/>
              <w:bottom w:val="single" w:sz="2" w:space="0" w:color="auto"/>
              <w:right w:val="single" w:sz="2" w:space="0" w:color="auto"/>
            </w:tcBorders>
          </w:tcPr>
          <w:p w14:paraId="7FE686D8" w14:textId="77777777" w:rsidR="00E447D8" w:rsidRPr="00A8683D" w:rsidRDefault="00E447D8">
            <w:pPr>
              <w:widowControl w:val="0"/>
              <w:autoSpaceDE w:val="0"/>
              <w:autoSpaceDN w:val="0"/>
              <w:adjustRightInd w:val="0"/>
              <w:ind w:left="432" w:firstLine="0"/>
              <w:jc w:val="left"/>
            </w:pPr>
          </w:p>
        </w:tc>
      </w:tr>
      <w:tr w:rsidR="00E447D8" w:rsidRPr="00A8683D" w14:paraId="3292AC7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AEDD1FA" w14:textId="77777777" w:rsidR="00E447D8" w:rsidRDefault="00E447D8">
            <w:r>
              <w:t>Rezultatų tęstinumo planas</w:t>
            </w:r>
          </w:p>
        </w:tc>
        <w:tc>
          <w:tcPr>
            <w:tcW w:w="1980" w:type="dxa"/>
            <w:tcBorders>
              <w:top w:val="single" w:sz="2" w:space="0" w:color="auto"/>
              <w:left w:val="single" w:sz="2" w:space="0" w:color="auto"/>
              <w:bottom w:val="single" w:sz="2" w:space="0" w:color="auto"/>
              <w:right w:val="single" w:sz="2" w:space="0" w:color="auto"/>
            </w:tcBorders>
          </w:tcPr>
          <w:p w14:paraId="209D38F1" w14:textId="77777777" w:rsidR="00E447D8" w:rsidRDefault="00E447D8">
            <w:r>
              <w:t>Tekstas</w:t>
            </w:r>
          </w:p>
        </w:tc>
        <w:tc>
          <w:tcPr>
            <w:tcW w:w="4680" w:type="dxa"/>
            <w:tcBorders>
              <w:top w:val="single" w:sz="2" w:space="0" w:color="auto"/>
              <w:left w:val="single" w:sz="2" w:space="0" w:color="auto"/>
              <w:bottom w:val="single" w:sz="2" w:space="0" w:color="auto"/>
              <w:right w:val="single" w:sz="2" w:space="0" w:color="auto"/>
            </w:tcBorders>
          </w:tcPr>
          <w:p w14:paraId="4A9E3637" w14:textId="77777777" w:rsidR="00E447D8" w:rsidRPr="00A8683D" w:rsidRDefault="00E447D8">
            <w:pPr>
              <w:widowControl w:val="0"/>
              <w:autoSpaceDE w:val="0"/>
              <w:autoSpaceDN w:val="0"/>
              <w:adjustRightInd w:val="0"/>
              <w:ind w:left="432" w:firstLine="0"/>
              <w:jc w:val="left"/>
            </w:pPr>
          </w:p>
        </w:tc>
      </w:tr>
      <w:tr w:rsidR="00E447D8" w:rsidRPr="00A8683D" w14:paraId="07F9140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FEEBB21" w14:textId="77777777" w:rsidR="00E447D8" w:rsidRDefault="00E447D8">
            <w:r>
              <w:t>Rezultatų palaikymas, metais</w:t>
            </w:r>
          </w:p>
        </w:tc>
        <w:tc>
          <w:tcPr>
            <w:tcW w:w="1980" w:type="dxa"/>
            <w:tcBorders>
              <w:top w:val="single" w:sz="2" w:space="0" w:color="auto"/>
              <w:left w:val="single" w:sz="2" w:space="0" w:color="auto"/>
              <w:bottom w:val="single" w:sz="2" w:space="0" w:color="auto"/>
              <w:right w:val="single" w:sz="2" w:space="0" w:color="auto"/>
            </w:tcBorders>
          </w:tcPr>
          <w:p w14:paraId="448DA46C" w14:textId="77777777" w:rsidR="00E447D8" w:rsidRDefault="00E447D8">
            <w:r>
              <w:t>Tekstas</w:t>
            </w:r>
          </w:p>
        </w:tc>
        <w:tc>
          <w:tcPr>
            <w:tcW w:w="4680" w:type="dxa"/>
            <w:tcBorders>
              <w:top w:val="single" w:sz="2" w:space="0" w:color="auto"/>
              <w:left w:val="single" w:sz="2" w:space="0" w:color="auto"/>
              <w:bottom w:val="single" w:sz="2" w:space="0" w:color="auto"/>
              <w:right w:val="single" w:sz="2" w:space="0" w:color="auto"/>
            </w:tcBorders>
          </w:tcPr>
          <w:p w14:paraId="08E9AF5C" w14:textId="77777777" w:rsidR="00E447D8" w:rsidRPr="00A8683D" w:rsidRDefault="00E447D8">
            <w:pPr>
              <w:widowControl w:val="0"/>
              <w:autoSpaceDE w:val="0"/>
              <w:autoSpaceDN w:val="0"/>
              <w:adjustRightInd w:val="0"/>
              <w:ind w:left="432" w:firstLine="0"/>
              <w:jc w:val="left"/>
            </w:pPr>
          </w:p>
        </w:tc>
      </w:tr>
      <w:tr w:rsidR="00E447D8" w:rsidRPr="00A8683D" w14:paraId="445E18C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981D51C" w14:textId="77777777" w:rsidR="00E447D8" w:rsidRDefault="00E447D8">
            <w:r>
              <w:t>Vidutinė metinė lėšų suma</w:t>
            </w:r>
          </w:p>
        </w:tc>
        <w:tc>
          <w:tcPr>
            <w:tcW w:w="1980" w:type="dxa"/>
            <w:tcBorders>
              <w:top w:val="single" w:sz="2" w:space="0" w:color="auto"/>
              <w:left w:val="single" w:sz="2" w:space="0" w:color="auto"/>
              <w:bottom w:val="single" w:sz="2" w:space="0" w:color="auto"/>
              <w:right w:val="single" w:sz="2" w:space="0" w:color="auto"/>
            </w:tcBorders>
          </w:tcPr>
          <w:p w14:paraId="04D99673" w14:textId="77777777" w:rsidR="00E447D8" w:rsidRDefault="00E447D8">
            <w:r>
              <w:t>Dešimtainis skaičius</w:t>
            </w:r>
          </w:p>
        </w:tc>
        <w:tc>
          <w:tcPr>
            <w:tcW w:w="4680" w:type="dxa"/>
            <w:tcBorders>
              <w:top w:val="single" w:sz="2" w:space="0" w:color="auto"/>
              <w:left w:val="single" w:sz="2" w:space="0" w:color="auto"/>
              <w:bottom w:val="single" w:sz="2" w:space="0" w:color="auto"/>
              <w:right w:val="single" w:sz="2" w:space="0" w:color="auto"/>
            </w:tcBorders>
          </w:tcPr>
          <w:p w14:paraId="2A6D763F" w14:textId="77777777" w:rsidR="00E447D8" w:rsidRPr="00A8683D" w:rsidRDefault="00E447D8">
            <w:pPr>
              <w:widowControl w:val="0"/>
              <w:autoSpaceDE w:val="0"/>
              <w:autoSpaceDN w:val="0"/>
              <w:adjustRightInd w:val="0"/>
              <w:ind w:left="432" w:firstLine="0"/>
              <w:jc w:val="left"/>
            </w:pPr>
          </w:p>
        </w:tc>
      </w:tr>
      <w:tr w:rsidR="00E447D8" w:rsidRPr="00A8683D" w14:paraId="340332F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8E8F4C9" w14:textId="77777777" w:rsidR="00E447D8" w:rsidRDefault="00E447D8">
            <w:r>
              <w:t>Valstybės biudžeto lėšos</w:t>
            </w:r>
          </w:p>
        </w:tc>
        <w:tc>
          <w:tcPr>
            <w:tcW w:w="1980" w:type="dxa"/>
            <w:tcBorders>
              <w:top w:val="single" w:sz="2" w:space="0" w:color="auto"/>
              <w:left w:val="single" w:sz="2" w:space="0" w:color="auto"/>
              <w:bottom w:val="single" w:sz="2" w:space="0" w:color="auto"/>
              <w:right w:val="single" w:sz="2" w:space="0" w:color="auto"/>
            </w:tcBorders>
          </w:tcPr>
          <w:p w14:paraId="4C03BE34" w14:textId="77777777" w:rsidR="00E447D8" w:rsidRDefault="00E447D8">
            <w:r>
              <w:t>Dešimtainis skaičius</w:t>
            </w:r>
          </w:p>
        </w:tc>
        <w:tc>
          <w:tcPr>
            <w:tcW w:w="4680" w:type="dxa"/>
            <w:tcBorders>
              <w:top w:val="single" w:sz="2" w:space="0" w:color="auto"/>
              <w:left w:val="single" w:sz="2" w:space="0" w:color="auto"/>
              <w:bottom w:val="single" w:sz="2" w:space="0" w:color="auto"/>
              <w:right w:val="single" w:sz="2" w:space="0" w:color="auto"/>
            </w:tcBorders>
          </w:tcPr>
          <w:p w14:paraId="46A49C0B" w14:textId="77777777" w:rsidR="00E447D8" w:rsidRPr="00A8683D" w:rsidRDefault="00E447D8">
            <w:pPr>
              <w:widowControl w:val="0"/>
              <w:autoSpaceDE w:val="0"/>
              <w:autoSpaceDN w:val="0"/>
              <w:adjustRightInd w:val="0"/>
              <w:ind w:left="432" w:firstLine="0"/>
              <w:jc w:val="left"/>
            </w:pPr>
          </w:p>
        </w:tc>
      </w:tr>
      <w:tr w:rsidR="00E447D8" w:rsidRPr="00A8683D" w14:paraId="48FE1E77"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9C69620" w14:textId="77777777" w:rsidR="00E447D8" w:rsidRDefault="00E447D8">
            <w:r>
              <w:t>Kiti finansavimo šaltiniai</w:t>
            </w:r>
          </w:p>
        </w:tc>
        <w:tc>
          <w:tcPr>
            <w:tcW w:w="1980" w:type="dxa"/>
            <w:tcBorders>
              <w:top w:val="single" w:sz="2" w:space="0" w:color="auto"/>
              <w:left w:val="single" w:sz="2" w:space="0" w:color="auto"/>
              <w:bottom w:val="single" w:sz="2" w:space="0" w:color="auto"/>
              <w:right w:val="single" w:sz="2" w:space="0" w:color="auto"/>
            </w:tcBorders>
          </w:tcPr>
          <w:p w14:paraId="527A4182" w14:textId="77777777" w:rsidR="00E447D8" w:rsidRDefault="00E447D8">
            <w:r>
              <w:t>Dešimtainis skaičius</w:t>
            </w:r>
          </w:p>
        </w:tc>
        <w:tc>
          <w:tcPr>
            <w:tcW w:w="4680" w:type="dxa"/>
            <w:tcBorders>
              <w:top w:val="single" w:sz="2" w:space="0" w:color="auto"/>
              <w:left w:val="single" w:sz="2" w:space="0" w:color="auto"/>
              <w:bottom w:val="single" w:sz="2" w:space="0" w:color="auto"/>
              <w:right w:val="single" w:sz="2" w:space="0" w:color="auto"/>
            </w:tcBorders>
          </w:tcPr>
          <w:p w14:paraId="37300A0B" w14:textId="77777777" w:rsidR="00E447D8" w:rsidRPr="00A8683D" w:rsidRDefault="00E447D8">
            <w:pPr>
              <w:widowControl w:val="0"/>
              <w:autoSpaceDE w:val="0"/>
              <w:autoSpaceDN w:val="0"/>
              <w:adjustRightInd w:val="0"/>
              <w:ind w:left="432" w:firstLine="0"/>
              <w:jc w:val="left"/>
            </w:pPr>
          </w:p>
        </w:tc>
      </w:tr>
      <w:tr w:rsidR="00E447D8" w:rsidRPr="00A8683D" w14:paraId="02E52CCF"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7E3863C" w14:textId="77777777" w:rsidR="00E447D8" w:rsidRDefault="00E447D8">
            <w:r>
              <w:t>Pareiškėjo lėšos</w:t>
            </w:r>
          </w:p>
        </w:tc>
        <w:tc>
          <w:tcPr>
            <w:tcW w:w="1980" w:type="dxa"/>
            <w:tcBorders>
              <w:top w:val="single" w:sz="2" w:space="0" w:color="auto"/>
              <w:left w:val="single" w:sz="2" w:space="0" w:color="auto"/>
              <w:bottom w:val="single" w:sz="2" w:space="0" w:color="auto"/>
              <w:right w:val="single" w:sz="2" w:space="0" w:color="auto"/>
            </w:tcBorders>
          </w:tcPr>
          <w:p w14:paraId="4EA17ED1" w14:textId="77777777" w:rsidR="00E447D8" w:rsidRDefault="00E447D8">
            <w:r>
              <w:t>Dešimtainis skaičius</w:t>
            </w:r>
          </w:p>
        </w:tc>
        <w:tc>
          <w:tcPr>
            <w:tcW w:w="4680" w:type="dxa"/>
            <w:tcBorders>
              <w:top w:val="single" w:sz="2" w:space="0" w:color="auto"/>
              <w:left w:val="single" w:sz="2" w:space="0" w:color="auto"/>
              <w:bottom w:val="single" w:sz="2" w:space="0" w:color="auto"/>
              <w:right w:val="single" w:sz="2" w:space="0" w:color="auto"/>
            </w:tcBorders>
          </w:tcPr>
          <w:p w14:paraId="248AFBA8" w14:textId="77777777" w:rsidR="00E447D8" w:rsidRPr="00A8683D" w:rsidRDefault="00E447D8">
            <w:pPr>
              <w:widowControl w:val="0"/>
              <w:autoSpaceDE w:val="0"/>
              <w:autoSpaceDN w:val="0"/>
              <w:adjustRightInd w:val="0"/>
              <w:ind w:left="432" w:firstLine="0"/>
              <w:jc w:val="left"/>
            </w:pPr>
          </w:p>
        </w:tc>
      </w:tr>
      <w:tr w:rsidR="00E447D8" w:rsidRPr="00A8683D" w14:paraId="2AEEAF68"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CF4AD55" w14:textId="77777777" w:rsidR="00E447D8" w:rsidRDefault="00E447D8">
            <w:r>
              <w:t>ES teisyno/veiksmo plano pavadinimas</w:t>
            </w:r>
          </w:p>
        </w:tc>
        <w:tc>
          <w:tcPr>
            <w:tcW w:w="1980" w:type="dxa"/>
            <w:tcBorders>
              <w:top w:val="single" w:sz="2" w:space="0" w:color="auto"/>
              <w:left w:val="single" w:sz="2" w:space="0" w:color="auto"/>
              <w:bottom w:val="single" w:sz="2" w:space="0" w:color="auto"/>
              <w:right w:val="single" w:sz="2" w:space="0" w:color="auto"/>
            </w:tcBorders>
          </w:tcPr>
          <w:p w14:paraId="41AA6F32" w14:textId="77777777" w:rsidR="00E447D8" w:rsidRDefault="00E447D8">
            <w:r>
              <w:t>Tekstas</w:t>
            </w:r>
          </w:p>
        </w:tc>
        <w:tc>
          <w:tcPr>
            <w:tcW w:w="4680" w:type="dxa"/>
            <w:tcBorders>
              <w:top w:val="single" w:sz="2" w:space="0" w:color="auto"/>
              <w:left w:val="single" w:sz="2" w:space="0" w:color="auto"/>
              <w:bottom w:val="single" w:sz="2" w:space="0" w:color="auto"/>
              <w:right w:val="single" w:sz="2" w:space="0" w:color="auto"/>
            </w:tcBorders>
          </w:tcPr>
          <w:p w14:paraId="4278AF6D" w14:textId="77777777" w:rsidR="00E447D8" w:rsidRPr="00A8683D" w:rsidRDefault="00E447D8">
            <w:pPr>
              <w:widowControl w:val="0"/>
              <w:autoSpaceDE w:val="0"/>
              <w:autoSpaceDN w:val="0"/>
              <w:adjustRightInd w:val="0"/>
              <w:ind w:left="432" w:firstLine="0"/>
              <w:jc w:val="left"/>
            </w:pPr>
          </w:p>
        </w:tc>
      </w:tr>
      <w:tr w:rsidR="00E447D8" w:rsidRPr="00A8683D" w14:paraId="2FE66C69"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1CBF536" w14:textId="77777777" w:rsidR="00E447D8" w:rsidRDefault="00E447D8">
            <w:r>
              <w:t>ES teisyno/veiksmų plano įgyvendinimo padėtis</w:t>
            </w:r>
          </w:p>
        </w:tc>
        <w:tc>
          <w:tcPr>
            <w:tcW w:w="1980" w:type="dxa"/>
            <w:tcBorders>
              <w:top w:val="single" w:sz="2" w:space="0" w:color="auto"/>
              <w:left w:val="single" w:sz="2" w:space="0" w:color="auto"/>
              <w:bottom w:val="single" w:sz="2" w:space="0" w:color="auto"/>
              <w:right w:val="single" w:sz="2" w:space="0" w:color="auto"/>
            </w:tcBorders>
          </w:tcPr>
          <w:p w14:paraId="288AD696" w14:textId="77777777" w:rsidR="00E447D8" w:rsidRDefault="00E447D8">
            <w:r>
              <w:t>Tekstas</w:t>
            </w:r>
          </w:p>
        </w:tc>
        <w:tc>
          <w:tcPr>
            <w:tcW w:w="4680" w:type="dxa"/>
            <w:tcBorders>
              <w:top w:val="single" w:sz="2" w:space="0" w:color="auto"/>
              <w:left w:val="single" w:sz="2" w:space="0" w:color="auto"/>
              <w:bottom w:val="single" w:sz="2" w:space="0" w:color="auto"/>
              <w:right w:val="single" w:sz="2" w:space="0" w:color="auto"/>
            </w:tcBorders>
          </w:tcPr>
          <w:p w14:paraId="7156F448" w14:textId="77777777" w:rsidR="00E447D8" w:rsidRPr="00A8683D" w:rsidRDefault="00E447D8">
            <w:pPr>
              <w:widowControl w:val="0"/>
              <w:autoSpaceDE w:val="0"/>
              <w:autoSpaceDN w:val="0"/>
              <w:adjustRightInd w:val="0"/>
              <w:ind w:left="432" w:firstLine="0"/>
              <w:jc w:val="left"/>
            </w:pPr>
          </w:p>
        </w:tc>
      </w:tr>
      <w:tr w:rsidR="00E447D8" w:rsidRPr="00A8683D" w14:paraId="6251DC6A"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5D9D488" w14:textId="77777777" w:rsidR="00E447D8" w:rsidRDefault="00E447D8">
            <w:r>
              <w:t>Projekto atitiktis horizontaliesiems principams</w:t>
            </w:r>
          </w:p>
        </w:tc>
        <w:tc>
          <w:tcPr>
            <w:tcW w:w="1980" w:type="dxa"/>
            <w:tcBorders>
              <w:top w:val="single" w:sz="2" w:space="0" w:color="auto"/>
              <w:left w:val="single" w:sz="2" w:space="0" w:color="auto"/>
              <w:bottom w:val="single" w:sz="2" w:space="0" w:color="auto"/>
              <w:right w:val="single" w:sz="2" w:space="0" w:color="auto"/>
            </w:tcBorders>
          </w:tcPr>
          <w:p w14:paraId="00BB3DD3" w14:textId="77777777" w:rsidR="00E447D8" w:rsidRDefault="00E447D8">
            <w:r>
              <w:t>Požymis</w:t>
            </w:r>
          </w:p>
        </w:tc>
        <w:tc>
          <w:tcPr>
            <w:tcW w:w="4680" w:type="dxa"/>
            <w:tcBorders>
              <w:top w:val="single" w:sz="2" w:space="0" w:color="auto"/>
              <w:left w:val="single" w:sz="2" w:space="0" w:color="auto"/>
              <w:bottom w:val="single" w:sz="2" w:space="0" w:color="auto"/>
              <w:right w:val="single" w:sz="2" w:space="0" w:color="auto"/>
            </w:tcBorders>
          </w:tcPr>
          <w:p w14:paraId="2A3F8804" w14:textId="77777777" w:rsidR="00E447D8" w:rsidRPr="00A8683D" w:rsidRDefault="00E447D8">
            <w:pPr>
              <w:widowControl w:val="0"/>
              <w:autoSpaceDE w:val="0"/>
              <w:autoSpaceDN w:val="0"/>
              <w:adjustRightInd w:val="0"/>
              <w:ind w:left="432" w:firstLine="0"/>
              <w:jc w:val="left"/>
            </w:pPr>
          </w:p>
        </w:tc>
      </w:tr>
      <w:tr w:rsidR="00E447D8" w:rsidRPr="00A8683D" w14:paraId="40156E89"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981C77A" w14:textId="77777777" w:rsidR="00E447D8" w:rsidRDefault="00E447D8">
            <w:r>
              <w:t>Projektas įgyvendinamas Lietuvoje</w:t>
            </w:r>
          </w:p>
        </w:tc>
        <w:tc>
          <w:tcPr>
            <w:tcW w:w="1980" w:type="dxa"/>
            <w:tcBorders>
              <w:top w:val="single" w:sz="2" w:space="0" w:color="auto"/>
              <w:left w:val="single" w:sz="2" w:space="0" w:color="auto"/>
              <w:bottom w:val="single" w:sz="2" w:space="0" w:color="auto"/>
              <w:right w:val="single" w:sz="2" w:space="0" w:color="auto"/>
            </w:tcBorders>
          </w:tcPr>
          <w:p w14:paraId="02CE8A4F" w14:textId="77777777" w:rsidR="00E447D8" w:rsidRDefault="00E447D8">
            <w:r>
              <w:t>Požymis</w:t>
            </w:r>
          </w:p>
        </w:tc>
        <w:tc>
          <w:tcPr>
            <w:tcW w:w="4680" w:type="dxa"/>
            <w:tcBorders>
              <w:top w:val="single" w:sz="2" w:space="0" w:color="auto"/>
              <w:left w:val="single" w:sz="2" w:space="0" w:color="auto"/>
              <w:bottom w:val="single" w:sz="2" w:space="0" w:color="auto"/>
              <w:right w:val="single" w:sz="2" w:space="0" w:color="auto"/>
            </w:tcBorders>
          </w:tcPr>
          <w:p w14:paraId="489CBD42" w14:textId="77777777" w:rsidR="00E447D8" w:rsidRPr="00A8683D" w:rsidRDefault="00E447D8">
            <w:pPr>
              <w:widowControl w:val="0"/>
              <w:autoSpaceDE w:val="0"/>
              <w:autoSpaceDN w:val="0"/>
              <w:adjustRightInd w:val="0"/>
              <w:ind w:left="432" w:firstLine="0"/>
              <w:jc w:val="left"/>
            </w:pPr>
          </w:p>
        </w:tc>
      </w:tr>
      <w:tr w:rsidR="00E447D8" w:rsidRPr="00A8683D" w14:paraId="08062B9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13E5B49" w14:textId="77777777" w:rsidR="00E447D8" w:rsidRDefault="00E447D8">
            <w:r>
              <w:t>Projektas įgyvendinamas kitoje ES valstybėje</w:t>
            </w:r>
          </w:p>
        </w:tc>
        <w:tc>
          <w:tcPr>
            <w:tcW w:w="1980" w:type="dxa"/>
            <w:tcBorders>
              <w:top w:val="single" w:sz="2" w:space="0" w:color="auto"/>
              <w:left w:val="single" w:sz="2" w:space="0" w:color="auto"/>
              <w:bottom w:val="single" w:sz="2" w:space="0" w:color="auto"/>
              <w:right w:val="single" w:sz="2" w:space="0" w:color="auto"/>
            </w:tcBorders>
          </w:tcPr>
          <w:p w14:paraId="2040A702" w14:textId="77777777" w:rsidR="00E447D8" w:rsidRDefault="00E447D8">
            <w:r>
              <w:t>Požymis</w:t>
            </w:r>
          </w:p>
        </w:tc>
        <w:tc>
          <w:tcPr>
            <w:tcW w:w="4680" w:type="dxa"/>
            <w:tcBorders>
              <w:top w:val="single" w:sz="2" w:space="0" w:color="auto"/>
              <w:left w:val="single" w:sz="2" w:space="0" w:color="auto"/>
              <w:bottom w:val="single" w:sz="2" w:space="0" w:color="auto"/>
              <w:right w:val="single" w:sz="2" w:space="0" w:color="auto"/>
            </w:tcBorders>
          </w:tcPr>
          <w:p w14:paraId="6B53C700" w14:textId="77777777" w:rsidR="00E447D8" w:rsidRPr="00A8683D" w:rsidRDefault="00E447D8">
            <w:pPr>
              <w:widowControl w:val="0"/>
              <w:autoSpaceDE w:val="0"/>
              <w:autoSpaceDN w:val="0"/>
              <w:adjustRightInd w:val="0"/>
              <w:ind w:left="432" w:firstLine="0"/>
              <w:jc w:val="left"/>
            </w:pPr>
          </w:p>
        </w:tc>
      </w:tr>
      <w:tr w:rsidR="00E447D8" w:rsidRPr="00A8683D" w14:paraId="2C62EAA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FC2D236" w14:textId="77777777" w:rsidR="00E447D8" w:rsidRDefault="00E447D8">
            <w:r>
              <w:t>ES valstybės pavadinimas</w:t>
            </w:r>
          </w:p>
        </w:tc>
        <w:tc>
          <w:tcPr>
            <w:tcW w:w="1980" w:type="dxa"/>
            <w:tcBorders>
              <w:top w:val="single" w:sz="2" w:space="0" w:color="auto"/>
              <w:left w:val="single" w:sz="2" w:space="0" w:color="auto"/>
              <w:bottom w:val="single" w:sz="2" w:space="0" w:color="auto"/>
              <w:right w:val="single" w:sz="2" w:space="0" w:color="auto"/>
            </w:tcBorders>
          </w:tcPr>
          <w:p w14:paraId="20074EB7" w14:textId="77777777" w:rsidR="00E447D8" w:rsidRDefault="00E447D8">
            <w:r>
              <w:t>Tekstas</w:t>
            </w:r>
          </w:p>
        </w:tc>
        <w:tc>
          <w:tcPr>
            <w:tcW w:w="4680" w:type="dxa"/>
            <w:tcBorders>
              <w:top w:val="single" w:sz="2" w:space="0" w:color="auto"/>
              <w:left w:val="single" w:sz="2" w:space="0" w:color="auto"/>
              <w:bottom w:val="single" w:sz="2" w:space="0" w:color="auto"/>
              <w:right w:val="single" w:sz="2" w:space="0" w:color="auto"/>
            </w:tcBorders>
          </w:tcPr>
          <w:p w14:paraId="536387F0" w14:textId="77777777" w:rsidR="00E447D8" w:rsidRPr="00A8683D" w:rsidRDefault="00E447D8">
            <w:pPr>
              <w:widowControl w:val="0"/>
              <w:autoSpaceDE w:val="0"/>
              <w:autoSpaceDN w:val="0"/>
              <w:adjustRightInd w:val="0"/>
              <w:ind w:left="432" w:firstLine="0"/>
              <w:jc w:val="left"/>
            </w:pPr>
          </w:p>
        </w:tc>
      </w:tr>
      <w:tr w:rsidR="00E447D8" w:rsidRPr="00A8683D" w14:paraId="5C74CE71"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9D050FE" w14:textId="77777777" w:rsidR="00E447D8" w:rsidRDefault="00E447D8">
            <w:r>
              <w:lastRenderedPageBreak/>
              <w:t>Projektas įgyvendinamas ne ES valstybėje</w:t>
            </w:r>
          </w:p>
        </w:tc>
        <w:tc>
          <w:tcPr>
            <w:tcW w:w="1980" w:type="dxa"/>
            <w:tcBorders>
              <w:top w:val="single" w:sz="2" w:space="0" w:color="auto"/>
              <w:left w:val="single" w:sz="2" w:space="0" w:color="auto"/>
              <w:bottom w:val="single" w:sz="2" w:space="0" w:color="auto"/>
              <w:right w:val="single" w:sz="2" w:space="0" w:color="auto"/>
            </w:tcBorders>
          </w:tcPr>
          <w:p w14:paraId="77C0220C" w14:textId="77777777" w:rsidR="00E447D8" w:rsidRDefault="00E447D8">
            <w:r>
              <w:t>Požymis</w:t>
            </w:r>
          </w:p>
        </w:tc>
        <w:tc>
          <w:tcPr>
            <w:tcW w:w="4680" w:type="dxa"/>
            <w:tcBorders>
              <w:top w:val="single" w:sz="2" w:space="0" w:color="auto"/>
              <w:left w:val="single" w:sz="2" w:space="0" w:color="auto"/>
              <w:bottom w:val="single" w:sz="2" w:space="0" w:color="auto"/>
              <w:right w:val="single" w:sz="2" w:space="0" w:color="auto"/>
            </w:tcBorders>
          </w:tcPr>
          <w:p w14:paraId="20E71747" w14:textId="77777777" w:rsidR="00E447D8" w:rsidRPr="00A8683D" w:rsidRDefault="00E447D8">
            <w:pPr>
              <w:widowControl w:val="0"/>
              <w:autoSpaceDE w:val="0"/>
              <w:autoSpaceDN w:val="0"/>
              <w:adjustRightInd w:val="0"/>
              <w:ind w:left="432" w:firstLine="0"/>
              <w:jc w:val="left"/>
            </w:pPr>
          </w:p>
        </w:tc>
      </w:tr>
      <w:tr w:rsidR="00E447D8" w:rsidRPr="00A8683D" w14:paraId="2EAFEEC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820A21E" w14:textId="77777777" w:rsidR="00E447D8" w:rsidRDefault="00E447D8">
            <w:r>
              <w:t>Ne ES valstybės pavadinimas</w:t>
            </w:r>
          </w:p>
        </w:tc>
        <w:tc>
          <w:tcPr>
            <w:tcW w:w="1980" w:type="dxa"/>
            <w:tcBorders>
              <w:top w:val="single" w:sz="2" w:space="0" w:color="auto"/>
              <w:left w:val="single" w:sz="2" w:space="0" w:color="auto"/>
              <w:bottom w:val="single" w:sz="2" w:space="0" w:color="auto"/>
              <w:right w:val="single" w:sz="2" w:space="0" w:color="auto"/>
            </w:tcBorders>
          </w:tcPr>
          <w:p w14:paraId="66F7FCF0" w14:textId="77777777" w:rsidR="00E447D8" w:rsidRDefault="00E447D8">
            <w:r>
              <w:t>Tekstas</w:t>
            </w:r>
          </w:p>
        </w:tc>
        <w:tc>
          <w:tcPr>
            <w:tcW w:w="4680" w:type="dxa"/>
            <w:tcBorders>
              <w:top w:val="single" w:sz="2" w:space="0" w:color="auto"/>
              <w:left w:val="single" w:sz="2" w:space="0" w:color="auto"/>
              <w:bottom w:val="single" w:sz="2" w:space="0" w:color="auto"/>
              <w:right w:val="single" w:sz="2" w:space="0" w:color="auto"/>
            </w:tcBorders>
          </w:tcPr>
          <w:p w14:paraId="52AF6B30" w14:textId="77777777" w:rsidR="00E447D8" w:rsidRPr="00A8683D" w:rsidRDefault="00E447D8">
            <w:pPr>
              <w:widowControl w:val="0"/>
              <w:autoSpaceDE w:val="0"/>
              <w:autoSpaceDN w:val="0"/>
              <w:adjustRightInd w:val="0"/>
              <w:ind w:left="432" w:firstLine="0"/>
              <w:jc w:val="left"/>
            </w:pPr>
          </w:p>
        </w:tc>
      </w:tr>
      <w:tr w:rsidR="00E447D8" w:rsidRPr="00A8683D" w14:paraId="27479DCE"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E67EFB5" w14:textId="77777777" w:rsidR="00E447D8" w:rsidRDefault="00E447D8">
            <w:r>
              <w:t>Apskritis, kuriai tenka dalis lėšų</w:t>
            </w:r>
          </w:p>
        </w:tc>
        <w:tc>
          <w:tcPr>
            <w:tcW w:w="1980" w:type="dxa"/>
            <w:tcBorders>
              <w:top w:val="single" w:sz="2" w:space="0" w:color="auto"/>
              <w:left w:val="single" w:sz="2" w:space="0" w:color="auto"/>
              <w:bottom w:val="single" w:sz="2" w:space="0" w:color="auto"/>
              <w:right w:val="single" w:sz="2" w:space="0" w:color="auto"/>
            </w:tcBorders>
          </w:tcPr>
          <w:p w14:paraId="6463BB0F" w14:textId="77777777" w:rsidR="00E447D8" w:rsidRDefault="00E447D8">
            <w:r>
              <w:t>Reikšmių sąrašas</w:t>
            </w:r>
          </w:p>
        </w:tc>
        <w:tc>
          <w:tcPr>
            <w:tcW w:w="4680" w:type="dxa"/>
            <w:tcBorders>
              <w:top w:val="single" w:sz="2" w:space="0" w:color="auto"/>
              <w:left w:val="single" w:sz="2" w:space="0" w:color="auto"/>
              <w:bottom w:val="single" w:sz="2" w:space="0" w:color="auto"/>
              <w:right w:val="single" w:sz="2" w:space="0" w:color="auto"/>
            </w:tcBorders>
          </w:tcPr>
          <w:p w14:paraId="610C1327" w14:textId="77777777" w:rsidR="00E447D8" w:rsidRPr="00A8683D" w:rsidRDefault="00E447D8">
            <w:pPr>
              <w:widowControl w:val="0"/>
              <w:autoSpaceDE w:val="0"/>
              <w:autoSpaceDN w:val="0"/>
              <w:adjustRightInd w:val="0"/>
              <w:ind w:left="432" w:firstLine="0"/>
              <w:jc w:val="left"/>
            </w:pPr>
            <w:r>
              <w:t xml:space="preserve">Pasirenkama iš apskričių sąrašo. </w:t>
            </w:r>
          </w:p>
        </w:tc>
      </w:tr>
      <w:tr w:rsidR="00E447D8" w:rsidRPr="00A8683D" w14:paraId="79CDEA68"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17DAB20" w14:textId="77777777" w:rsidR="00E447D8" w:rsidRDefault="00E447D8">
            <w:r>
              <w:t>Savivaldybė, kuriai tenka dalis lėšų</w:t>
            </w:r>
          </w:p>
        </w:tc>
        <w:tc>
          <w:tcPr>
            <w:tcW w:w="1980" w:type="dxa"/>
            <w:tcBorders>
              <w:top w:val="single" w:sz="2" w:space="0" w:color="auto"/>
              <w:left w:val="single" w:sz="2" w:space="0" w:color="auto"/>
              <w:bottom w:val="single" w:sz="2" w:space="0" w:color="auto"/>
              <w:right w:val="single" w:sz="2" w:space="0" w:color="auto"/>
            </w:tcBorders>
          </w:tcPr>
          <w:p w14:paraId="4D1AA272" w14:textId="77777777" w:rsidR="00E447D8" w:rsidRDefault="00E447D8">
            <w:r>
              <w:t>Reikšmių sąrašas</w:t>
            </w:r>
          </w:p>
        </w:tc>
        <w:tc>
          <w:tcPr>
            <w:tcW w:w="4680" w:type="dxa"/>
            <w:tcBorders>
              <w:top w:val="single" w:sz="2" w:space="0" w:color="auto"/>
              <w:left w:val="single" w:sz="2" w:space="0" w:color="auto"/>
              <w:bottom w:val="single" w:sz="2" w:space="0" w:color="auto"/>
              <w:right w:val="single" w:sz="2" w:space="0" w:color="auto"/>
            </w:tcBorders>
          </w:tcPr>
          <w:p w14:paraId="11D6D59F" w14:textId="77777777" w:rsidR="00E447D8" w:rsidRPr="00A8683D" w:rsidRDefault="00E447D8">
            <w:pPr>
              <w:widowControl w:val="0"/>
              <w:autoSpaceDE w:val="0"/>
              <w:autoSpaceDN w:val="0"/>
              <w:adjustRightInd w:val="0"/>
              <w:ind w:left="432" w:firstLine="0"/>
              <w:jc w:val="left"/>
            </w:pPr>
            <w:r>
              <w:t>Pasirenkama iš savivaldybių sąrašo pagal apskritį.</w:t>
            </w:r>
          </w:p>
        </w:tc>
      </w:tr>
      <w:tr w:rsidR="00E447D8" w:rsidRPr="00A8683D" w14:paraId="76812308"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BA69A14" w14:textId="77777777" w:rsidR="00E447D8" w:rsidRDefault="00E447D8">
            <w:r>
              <w:t>Kita apskritis, kuriai tenka dalis lėšų</w:t>
            </w:r>
          </w:p>
        </w:tc>
        <w:tc>
          <w:tcPr>
            <w:tcW w:w="1980" w:type="dxa"/>
            <w:tcBorders>
              <w:top w:val="single" w:sz="2" w:space="0" w:color="auto"/>
              <w:left w:val="single" w:sz="2" w:space="0" w:color="auto"/>
              <w:bottom w:val="single" w:sz="2" w:space="0" w:color="auto"/>
              <w:right w:val="single" w:sz="2" w:space="0" w:color="auto"/>
            </w:tcBorders>
          </w:tcPr>
          <w:p w14:paraId="7171ECAB" w14:textId="77777777" w:rsidR="00E447D8" w:rsidRDefault="00E447D8">
            <w:r>
              <w:t>Reikšmių sąrašas</w:t>
            </w:r>
          </w:p>
        </w:tc>
        <w:tc>
          <w:tcPr>
            <w:tcW w:w="4680" w:type="dxa"/>
            <w:tcBorders>
              <w:top w:val="single" w:sz="2" w:space="0" w:color="auto"/>
              <w:left w:val="single" w:sz="2" w:space="0" w:color="auto"/>
              <w:bottom w:val="single" w:sz="2" w:space="0" w:color="auto"/>
              <w:right w:val="single" w:sz="2" w:space="0" w:color="auto"/>
            </w:tcBorders>
          </w:tcPr>
          <w:p w14:paraId="3A91629E" w14:textId="77777777" w:rsidR="00E447D8" w:rsidRPr="00A8683D" w:rsidRDefault="00E447D8">
            <w:pPr>
              <w:widowControl w:val="0"/>
              <w:autoSpaceDE w:val="0"/>
              <w:autoSpaceDN w:val="0"/>
              <w:adjustRightInd w:val="0"/>
              <w:ind w:left="432" w:firstLine="0"/>
              <w:jc w:val="left"/>
            </w:pPr>
            <w:r>
              <w:t xml:space="preserve">Pasirenkama iš apskričių sąrašo. </w:t>
            </w:r>
          </w:p>
        </w:tc>
      </w:tr>
      <w:tr w:rsidR="00E447D8" w:rsidRPr="00A8683D" w14:paraId="4DE1012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329EFBA" w14:textId="77777777" w:rsidR="00E447D8" w:rsidRDefault="00E447D8">
            <w:r>
              <w:t>Kita savivaldybė, kuriai tenka dalis lėšų</w:t>
            </w:r>
          </w:p>
        </w:tc>
        <w:tc>
          <w:tcPr>
            <w:tcW w:w="1980" w:type="dxa"/>
            <w:tcBorders>
              <w:top w:val="single" w:sz="2" w:space="0" w:color="auto"/>
              <w:left w:val="single" w:sz="2" w:space="0" w:color="auto"/>
              <w:bottom w:val="single" w:sz="2" w:space="0" w:color="auto"/>
              <w:right w:val="single" w:sz="2" w:space="0" w:color="auto"/>
            </w:tcBorders>
          </w:tcPr>
          <w:p w14:paraId="0ADE9C4C" w14:textId="77777777" w:rsidR="00E447D8" w:rsidRDefault="00E447D8">
            <w:r>
              <w:t>Reikšmių sąrašas</w:t>
            </w:r>
          </w:p>
        </w:tc>
        <w:tc>
          <w:tcPr>
            <w:tcW w:w="4680" w:type="dxa"/>
            <w:tcBorders>
              <w:top w:val="single" w:sz="2" w:space="0" w:color="auto"/>
              <w:left w:val="single" w:sz="2" w:space="0" w:color="auto"/>
              <w:bottom w:val="single" w:sz="2" w:space="0" w:color="auto"/>
              <w:right w:val="single" w:sz="2" w:space="0" w:color="auto"/>
            </w:tcBorders>
          </w:tcPr>
          <w:p w14:paraId="191ECE67" w14:textId="77777777" w:rsidR="00E447D8" w:rsidRPr="00A8683D" w:rsidRDefault="00E447D8">
            <w:pPr>
              <w:widowControl w:val="0"/>
              <w:autoSpaceDE w:val="0"/>
              <w:autoSpaceDN w:val="0"/>
              <w:adjustRightInd w:val="0"/>
              <w:ind w:left="432" w:firstLine="0"/>
              <w:jc w:val="left"/>
            </w:pPr>
            <w:r>
              <w:t>Pasirenkama iš savivaldybių sąrašo pagal apskritį.</w:t>
            </w:r>
          </w:p>
        </w:tc>
      </w:tr>
    </w:tbl>
    <w:p w14:paraId="4BF56CA3" w14:textId="77777777" w:rsidR="00E447D8" w:rsidRDefault="00E447D8" w:rsidP="00E447D8">
      <w:pPr>
        <w:pStyle w:val="BodyText"/>
      </w:pPr>
    </w:p>
    <w:p w14:paraId="215589A6" w14:textId="77777777" w:rsidR="00E447D8" w:rsidRPr="00A8683D" w:rsidRDefault="00E447D8" w:rsidP="00E447D8">
      <w:pPr>
        <w:ind w:firstLine="0"/>
        <w:rPr>
          <w:b/>
          <w:color w:val="447524"/>
          <w:u w:val="single"/>
        </w:rPr>
      </w:pPr>
      <w:r w:rsidRPr="00A8683D">
        <w:rPr>
          <w:b/>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E447D8" w:rsidRPr="00A8683D" w14:paraId="3EE8F799"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698E7660" w14:textId="77777777" w:rsidR="00E447D8" w:rsidRPr="00A8683D" w:rsidRDefault="00E447D8">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19602F3F" w14:textId="77777777" w:rsidR="00E447D8" w:rsidRPr="00A8683D" w:rsidRDefault="00E447D8">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1A014CB8" w14:textId="77777777" w:rsidR="00E447D8" w:rsidRPr="00A8683D" w:rsidRDefault="00E447D8">
            <w:pPr>
              <w:rPr>
                <w:b/>
              </w:rPr>
            </w:pPr>
            <w:r w:rsidRPr="00A8683D">
              <w:rPr>
                <w:b/>
              </w:rPr>
              <w:t>Pastabos</w:t>
            </w:r>
          </w:p>
        </w:tc>
      </w:tr>
      <w:tr w:rsidR="00E447D8" w:rsidRPr="00A8683D" w14:paraId="1857EC5A"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A6F90BC" w14:textId="77777777" w:rsidR="00E447D8" w:rsidRPr="00A8683D" w:rsidRDefault="00E447D8"/>
        </w:tc>
        <w:tc>
          <w:tcPr>
            <w:tcW w:w="5220" w:type="dxa"/>
            <w:tcBorders>
              <w:top w:val="single" w:sz="2" w:space="0" w:color="auto"/>
              <w:left w:val="single" w:sz="2" w:space="0" w:color="auto"/>
              <w:bottom w:val="single" w:sz="2" w:space="0" w:color="auto"/>
              <w:right w:val="single" w:sz="2" w:space="0" w:color="auto"/>
            </w:tcBorders>
          </w:tcPr>
          <w:p w14:paraId="75104234" w14:textId="77777777" w:rsidR="00E447D8" w:rsidRPr="00A8683D" w:rsidRDefault="00E447D8">
            <w:r w:rsidRPr="00A8683D">
              <w:rPr>
                <w:b/>
              </w:rPr>
              <w:t xml:space="preserve"> </w:t>
            </w:r>
            <w:r w:rsidRPr="00A8683D">
              <w:t xml:space="preserve"> </w:t>
            </w:r>
            <w:r w:rsidRPr="00A8683D">
              <w:rPr>
                <w:b/>
              </w:rPr>
              <w:t>0..</w:t>
            </w:r>
            <w:r>
              <w:rPr>
                <w:b/>
              </w:rPr>
              <w:t>1</w:t>
            </w:r>
            <w:r w:rsidRPr="00A8683D">
              <w:rPr>
                <w:b/>
              </w:rPr>
              <w:tab/>
            </w:r>
            <w:r w:rsidRPr="00A8683D">
              <w:t>Projekto įgyvendinimo plano</w:t>
            </w:r>
            <w:r>
              <w:t xml:space="preserve"> projekto aprašymas</w:t>
            </w:r>
            <w:r w:rsidRPr="00A8683D">
              <w:t xml:space="preserve">. </w:t>
            </w:r>
          </w:p>
          <w:p w14:paraId="0BC8B0CA" w14:textId="77777777" w:rsidR="00E447D8" w:rsidRPr="00A8683D" w:rsidRDefault="00E447D8">
            <w:r w:rsidRPr="00A8683D">
              <w:rPr>
                <w:b/>
              </w:rPr>
              <w:t xml:space="preserve"> </w:t>
            </w:r>
            <w:r w:rsidRPr="00A8683D">
              <w:t xml:space="preserve"> </w:t>
            </w:r>
            <w:r w:rsidRPr="00A8683D">
              <w:rPr>
                <w:b/>
              </w:rPr>
              <w:t>1</w:t>
            </w:r>
            <w:r w:rsidRPr="00A8683D">
              <w:rPr>
                <w:b/>
              </w:rPr>
              <w:tab/>
            </w:r>
            <w:r w:rsidRPr="00A8683D">
              <w:t>Projekto įgyvendinimo planai.</w:t>
            </w:r>
          </w:p>
        </w:tc>
        <w:tc>
          <w:tcPr>
            <w:tcW w:w="1710" w:type="dxa"/>
            <w:tcBorders>
              <w:top w:val="single" w:sz="2" w:space="0" w:color="auto"/>
              <w:left w:val="single" w:sz="2" w:space="0" w:color="auto"/>
              <w:bottom w:val="single" w:sz="2" w:space="0" w:color="auto"/>
              <w:right w:val="single" w:sz="2" w:space="0" w:color="auto"/>
            </w:tcBorders>
          </w:tcPr>
          <w:p w14:paraId="2D32FE70" w14:textId="77777777" w:rsidR="00E447D8" w:rsidRPr="00A8683D" w:rsidRDefault="00E447D8"/>
        </w:tc>
      </w:tr>
    </w:tbl>
    <w:p w14:paraId="0012EE20" w14:textId="77777777" w:rsidR="00BE5CF2" w:rsidRPr="00A62A1C" w:rsidRDefault="00BE5CF2" w:rsidP="008A0163">
      <w:pPr>
        <w:pStyle w:val="BodyText"/>
      </w:pPr>
    </w:p>
    <w:p w14:paraId="7145E24B" w14:textId="77777777" w:rsidR="00B731D9" w:rsidRPr="00A8683D" w:rsidRDefault="00B731D9" w:rsidP="003E6AD6">
      <w:pPr>
        <w:pStyle w:val="Heading3"/>
      </w:pPr>
      <w:bookmarkStart w:id="287" w:name="_Toc64642388"/>
      <w:bookmarkStart w:id="288" w:name="_Toc159222147"/>
      <w:r w:rsidRPr="00A8683D">
        <w:lastRenderedPageBreak/>
        <w:t>Pirkimai</w:t>
      </w:r>
      <w:bookmarkEnd w:id="287"/>
      <w:bookmarkEnd w:id="288"/>
    </w:p>
    <w:p w14:paraId="21073895" w14:textId="77777777" w:rsidR="00B731D9" w:rsidRPr="00A8683D" w:rsidRDefault="00B731D9" w:rsidP="00B731D9">
      <w:pPr>
        <w:keepNext/>
      </w:pPr>
      <w:bookmarkStart w:id="289" w:name="BKM_979B9822_9FA2_43CE_AA02_9C719565170A"/>
    </w:p>
    <w:p w14:paraId="2D126B72" w14:textId="77777777" w:rsidR="001570AA" w:rsidRDefault="00B731D9" w:rsidP="00EB47D9">
      <w:pPr>
        <w:keepNext/>
        <w:jc w:val="center"/>
      </w:pPr>
      <w:r w:rsidRPr="00A8683D">
        <w:object w:dxaOrig="10650" w:dyaOrig="7065" w14:anchorId="0D2ABE7E">
          <v:shape id="_x0000_i1028" type="#_x0000_t75" style="width:532.8pt;height:353.4pt" o:ole="">
            <v:imagedata r:id="rId30" o:title=""/>
          </v:shape>
          <o:OLEObject Type="Embed" ProgID="Visio.Drawing.15" ShapeID="_x0000_i1028" DrawAspect="Content" ObjectID="_1790752862" r:id="rId31"/>
        </w:object>
      </w:r>
    </w:p>
    <w:p w14:paraId="30F0A58B" w14:textId="77777777" w:rsidR="00B731D9" w:rsidRPr="00626B23" w:rsidRDefault="001570AA" w:rsidP="008A0163">
      <w:pPr>
        <w:pStyle w:val="Caption"/>
        <w:jc w:val="center"/>
        <w:rPr>
          <w:iCs/>
        </w:rPr>
      </w:pPr>
      <w:r w:rsidRPr="008A0163">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2</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13</w:t>
      </w:r>
      <w:r w:rsidR="00215C96">
        <w:rPr>
          <w:i w:val="0"/>
          <w:iCs/>
        </w:rPr>
        <w:fldChar w:fldCharType="end"/>
      </w:r>
      <w:r>
        <w:rPr>
          <w:i w:val="0"/>
          <w:iCs/>
        </w:rPr>
        <w:t xml:space="preserve"> Pirkimai</w:t>
      </w:r>
    </w:p>
    <w:p w14:paraId="1B0B96B9" w14:textId="77777777" w:rsidR="00B731D9" w:rsidRPr="00A8683D" w:rsidRDefault="00B731D9" w:rsidP="00DF40CE">
      <w:pPr>
        <w:pStyle w:val="Heading4"/>
      </w:pPr>
      <w:bookmarkStart w:id="290" w:name="_Toc138234195"/>
      <w:bookmarkStart w:id="291" w:name="_Toc150240977"/>
      <w:bookmarkStart w:id="292" w:name="_Toc452045789"/>
      <w:bookmarkStart w:id="293" w:name="_Toc64642389"/>
      <w:bookmarkStart w:id="294" w:name="_Toc159222148"/>
      <w:bookmarkStart w:id="295" w:name="BKM_FF00F4BC_42BB_4262_97F5_34257D2A3B37"/>
      <w:bookmarkEnd w:id="289"/>
      <w:bookmarkEnd w:id="290"/>
      <w:bookmarkEnd w:id="291"/>
      <w:r w:rsidRPr="00A8683D">
        <w:t>Pirkimai</w:t>
      </w:r>
      <w:bookmarkEnd w:id="292"/>
      <w:bookmarkEnd w:id="293"/>
      <w:bookmarkEnd w:id="294"/>
    </w:p>
    <w:p w14:paraId="26A1E6CA" w14:textId="77777777" w:rsidR="00B731D9" w:rsidRPr="00A8683D" w:rsidRDefault="00B731D9" w:rsidP="00B731D9">
      <w:pPr>
        <w:tabs>
          <w:tab w:val="center" w:pos="7286"/>
        </w:tabs>
        <w:ind w:firstLine="0"/>
      </w:pPr>
      <w:r w:rsidRPr="00A8683D">
        <w:rPr>
          <w:rFonts w:eastAsiaTheme="minorEastAsia"/>
          <w:i/>
          <w:iCs/>
          <w:color w:val="447524"/>
        </w:rPr>
        <w:t>Katalogas:</w:t>
      </w:r>
      <w:r w:rsidRPr="00A8683D">
        <w:rPr>
          <w:rFonts w:cs="Arial"/>
          <w:color w:val="000000"/>
        </w:rPr>
        <w:t xml:space="preserve"> Pirkimai</w:t>
      </w:r>
      <w:r w:rsidRPr="00A8683D">
        <w:rPr>
          <w:rFonts w:cs="Arial"/>
          <w:color w:val="000000"/>
        </w:rPr>
        <w:tab/>
      </w:r>
    </w:p>
    <w:p w14:paraId="2C1F93F9"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2015-10-06. </w:t>
      </w:r>
      <w:r w:rsidRPr="00A8683D">
        <w:rPr>
          <w:i/>
        </w:rPr>
        <w:t xml:space="preserve">Modifikuota </w:t>
      </w:r>
      <w:r w:rsidRPr="00A8683D">
        <w:t>2016-01-08.</w:t>
      </w:r>
    </w:p>
    <w:p w14:paraId="527C80F6" w14:textId="77777777" w:rsidR="00B731D9" w:rsidRPr="00A8683D" w:rsidRDefault="00B731D9" w:rsidP="00B731D9">
      <w:r w:rsidRPr="00A8683D">
        <w:rPr>
          <w:b/>
          <w:bCs/>
          <w:color w:val="447524"/>
        </w:rPr>
        <w:t>Pastabos</w:t>
      </w:r>
      <w:r w:rsidRPr="00A8683D">
        <w:rPr>
          <w:rFonts w:cs="Arial"/>
          <w:b/>
        </w:rPr>
        <w:t>:</w:t>
      </w:r>
      <w:r w:rsidRPr="00A8683D">
        <w:rPr>
          <w:rFonts w:cs="Arial"/>
          <w:b/>
        </w:rPr>
        <w:tab/>
      </w:r>
    </w:p>
    <w:p w14:paraId="0D6C3E7A" w14:textId="77777777" w:rsidR="00B731D9" w:rsidRPr="00A8683D" w:rsidRDefault="00B731D9" w:rsidP="00B731D9"/>
    <w:p w14:paraId="0CA59162" w14:textId="77777777" w:rsidR="00B731D9" w:rsidRPr="00A8683D" w:rsidRDefault="00B731D9" w:rsidP="00B731D9">
      <w:pPr>
        <w:rPr>
          <w:color w:val="447524"/>
          <w:u w:val="single"/>
        </w:rPr>
      </w:pPr>
      <w:bookmarkStart w:id="296" w:name="BKM_84D034D9_477F_4F85_A8B6_7FF36F0674D2"/>
      <w:bookmarkEnd w:id="296"/>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2CDB56FF"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46C725E2"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61051B4D"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1BF54EC3" w14:textId="77777777" w:rsidR="00B731D9" w:rsidRPr="00A8683D" w:rsidRDefault="00B731D9">
            <w:pPr>
              <w:rPr>
                <w:b/>
              </w:rPr>
            </w:pPr>
            <w:r w:rsidRPr="00A8683D">
              <w:rPr>
                <w:b/>
              </w:rPr>
              <w:t>Pastabos</w:t>
            </w:r>
          </w:p>
        </w:tc>
      </w:tr>
      <w:tr w:rsidR="00B731D9" w:rsidRPr="00A8683D" w14:paraId="270F1B8B"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5A54B67" w14:textId="77777777" w:rsidR="00B731D9" w:rsidRPr="00A8683D" w:rsidRDefault="00B731D9">
            <w:r w:rsidRPr="00A8683D">
              <w:t>SID</w:t>
            </w:r>
          </w:p>
        </w:tc>
        <w:tc>
          <w:tcPr>
            <w:tcW w:w="1980" w:type="dxa"/>
            <w:tcBorders>
              <w:top w:val="single" w:sz="2" w:space="0" w:color="auto"/>
              <w:left w:val="single" w:sz="2" w:space="0" w:color="auto"/>
              <w:bottom w:val="single" w:sz="2" w:space="0" w:color="auto"/>
              <w:right w:val="single" w:sz="2" w:space="0" w:color="auto"/>
            </w:tcBorders>
            <w:hideMark/>
          </w:tcPr>
          <w:p w14:paraId="614A954B"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054E4739" w14:textId="77777777" w:rsidR="00B731D9" w:rsidRPr="00A8683D" w:rsidRDefault="00B731D9"/>
        </w:tc>
      </w:tr>
      <w:tr w:rsidR="00B731D9" w:rsidRPr="00A8683D" w14:paraId="0D9AD47A"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9A06211" w14:textId="77777777" w:rsidR="00B731D9" w:rsidRPr="00A8683D" w:rsidRDefault="00B731D9">
            <w:r w:rsidRPr="00A8683D">
              <w:t>Eil. Nr.</w:t>
            </w:r>
          </w:p>
        </w:tc>
        <w:tc>
          <w:tcPr>
            <w:tcW w:w="1980" w:type="dxa"/>
            <w:tcBorders>
              <w:top w:val="single" w:sz="2" w:space="0" w:color="auto"/>
              <w:left w:val="single" w:sz="2" w:space="0" w:color="auto"/>
              <w:bottom w:val="single" w:sz="2" w:space="0" w:color="auto"/>
              <w:right w:val="single" w:sz="2" w:space="0" w:color="auto"/>
            </w:tcBorders>
            <w:hideMark/>
          </w:tcPr>
          <w:p w14:paraId="68DECCFD"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466AE332" w14:textId="77777777" w:rsidR="00B731D9" w:rsidRPr="00A8683D" w:rsidRDefault="00B731D9"/>
        </w:tc>
      </w:tr>
      <w:tr w:rsidR="00B731D9" w:rsidRPr="00A8683D" w14:paraId="617E1F7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7D60199" w14:textId="77777777" w:rsidR="00B731D9" w:rsidRPr="00A8683D" w:rsidRDefault="00B731D9">
            <w:r w:rsidRPr="00A8683D">
              <w:t>Pirkimo numeris</w:t>
            </w:r>
          </w:p>
        </w:tc>
        <w:tc>
          <w:tcPr>
            <w:tcW w:w="1980" w:type="dxa"/>
            <w:tcBorders>
              <w:top w:val="single" w:sz="2" w:space="0" w:color="auto"/>
              <w:left w:val="single" w:sz="2" w:space="0" w:color="auto"/>
              <w:bottom w:val="single" w:sz="2" w:space="0" w:color="auto"/>
              <w:right w:val="single" w:sz="2" w:space="0" w:color="auto"/>
            </w:tcBorders>
            <w:hideMark/>
          </w:tcPr>
          <w:p w14:paraId="380803AE"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681ED6C" w14:textId="77777777" w:rsidR="00B731D9" w:rsidRPr="00A8683D" w:rsidRDefault="00B731D9"/>
        </w:tc>
      </w:tr>
      <w:tr w:rsidR="00B731D9" w:rsidRPr="00A8683D" w14:paraId="23E6534C"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E89691A" w14:textId="77777777" w:rsidR="00B731D9" w:rsidRPr="00A8683D" w:rsidRDefault="00B731D9">
            <w:bookmarkStart w:id="297" w:name="BKM_81C59428_353C_4C99_AA53_14F2E5E60F58"/>
            <w:r w:rsidRPr="00A8683D">
              <w:t>Pirkimo pavadinimas</w:t>
            </w:r>
          </w:p>
        </w:tc>
        <w:tc>
          <w:tcPr>
            <w:tcW w:w="1980" w:type="dxa"/>
            <w:tcBorders>
              <w:top w:val="single" w:sz="2" w:space="0" w:color="auto"/>
              <w:left w:val="single" w:sz="2" w:space="0" w:color="auto"/>
              <w:bottom w:val="single" w:sz="2" w:space="0" w:color="auto"/>
              <w:right w:val="single" w:sz="2" w:space="0" w:color="auto"/>
            </w:tcBorders>
            <w:hideMark/>
          </w:tcPr>
          <w:p w14:paraId="3891DA9F"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E7CC6E0" w14:textId="77777777" w:rsidR="00B731D9" w:rsidRPr="00A8683D" w:rsidRDefault="00B731D9"/>
        </w:tc>
        <w:bookmarkEnd w:id="297"/>
      </w:tr>
      <w:tr w:rsidR="00B731D9" w:rsidRPr="00A8683D" w14:paraId="05F44B51"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6164EDE" w14:textId="77777777" w:rsidR="00B731D9" w:rsidRPr="00A8683D" w:rsidRDefault="00B731D9">
            <w:bookmarkStart w:id="298" w:name="BKM_72409676_F099_4684_A085_D66330C47FF8"/>
            <w:r w:rsidRPr="00A8683D">
              <w:t>Pirkimas planuotas</w:t>
            </w:r>
          </w:p>
        </w:tc>
        <w:tc>
          <w:tcPr>
            <w:tcW w:w="1980" w:type="dxa"/>
            <w:tcBorders>
              <w:top w:val="single" w:sz="2" w:space="0" w:color="auto"/>
              <w:left w:val="single" w:sz="2" w:space="0" w:color="auto"/>
              <w:bottom w:val="single" w:sz="2" w:space="0" w:color="auto"/>
              <w:right w:val="single" w:sz="2" w:space="0" w:color="auto"/>
            </w:tcBorders>
            <w:hideMark/>
          </w:tcPr>
          <w:p w14:paraId="30DC86B2"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172831A9" w14:textId="77777777" w:rsidR="00B731D9" w:rsidRPr="00A8683D" w:rsidRDefault="00B731D9">
            <w:r w:rsidRPr="00A8683D">
              <w:t>Planuotas</w:t>
            </w:r>
          </w:p>
          <w:p w14:paraId="7C05CF72" w14:textId="77777777" w:rsidR="00B731D9" w:rsidRPr="00A8683D" w:rsidRDefault="00B731D9">
            <w:r w:rsidRPr="00A8683D">
              <w:t>Neplanuotas</w:t>
            </w:r>
          </w:p>
        </w:tc>
        <w:bookmarkEnd w:id="298"/>
      </w:tr>
      <w:tr w:rsidR="00B731D9" w:rsidRPr="00A8683D" w14:paraId="7515C824"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7FA227E" w14:textId="77777777" w:rsidR="00B731D9" w:rsidRPr="00A8683D" w:rsidRDefault="00B731D9">
            <w:bookmarkStart w:id="299" w:name="BKM_6DCB0206_9707_4A4C_8C97_292DE85FEDE6"/>
            <w:r w:rsidRPr="00A8683D">
              <w:t>Vertinimas</w:t>
            </w:r>
          </w:p>
        </w:tc>
        <w:tc>
          <w:tcPr>
            <w:tcW w:w="1980" w:type="dxa"/>
            <w:tcBorders>
              <w:top w:val="single" w:sz="2" w:space="0" w:color="auto"/>
              <w:left w:val="single" w:sz="2" w:space="0" w:color="auto"/>
              <w:bottom w:val="single" w:sz="2" w:space="0" w:color="auto"/>
              <w:right w:val="single" w:sz="2" w:space="0" w:color="auto"/>
            </w:tcBorders>
            <w:hideMark/>
          </w:tcPr>
          <w:p w14:paraId="2209FADD"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73E9C7E0" w14:textId="77777777" w:rsidR="00B731D9" w:rsidRPr="00A8683D" w:rsidRDefault="00B731D9">
            <w:r w:rsidRPr="00A8683D">
              <w:t>Išankstinis</w:t>
            </w:r>
          </w:p>
          <w:p w14:paraId="6AA5C32D" w14:textId="77777777" w:rsidR="00B731D9" w:rsidRPr="00A8683D" w:rsidRDefault="00B731D9">
            <w:r w:rsidRPr="00A8683D">
              <w:t>Paskesnis</w:t>
            </w:r>
          </w:p>
          <w:p w14:paraId="743D7747" w14:textId="77777777" w:rsidR="00B731D9" w:rsidRPr="00A8683D" w:rsidRDefault="00B731D9">
            <w:r w:rsidRPr="00A8683D">
              <w:t>Nevertinamas</w:t>
            </w:r>
          </w:p>
        </w:tc>
        <w:bookmarkEnd w:id="299"/>
      </w:tr>
      <w:tr w:rsidR="00B731D9" w:rsidRPr="00A8683D" w14:paraId="7168F38D"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FABF5E7" w14:textId="77777777" w:rsidR="00B731D9" w:rsidRPr="00A8683D" w:rsidRDefault="00B731D9">
            <w:bookmarkStart w:id="300" w:name="BKM_0B37D27F_AC4C_4FD9_9F6F_F340098B6012"/>
            <w:r w:rsidRPr="00A8683D">
              <w:t>Vertinimo tipas</w:t>
            </w:r>
          </w:p>
        </w:tc>
        <w:tc>
          <w:tcPr>
            <w:tcW w:w="1980" w:type="dxa"/>
            <w:tcBorders>
              <w:top w:val="single" w:sz="2" w:space="0" w:color="auto"/>
              <w:left w:val="single" w:sz="2" w:space="0" w:color="auto"/>
              <w:bottom w:val="single" w:sz="2" w:space="0" w:color="auto"/>
              <w:right w:val="single" w:sz="2" w:space="0" w:color="auto"/>
            </w:tcBorders>
            <w:hideMark/>
          </w:tcPr>
          <w:p w14:paraId="63057D40"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64A2F463" w14:textId="77777777" w:rsidR="00B731D9" w:rsidRPr="00A8683D" w:rsidRDefault="00B731D9">
            <w:r w:rsidRPr="00A8683D">
              <w:t>Atranka</w:t>
            </w:r>
          </w:p>
          <w:p w14:paraId="5A8668A2" w14:textId="77777777" w:rsidR="00B731D9" w:rsidRPr="00A8683D" w:rsidRDefault="00B731D9">
            <w:r w:rsidRPr="00A8683D">
              <w:t>Pilna patikra</w:t>
            </w:r>
          </w:p>
        </w:tc>
        <w:bookmarkEnd w:id="300"/>
      </w:tr>
      <w:tr w:rsidR="00B731D9" w:rsidRPr="00A8683D" w14:paraId="2299E499"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2546D38" w14:textId="77777777" w:rsidR="00B731D9" w:rsidRPr="00A8683D" w:rsidRDefault="00B731D9">
            <w:bookmarkStart w:id="301" w:name="BKM_A7314C7D_639A_4C2C_B092_6F3CD6F8C530"/>
            <w:r w:rsidRPr="00A8683D">
              <w:t>Vertinimo pabaiga</w:t>
            </w:r>
          </w:p>
        </w:tc>
        <w:tc>
          <w:tcPr>
            <w:tcW w:w="1980" w:type="dxa"/>
            <w:tcBorders>
              <w:top w:val="single" w:sz="2" w:space="0" w:color="auto"/>
              <w:left w:val="single" w:sz="2" w:space="0" w:color="auto"/>
              <w:bottom w:val="single" w:sz="2" w:space="0" w:color="auto"/>
              <w:right w:val="single" w:sz="2" w:space="0" w:color="auto"/>
            </w:tcBorders>
            <w:hideMark/>
          </w:tcPr>
          <w:p w14:paraId="5BEEE711"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hideMark/>
          </w:tcPr>
          <w:p w14:paraId="77235C53" w14:textId="77777777" w:rsidR="00B731D9" w:rsidRPr="00A8683D" w:rsidRDefault="00B731D9">
            <w:r w:rsidRPr="00A8683D">
              <w:t>Planuojama vertinimo pabaigos data</w:t>
            </w:r>
          </w:p>
        </w:tc>
        <w:bookmarkEnd w:id="301"/>
      </w:tr>
      <w:tr w:rsidR="00B731D9" w:rsidRPr="00A8683D" w14:paraId="3A8110C5"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4E39295" w14:textId="77777777" w:rsidR="00B731D9" w:rsidRPr="00A8683D" w:rsidRDefault="00B731D9">
            <w:bookmarkStart w:id="302" w:name="BKM_87C52F9E_6FF6_4F91_8172_D3D621CF9BAC"/>
            <w:r w:rsidRPr="00A8683D">
              <w:t>Pirkimo tipas</w:t>
            </w:r>
          </w:p>
        </w:tc>
        <w:tc>
          <w:tcPr>
            <w:tcW w:w="1980" w:type="dxa"/>
            <w:tcBorders>
              <w:top w:val="single" w:sz="2" w:space="0" w:color="auto"/>
              <w:left w:val="single" w:sz="2" w:space="0" w:color="auto"/>
              <w:bottom w:val="single" w:sz="2" w:space="0" w:color="auto"/>
              <w:right w:val="single" w:sz="2" w:space="0" w:color="auto"/>
            </w:tcBorders>
            <w:hideMark/>
          </w:tcPr>
          <w:p w14:paraId="297B1F2B"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73678192" w14:textId="77777777" w:rsidR="00B731D9" w:rsidRPr="00A8683D" w:rsidRDefault="00B731D9">
            <w:r w:rsidRPr="00A8683D">
              <w:t>Darbai</w:t>
            </w:r>
          </w:p>
          <w:p w14:paraId="64E2ACC8" w14:textId="77777777" w:rsidR="00B731D9" w:rsidRPr="00A8683D" w:rsidRDefault="00B731D9">
            <w:r w:rsidRPr="00A8683D">
              <w:t>Paslaugos</w:t>
            </w:r>
          </w:p>
          <w:p w14:paraId="670B607A" w14:textId="77777777" w:rsidR="00B731D9" w:rsidRPr="00A8683D" w:rsidRDefault="00B731D9">
            <w:r w:rsidRPr="00A8683D">
              <w:t>Prekės</w:t>
            </w:r>
          </w:p>
        </w:tc>
        <w:bookmarkEnd w:id="302"/>
      </w:tr>
      <w:tr w:rsidR="00B731D9" w:rsidRPr="00A8683D" w14:paraId="09A99E34"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46D375A" w14:textId="77777777" w:rsidR="00B731D9" w:rsidRPr="00A8683D" w:rsidRDefault="00B731D9">
            <w:bookmarkStart w:id="303" w:name="BKM_E964BCF9_C363_4069_88FE_2BA34C890FC3"/>
            <w:r w:rsidRPr="00A8683D">
              <w:t>Planuojama pateikimo data</w:t>
            </w:r>
          </w:p>
        </w:tc>
        <w:tc>
          <w:tcPr>
            <w:tcW w:w="1980" w:type="dxa"/>
            <w:tcBorders>
              <w:top w:val="single" w:sz="2" w:space="0" w:color="auto"/>
              <w:left w:val="single" w:sz="2" w:space="0" w:color="auto"/>
              <w:bottom w:val="single" w:sz="2" w:space="0" w:color="auto"/>
              <w:right w:val="single" w:sz="2" w:space="0" w:color="auto"/>
            </w:tcBorders>
            <w:hideMark/>
          </w:tcPr>
          <w:p w14:paraId="6CF12CBE"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hideMark/>
          </w:tcPr>
          <w:p w14:paraId="7B4E65F0" w14:textId="77777777" w:rsidR="00B731D9" w:rsidRPr="00A8683D" w:rsidRDefault="00B731D9">
            <w:r w:rsidRPr="00A8683D">
              <w:t>Planuojama pirkimo dokumentų pateikimo data.</w:t>
            </w:r>
          </w:p>
        </w:tc>
        <w:bookmarkEnd w:id="303"/>
      </w:tr>
      <w:tr w:rsidR="00B731D9" w:rsidRPr="00A8683D" w14:paraId="62F0EA5B"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B26E7AA" w14:textId="77777777" w:rsidR="00B731D9" w:rsidRPr="00A8683D" w:rsidRDefault="00B731D9">
            <w:bookmarkStart w:id="304" w:name="BKM_2B43C917_35F9_4E8F_ABD5_C30E98ADE3B0"/>
            <w:r w:rsidRPr="00A8683D">
              <w:t>Pateikta</w:t>
            </w:r>
          </w:p>
        </w:tc>
        <w:tc>
          <w:tcPr>
            <w:tcW w:w="1980" w:type="dxa"/>
            <w:tcBorders>
              <w:top w:val="single" w:sz="2" w:space="0" w:color="auto"/>
              <w:left w:val="single" w:sz="2" w:space="0" w:color="auto"/>
              <w:bottom w:val="single" w:sz="2" w:space="0" w:color="auto"/>
              <w:right w:val="single" w:sz="2" w:space="0" w:color="auto"/>
            </w:tcBorders>
            <w:hideMark/>
          </w:tcPr>
          <w:p w14:paraId="2E923622"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hideMark/>
          </w:tcPr>
          <w:p w14:paraId="3A3373DE" w14:textId="77777777" w:rsidR="00B731D9" w:rsidRPr="00A8683D" w:rsidRDefault="00B731D9">
            <w:r w:rsidRPr="00A8683D">
              <w:t>Faktinė pirkimo dokumentų pateikimo data</w:t>
            </w:r>
          </w:p>
        </w:tc>
        <w:bookmarkEnd w:id="304"/>
      </w:tr>
      <w:tr w:rsidR="00B731D9" w:rsidRPr="00A8683D" w14:paraId="284BA3BC"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F5B95AD" w14:textId="77777777" w:rsidR="00B731D9" w:rsidRPr="00A8683D" w:rsidRDefault="00B731D9">
            <w:bookmarkStart w:id="305" w:name="BKM_8948341B_04FB_48D5_B948_22A98DB17AD2"/>
            <w:r w:rsidRPr="00A8683D">
              <w:t>Pirkimo pradžios data</w:t>
            </w:r>
          </w:p>
        </w:tc>
        <w:tc>
          <w:tcPr>
            <w:tcW w:w="1980" w:type="dxa"/>
            <w:tcBorders>
              <w:top w:val="single" w:sz="2" w:space="0" w:color="auto"/>
              <w:left w:val="single" w:sz="2" w:space="0" w:color="auto"/>
              <w:bottom w:val="single" w:sz="2" w:space="0" w:color="auto"/>
              <w:right w:val="single" w:sz="2" w:space="0" w:color="auto"/>
            </w:tcBorders>
            <w:hideMark/>
          </w:tcPr>
          <w:p w14:paraId="0789E7EA"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5092BC38" w14:textId="77777777" w:rsidR="00B731D9" w:rsidRPr="00A8683D" w:rsidRDefault="00B731D9"/>
        </w:tc>
        <w:bookmarkEnd w:id="305"/>
      </w:tr>
      <w:tr w:rsidR="00B731D9" w:rsidRPr="00A8683D" w14:paraId="4C7B5965"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8D532A5" w14:textId="77777777" w:rsidR="00B731D9" w:rsidRPr="00A8683D" w:rsidRDefault="00B731D9">
            <w:bookmarkStart w:id="306" w:name="BKM_304426B0_375A_473F_9E36_E6D85DC42E30"/>
            <w:r w:rsidRPr="00A8683D">
              <w:t>Būsena</w:t>
            </w:r>
          </w:p>
        </w:tc>
        <w:tc>
          <w:tcPr>
            <w:tcW w:w="1980" w:type="dxa"/>
            <w:tcBorders>
              <w:top w:val="single" w:sz="2" w:space="0" w:color="auto"/>
              <w:left w:val="single" w:sz="2" w:space="0" w:color="auto"/>
              <w:bottom w:val="single" w:sz="2" w:space="0" w:color="auto"/>
              <w:right w:val="single" w:sz="2" w:space="0" w:color="auto"/>
            </w:tcBorders>
            <w:hideMark/>
          </w:tcPr>
          <w:p w14:paraId="2604CB7F"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20FF7BD0" w14:textId="77777777" w:rsidR="007D5E10" w:rsidRDefault="007D5E10">
            <w:r>
              <w:t xml:space="preserve">Pirkimų būsenos: </w:t>
            </w:r>
          </w:p>
          <w:p w14:paraId="043DA8A4" w14:textId="77777777" w:rsidR="007D5E10" w:rsidRPr="00A8683D" w:rsidRDefault="007D5E10" w:rsidP="007D5E10">
            <w:r>
              <w:t>Rengiamas; Pateiktas; Įvertintas PD I etapas; Rasti neatitikimai; Įvertintas PD II etapas; Įvertinta pasirašyta sutartis; Atliktas paskesnis vertinimas; Nevertinamas; Nevykdomas.</w:t>
            </w:r>
          </w:p>
        </w:tc>
        <w:bookmarkEnd w:id="306"/>
      </w:tr>
      <w:tr w:rsidR="00B731D9" w:rsidRPr="00A8683D" w14:paraId="7942940C"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3214BE9" w14:textId="77777777" w:rsidR="00B731D9" w:rsidRPr="00A8683D" w:rsidRDefault="00B731D9">
            <w:r w:rsidRPr="00A8683D">
              <w:t>Perkančioji organizacija</w:t>
            </w:r>
          </w:p>
        </w:tc>
        <w:tc>
          <w:tcPr>
            <w:tcW w:w="1980" w:type="dxa"/>
            <w:tcBorders>
              <w:top w:val="single" w:sz="2" w:space="0" w:color="auto"/>
              <w:left w:val="single" w:sz="2" w:space="0" w:color="auto"/>
              <w:bottom w:val="single" w:sz="2" w:space="0" w:color="auto"/>
              <w:right w:val="single" w:sz="2" w:space="0" w:color="auto"/>
            </w:tcBorders>
            <w:hideMark/>
          </w:tcPr>
          <w:p w14:paraId="1F6A09C8"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205F2DB" w14:textId="77777777" w:rsidR="00B731D9" w:rsidRPr="00A8683D" w:rsidRDefault="00B731D9"/>
        </w:tc>
      </w:tr>
      <w:tr w:rsidR="00B731D9" w:rsidRPr="00A8683D" w14:paraId="623D2C54"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A367E0F" w14:textId="77777777" w:rsidR="00B731D9" w:rsidRPr="00A8683D" w:rsidRDefault="00B731D9">
            <w:r w:rsidRPr="00A8683D">
              <w:t>Pirkimo objektas</w:t>
            </w:r>
          </w:p>
        </w:tc>
        <w:tc>
          <w:tcPr>
            <w:tcW w:w="1980" w:type="dxa"/>
            <w:tcBorders>
              <w:top w:val="single" w:sz="2" w:space="0" w:color="auto"/>
              <w:left w:val="single" w:sz="2" w:space="0" w:color="auto"/>
              <w:bottom w:val="single" w:sz="2" w:space="0" w:color="auto"/>
              <w:right w:val="single" w:sz="2" w:space="0" w:color="auto"/>
            </w:tcBorders>
            <w:hideMark/>
          </w:tcPr>
          <w:p w14:paraId="678EB5ED"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8E632F1" w14:textId="77777777" w:rsidR="00B731D9" w:rsidRPr="00A8683D" w:rsidRDefault="00B731D9"/>
        </w:tc>
      </w:tr>
      <w:tr w:rsidR="00B731D9" w:rsidRPr="00A8683D" w14:paraId="72E6A136"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FDA781E" w14:textId="77777777" w:rsidR="00B731D9" w:rsidRPr="00A8683D" w:rsidRDefault="00B731D9">
            <w:r w:rsidRPr="00A8683D">
              <w:t>Pirkimo objekto rūšis</w:t>
            </w:r>
          </w:p>
        </w:tc>
        <w:tc>
          <w:tcPr>
            <w:tcW w:w="1980" w:type="dxa"/>
            <w:tcBorders>
              <w:top w:val="single" w:sz="2" w:space="0" w:color="auto"/>
              <w:left w:val="single" w:sz="2" w:space="0" w:color="auto"/>
              <w:bottom w:val="single" w:sz="2" w:space="0" w:color="auto"/>
              <w:right w:val="single" w:sz="2" w:space="0" w:color="auto"/>
            </w:tcBorders>
            <w:hideMark/>
          </w:tcPr>
          <w:p w14:paraId="5B3EFC6D"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1A66C029" w14:textId="77777777" w:rsidR="00B731D9" w:rsidRPr="00A8683D" w:rsidRDefault="00B731D9"/>
        </w:tc>
      </w:tr>
      <w:tr w:rsidR="00B731D9" w:rsidRPr="00A8683D" w14:paraId="676832CC"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4C376ED" w14:textId="77777777" w:rsidR="00B731D9" w:rsidRPr="00A8683D" w:rsidRDefault="00B731D9">
            <w:r w:rsidRPr="00A8683D">
              <w:t>Pirkimo būdo argumentai</w:t>
            </w:r>
          </w:p>
        </w:tc>
        <w:tc>
          <w:tcPr>
            <w:tcW w:w="1980" w:type="dxa"/>
            <w:tcBorders>
              <w:top w:val="single" w:sz="2" w:space="0" w:color="auto"/>
              <w:left w:val="single" w:sz="2" w:space="0" w:color="auto"/>
              <w:bottom w:val="single" w:sz="2" w:space="0" w:color="auto"/>
              <w:right w:val="single" w:sz="2" w:space="0" w:color="auto"/>
            </w:tcBorders>
            <w:hideMark/>
          </w:tcPr>
          <w:p w14:paraId="29B62190"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B326562" w14:textId="77777777" w:rsidR="00B731D9" w:rsidRPr="00A8683D" w:rsidRDefault="00B731D9"/>
        </w:tc>
      </w:tr>
      <w:tr w:rsidR="00B731D9" w:rsidRPr="00A8683D" w14:paraId="7679AC50"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23719FEA" w14:textId="77777777" w:rsidR="00B731D9" w:rsidRPr="00A8683D" w:rsidRDefault="00B731D9">
            <w:r w:rsidRPr="00A8683D">
              <w:t>Už pirkimą atsakingas</w:t>
            </w:r>
          </w:p>
        </w:tc>
        <w:tc>
          <w:tcPr>
            <w:tcW w:w="1980" w:type="dxa"/>
            <w:tcBorders>
              <w:top w:val="single" w:sz="2" w:space="0" w:color="auto"/>
              <w:left w:val="single" w:sz="2" w:space="0" w:color="auto"/>
              <w:bottom w:val="single" w:sz="2" w:space="0" w:color="auto"/>
              <w:right w:val="single" w:sz="2" w:space="0" w:color="auto"/>
            </w:tcBorders>
            <w:hideMark/>
          </w:tcPr>
          <w:p w14:paraId="5910ABBF"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F99B31F" w14:textId="77777777" w:rsidR="00B731D9" w:rsidRPr="00A8683D" w:rsidRDefault="00B731D9"/>
        </w:tc>
      </w:tr>
    </w:tbl>
    <w:p w14:paraId="34D4633D" w14:textId="77777777" w:rsidR="00B731D9" w:rsidRPr="00A8683D" w:rsidRDefault="00B731D9" w:rsidP="00B731D9"/>
    <w:p w14:paraId="52EFDD79" w14:textId="77777777" w:rsidR="00B731D9" w:rsidRPr="00A8683D" w:rsidRDefault="00B731D9" w:rsidP="00B731D9"/>
    <w:p w14:paraId="57103B47"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15FFB563"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24BF0835"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4FAAA4EE"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608629D5" w14:textId="77777777" w:rsidR="00B731D9" w:rsidRPr="00A8683D" w:rsidRDefault="00B731D9">
            <w:pPr>
              <w:rPr>
                <w:b/>
              </w:rPr>
            </w:pPr>
            <w:r w:rsidRPr="00A8683D">
              <w:rPr>
                <w:b/>
              </w:rPr>
              <w:t>Pastabos</w:t>
            </w:r>
          </w:p>
        </w:tc>
      </w:tr>
      <w:tr w:rsidR="00B731D9" w:rsidRPr="00A8683D" w14:paraId="09A29BE9"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DDE44C0"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3002C8E"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Pirkimai. </w:t>
            </w:r>
          </w:p>
          <w:p w14:paraId="58B9FCE8"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72282865" w14:textId="77777777" w:rsidR="00B731D9" w:rsidRPr="00A8683D" w:rsidRDefault="00B731D9"/>
        </w:tc>
      </w:tr>
      <w:tr w:rsidR="00B731D9" w:rsidRPr="00A8683D" w14:paraId="01D6E918"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3E43FECE"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192F169"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Pirkimai. </w:t>
            </w:r>
          </w:p>
          <w:p w14:paraId="0D443B6A"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Pirkimo būdai.</w:t>
            </w:r>
          </w:p>
        </w:tc>
        <w:tc>
          <w:tcPr>
            <w:tcW w:w="1710" w:type="dxa"/>
            <w:tcBorders>
              <w:top w:val="single" w:sz="2" w:space="0" w:color="auto"/>
              <w:left w:val="single" w:sz="2" w:space="0" w:color="auto"/>
              <w:bottom w:val="single" w:sz="2" w:space="0" w:color="auto"/>
              <w:right w:val="single" w:sz="2" w:space="0" w:color="auto"/>
            </w:tcBorders>
          </w:tcPr>
          <w:p w14:paraId="0DA80510" w14:textId="77777777" w:rsidR="00B731D9" w:rsidRPr="00A8683D" w:rsidRDefault="00B731D9"/>
        </w:tc>
      </w:tr>
      <w:tr w:rsidR="00B731D9" w:rsidRPr="00A8683D" w14:paraId="25BA0172"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2CB8ECA0"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4D5A84BA"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Pirkimo finansavimas. </w:t>
            </w:r>
          </w:p>
          <w:p w14:paraId="24A2B2CE" w14:textId="77777777" w:rsidR="00B731D9" w:rsidRPr="00A8683D" w:rsidRDefault="00B731D9">
            <w:r w:rsidRPr="00A8683D">
              <w:rPr>
                <w:b/>
              </w:rPr>
              <w:lastRenderedPageBreak/>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10B25D82" w14:textId="77777777" w:rsidR="00B731D9" w:rsidRPr="00A8683D" w:rsidRDefault="00B731D9"/>
        </w:tc>
      </w:tr>
      <w:tr w:rsidR="00B731D9" w:rsidRPr="00A8683D" w14:paraId="1EFADA60"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6BD6353F"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13C5B2FE"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Sutartys. </w:t>
            </w:r>
          </w:p>
          <w:p w14:paraId="22706C8D"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4E01327E" w14:textId="77777777" w:rsidR="00B731D9" w:rsidRPr="00A8683D" w:rsidRDefault="00B731D9"/>
        </w:tc>
      </w:tr>
      <w:tr w:rsidR="00B731D9" w:rsidRPr="00A8683D" w14:paraId="4E0C9F63"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18985D1C"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838B28C"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Pirkimo pastabos. </w:t>
            </w:r>
          </w:p>
          <w:p w14:paraId="22266141"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356DBD86" w14:textId="77777777" w:rsidR="00B731D9" w:rsidRPr="00A8683D" w:rsidRDefault="00B731D9"/>
        </w:tc>
      </w:tr>
      <w:tr w:rsidR="00B731D9" w:rsidRPr="00A8683D" w14:paraId="51A1584F"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54B6D68"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49B123D2"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Pirkimo dokumentai. </w:t>
            </w:r>
          </w:p>
          <w:p w14:paraId="2BB7FE7D"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4CAADB06" w14:textId="77777777" w:rsidR="00B731D9" w:rsidRPr="00A8683D" w:rsidRDefault="00B731D9"/>
        </w:tc>
      </w:tr>
      <w:tr w:rsidR="00B731D9" w:rsidRPr="00A8683D" w14:paraId="71A83108"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35C5B474"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CA8933D"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Pirkimų būsenų istorija. </w:t>
            </w:r>
          </w:p>
          <w:p w14:paraId="6A2587D7"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3CD92689" w14:textId="77777777" w:rsidR="00B731D9" w:rsidRPr="00A8683D" w:rsidRDefault="00B731D9"/>
        </w:tc>
      </w:tr>
      <w:tr w:rsidR="00B731D9" w:rsidRPr="00A8683D" w14:paraId="73F1DFD9"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C6DE2E3"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EA5F65A"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Pirkimo patikros lapai. </w:t>
            </w:r>
          </w:p>
          <w:p w14:paraId="3FE8DD5F"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638156F5" w14:textId="77777777" w:rsidR="00B731D9" w:rsidRPr="00A8683D" w:rsidRDefault="00B731D9"/>
        </w:tc>
      </w:tr>
      <w:tr w:rsidR="00B731D9" w:rsidRPr="00A8683D" w14:paraId="6CE8B6F0"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212588C9"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7FD51B9"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Projekto rizikos rodiklio detalės. </w:t>
            </w:r>
          </w:p>
          <w:p w14:paraId="0C3503B9" w14:textId="77777777" w:rsidR="00B731D9" w:rsidRPr="00A8683D" w:rsidRDefault="00B731D9">
            <w:r w:rsidRPr="00A8683D">
              <w:rPr>
                <w:b/>
              </w:rPr>
              <w:t xml:space="preserve"> </w:t>
            </w:r>
            <w:r w:rsidRPr="00A8683D">
              <w:t xml:space="preserve"> </w:t>
            </w:r>
            <w:r w:rsidRPr="00A8683D">
              <w:rPr>
                <w:b/>
              </w:rPr>
              <w:t>0..1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68DC77B1" w14:textId="77777777" w:rsidR="00B731D9" w:rsidRPr="00A8683D" w:rsidRDefault="00B731D9"/>
        </w:tc>
      </w:tr>
      <w:tr w:rsidR="00B731D9" w:rsidRPr="00A8683D" w14:paraId="08994BD4"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36BEF5C5"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6E765A6"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Asmeninių rodiklių reikšmės pirkimai. </w:t>
            </w:r>
          </w:p>
          <w:p w14:paraId="06337E67"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0084FAE1" w14:textId="77777777" w:rsidR="00B731D9" w:rsidRPr="00A8683D" w:rsidRDefault="00B731D9"/>
        </w:tc>
      </w:tr>
      <w:tr w:rsidR="00B731D9" w:rsidRPr="00A8683D" w14:paraId="05DD27A0"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BFEBF6E"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702EC3C"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Subjekto informaciniai pranešimai. </w:t>
            </w:r>
          </w:p>
          <w:p w14:paraId="462DB966" w14:textId="77777777" w:rsidR="00B731D9" w:rsidRPr="00A8683D" w:rsidRDefault="00B731D9">
            <w:r w:rsidRPr="00A8683D">
              <w:rPr>
                <w:b/>
              </w:rPr>
              <w:t xml:space="preserve"> </w:t>
            </w:r>
            <w:r w:rsidRPr="00A8683D">
              <w:t xml:space="preserve"> </w:t>
            </w:r>
            <w:r w:rsidRPr="00A8683D">
              <w:rPr>
                <w:b/>
              </w:rPr>
              <w:t>0..1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632E64C8" w14:textId="77777777" w:rsidR="00B731D9" w:rsidRPr="00A8683D" w:rsidRDefault="00B731D9"/>
        </w:tc>
        <w:bookmarkEnd w:id="295"/>
      </w:tr>
      <w:tr w:rsidR="00B731D9" w:rsidRPr="00A8683D" w14:paraId="5AADC82D"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1045C5DF"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FC4BDF2"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Pirkimo dalis. </w:t>
            </w:r>
          </w:p>
          <w:p w14:paraId="19B7E720" w14:textId="77777777" w:rsidR="00B731D9" w:rsidRPr="00A8683D" w:rsidRDefault="00B731D9">
            <w:pPr>
              <w:rPr>
                <w:b/>
              </w:rPr>
            </w:pPr>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3F2A73EB" w14:textId="77777777" w:rsidR="00B731D9" w:rsidRPr="00A8683D" w:rsidRDefault="00B731D9"/>
        </w:tc>
      </w:tr>
    </w:tbl>
    <w:p w14:paraId="57E53CF7" w14:textId="77777777" w:rsidR="00B731D9" w:rsidRPr="00A8683D" w:rsidRDefault="00B731D9" w:rsidP="00DF40CE">
      <w:pPr>
        <w:pStyle w:val="Heading4"/>
        <w:numPr>
          <w:ilvl w:val="3"/>
          <w:numId w:val="20"/>
        </w:numPr>
      </w:pPr>
      <w:bookmarkStart w:id="307" w:name="_Toc452045790"/>
      <w:bookmarkStart w:id="308" w:name="_Toc64642390"/>
      <w:bookmarkStart w:id="309" w:name="_Toc159222149"/>
      <w:bookmarkStart w:id="310" w:name="BKM_F01A0713_CA9E_4B4E_A029_DDB1CAC38D99"/>
      <w:r w:rsidRPr="00A8683D">
        <w:t>Pirkimo finansavimas</w:t>
      </w:r>
      <w:bookmarkEnd w:id="307"/>
      <w:bookmarkEnd w:id="308"/>
      <w:bookmarkEnd w:id="309"/>
    </w:p>
    <w:p w14:paraId="1060A8AC"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Pirkimai</w:t>
      </w:r>
    </w:p>
    <w:p w14:paraId="67339943" w14:textId="77777777" w:rsidR="00B731D9" w:rsidRPr="00A8683D" w:rsidRDefault="00B731D9" w:rsidP="00B731D9">
      <w:pPr>
        <w:ind w:firstLine="0"/>
      </w:pPr>
      <w:r w:rsidRPr="00A8683D">
        <w:rPr>
          <w:rFonts w:eastAsiaTheme="minorEastAsia"/>
          <w:i/>
          <w:iCs/>
          <w:color w:val="447524"/>
        </w:rPr>
        <w:t>Detalės:</w:t>
      </w:r>
      <w:r w:rsidRPr="00A8683D">
        <w:tab/>
      </w:r>
      <w:r w:rsidRPr="00A8683D">
        <w:rPr>
          <w:i/>
        </w:rPr>
        <w:t>Sukurta</w:t>
      </w:r>
      <w:r w:rsidRPr="00A8683D">
        <w:t xml:space="preserve"> 2015-10-06. </w:t>
      </w:r>
      <w:r w:rsidRPr="00A8683D">
        <w:rPr>
          <w:i/>
        </w:rPr>
        <w:t xml:space="preserve">Modifikuota </w:t>
      </w:r>
      <w:r w:rsidRPr="00A8683D">
        <w:t>2021.</w:t>
      </w:r>
    </w:p>
    <w:p w14:paraId="418B83D2" w14:textId="77777777" w:rsidR="00B731D9" w:rsidRPr="00A8683D" w:rsidRDefault="00B731D9" w:rsidP="00B731D9">
      <w:bookmarkStart w:id="311" w:name="_Hlk64558203"/>
      <w:r w:rsidRPr="00A8683D">
        <w:rPr>
          <w:b/>
          <w:bCs/>
          <w:color w:val="447524"/>
        </w:rPr>
        <w:t>Pastabos</w:t>
      </w:r>
      <w:r w:rsidRPr="00A8683D">
        <w:rPr>
          <w:rFonts w:cs="Arial"/>
          <w:b/>
        </w:rPr>
        <w:t>:</w:t>
      </w:r>
      <w:bookmarkEnd w:id="311"/>
      <w:r w:rsidRPr="00A8683D">
        <w:rPr>
          <w:rFonts w:cs="Arial"/>
          <w:b/>
        </w:rPr>
        <w:tab/>
      </w:r>
    </w:p>
    <w:p w14:paraId="204CD905" w14:textId="77777777" w:rsidR="00B731D9" w:rsidRPr="00A8683D" w:rsidRDefault="00B731D9" w:rsidP="00B731D9"/>
    <w:p w14:paraId="3F2E6477"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4752B39E"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71D1064A"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7AEB35A6"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2C760962" w14:textId="77777777" w:rsidR="00B731D9" w:rsidRPr="00A8683D" w:rsidRDefault="00B731D9">
            <w:pPr>
              <w:rPr>
                <w:b/>
              </w:rPr>
            </w:pPr>
            <w:r w:rsidRPr="00A8683D">
              <w:rPr>
                <w:b/>
              </w:rPr>
              <w:t>Pastabos</w:t>
            </w:r>
          </w:p>
        </w:tc>
      </w:tr>
      <w:tr w:rsidR="00B731D9" w:rsidRPr="00A8683D" w14:paraId="05B12201"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AC18505" w14:textId="77777777" w:rsidR="00B731D9" w:rsidRPr="00A8683D" w:rsidRDefault="00B731D9">
            <w:r w:rsidRPr="00A8683D">
              <w:t>Išlaidų pavadinimas</w:t>
            </w:r>
          </w:p>
        </w:tc>
        <w:tc>
          <w:tcPr>
            <w:tcW w:w="1980" w:type="dxa"/>
            <w:tcBorders>
              <w:top w:val="single" w:sz="2" w:space="0" w:color="auto"/>
              <w:left w:val="single" w:sz="2" w:space="0" w:color="auto"/>
              <w:bottom w:val="single" w:sz="2" w:space="0" w:color="auto"/>
              <w:right w:val="single" w:sz="2" w:space="0" w:color="auto"/>
            </w:tcBorders>
            <w:hideMark/>
          </w:tcPr>
          <w:p w14:paraId="7D18FBBC"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hideMark/>
          </w:tcPr>
          <w:p w14:paraId="427E6338" w14:textId="77777777" w:rsidR="00B731D9" w:rsidRPr="00A8683D" w:rsidRDefault="00B731D9">
            <w:r w:rsidRPr="00A8683D">
              <w:t>Pirkimo dalies pavadinimas.</w:t>
            </w:r>
          </w:p>
        </w:tc>
      </w:tr>
      <w:tr w:rsidR="00B731D9" w:rsidRPr="00A8683D" w14:paraId="16F2248E"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7723EDA" w14:textId="77777777" w:rsidR="00B731D9" w:rsidRPr="00A8683D" w:rsidRDefault="00B731D9">
            <w:bookmarkStart w:id="312" w:name="BKM_83D234AE_62EC_49CF_BBC1_3A98E69F291D"/>
            <w:r w:rsidRPr="00A8683D">
              <w:t>ES lėšos</w:t>
            </w:r>
          </w:p>
        </w:tc>
        <w:tc>
          <w:tcPr>
            <w:tcW w:w="1980" w:type="dxa"/>
            <w:tcBorders>
              <w:top w:val="single" w:sz="2" w:space="0" w:color="auto"/>
              <w:left w:val="single" w:sz="2" w:space="0" w:color="auto"/>
              <w:bottom w:val="single" w:sz="2" w:space="0" w:color="auto"/>
              <w:right w:val="single" w:sz="2" w:space="0" w:color="auto"/>
            </w:tcBorders>
            <w:hideMark/>
          </w:tcPr>
          <w:p w14:paraId="74E21DC3"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19CC9B0" w14:textId="77777777" w:rsidR="00B731D9" w:rsidRPr="00A8683D" w:rsidRDefault="00B731D9"/>
        </w:tc>
        <w:bookmarkEnd w:id="312"/>
      </w:tr>
      <w:tr w:rsidR="00B731D9" w:rsidRPr="00A8683D" w14:paraId="27D52D04"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271173A" w14:textId="77777777" w:rsidR="00B731D9" w:rsidRPr="00A8683D" w:rsidRDefault="00B731D9">
            <w:r w:rsidRPr="00A8683D">
              <w:t>ES lėšos be PVM</w:t>
            </w:r>
          </w:p>
        </w:tc>
        <w:tc>
          <w:tcPr>
            <w:tcW w:w="1980" w:type="dxa"/>
            <w:tcBorders>
              <w:top w:val="single" w:sz="2" w:space="0" w:color="auto"/>
              <w:left w:val="single" w:sz="2" w:space="0" w:color="auto"/>
              <w:bottom w:val="single" w:sz="2" w:space="0" w:color="auto"/>
              <w:right w:val="single" w:sz="2" w:space="0" w:color="auto"/>
            </w:tcBorders>
            <w:hideMark/>
          </w:tcPr>
          <w:p w14:paraId="2794FC64"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9A34685" w14:textId="77777777" w:rsidR="00B731D9" w:rsidRPr="00A8683D" w:rsidRDefault="00B731D9"/>
        </w:tc>
      </w:tr>
      <w:tr w:rsidR="00B731D9" w:rsidRPr="00A8683D" w14:paraId="5E88FA56"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82CBDFB" w14:textId="77777777" w:rsidR="00B731D9" w:rsidRPr="00A8683D" w:rsidRDefault="00B731D9">
            <w:bookmarkStart w:id="313" w:name="BKM_D8CC4C54_3AE8_413F_B81D_E59DDD9DCBA1"/>
            <w:r w:rsidRPr="00A8683D">
              <w:t>BF lėšos</w:t>
            </w:r>
          </w:p>
        </w:tc>
        <w:tc>
          <w:tcPr>
            <w:tcW w:w="1980" w:type="dxa"/>
            <w:tcBorders>
              <w:top w:val="single" w:sz="2" w:space="0" w:color="auto"/>
              <w:left w:val="single" w:sz="2" w:space="0" w:color="auto"/>
              <w:bottom w:val="single" w:sz="2" w:space="0" w:color="auto"/>
              <w:right w:val="single" w:sz="2" w:space="0" w:color="auto"/>
            </w:tcBorders>
            <w:hideMark/>
          </w:tcPr>
          <w:p w14:paraId="2781239F"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04051A5" w14:textId="77777777" w:rsidR="00B731D9" w:rsidRPr="00A8683D" w:rsidRDefault="00B731D9"/>
        </w:tc>
        <w:bookmarkEnd w:id="313"/>
      </w:tr>
      <w:tr w:rsidR="00B731D9" w:rsidRPr="00A8683D" w14:paraId="7076103E"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7F89573" w14:textId="77777777" w:rsidR="00B731D9" w:rsidRPr="00A8683D" w:rsidRDefault="00B731D9">
            <w:bookmarkStart w:id="314" w:name="BKM_F3AF6F3C_0608_474B_BA62_4E3E11D2BB4B"/>
            <w:r w:rsidRPr="00A8683D">
              <w:t>Nuosavos lėšos</w:t>
            </w:r>
          </w:p>
        </w:tc>
        <w:tc>
          <w:tcPr>
            <w:tcW w:w="1980" w:type="dxa"/>
            <w:tcBorders>
              <w:top w:val="single" w:sz="2" w:space="0" w:color="auto"/>
              <w:left w:val="single" w:sz="2" w:space="0" w:color="auto"/>
              <w:bottom w:val="single" w:sz="2" w:space="0" w:color="auto"/>
              <w:right w:val="single" w:sz="2" w:space="0" w:color="auto"/>
            </w:tcBorders>
            <w:hideMark/>
          </w:tcPr>
          <w:p w14:paraId="268A3F4F"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0AB8E12" w14:textId="77777777" w:rsidR="00B731D9" w:rsidRPr="00A8683D" w:rsidRDefault="00B731D9"/>
        </w:tc>
        <w:bookmarkEnd w:id="314"/>
      </w:tr>
      <w:tr w:rsidR="00B731D9" w:rsidRPr="00A8683D" w14:paraId="4932AF76"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C5A1434" w14:textId="77777777" w:rsidR="00B731D9" w:rsidRPr="00A8683D" w:rsidRDefault="00B731D9">
            <w:r w:rsidRPr="00A8683D">
              <w:t>Iš Viso</w:t>
            </w:r>
          </w:p>
        </w:tc>
        <w:tc>
          <w:tcPr>
            <w:tcW w:w="1980" w:type="dxa"/>
            <w:tcBorders>
              <w:top w:val="single" w:sz="2" w:space="0" w:color="auto"/>
              <w:left w:val="single" w:sz="2" w:space="0" w:color="auto"/>
              <w:bottom w:val="single" w:sz="2" w:space="0" w:color="auto"/>
              <w:right w:val="single" w:sz="2" w:space="0" w:color="auto"/>
            </w:tcBorders>
            <w:hideMark/>
          </w:tcPr>
          <w:p w14:paraId="26C60E7F"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726DE81" w14:textId="77777777" w:rsidR="00B731D9" w:rsidRPr="00A8683D" w:rsidRDefault="00B731D9"/>
        </w:tc>
      </w:tr>
    </w:tbl>
    <w:p w14:paraId="38822F57" w14:textId="77777777" w:rsidR="00B731D9" w:rsidRPr="00A8683D" w:rsidRDefault="00B731D9" w:rsidP="00B731D9"/>
    <w:p w14:paraId="755EDE8A" w14:textId="77777777" w:rsidR="00B731D9" w:rsidRPr="00A8683D" w:rsidRDefault="00B731D9" w:rsidP="00B731D9"/>
    <w:p w14:paraId="538C4E57"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029CC599"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48A64356"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2D720B04"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0B1D6AF4" w14:textId="77777777" w:rsidR="00B731D9" w:rsidRPr="00A8683D" w:rsidRDefault="00B731D9">
            <w:pPr>
              <w:rPr>
                <w:b/>
              </w:rPr>
            </w:pPr>
            <w:r w:rsidRPr="00A8683D">
              <w:rPr>
                <w:b/>
              </w:rPr>
              <w:t>Pastabos</w:t>
            </w:r>
          </w:p>
        </w:tc>
      </w:tr>
      <w:tr w:rsidR="00B731D9" w:rsidRPr="00A8683D" w14:paraId="74068EF0"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3551F7A"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3A55B33"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Pirkimo finansavimas. </w:t>
            </w:r>
          </w:p>
          <w:p w14:paraId="79A86FC4"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4DD4B3E7" w14:textId="77777777" w:rsidR="00B731D9" w:rsidRPr="00A8683D" w:rsidRDefault="00B731D9"/>
        </w:tc>
      </w:tr>
      <w:tr w:rsidR="00B731D9" w:rsidRPr="00A8683D" w14:paraId="1332DACE"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3AA68E37"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2AAA5BB"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Pirkimo finansavimas. </w:t>
            </w:r>
          </w:p>
          <w:p w14:paraId="07A4B0EF"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Išlaidų kategorijos.</w:t>
            </w:r>
          </w:p>
        </w:tc>
        <w:tc>
          <w:tcPr>
            <w:tcW w:w="1710" w:type="dxa"/>
            <w:tcBorders>
              <w:top w:val="single" w:sz="2" w:space="0" w:color="auto"/>
              <w:left w:val="single" w:sz="2" w:space="0" w:color="auto"/>
              <w:bottom w:val="single" w:sz="2" w:space="0" w:color="auto"/>
              <w:right w:val="single" w:sz="2" w:space="0" w:color="auto"/>
            </w:tcBorders>
          </w:tcPr>
          <w:p w14:paraId="54246490" w14:textId="77777777" w:rsidR="00B731D9" w:rsidRPr="00A8683D" w:rsidRDefault="00B731D9"/>
        </w:tc>
        <w:bookmarkEnd w:id="310"/>
      </w:tr>
    </w:tbl>
    <w:p w14:paraId="2100D94B" w14:textId="77777777" w:rsidR="00B731D9" w:rsidRPr="00A8683D" w:rsidRDefault="00B731D9" w:rsidP="00DF40CE">
      <w:pPr>
        <w:pStyle w:val="Heading4"/>
        <w:numPr>
          <w:ilvl w:val="3"/>
          <w:numId w:val="20"/>
        </w:numPr>
      </w:pPr>
      <w:bookmarkStart w:id="315" w:name="_Toc452045791"/>
      <w:bookmarkStart w:id="316" w:name="_Toc64642391"/>
      <w:bookmarkStart w:id="317" w:name="_Toc159222150"/>
      <w:bookmarkStart w:id="318" w:name="BKM_C06289CB_8D2A_41F1_BDDD_2915370DB6C3"/>
      <w:r w:rsidRPr="00A8683D">
        <w:t>Pirkimo dokumentai</w:t>
      </w:r>
      <w:bookmarkEnd w:id="315"/>
      <w:bookmarkEnd w:id="316"/>
      <w:bookmarkEnd w:id="317"/>
    </w:p>
    <w:p w14:paraId="389CDE86"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Pirkimai</w:t>
      </w:r>
    </w:p>
    <w:p w14:paraId="75119112"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2015-10-08. </w:t>
      </w:r>
      <w:r w:rsidRPr="00A8683D">
        <w:rPr>
          <w:i/>
        </w:rPr>
        <w:t xml:space="preserve">Modifikuota </w:t>
      </w:r>
      <w:r w:rsidRPr="00A8683D">
        <w:t>2015-11-09.</w:t>
      </w:r>
    </w:p>
    <w:p w14:paraId="3DF749F0" w14:textId="77777777" w:rsidR="00B731D9" w:rsidRPr="00A8683D" w:rsidRDefault="00B731D9" w:rsidP="00B731D9">
      <w:pPr>
        <w:ind w:firstLine="0"/>
        <w:rPr>
          <w:i/>
          <w:iCs/>
        </w:rPr>
      </w:pPr>
      <w:r w:rsidRPr="00A8683D">
        <w:rPr>
          <w:rFonts w:eastAsiaTheme="minorEastAsia"/>
          <w:i/>
          <w:iCs/>
          <w:color w:val="447524"/>
        </w:rPr>
        <w:t>Pastabos:</w:t>
      </w:r>
      <w:r w:rsidRPr="00A8683D">
        <w:rPr>
          <w:rFonts w:cs="Arial"/>
        </w:rPr>
        <w:tab/>
      </w:r>
    </w:p>
    <w:p w14:paraId="52DC5354" w14:textId="77777777" w:rsidR="00B731D9" w:rsidRPr="00A8683D" w:rsidRDefault="00B731D9" w:rsidP="00B731D9"/>
    <w:p w14:paraId="6975A0DE" w14:textId="77777777" w:rsidR="00B731D9" w:rsidRPr="00A8683D" w:rsidRDefault="00B731D9" w:rsidP="00B731D9"/>
    <w:p w14:paraId="60A95F4E" w14:textId="77777777" w:rsidR="00B731D9" w:rsidRPr="00A8683D" w:rsidRDefault="00B731D9" w:rsidP="00B731D9"/>
    <w:p w14:paraId="5CBA1A70"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38DB13D3"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6A951220"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73E554DA"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3FF5195E" w14:textId="77777777" w:rsidR="00B731D9" w:rsidRPr="00A8683D" w:rsidRDefault="00B731D9">
            <w:pPr>
              <w:rPr>
                <w:b/>
              </w:rPr>
            </w:pPr>
            <w:r w:rsidRPr="00A8683D">
              <w:rPr>
                <w:b/>
              </w:rPr>
              <w:t>Pastabos</w:t>
            </w:r>
          </w:p>
        </w:tc>
      </w:tr>
      <w:tr w:rsidR="00B731D9" w:rsidRPr="00A8683D" w14:paraId="77D71EB3"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79455FA"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0B326DF" w14:textId="77777777" w:rsidR="00B731D9" w:rsidRPr="00A8683D" w:rsidRDefault="00B731D9">
            <w:r w:rsidRPr="00A8683D">
              <w:rPr>
                <w:b/>
              </w:rPr>
              <w:t xml:space="preserve"> </w:t>
            </w:r>
            <w:r w:rsidRPr="00A8683D">
              <w:t xml:space="preserve"> </w:t>
            </w:r>
            <w:r w:rsidRPr="00A8683D">
              <w:rPr>
                <w:b/>
              </w:rPr>
              <w:tab/>
            </w:r>
            <w:r w:rsidRPr="00A8683D">
              <w:t xml:space="preserve">Pirkimo dokumentai. </w:t>
            </w:r>
          </w:p>
          <w:p w14:paraId="13E704B1" w14:textId="77777777" w:rsidR="00B731D9" w:rsidRPr="008A0163" w:rsidRDefault="00B731D9">
            <w:r w:rsidRPr="00A8683D">
              <w:rPr>
                <w:b/>
              </w:rPr>
              <w:t xml:space="preserve"> </w:t>
            </w:r>
            <w:r w:rsidRPr="00A8683D">
              <w:t xml:space="preserve"> </w:t>
            </w:r>
            <w:r w:rsidRPr="00A8683D">
              <w:rPr>
                <w:b/>
              </w:rPr>
              <w:tab/>
            </w:r>
            <w:r w:rsidRPr="00A8683D">
              <w:t>Dokumentai.</w:t>
            </w:r>
          </w:p>
        </w:tc>
        <w:tc>
          <w:tcPr>
            <w:tcW w:w="1710" w:type="dxa"/>
            <w:tcBorders>
              <w:top w:val="single" w:sz="2" w:space="0" w:color="auto"/>
              <w:left w:val="single" w:sz="2" w:space="0" w:color="auto"/>
              <w:bottom w:val="single" w:sz="2" w:space="0" w:color="auto"/>
              <w:right w:val="single" w:sz="2" w:space="0" w:color="auto"/>
            </w:tcBorders>
          </w:tcPr>
          <w:p w14:paraId="20ABBF50" w14:textId="77777777" w:rsidR="00B731D9" w:rsidRPr="00A8683D" w:rsidRDefault="00B731D9"/>
        </w:tc>
      </w:tr>
      <w:tr w:rsidR="00B731D9" w:rsidRPr="00A8683D" w14:paraId="3A6FA507"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12C1B38A"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C116803"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Pirkimo dokumentai. </w:t>
            </w:r>
          </w:p>
          <w:p w14:paraId="32CFFB61"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6FEB8C3B" w14:textId="77777777" w:rsidR="00B731D9" w:rsidRPr="00A8683D" w:rsidRDefault="00B731D9"/>
        </w:tc>
        <w:bookmarkEnd w:id="318"/>
      </w:tr>
    </w:tbl>
    <w:p w14:paraId="681ABF1A" w14:textId="77777777" w:rsidR="00B731D9" w:rsidRPr="00A8683D" w:rsidRDefault="00B731D9" w:rsidP="00DF40CE">
      <w:pPr>
        <w:pStyle w:val="Heading4"/>
        <w:numPr>
          <w:ilvl w:val="3"/>
          <w:numId w:val="20"/>
        </w:numPr>
      </w:pPr>
      <w:bookmarkStart w:id="319" w:name="_Toc452045792"/>
      <w:bookmarkStart w:id="320" w:name="_Toc64642392"/>
      <w:bookmarkStart w:id="321" w:name="_Toc159222151"/>
      <w:bookmarkStart w:id="322" w:name="BKM_9595AFDB_BCEC_43FD_894E_9E5858A49F77"/>
      <w:r w:rsidRPr="00A8683D">
        <w:t>Pirkimo patikros lapai</w:t>
      </w:r>
      <w:bookmarkEnd w:id="319"/>
      <w:bookmarkEnd w:id="320"/>
      <w:bookmarkEnd w:id="321"/>
    </w:p>
    <w:p w14:paraId="6522462C"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Pirkimai</w:t>
      </w:r>
    </w:p>
    <w:p w14:paraId="6EEAFE3E"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2015-10-15. </w:t>
      </w:r>
      <w:r w:rsidRPr="00A8683D">
        <w:rPr>
          <w:i/>
        </w:rPr>
        <w:t xml:space="preserve">Modifikuota </w:t>
      </w:r>
      <w:r w:rsidRPr="00A8683D">
        <w:t>2015-11-11.</w:t>
      </w:r>
    </w:p>
    <w:p w14:paraId="48287ED1" w14:textId="77777777" w:rsidR="00B731D9" w:rsidRPr="00A8683D" w:rsidRDefault="00B731D9" w:rsidP="00B731D9">
      <w:pPr>
        <w:ind w:firstLine="0"/>
        <w:rPr>
          <w:i/>
          <w:iCs/>
        </w:rPr>
      </w:pPr>
      <w:r w:rsidRPr="00A8683D">
        <w:rPr>
          <w:rFonts w:eastAsiaTheme="minorEastAsia"/>
          <w:i/>
          <w:iCs/>
          <w:color w:val="447524"/>
        </w:rPr>
        <w:t>Pastabos:</w:t>
      </w:r>
      <w:r w:rsidRPr="00A8683D">
        <w:rPr>
          <w:rFonts w:cs="Arial"/>
        </w:rPr>
        <w:tab/>
      </w:r>
    </w:p>
    <w:p w14:paraId="54960026" w14:textId="77777777" w:rsidR="00B731D9" w:rsidRPr="00A8683D" w:rsidRDefault="00B731D9" w:rsidP="00B731D9"/>
    <w:p w14:paraId="1990A50C" w14:textId="77777777" w:rsidR="00B731D9" w:rsidRPr="00A8683D" w:rsidRDefault="00B731D9" w:rsidP="00B731D9"/>
    <w:p w14:paraId="5D187EC5" w14:textId="77777777" w:rsidR="00B731D9" w:rsidRPr="00A8683D" w:rsidRDefault="00B731D9" w:rsidP="00B731D9"/>
    <w:p w14:paraId="0FC43B5D"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219FEF77"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7626128F"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2DA2E57F"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5D4B0231" w14:textId="77777777" w:rsidR="00B731D9" w:rsidRPr="00A8683D" w:rsidRDefault="00B731D9">
            <w:pPr>
              <w:rPr>
                <w:b/>
              </w:rPr>
            </w:pPr>
            <w:r w:rsidRPr="00A8683D">
              <w:rPr>
                <w:b/>
              </w:rPr>
              <w:t>Pastabos</w:t>
            </w:r>
          </w:p>
        </w:tc>
      </w:tr>
      <w:tr w:rsidR="00B731D9" w:rsidRPr="00A8683D" w14:paraId="294CE036"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FB25DA8"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48BFBD10" w14:textId="77777777" w:rsidR="00B731D9" w:rsidRPr="00A8683D" w:rsidRDefault="00B731D9">
            <w:r w:rsidRPr="00A8683D">
              <w:rPr>
                <w:b/>
              </w:rPr>
              <w:t xml:space="preserve"> </w:t>
            </w:r>
            <w:r w:rsidRPr="00A8683D">
              <w:t xml:space="preserve"> </w:t>
            </w:r>
            <w:r w:rsidRPr="00A8683D">
              <w:rPr>
                <w:b/>
              </w:rPr>
              <w:tab/>
            </w:r>
            <w:r w:rsidRPr="00A8683D">
              <w:t xml:space="preserve">Pirkimo patikros lapai. </w:t>
            </w:r>
          </w:p>
          <w:p w14:paraId="7EC4F024" w14:textId="77777777" w:rsidR="00B731D9" w:rsidRPr="00A8683D" w:rsidRDefault="00B731D9">
            <w:r w:rsidRPr="00A8683D">
              <w:rPr>
                <w:b/>
              </w:rPr>
              <w:t xml:space="preserve"> </w:t>
            </w:r>
            <w:r w:rsidRPr="00A8683D">
              <w:t xml:space="preserve"> </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643D9368" w14:textId="77777777" w:rsidR="00B731D9" w:rsidRPr="00A8683D" w:rsidRDefault="00B731D9"/>
        </w:tc>
      </w:tr>
      <w:tr w:rsidR="00B731D9" w:rsidRPr="00A8683D" w14:paraId="794EDE3A"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54252E2"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C7264B8"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Pirkimo patikros lapai. </w:t>
            </w:r>
          </w:p>
          <w:p w14:paraId="2B8EBEA9"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1E352EBE" w14:textId="77777777" w:rsidR="00B731D9" w:rsidRPr="00A8683D" w:rsidRDefault="00B731D9"/>
        </w:tc>
        <w:bookmarkEnd w:id="322"/>
      </w:tr>
    </w:tbl>
    <w:p w14:paraId="61B0418B" w14:textId="77777777" w:rsidR="00B731D9" w:rsidRPr="00A8683D" w:rsidRDefault="00B731D9" w:rsidP="00DF40CE">
      <w:pPr>
        <w:pStyle w:val="Heading4"/>
        <w:numPr>
          <w:ilvl w:val="3"/>
          <w:numId w:val="20"/>
        </w:numPr>
      </w:pPr>
      <w:bookmarkStart w:id="323" w:name="_Toc452045793"/>
      <w:bookmarkStart w:id="324" w:name="_Toc64642393"/>
      <w:bookmarkStart w:id="325" w:name="_Toc159222152"/>
      <w:bookmarkStart w:id="326" w:name="BKM_613A2DDD_23FF_4F14_B31A_3FEA121380DD"/>
      <w:r w:rsidRPr="00A8683D">
        <w:t>Pirkimo pastabos</w:t>
      </w:r>
      <w:bookmarkEnd w:id="323"/>
      <w:bookmarkEnd w:id="324"/>
      <w:bookmarkEnd w:id="325"/>
    </w:p>
    <w:p w14:paraId="41CF4FAE"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Pirkimai</w:t>
      </w:r>
    </w:p>
    <w:p w14:paraId="4930AC6A"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tab/>
      </w:r>
      <w:r w:rsidRPr="00A8683D">
        <w:rPr>
          <w:i/>
        </w:rPr>
        <w:t>Sukurta</w:t>
      </w:r>
      <w:r w:rsidRPr="00A8683D">
        <w:t xml:space="preserve"> 2015-10-08. </w:t>
      </w:r>
      <w:r w:rsidRPr="00A8683D">
        <w:rPr>
          <w:i/>
        </w:rPr>
        <w:t xml:space="preserve">Modifikuota </w:t>
      </w:r>
      <w:r w:rsidRPr="00A8683D">
        <w:t>2015-11-09.</w:t>
      </w:r>
    </w:p>
    <w:p w14:paraId="6B532F0E" w14:textId="77777777" w:rsidR="00B731D9" w:rsidRPr="00A8683D" w:rsidRDefault="00B731D9" w:rsidP="00B731D9">
      <w:pPr>
        <w:ind w:firstLine="0"/>
        <w:rPr>
          <w:i/>
          <w:iCs/>
        </w:rPr>
      </w:pPr>
      <w:r w:rsidRPr="00A8683D">
        <w:rPr>
          <w:rFonts w:eastAsiaTheme="minorEastAsia"/>
          <w:i/>
          <w:iCs/>
          <w:color w:val="447524"/>
        </w:rPr>
        <w:lastRenderedPageBreak/>
        <w:t>Pastabos:</w:t>
      </w:r>
      <w:r w:rsidRPr="00A8683D">
        <w:rPr>
          <w:rFonts w:cs="Arial"/>
        </w:rPr>
        <w:tab/>
      </w:r>
    </w:p>
    <w:p w14:paraId="7141100A" w14:textId="77777777" w:rsidR="00B731D9" w:rsidRPr="00A8683D" w:rsidRDefault="00B731D9" w:rsidP="00B731D9"/>
    <w:p w14:paraId="68113575" w14:textId="77777777" w:rsidR="00B731D9" w:rsidRPr="00A8683D" w:rsidRDefault="00B731D9" w:rsidP="00B731D9"/>
    <w:p w14:paraId="773CC402" w14:textId="77777777" w:rsidR="00B731D9" w:rsidRPr="00A8683D" w:rsidRDefault="00B731D9" w:rsidP="00B731D9"/>
    <w:p w14:paraId="71388040"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694CCAFA"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1F9D1D73"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697F848A"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5C0C9213" w14:textId="77777777" w:rsidR="00B731D9" w:rsidRPr="00A8683D" w:rsidRDefault="00B731D9">
            <w:pPr>
              <w:rPr>
                <w:b/>
              </w:rPr>
            </w:pPr>
            <w:r w:rsidRPr="00A8683D">
              <w:rPr>
                <w:b/>
              </w:rPr>
              <w:t>Pastabos</w:t>
            </w:r>
          </w:p>
        </w:tc>
      </w:tr>
      <w:tr w:rsidR="00B731D9" w:rsidRPr="00A8683D" w14:paraId="770BE120"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213BE20"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A719B48" w14:textId="77777777" w:rsidR="00B731D9" w:rsidRPr="00A8683D" w:rsidRDefault="00B731D9">
            <w:r w:rsidRPr="00A8683D">
              <w:rPr>
                <w:b/>
              </w:rPr>
              <w:t xml:space="preserve"> </w:t>
            </w:r>
            <w:r w:rsidRPr="00A8683D">
              <w:t xml:space="preserve"> </w:t>
            </w:r>
            <w:r w:rsidRPr="00A8683D">
              <w:rPr>
                <w:b/>
              </w:rPr>
              <w:tab/>
            </w:r>
            <w:r w:rsidRPr="00A8683D">
              <w:t xml:space="preserve">Pirkimo pastabos. </w:t>
            </w:r>
          </w:p>
          <w:p w14:paraId="435EE1D6" w14:textId="77777777" w:rsidR="00B731D9" w:rsidRPr="00A8683D" w:rsidRDefault="00B731D9">
            <w:r w:rsidRPr="00A8683D">
              <w:rPr>
                <w:b/>
              </w:rPr>
              <w:t xml:space="preserve"> </w:t>
            </w:r>
            <w:r w:rsidRPr="00A8683D">
              <w:t xml:space="preserve"> </w:t>
            </w:r>
            <w:r w:rsidRPr="00A8683D">
              <w:rPr>
                <w:b/>
              </w:rPr>
              <w:tab/>
            </w:r>
            <w:r w:rsidRPr="00A8683D">
              <w:t>Pastabos.</w:t>
            </w:r>
          </w:p>
        </w:tc>
        <w:tc>
          <w:tcPr>
            <w:tcW w:w="1710" w:type="dxa"/>
            <w:tcBorders>
              <w:top w:val="single" w:sz="2" w:space="0" w:color="auto"/>
              <w:left w:val="single" w:sz="2" w:space="0" w:color="auto"/>
              <w:bottom w:val="single" w:sz="2" w:space="0" w:color="auto"/>
              <w:right w:val="single" w:sz="2" w:space="0" w:color="auto"/>
            </w:tcBorders>
          </w:tcPr>
          <w:p w14:paraId="2A0AAFED" w14:textId="77777777" w:rsidR="00B731D9" w:rsidRPr="00A8683D" w:rsidRDefault="00B731D9"/>
        </w:tc>
      </w:tr>
      <w:tr w:rsidR="00B731D9" w:rsidRPr="00A8683D" w14:paraId="627D6E22"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1DC87426"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E1CA275"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Pirkimo pastabos. </w:t>
            </w:r>
          </w:p>
          <w:p w14:paraId="1B913561"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2CB979AB" w14:textId="77777777" w:rsidR="00B731D9" w:rsidRPr="00A8683D" w:rsidRDefault="00B731D9"/>
        </w:tc>
        <w:bookmarkEnd w:id="326"/>
      </w:tr>
    </w:tbl>
    <w:p w14:paraId="00F70677" w14:textId="77777777" w:rsidR="00B731D9" w:rsidRPr="00A8683D" w:rsidRDefault="00B731D9" w:rsidP="00DF40CE">
      <w:pPr>
        <w:pStyle w:val="Heading4"/>
        <w:numPr>
          <w:ilvl w:val="3"/>
          <w:numId w:val="20"/>
        </w:numPr>
      </w:pPr>
      <w:bookmarkStart w:id="327" w:name="_Toc452045794"/>
      <w:bookmarkStart w:id="328" w:name="_Toc64642394"/>
      <w:bookmarkStart w:id="329" w:name="_Toc159222153"/>
      <w:bookmarkStart w:id="330" w:name="BKM_EC930953_0A71_4C9E_B71B_DCD870658BE9"/>
      <w:r w:rsidRPr="00A8683D">
        <w:t>Pirkimų būsenų istorija</w:t>
      </w:r>
      <w:bookmarkEnd w:id="327"/>
      <w:bookmarkEnd w:id="328"/>
      <w:bookmarkEnd w:id="329"/>
    </w:p>
    <w:p w14:paraId="1FBFBD3A"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Pirkimai</w:t>
      </w:r>
    </w:p>
    <w:p w14:paraId="19CB242E"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tab/>
      </w:r>
      <w:r w:rsidRPr="00A8683D">
        <w:rPr>
          <w:i/>
        </w:rPr>
        <w:t>Sukurta</w:t>
      </w:r>
      <w:r w:rsidRPr="00A8683D">
        <w:t xml:space="preserve"> 2015-10-14. </w:t>
      </w:r>
      <w:r w:rsidRPr="00A8683D">
        <w:rPr>
          <w:i/>
        </w:rPr>
        <w:t xml:space="preserve">Modifikuota </w:t>
      </w:r>
      <w:r w:rsidRPr="00A8683D">
        <w:t>2015-10-14.</w:t>
      </w:r>
    </w:p>
    <w:p w14:paraId="2137A9FA" w14:textId="77777777" w:rsidR="00B731D9" w:rsidRPr="00A8683D" w:rsidRDefault="00B731D9" w:rsidP="00B731D9">
      <w:pPr>
        <w:ind w:firstLine="0"/>
        <w:rPr>
          <w:i/>
          <w:iCs/>
        </w:rPr>
      </w:pPr>
      <w:r w:rsidRPr="00A8683D">
        <w:rPr>
          <w:rFonts w:eastAsiaTheme="minorEastAsia"/>
          <w:i/>
          <w:iCs/>
          <w:color w:val="447524"/>
        </w:rPr>
        <w:t>Pastabos:</w:t>
      </w:r>
      <w:r w:rsidRPr="00A8683D">
        <w:rPr>
          <w:rFonts w:cs="Arial"/>
        </w:rPr>
        <w:tab/>
      </w:r>
    </w:p>
    <w:p w14:paraId="6F80B2EC" w14:textId="77777777" w:rsidR="00B731D9" w:rsidRPr="00A8683D" w:rsidRDefault="00B731D9" w:rsidP="00B731D9"/>
    <w:p w14:paraId="375CFACA" w14:textId="77777777" w:rsidR="00B731D9" w:rsidRPr="00A8683D" w:rsidRDefault="00B731D9" w:rsidP="00B731D9">
      <w:pPr>
        <w:rPr>
          <w:color w:val="447524"/>
          <w:u w:val="single"/>
        </w:rPr>
      </w:pPr>
      <w:bookmarkStart w:id="331" w:name="BKM_533D1EAC_4D67_4640_AD72_A233E82F8BBF"/>
      <w:bookmarkEnd w:id="331"/>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6DDBDC8D"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050DDA99"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7F87D06F"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18541CA6" w14:textId="77777777" w:rsidR="00B731D9" w:rsidRPr="00A8683D" w:rsidRDefault="00B731D9">
            <w:pPr>
              <w:rPr>
                <w:b/>
              </w:rPr>
            </w:pPr>
            <w:r w:rsidRPr="00A8683D">
              <w:rPr>
                <w:b/>
              </w:rPr>
              <w:t>Pastabos</w:t>
            </w:r>
          </w:p>
        </w:tc>
      </w:tr>
      <w:tr w:rsidR="00B731D9" w:rsidRPr="00A8683D" w14:paraId="25B53A75"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26A8FBAB" w14:textId="77777777" w:rsidR="00B731D9" w:rsidRPr="00A8683D" w:rsidRDefault="00B731D9">
            <w:r w:rsidRPr="00A8683D">
              <w:t>Data ir laikas</w:t>
            </w:r>
          </w:p>
        </w:tc>
        <w:tc>
          <w:tcPr>
            <w:tcW w:w="1980" w:type="dxa"/>
            <w:tcBorders>
              <w:top w:val="single" w:sz="2" w:space="0" w:color="auto"/>
              <w:left w:val="single" w:sz="2" w:space="0" w:color="auto"/>
              <w:bottom w:val="single" w:sz="2" w:space="0" w:color="auto"/>
              <w:right w:val="single" w:sz="2" w:space="0" w:color="auto"/>
            </w:tcBorders>
            <w:hideMark/>
          </w:tcPr>
          <w:p w14:paraId="3BCB9F12" w14:textId="77777777" w:rsidR="00B731D9" w:rsidRPr="00A8683D" w:rsidRDefault="00B731D9">
            <w:r w:rsidRPr="00A8683D">
              <w:t>Data ir laikas</w:t>
            </w:r>
          </w:p>
        </w:tc>
        <w:tc>
          <w:tcPr>
            <w:tcW w:w="4680" w:type="dxa"/>
            <w:tcBorders>
              <w:top w:val="single" w:sz="2" w:space="0" w:color="auto"/>
              <w:left w:val="single" w:sz="2" w:space="0" w:color="auto"/>
              <w:bottom w:val="single" w:sz="2" w:space="0" w:color="auto"/>
              <w:right w:val="single" w:sz="2" w:space="0" w:color="auto"/>
            </w:tcBorders>
            <w:hideMark/>
          </w:tcPr>
          <w:p w14:paraId="0DA2481D" w14:textId="77777777" w:rsidR="00B731D9" w:rsidRPr="00A8683D" w:rsidRDefault="00B731D9">
            <w:r w:rsidRPr="00A8683D">
              <w:t>Būsenos pakeitimo data ir laikas.</w:t>
            </w:r>
          </w:p>
        </w:tc>
      </w:tr>
      <w:tr w:rsidR="00B731D9" w:rsidRPr="00A8683D" w14:paraId="551953E1"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4905DA4" w14:textId="77777777" w:rsidR="00B731D9" w:rsidRPr="00A8683D" w:rsidRDefault="00B731D9">
            <w:bookmarkStart w:id="332" w:name="BKM_1AC15F18_40BE_4CFD_852E_6CA1B7CE9C03"/>
            <w:r w:rsidRPr="00A8683D">
              <w:t>Būsena</w:t>
            </w:r>
          </w:p>
        </w:tc>
        <w:tc>
          <w:tcPr>
            <w:tcW w:w="1980" w:type="dxa"/>
            <w:tcBorders>
              <w:top w:val="single" w:sz="2" w:space="0" w:color="auto"/>
              <w:left w:val="single" w:sz="2" w:space="0" w:color="auto"/>
              <w:bottom w:val="single" w:sz="2" w:space="0" w:color="auto"/>
              <w:right w:val="single" w:sz="2" w:space="0" w:color="auto"/>
            </w:tcBorders>
            <w:hideMark/>
          </w:tcPr>
          <w:p w14:paraId="21652CD4"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41758919" w14:textId="77777777" w:rsidR="00B731D9" w:rsidRPr="00A8683D" w:rsidRDefault="00B731D9"/>
        </w:tc>
        <w:bookmarkEnd w:id="332"/>
      </w:tr>
    </w:tbl>
    <w:p w14:paraId="47B3C9BC" w14:textId="77777777" w:rsidR="00B731D9" w:rsidRPr="00A8683D" w:rsidRDefault="00B731D9" w:rsidP="00B731D9"/>
    <w:p w14:paraId="574F19D2" w14:textId="77777777" w:rsidR="00B731D9" w:rsidRPr="00A8683D" w:rsidRDefault="00B731D9" w:rsidP="00B731D9"/>
    <w:p w14:paraId="109E760B"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20CC3212"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2A2334ED"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23B23307"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065C5F99" w14:textId="77777777" w:rsidR="00B731D9" w:rsidRPr="00A8683D" w:rsidRDefault="00B731D9">
            <w:pPr>
              <w:rPr>
                <w:b/>
              </w:rPr>
            </w:pPr>
            <w:r w:rsidRPr="00A8683D">
              <w:rPr>
                <w:b/>
              </w:rPr>
              <w:t>Pastabos</w:t>
            </w:r>
          </w:p>
        </w:tc>
      </w:tr>
      <w:tr w:rsidR="00B731D9" w:rsidRPr="00A8683D" w14:paraId="58B93A65"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4A9ACF0"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C5C4935"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Pirkimų būsenų istorija. </w:t>
            </w:r>
          </w:p>
          <w:p w14:paraId="4B713DCF"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525D19F2" w14:textId="77777777" w:rsidR="00B731D9" w:rsidRPr="00A8683D" w:rsidRDefault="00B731D9"/>
        </w:tc>
      </w:tr>
      <w:tr w:rsidR="00B731D9" w:rsidRPr="00A8683D" w14:paraId="5B025636"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5021A98"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4CC31442"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Pirkimų būsenų istorija. </w:t>
            </w:r>
          </w:p>
          <w:p w14:paraId="72ECF60D"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07A834E8" w14:textId="77777777" w:rsidR="00B731D9" w:rsidRPr="00A8683D" w:rsidRDefault="00B731D9"/>
        </w:tc>
        <w:bookmarkEnd w:id="330"/>
      </w:tr>
    </w:tbl>
    <w:p w14:paraId="03B23CB9" w14:textId="77777777" w:rsidR="00B731D9" w:rsidRPr="003E6AD6" w:rsidRDefault="00B731D9" w:rsidP="003E6AD6">
      <w:pPr>
        <w:pStyle w:val="Heading3"/>
        <w:numPr>
          <w:ilvl w:val="2"/>
          <w:numId w:val="20"/>
        </w:numPr>
        <w:rPr>
          <w:smallCaps/>
        </w:rPr>
      </w:pPr>
      <w:bookmarkStart w:id="333" w:name="_Toc452045795"/>
      <w:bookmarkStart w:id="334" w:name="_Toc64642395"/>
      <w:bookmarkStart w:id="335" w:name="_Toc159222154"/>
      <w:bookmarkStart w:id="336" w:name="BKM_C0E9E861_8411_485E_AFA2_DC0C798AA48E"/>
      <w:bookmarkStart w:id="337" w:name="SUTARTYS"/>
      <w:r w:rsidRPr="00A8683D">
        <w:lastRenderedPageBreak/>
        <w:t>Sutartys</w:t>
      </w:r>
      <w:bookmarkEnd w:id="333"/>
      <w:bookmarkEnd w:id="334"/>
      <w:bookmarkEnd w:id="335"/>
      <w:r w:rsidRPr="00A8683D">
        <w:t xml:space="preserve"> </w:t>
      </w:r>
    </w:p>
    <w:p w14:paraId="67D03648" w14:textId="77777777" w:rsidR="001570AA" w:rsidRDefault="00B731D9" w:rsidP="00EB47D9">
      <w:pPr>
        <w:keepNext/>
        <w:jc w:val="center"/>
      </w:pPr>
      <w:bookmarkStart w:id="338" w:name="BKM_28FAA41F_C32E_4DA3_915C_DB188E46448A"/>
      <w:r w:rsidRPr="00A8683D">
        <w:rPr>
          <w:noProof/>
        </w:rPr>
        <w:drawing>
          <wp:inline distT="0" distB="0" distL="0" distR="0" wp14:anchorId="3BDAA5F7" wp14:editId="6B89C36E">
            <wp:extent cx="6536055" cy="5343525"/>
            <wp:effectExtent l="0" t="0" r="0" b="9525"/>
            <wp:docPr id="51" name="Picture 5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timeline&#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536055" cy="5343525"/>
                    </a:xfrm>
                    <a:prstGeom prst="rect">
                      <a:avLst/>
                    </a:prstGeom>
                    <a:noFill/>
                    <a:ln>
                      <a:noFill/>
                    </a:ln>
                  </pic:spPr>
                </pic:pic>
              </a:graphicData>
            </a:graphic>
          </wp:inline>
        </w:drawing>
      </w:r>
    </w:p>
    <w:p w14:paraId="39BF6763" w14:textId="77777777" w:rsidR="00B731D9" w:rsidRPr="00626B23" w:rsidRDefault="001570AA" w:rsidP="008A0163">
      <w:pPr>
        <w:pStyle w:val="Caption"/>
        <w:jc w:val="center"/>
        <w:rPr>
          <w:iCs/>
        </w:rPr>
      </w:pPr>
      <w:r w:rsidRPr="008A0163">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2</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14</w:t>
      </w:r>
      <w:r w:rsidR="00215C96">
        <w:rPr>
          <w:i w:val="0"/>
          <w:iCs/>
        </w:rPr>
        <w:fldChar w:fldCharType="end"/>
      </w:r>
      <w:r>
        <w:rPr>
          <w:i w:val="0"/>
          <w:iCs/>
        </w:rPr>
        <w:t xml:space="preserve"> Sutartys</w:t>
      </w:r>
    </w:p>
    <w:p w14:paraId="7EEE04C5" w14:textId="77777777" w:rsidR="00B731D9" w:rsidRPr="00A8683D" w:rsidRDefault="00B731D9" w:rsidP="00DF40CE">
      <w:pPr>
        <w:pStyle w:val="Heading4"/>
      </w:pPr>
      <w:bookmarkStart w:id="339" w:name="_Toc138234203"/>
      <w:bookmarkStart w:id="340" w:name="_Toc150240985"/>
      <w:bookmarkStart w:id="341" w:name="_Toc452045796"/>
      <w:bookmarkStart w:id="342" w:name="_Toc64642396"/>
      <w:bookmarkStart w:id="343" w:name="_Toc159222155"/>
      <w:bookmarkStart w:id="344" w:name="BKM_648185DB_C04E_4E65_9B52_7B680811F359"/>
      <w:bookmarkEnd w:id="338"/>
      <w:bookmarkEnd w:id="339"/>
      <w:bookmarkEnd w:id="340"/>
      <w:r w:rsidRPr="00A8683D">
        <w:lastRenderedPageBreak/>
        <w:t>Sutartys</w:t>
      </w:r>
      <w:bookmarkEnd w:id="341"/>
      <w:bookmarkEnd w:id="342"/>
      <w:bookmarkEnd w:id="343"/>
    </w:p>
    <w:p w14:paraId="0C3A0888"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Sutartys</w:t>
      </w:r>
    </w:p>
    <w:p w14:paraId="296612C3"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2015-10-08. </w:t>
      </w:r>
      <w:r w:rsidRPr="00A8683D">
        <w:rPr>
          <w:i/>
        </w:rPr>
        <w:t xml:space="preserve">Modifikuota </w:t>
      </w:r>
      <w:r w:rsidRPr="00A8683D">
        <w:t>2016-01-07.</w:t>
      </w:r>
    </w:p>
    <w:p w14:paraId="4BEA9603"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0189BC66" w14:textId="77777777" w:rsidR="00B731D9" w:rsidRPr="00A8683D" w:rsidRDefault="00B731D9" w:rsidP="00B731D9"/>
    <w:p w14:paraId="1C0D3739" w14:textId="77777777" w:rsidR="00B731D9" w:rsidRPr="00A8683D" w:rsidRDefault="00B731D9" w:rsidP="00B731D9">
      <w:pPr>
        <w:rPr>
          <w:color w:val="447524"/>
          <w:u w:val="single"/>
        </w:rPr>
      </w:pPr>
      <w:bookmarkStart w:id="345" w:name="BKM_F0F23147_1BE0_493B_A9B2_B9874CF3F5EB"/>
      <w:bookmarkEnd w:id="345"/>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186FF5C6"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420C58F4"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6EBD6669"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730EC387" w14:textId="77777777" w:rsidR="00B731D9" w:rsidRPr="00A8683D" w:rsidRDefault="00B731D9">
            <w:pPr>
              <w:rPr>
                <w:b/>
              </w:rPr>
            </w:pPr>
            <w:r w:rsidRPr="00A8683D">
              <w:rPr>
                <w:b/>
              </w:rPr>
              <w:t>Pastabos</w:t>
            </w:r>
          </w:p>
        </w:tc>
      </w:tr>
      <w:tr w:rsidR="00B731D9" w:rsidRPr="00A8683D" w14:paraId="27172D31"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A347DC8" w14:textId="77777777" w:rsidR="00B731D9" w:rsidRPr="00A8683D" w:rsidRDefault="00B731D9">
            <w:r w:rsidRPr="00A8683D">
              <w:t>SIS</w:t>
            </w:r>
          </w:p>
        </w:tc>
        <w:tc>
          <w:tcPr>
            <w:tcW w:w="1980" w:type="dxa"/>
            <w:tcBorders>
              <w:top w:val="single" w:sz="2" w:space="0" w:color="auto"/>
              <w:left w:val="single" w:sz="2" w:space="0" w:color="auto"/>
              <w:bottom w:val="single" w:sz="2" w:space="0" w:color="auto"/>
              <w:right w:val="single" w:sz="2" w:space="0" w:color="auto"/>
            </w:tcBorders>
            <w:hideMark/>
          </w:tcPr>
          <w:p w14:paraId="6ACA14C1"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658B2BAB" w14:textId="77777777" w:rsidR="00B731D9" w:rsidRPr="00A8683D" w:rsidRDefault="00B731D9"/>
        </w:tc>
      </w:tr>
      <w:tr w:rsidR="00B731D9" w:rsidRPr="00A8683D" w14:paraId="7C9DCF29"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F2D841F" w14:textId="77777777" w:rsidR="00B731D9" w:rsidRPr="00A8683D" w:rsidRDefault="00B731D9">
            <w:r w:rsidRPr="00A8683D">
              <w:t>Sutarties numeris</w:t>
            </w:r>
          </w:p>
        </w:tc>
        <w:tc>
          <w:tcPr>
            <w:tcW w:w="1980" w:type="dxa"/>
            <w:tcBorders>
              <w:top w:val="single" w:sz="2" w:space="0" w:color="auto"/>
              <w:left w:val="single" w:sz="2" w:space="0" w:color="auto"/>
              <w:bottom w:val="single" w:sz="2" w:space="0" w:color="auto"/>
              <w:right w:val="single" w:sz="2" w:space="0" w:color="auto"/>
            </w:tcBorders>
            <w:hideMark/>
          </w:tcPr>
          <w:p w14:paraId="50327280"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A5F7F27" w14:textId="77777777" w:rsidR="00B731D9" w:rsidRPr="00A8683D" w:rsidRDefault="00B731D9"/>
        </w:tc>
      </w:tr>
      <w:tr w:rsidR="00B731D9" w:rsidRPr="00A8683D" w14:paraId="2A21648D"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D21497C" w14:textId="77777777" w:rsidR="00B731D9" w:rsidRPr="00A8683D" w:rsidRDefault="00B731D9">
            <w:bookmarkStart w:id="346" w:name="BKM_8EB6AB14_9D5A_49CA_A902_FC4B69DC1643"/>
            <w:r w:rsidRPr="00A8683D">
              <w:t>Sutarties pavadinimas</w:t>
            </w:r>
          </w:p>
        </w:tc>
        <w:tc>
          <w:tcPr>
            <w:tcW w:w="1980" w:type="dxa"/>
            <w:tcBorders>
              <w:top w:val="single" w:sz="2" w:space="0" w:color="auto"/>
              <w:left w:val="single" w:sz="2" w:space="0" w:color="auto"/>
              <w:bottom w:val="single" w:sz="2" w:space="0" w:color="auto"/>
              <w:right w:val="single" w:sz="2" w:space="0" w:color="auto"/>
            </w:tcBorders>
            <w:hideMark/>
          </w:tcPr>
          <w:p w14:paraId="110D01FA"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B1184D3" w14:textId="77777777" w:rsidR="00B731D9" w:rsidRPr="00A8683D" w:rsidRDefault="00B731D9"/>
        </w:tc>
        <w:bookmarkEnd w:id="346"/>
      </w:tr>
      <w:tr w:rsidR="00B731D9" w:rsidRPr="00A8683D" w14:paraId="586B667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E1B3D27" w14:textId="77777777" w:rsidR="00B731D9" w:rsidRPr="00A8683D" w:rsidRDefault="00B731D9">
            <w:bookmarkStart w:id="347" w:name="BKM_731B27CA_894A_4C40_9C1A_8F27201335DB"/>
            <w:r w:rsidRPr="00A8683D">
              <w:t>Sutarties tipas</w:t>
            </w:r>
          </w:p>
        </w:tc>
        <w:tc>
          <w:tcPr>
            <w:tcW w:w="1980" w:type="dxa"/>
            <w:tcBorders>
              <w:top w:val="single" w:sz="2" w:space="0" w:color="auto"/>
              <w:left w:val="single" w:sz="2" w:space="0" w:color="auto"/>
              <w:bottom w:val="single" w:sz="2" w:space="0" w:color="auto"/>
              <w:right w:val="single" w:sz="2" w:space="0" w:color="auto"/>
            </w:tcBorders>
            <w:hideMark/>
          </w:tcPr>
          <w:p w14:paraId="5605E964"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3BD79492" w14:textId="77777777" w:rsidR="00B731D9" w:rsidRPr="00A8683D" w:rsidRDefault="00B731D9">
            <w:r w:rsidRPr="00A8683D">
              <w:t>Darbai, Prekės, Paslaugos</w:t>
            </w:r>
          </w:p>
        </w:tc>
        <w:bookmarkEnd w:id="347"/>
      </w:tr>
      <w:tr w:rsidR="00B731D9" w:rsidRPr="00A8683D" w14:paraId="03F1291A"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2B463992" w14:textId="77777777" w:rsidR="00B731D9" w:rsidRPr="00A8683D" w:rsidRDefault="00B731D9">
            <w:bookmarkStart w:id="348" w:name="BKM_0CDE7126_81E8_45C0_8074_292DDA80C9E7"/>
            <w:r w:rsidRPr="00A8683D">
              <w:t>Tiekėjo kodas</w:t>
            </w:r>
          </w:p>
        </w:tc>
        <w:tc>
          <w:tcPr>
            <w:tcW w:w="1980" w:type="dxa"/>
            <w:tcBorders>
              <w:top w:val="single" w:sz="2" w:space="0" w:color="auto"/>
              <w:left w:val="single" w:sz="2" w:space="0" w:color="auto"/>
              <w:bottom w:val="single" w:sz="2" w:space="0" w:color="auto"/>
              <w:right w:val="single" w:sz="2" w:space="0" w:color="auto"/>
            </w:tcBorders>
            <w:hideMark/>
          </w:tcPr>
          <w:p w14:paraId="401B702E"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7AB5BE4" w14:textId="77777777" w:rsidR="00B731D9" w:rsidRPr="00A8683D" w:rsidRDefault="00B731D9"/>
        </w:tc>
        <w:bookmarkEnd w:id="348"/>
      </w:tr>
      <w:tr w:rsidR="00B731D9" w:rsidRPr="00A8683D" w14:paraId="14EC160B"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5C273E1" w14:textId="77777777" w:rsidR="00B731D9" w:rsidRPr="00A8683D" w:rsidRDefault="00B731D9">
            <w:r w:rsidRPr="00A8683D">
              <w:t>Tiekėjo pavadinimas</w:t>
            </w:r>
          </w:p>
        </w:tc>
        <w:tc>
          <w:tcPr>
            <w:tcW w:w="1980" w:type="dxa"/>
            <w:tcBorders>
              <w:top w:val="single" w:sz="2" w:space="0" w:color="auto"/>
              <w:left w:val="single" w:sz="2" w:space="0" w:color="auto"/>
              <w:bottom w:val="single" w:sz="2" w:space="0" w:color="auto"/>
              <w:right w:val="single" w:sz="2" w:space="0" w:color="auto"/>
            </w:tcBorders>
            <w:hideMark/>
          </w:tcPr>
          <w:p w14:paraId="1FE469BD"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8B939D3" w14:textId="77777777" w:rsidR="00B731D9" w:rsidRPr="00A8683D" w:rsidRDefault="00B731D9"/>
        </w:tc>
      </w:tr>
      <w:tr w:rsidR="00B731D9" w:rsidRPr="00A8683D" w14:paraId="5F8BD211"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01654ED" w14:textId="77777777" w:rsidR="00B731D9" w:rsidRPr="00A8683D" w:rsidRDefault="00B731D9">
            <w:r w:rsidRPr="00A8683D">
              <w:t>Tiekėjo adresas</w:t>
            </w:r>
          </w:p>
        </w:tc>
        <w:tc>
          <w:tcPr>
            <w:tcW w:w="1980" w:type="dxa"/>
            <w:tcBorders>
              <w:top w:val="single" w:sz="2" w:space="0" w:color="auto"/>
              <w:left w:val="single" w:sz="2" w:space="0" w:color="auto"/>
              <w:bottom w:val="single" w:sz="2" w:space="0" w:color="auto"/>
              <w:right w:val="single" w:sz="2" w:space="0" w:color="auto"/>
            </w:tcBorders>
            <w:hideMark/>
          </w:tcPr>
          <w:p w14:paraId="33C4D307"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0E07F99" w14:textId="77777777" w:rsidR="00B731D9" w:rsidRPr="00A8683D" w:rsidRDefault="00B731D9"/>
        </w:tc>
      </w:tr>
      <w:tr w:rsidR="00B731D9" w:rsidRPr="00A8683D" w14:paraId="262EB9F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206CCF1" w14:textId="77777777" w:rsidR="00B731D9" w:rsidRPr="00A8683D" w:rsidRDefault="00B731D9">
            <w:r w:rsidRPr="00A8683D">
              <w:t>Tiekėjo pašto kodas</w:t>
            </w:r>
          </w:p>
        </w:tc>
        <w:tc>
          <w:tcPr>
            <w:tcW w:w="1980" w:type="dxa"/>
            <w:tcBorders>
              <w:top w:val="single" w:sz="2" w:space="0" w:color="auto"/>
              <w:left w:val="single" w:sz="2" w:space="0" w:color="auto"/>
              <w:bottom w:val="single" w:sz="2" w:space="0" w:color="auto"/>
              <w:right w:val="single" w:sz="2" w:space="0" w:color="auto"/>
            </w:tcBorders>
            <w:hideMark/>
          </w:tcPr>
          <w:p w14:paraId="29F0E935"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A2F5DD0" w14:textId="77777777" w:rsidR="00B731D9" w:rsidRPr="00A8683D" w:rsidRDefault="00B731D9"/>
        </w:tc>
      </w:tr>
      <w:tr w:rsidR="00B731D9" w:rsidRPr="00A8683D" w14:paraId="3870960D"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9A05A65" w14:textId="77777777" w:rsidR="00B731D9" w:rsidRPr="00A8683D" w:rsidRDefault="00B731D9">
            <w:r w:rsidRPr="00A8683D">
              <w:t>Tiekėjo miestas</w:t>
            </w:r>
          </w:p>
        </w:tc>
        <w:tc>
          <w:tcPr>
            <w:tcW w:w="1980" w:type="dxa"/>
            <w:tcBorders>
              <w:top w:val="single" w:sz="2" w:space="0" w:color="auto"/>
              <w:left w:val="single" w:sz="2" w:space="0" w:color="auto"/>
              <w:bottom w:val="single" w:sz="2" w:space="0" w:color="auto"/>
              <w:right w:val="single" w:sz="2" w:space="0" w:color="auto"/>
            </w:tcBorders>
            <w:hideMark/>
          </w:tcPr>
          <w:p w14:paraId="47B8BA98"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4DB3442" w14:textId="77777777" w:rsidR="00B731D9" w:rsidRPr="00A8683D" w:rsidRDefault="00B731D9"/>
        </w:tc>
      </w:tr>
      <w:tr w:rsidR="00B731D9" w:rsidRPr="00A8683D" w14:paraId="2F5F6C78"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23954E7" w14:textId="77777777" w:rsidR="00B731D9" w:rsidRPr="00A8683D" w:rsidRDefault="00B731D9">
            <w:r w:rsidRPr="00A8683D">
              <w:t>Tiekėjo telefono nr.</w:t>
            </w:r>
          </w:p>
        </w:tc>
        <w:tc>
          <w:tcPr>
            <w:tcW w:w="1980" w:type="dxa"/>
            <w:tcBorders>
              <w:top w:val="single" w:sz="2" w:space="0" w:color="auto"/>
              <w:left w:val="single" w:sz="2" w:space="0" w:color="auto"/>
              <w:bottom w:val="single" w:sz="2" w:space="0" w:color="auto"/>
              <w:right w:val="single" w:sz="2" w:space="0" w:color="auto"/>
            </w:tcBorders>
            <w:hideMark/>
          </w:tcPr>
          <w:p w14:paraId="7C7AF622"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4417CDA" w14:textId="77777777" w:rsidR="00B731D9" w:rsidRPr="00A8683D" w:rsidRDefault="00B731D9"/>
        </w:tc>
      </w:tr>
      <w:tr w:rsidR="00B731D9" w:rsidRPr="00A8683D" w14:paraId="1BBCA9D9"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AD1170D" w14:textId="77777777" w:rsidR="00B731D9" w:rsidRPr="00A8683D" w:rsidRDefault="00B731D9">
            <w:r w:rsidRPr="00A8683D">
              <w:t>Tiekėjo el. pašto adresas</w:t>
            </w:r>
          </w:p>
        </w:tc>
        <w:tc>
          <w:tcPr>
            <w:tcW w:w="1980" w:type="dxa"/>
            <w:tcBorders>
              <w:top w:val="single" w:sz="2" w:space="0" w:color="auto"/>
              <w:left w:val="single" w:sz="2" w:space="0" w:color="auto"/>
              <w:bottom w:val="single" w:sz="2" w:space="0" w:color="auto"/>
              <w:right w:val="single" w:sz="2" w:space="0" w:color="auto"/>
            </w:tcBorders>
            <w:hideMark/>
          </w:tcPr>
          <w:p w14:paraId="426E374C"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94C35E7" w14:textId="77777777" w:rsidR="00B731D9" w:rsidRPr="00A8683D" w:rsidRDefault="00B731D9"/>
        </w:tc>
      </w:tr>
      <w:tr w:rsidR="00B731D9" w:rsidRPr="00A8683D" w14:paraId="35F5C8A7"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2FCCB5E3" w14:textId="77777777" w:rsidR="00B731D9" w:rsidRPr="00A8683D" w:rsidRDefault="00B731D9">
            <w:r w:rsidRPr="00A8683D">
              <w:t>Tiekėjo vardas, pavardė</w:t>
            </w:r>
          </w:p>
        </w:tc>
        <w:tc>
          <w:tcPr>
            <w:tcW w:w="1980" w:type="dxa"/>
            <w:tcBorders>
              <w:top w:val="single" w:sz="2" w:space="0" w:color="auto"/>
              <w:left w:val="single" w:sz="2" w:space="0" w:color="auto"/>
              <w:bottom w:val="single" w:sz="2" w:space="0" w:color="auto"/>
              <w:right w:val="single" w:sz="2" w:space="0" w:color="auto"/>
            </w:tcBorders>
            <w:hideMark/>
          </w:tcPr>
          <w:p w14:paraId="5B6A86F3"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0C80F0A" w14:textId="77777777" w:rsidR="00B731D9" w:rsidRPr="00A8683D" w:rsidRDefault="00B731D9"/>
        </w:tc>
      </w:tr>
      <w:tr w:rsidR="00B731D9" w:rsidRPr="00A8683D" w14:paraId="64DA04AA"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11F763A" w14:textId="77777777" w:rsidR="00B731D9" w:rsidRPr="00A8683D" w:rsidRDefault="00B731D9">
            <w:bookmarkStart w:id="349" w:name="BKM_E0185854_FE00_4480_9260_9A0E9AABAECB"/>
            <w:r w:rsidRPr="00A8683D">
              <w:t>Sutarties pasirašymo data</w:t>
            </w:r>
          </w:p>
        </w:tc>
        <w:tc>
          <w:tcPr>
            <w:tcW w:w="1980" w:type="dxa"/>
            <w:tcBorders>
              <w:top w:val="single" w:sz="2" w:space="0" w:color="auto"/>
              <w:left w:val="single" w:sz="2" w:space="0" w:color="auto"/>
              <w:bottom w:val="single" w:sz="2" w:space="0" w:color="auto"/>
              <w:right w:val="single" w:sz="2" w:space="0" w:color="auto"/>
            </w:tcBorders>
            <w:hideMark/>
          </w:tcPr>
          <w:p w14:paraId="1F075475"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773FC79F" w14:textId="77777777" w:rsidR="00B731D9" w:rsidRPr="00A8683D" w:rsidRDefault="00B731D9"/>
        </w:tc>
        <w:bookmarkEnd w:id="349"/>
      </w:tr>
      <w:tr w:rsidR="00B731D9" w:rsidRPr="00A8683D" w14:paraId="24B5ACD6"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AF1C8CC" w14:textId="77777777" w:rsidR="00B731D9" w:rsidRPr="00A8683D" w:rsidRDefault="00B731D9">
            <w:bookmarkStart w:id="350" w:name="BKM_40557FA6_164B_406D_BEF5_8EFB7641B680"/>
            <w:r w:rsidRPr="00A8683D">
              <w:t>Sutarties įgyvendinimo data</w:t>
            </w:r>
          </w:p>
        </w:tc>
        <w:tc>
          <w:tcPr>
            <w:tcW w:w="1980" w:type="dxa"/>
            <w:tcBorders>
              <w:top w:val="single" w:sz="2" w:space="0" w:color="auto"/>
              <w:left w:val="single" w:sz="2" w:space="0" w:color="auto"/>
              <w:bottom w:val="single" w:sz="2" w:space="0" w:color="auto"/>
              <w:right w:val="single" w:sz="2" w:space="0" w:color="auto"/>
            </w:tcBorders>
            <w:hideMark/>
          </w:tcPr>
          <w:p w14:paraId="48B1082F"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4A93D741" w14:textId="77777777" w:rsidR="00B731D9" w:rsidRPr="00A8683D" w:rsidRDefault="00B731D9"/>
        </w:tc>
        <w:bookmarkEnd w:id="350"/>
      </w:tr>
      <w:tr w:rsidR="00B731D9" w:rsidRPr="00A8683D" w14:paraId="2AD892BA"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8B44782" w14:textId="77777777" w:rsidR="00B731D9" w:rsidRPr="00A8683D" w:rsidRDefault="00B731D9">
            <w:r w:rsidRPr="00A8683D">
              <w:t>Sutarties dokumentų planuojama pateikimo data</w:t>
            </w:r>
          </w:p>
        </w:tc>
        <w:tc>
          <w:tcPr>
            <w:tcW w:w="1980" w:type="dxa"/>
            <w:tcBorders>
              <w:top w:val="single" w:sz="2" w:space="0" w:color="auto"/>
              <w:left w:val="single" w:sz="2" w:space="0" w:color="auto"/>
              <w:bottom w:val="single" w:sz="2" w:space="0" w:color="auto"/>
              <w:right w:val="single" w:sz="2" w:space="0" w:color="auto"/>
            </w:tcBorders>
            <w:hideMark/>
          </w:tcPr>
          <w:p w14:paraId="67284826"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0F64D8A9" w14:textId="77777777" w:rsidR="00B731D9" w:rsidRPr="00A8683D" w:rsidRDefault="00B731D9"/>
        </w:tc>
      </w:tr>
      <w:tr w:rsidR="00B731D9" w:rsidRPr="00A8683D" w14:paraId="45FE8C9D"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181C069" w14:textId="77777777" w:rsidR="00B731D9" w:rsidRPr="00A8683D" w:rsidRDefault="00B731D9">
            <w:bookmarkStart w:id="351" w:name="BKM_16BBC228_0032_40C1_9CF1_3CD1D4560957"/>
            <w:r w:rsidRPr="00A8683D">
              <w:t>Pateikimo data;</w:t>
            </w:r>
          </w:p>
        </w:tc>
        <w:tc>
          <w:tcPr>
            <w:tcW w:w="1980" w:type="dxa"/>
            <w:tcBorders>
              <w:top w:val="single" w:sz="2" w:space="0" w:color="auto"/>
              <w:left w:val="single" w:sz="2" w:space="0" w:color="auto"/>
              <w:bottom w:val="single" w:sz="2" w:space="0" w:color="auto"/>
              <w:right w:val="single" w:sz="2" w:space="0" w:color="auto"/>
            </w:tcBorders>
            <w:hideMark/>
          </w:tcPr>
          <w:p w14:paraId="79BF69FC"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hideMark/>
          </w:tcPr>
          <w:p w14:paraId="3F51F3B0" w14:textId="77777777" w:rsidR="00B731D9" w:rsidRPr="00A8683D" w:rsidRDefault="00B731D9">
            <w:r w:rsidRPr="00A8683D">
              <w:t>Sutarties projekto faktinė pateikimo data.</w:t>
            </w:r>
          </w:p>
        </w:tc>
        <w:bookmarkEnd w:id="351"/>
      </w:tr>
      <w:tr w:rsidR="00B731D9" w:rsidRPr="00A8683D" w14:paraId="66906E76"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1654F88" w14:textId="77777777" w:rsidR="00B731D9" w:rsidRPr="00A8683D" w:rsidRDefault="00B731D9">
            <w:bookmarkStart w:id="352" w:name="BKM_FD986351_97FF_4560_8F2E_CE5321F8D18E"/>
            <w:r w:rsidRPr="00A8683D">
              <w:t>Vertinimo pabaiga</w:t>
            </w:r>
          </w:p>
        </w:tc>
        <w:tc>
          <w:tcPr>
            <w:tcW w:w="1980" w:type="dxa"/>
            <w:tcBorders>
              <w:top w:val="single" w:sz="2" w:space="0" w:color="auto"/>
              <w:left w:val="single" w:sz="2" w:space="0" w:color="auto"/>
              <w:bottom w:val="single" w:sz="2" w:space="0" w:color="auto"/>
              <w:right w:val="single" w:sz="2" w:space="0" w:color="auto"/>
            </w:tcBorders>
            <w:hideMark/>
          </w:tcPr>
          <w:p w14:paraId="36A8EED8"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09DFB787" w14:textId="77777777" w:rsidR="00B731D9" w:rsidRPr="00A8683D" w:rsidRDefault="00B731D9"/>
        </w:tc>
        <w:bookmarkEnd w:id="352"/>
      </w:tr>
      <w:tr w:rsidR="00B731D9" w:rsidRPr="00A8683D" w14:paraId="17467DA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DEA9C74" w14:textId="77777777" w:rsidR="00B731D9" w:rsidRPr="00A8683D" w:rsidRDefault="00B731D9">
            <w:r w:rsidRPr="00A8683D">
              <w:t>Faktinė vertinimo pabaiga</w:t>
            </w:r>
          </w:p>
        </w:tc>
        <w:tc>
          <w:tcPr>
            <w:tcW w:w="1980" w:type="dxa"/>
            <w:tcBorders>
              <w:top w:val="single" w:sz="2" w:space="0" w:color="auto"/>
              <w:left w:val="single" w:sz="2" w:space="0" w:color="auto"/>
              <w:bottom w:val="single" w:sz="2" w:space="0" w:color="auto"/>
              <w:right w:val="single" w:sz="2" w:space="0" w:color="auto"/>
            </w:tcBorders>
            <w:hideMark/>
          </w:tcPr>
          <w:p w14:paraId="3C80E415"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37BAE095" w14:textId="77777777" w:rsidR="00B731D9" w:rsidRPr="00A8683D" w:rsidRDefault="00B731D9"/>
        </w:tc>
      </w:tr>
      <w:tr w:rsidR="00B731D9" w:rsidRPr="00A8683D" w14:paraId="096A89FF"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64E90F6" w14:textId="77777777" w:rsidR="00B731D9" w:rsidRPr="00A8683D" w:rsidRDefault="00B731D9">
            <w:bookmarkStart w:id="353" w:name="BKM_3756B154_3C04_4DB7_8B64_50F1D5B5E6E5"/>
            <w:r w:rsidRPr="00A8683D">
              <w:t>Būsena</w:t>
            </w:r>
          </w:p>
        </w:tc>
        <w:tc>
          <w:tcPr>
            <w:tcW w:w="1980" w:type="dxa"/>
            <w:tcBorders>
              <w:top w:val="single" w:sz="2" w:space="0" w:color="auto"/>
              <w:left w:val="single" w:sz="2" w:space="0" w:color="auto"/>
              <w:bottom w:val="single" w:sz="2" w:space="0" w:color="auto"/>
              <w:right w:val="single" w:sz="2" w:space="0" w:color="auto"/>
            </w:tcBorders>
            <w:hideMark/>
          </w:tcPr>
          <w:p w14:paraId="0F1BF06E"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3DE3753E" w14:textId="77777777" w:rsidR="004A0FC1" w:rsidRDefault="004A0FC1">
            <w:r>
              <w:t xml:space="preserve">Sutarčių būsenos: </w:t>
            </w:r>
          </w:p>
          <w:p w14:paraId="5A1597B9" w14:textId="77777777" w:rsidR="00B731D9" w:rsidRPr="00A8683D" w:rsidRDefault="004A0FC1">
            <w:r>
              <w:t>Rengiama; Pateikta; Įvertintas sutarties projektas; Rasti neatitikimai; Tinkamai įvykdyta; Įvertinta pasirašyta sutartis; Nutraukta.</w:t>
            </w:r>
          </w:p>
        </w:tc>
        <w:bookmarkEnd w:id="353"/>
      </w:tr>
    </w:tbl>
    <w:p w14:paraId="573CC3CB" w14:textId="77777777" w:rsidR="00B731D9" w:rsidRPr="00A8683D" w:rsidRDefault="00B731D9" w:rsidP="00B731D9"/>
    <w:p w14:paraId="51301983" w14:textId="77777777" w:rsidR="00B731D9" w:rsidRPr="00A8683D" w:rsidRDefault="00B731D9" w:rsidP="00B731D9"/>
    <w:p w14:paraId="3D4F9D78"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4777DCB5"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3258C722"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12DC2238"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22198108" w14:textId="77777777" w:rsidR="00B731D9" w:rsidRPr="00A8683D" w:rsidRDefault="00B731D9">
            <w:pPr>
              <w:rPr>
                <w:b/>
              </w:rPr>
            </w:pPr>
            <w:r w:rsidRPr="00A8683D">
              <w:rPr>
                <w:b/>
              </w:rPr>
              <w:t>Pastabos</w:t>
            </w:r>
          </w:p>
        </w:tc>
      </w:tr>
      <w:tr w:rsidR="00B731D9" w:rsidRPr="00A8683D" w14:paraId="4058251C"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C5AEC8F"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7321DDD"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Sutartys. </w:t>
            </w:r>
          </w:p>
          <w:p w14:paraId="48B0810D"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36539A6D" w14:textId="77777777" w:rsidR="00B731D9" w:rsidRPr="00A8683D" w:rsidRDefault="00B731D9"/>
        </w:tc>
      </w:tr>
      <w:tr w:rsidR="00B731D9" w:rsidRPr="00A8683D" w14:paraId="2D33F81C"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10947107"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9C0C275"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Sutarties pastabos. </w:t>
            </w:r>
          </w:p>
          <w:p w14:paraId="62F0BCB9"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Sutartys.</w:t>
            </w:r>
          </w:p>
        </w:tc>
        <w:tc>
          <w:tcPr>
            <w:tcW w:w="1710" w:type="dxa"/>
            <w:tcBorders>
              <w:top w:val="single" w:sz="2" w:space="0" w:color="auto"/>
              <w:left w:val="single" w:sz="2" w:space="0" w:color="auto"/>
              <w:bottom w:val="single" w:sz="2" w:space="0" w:color="auto"/>
              <w:right w:val="single" w:sz="2" w:space="0" w:color="auto"/>
            </w:tcBorders>
          </w:tcPr>
          <w:p w14:paraId="4884E437" w14:textId="77777777" w:rsidR="00B731D9" w:rsidRPr="00A8683D" w:rsidRDefault="00B731D9"/>
        </w:tc>
      </w:tr>
      <w:tr w:rsidR="00B731D9" w:rsidRPr="00A8683D" w14:paraId="53DA5B13"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3DC213C0"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97C94D3"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Sutarties dokumentai. </w:t>
            </w:r>
          </w:p>
          <w:p w14:paraId="1B6647F5"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Sutartys.</w:t>
            </w:r>
          </w:p>
        </w:tc>
        <w:tc>
          <w:tcPr>
            <w:tcW w:w="1710" w:type="dxa"/>
            <w:tcBorders>
              <w:top w:val="single" w:sz="2" w:space="0" w:color="auto"/>
              <w:left w:val="single" w:sz="2" w:space="0" w:color="auto"/>
              <w:bottom w:val="single" w:sz="2" w:space="0" w:color="auto"/>
              <w:right w:val="single" w:sz="2" w:space="0" w:color="auto"/>
            </w:tcBorders>
          </w:tcPr>
          <w:p w14:paraId="3DE34BA9" w14:textId="77777777" w:rsidR="00B731D9" w:rsidRPr="00A8683D" w:rsidRDefault="00B731D9"/>
        </w:tc>
      </w:tr>
      <w:tr w:rsidR="00B731D9" w:rsidRPr="00A8683D" w14:paraId="6F5C5EF9"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AE4C915"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6031B06"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Sutarties finansavimas. </w:t>
            </w:r>
          </w:p>
          <w:p w14:paraId="30307A57"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Sutartys.</w:t>
            </w:r>
          </w:p>
        </w:tc>
        <w:tc>
          <w:tcPr>
            <w:tcW w:w="1710" w:type="dxa"/>
            <w:tcBorders>
              <w:top w:val="single" w:sz="2" w:space="0" w:color="auto"/>
              <w:left w:val="single" w:sz="2" w:space="0" w:color="auto"/>
              <w:bottom w:val="single" w:sz="2" w:space="0" w:color="auto"/>
              <w:right w:val="single" w:sz="2" w:space="0" w:color="auto"/>
            </w:tcBorders>
          </w:tcPr>
          <w:p w14:paraId="4ED2282E" w14:textId="77777777" w:rsidR="00B731D9" w:rsidRPr="00A8683D" w:rsidRDefault="00B731D9"/>
        </w:tc>
      </w:tr>
      <w:tr w:rsidR="00B731D9" w:rsidRPr="00A8683D" w14:paraId="2CA8050A"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5B476BC"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73BE2F0"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Sutarčių būsenų istorija. </w:t>
            </w:r>
          </w:p>
          <w:p w14:paraId="0F7DE676"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Sutartys.</w:t>
            </w:r>
          </w:p>
        </w:tc>
        <w:tc>
          <w:tcPr>
            <w:tcW w:w="1710" w:type="dxa"/>
            <w:tcBorders>
              <w:top w:val="single" w:sz="2" w:space="0" w:color="auto"/>
              <w:left w:val="single" w:sz="2" w:space="0" w:color="auto"/>
              <w:bottom w:val="single" w:sz="2" w:space="0" w:color="auto"/>
              <w:right w:val="single" w:sz="2" w:space="0" w:color="auto"/>
            </w:tcBorders>
          </w:tcPr>
          <w:p w14:paraId="6BFEE51A" w14:textId="77777777" w:rsidR="00B731D9" w:rsidRPr="00A8683D" w:rsidRDefault="00B731D9"/>
        </w:tc>
      </w:tr>
      <w:tr w:rsidR="00B731D9" w:rsidRPr="00A8683D" w14:paraId="3A8F69AC"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4D62E5E"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67BDAEE7"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Sutarties patikros lapai. </w:t>
            </w:r>
          </w:p>
          <w:p w14:paraId="72EBBD30"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Sutartys.</w:t>
            </w:r>
          </w:p>
        </w:tc>
        <w:tc>
          <w:tcPr>
            <w:tcW w:w="1710" w:type="dxa"/>
            <w:tcBorders>
              <w:top w:val="single" w:sz="2" w:space="0" w:color="auto"/>
              <w:left w:val="single" w:sz="2" w:space="0" w:color="auto"/>
              <w:bottom w:val="single" w:sz="2" w:space="0" w:color="auto"/>
              <w:right w:val="single" w:sz="2" w:space="0" w:color="auto"/>
            </w:tcBorders>
          </w:tcPr>
          <w:p w14:paraId="58C5E282" w14:textId="77777777" w:rsidR="00B731D9" w:rsidRPr="00A8683D" w:rsidRDefault="00B731D9"/>
        </w:tc>
      </w:tr>
      <w:tr w:rsidR="00B731D9" w:rsidRPr="00A8683D" w14:paraId="5B81728E"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2AD5BA29"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64538618"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Asmeninių rodiklių reikšmės Sutartys. </w:t>
            </w:r>
          </w:p>
          <w:p w14:paraId="734C2055"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Sutartys.</w:t>
            </w:r>
          </w:p>
        </w:tc>
        <w:tc>
          <w:tcPr>
            <w:tcW w:w="1710" w:type="dxa"/>
            <w:tcBorders>
              <w:top w:val="single" w:sz="2" w:space="0" w:color="auto"/>
              <w:left w:val="single" w:sz="2" w:space="0" w:color="auto"/>
              <w:bottom w:val="single" w:sz="2" w:space="0" w:color="auto"/>
              <w:right w:val="single" w:sz="2" w:space="0" w:color="auto"/>
            </w:tcBorders>
          </w:tcPr>
          <w:p w14:paraId="4A814002" w14:textId="77777777" w:rsidR="00B731D9" w:rsidRPr="00A8683D" w:rsidRDefault="00B731D9"/>
        </w:tc>
      </w:tr>
      <w:tr w:rsidR="00B731D9" w:rsidRPr="00A8683D" w14:paraId="62F23646"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101485A9"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E585039"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Subjekto informaciniai pranešimai. </w:t>
            </w:r>
          </w:p>
          <w:p w14:paraId="1D0AA4E1" w14:textId="77777777" w:rsidR="00B731D9" w:rsidRPr="00A8683D" w:rsidRDefault="00B731D9">
            <w:r w:rsidRPr="00A8683D">
              <w:rPr>
                <w:b/>
              </w:rPr>
              <w:t xml:space="preserve"> </w:t>
            </w:r>
            <w:r w:rsidRPr="00A8683D">
              <w:t xml:space="preserve"> </w:t>
            </w:r>
            <w:r w:rsidRPr="00A8683D">
              <w:rPr>
                <w:b/>
              </w:rPr>
              <w:t>0..1</w:t>
            </w:r>
            <w:r w:rsidRPr="00A8683D">
              <w:rPr>
                <w:b/>
              </w:rPr>
              <w:tab/>
            </w:r>
            <w:r w:rsidRPr="00A8683D">
              <w:t>Sutartys.</w:t>
            </w:r>
          </w:p>
        </w:tc>
        <w:tc>
          <w:tcPr>
            <w:tcW w:w="1710" w:type="dxa"/>
            <w:tcBorders>
              <w:top w:val="single" w:sz="2" w:space="0" w:color="auto"/>
              <w:left w:val="single" w:sz="2" w:space="0" w:color="auto"/>
              <w:bottom w:val="single" w:sz="2" w:space="0" w:color="auto"/>
              <w:right w:val="single" w:sz="2" w:space="0" w:color="auto"/>
            </w:tcBorders>
          </w:tcPr>
          <w:p w14:paraId="3C63FD1E" w14:textId="77777777" w:rsidR="00B731D9" w:rsidRPr="00A8683D" w:rsidRDefault="00B731D9"/>
        </w:tc>
        <w:bookmarkEnd w:id="344"/>
      </w:tr>
    </w:tbl>
    <w:p w14:paraId="0118F51F" w14:textId="77777777" w:rsidR="00B731D9" w:rsidRPr="00A8683D" w:rsidRDefault="00B731D9" w:rsidP="00DF40CE">
      <w:pPr>
        <w:pStyle w:val="Heading4"/>
        <w:numPr>
          <w:ilvl w:val="3"/>
          <w:numId w:val="20"/>
        </w:numPr>
      </w:pPr>
      <w:bookmarkStart w:id="354" w:name="_Toc452045797"/>
      <w:bookmarkStart w:id="355" w:name="_Toc64642397"/>
      <w:bookmarkStart w:id="356" w:name="_Toc159222156"/>
      <w:bookmarkStart w:id="357" w:name="BKM_EAB66663_DA98_48FE_B91F_F808BC6D5BAC"/>
      <w:r w:rsidRPr="00A8683D">
        <w:t>Sutarties finansavimas</w:t>
      </w:r>
      <w:bookmarkEnd w:id="354"/>
      <w:bookmarkEnd w:id="355"/>
      <w:bookmarkEnd w:id="356"/>
    </w:p>
    <w:p w14:paraId="358069FF"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Sutartys</w:t>
      </w:r>
    </w:p>
    <w:p w14:paraId="1A6F3D46"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2015-10-08. </w:t>
      </w:r>
      <w:r w:rsidRPr="00A8683D">
        <w:rPr>
          <w:i/>
        </w:rPr>
        <w:t xml:space="preserve">Modifikuota </w:t>
      </w:r>
      <w:r w:rsidRPr="00A8683D">
        <w:t>2015-10-08.</w:t>
      </w:r>
    </w:p>
    <w:p w14:paraId="388E5902"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47F96C81" w14:textId="77777777" w:rsidR="00B731D9" w:rsidRPr="00A8683D" w:rsidRDefault="00B731D9" w:rsidP="00B731D9"/>
    <w:p w14:paraId="46C47558"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2B582DEC"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79D67AB2"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342DF4AD"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62106DFB" w14:textId="77777777" w:rsidR="00B731D9" w:rsidRPr="00A8683D" w:rsidRDefault="00B731D9">
            <w:pPr>
              <w:rPr>
                <w:b/>
              </w:rPr>
            </w:pPr>
            <w:r w:rsidRPr="00A8683D">
              <w:rPr>
                <w:b/>
              </w:rPr>
              <w:t>Pastabos</w:t>
            </w:r>
          </w:p>
        </w:tc>
      </w:tr>
      <w:tr w:rsidR="00B731D9" w:rsidRPr="00A8683D" w14:paraId="5A1B79D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0E6743F" w14:textId="77777777" w:rsidR="00B731D9" w:rsidRPr="00A8683D" w:rsidRDefault="00B731D9">
            <w:r w:rsidRPr="00A8683D">
              <w:t>Išlaidų pavadinimas</w:t>
            </w:r>
          </w:p>
        </w:tc>
        <w:tc>
          <w:tcPr>
            <w:tcW w:w="1980" w:type="dxa"/>
            <w:tcBorders>
              <w:top w:val="single" w:sz="2" w:space="0" w:color="auto"/>
              <w:left w:val="single" w:sz="2" w:space="0" w:color="auto"/>
              <w:bottom w:val="single" w:sz="2" w:space="0" w:color="auto"/>
              <w:right w:val="single" w:sz="2" w:space="0" w:color="auto"/>
            </w:tcBorders>
            <w:hideMark/>
          </w:tcPr>
          <w:p w14:paraId="540699F5"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hideMark/>
          </w:tcPr>
          <w:p w14:paraId="1C4D3CA0" w14:textId="77777777" w:rsidR="00B731D9" w:rsidRPr="00A8683D" w:rsidRDefault="00B731D9">
            <w:r w:rsidRPr="00A8683D">
              <w:t>Pirkimo dalies pavadinimas.</w:t>
            </w:r>
          </w:p>
        </w:tc>
      </w:tr>
      <w:tr w:rsidR="00B731D9" w:rsidRPr="00A8683D" w14:paraId="42D21188"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B1D7A3A" w14:textId="77777777" w:rsidR="00B731D9" w:rsidRPr="00A8683D" w:rsidRDefault="00B731D9">
            <w:r w:rsidRPr="00A8683D">
              <w:t>ES lėšos</w:t>
            </w:r>
          </w:p>
        </w:tc>
        <w:tc>
          <w:tcPr>
            <w:tcW w:w="1980" w:type="dxa"/>
            <w:tcBorders>
              <w:top w:val="single" w:sz="2" w:space="0" w:color="auto"/>
              <w:left w:val="single" w:sz="2" w:space="0" w:color="auto"/>
              <w:bottom w:val="single" w:sz="2" w:space="0" w:color="auto"/>
              <w:right w:val="single" w:sz="2" w:space="0" w:color="auto"/>
            </w:tcBorders>
            <w:hideMark/>
          </w:tcPr>
          <w:p w14:paraId="64E6F675"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B89DC38" w14:textId="77777777" w:rsidR="00B731D9" w:rsidRPr="00A8683D" w:rsidRDefault="00B731D9"/>
        </w:tc>
      </w:tr>
      <w:tr w:rsidR="00B731D9" w:rsidRPr="00A8683D" w14:paraId="7D8CDFAA"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FF7694C" w14:textId="77777777" w:rsidR="00B731D9" w:rsidRPr="00A8683D" w:rsidRDefault="00B731D9">
            <w:r w:rsidRPr="00A8683D">
              <w:t>ES lėšos be PVM</w:t>
            </w:r>
          </w:p>
        </w:tc>
        <w:tc>
          <w:tcPr>
            <w:tcW w:w="1980" w:type="dxa"/>
            <w:tcBorders>
              <w:top w:val="single" w:sz="2" w:space="0" w:color="auto"/>
              <w:left w:val="single" w:sz="2" w:space="0" w:color="auto"/>
              <w:bottom w:val="single" w:sz="2" w:space="0" w:color="auto"/>
              <w:right w:val="single" w:sz="2" w:space="0" w:color="auto"/>
            </w:tcBorders>
            <w:hideMark/>
          </w:tcPr>
          <w:p w14:paraId="218F48C0"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0E6B3D0" w14:textId="77777777" w:rsidR="00B731D9" w:rsidRPr="00A8683D" w:rsidRDefault="00B731D9"/>
        </w:tc>
      </w:tr>
      <w:tr w:rsidR="00B731D9" w:rsidRPr="00A8683D" w14:paraId="42090A6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206D8A4D" w14:textId="77777777" w:rsidR="00B731D9" w:rsidRPr="00A8683D" w:rsidRDefault="00B731D9">
            <w:r w:rsidRPr="00A8683D">
              <w:t>BF lėšos</w:t>
            </w:r>
          </w:p>
        </w:tc>
        <w:tc>
          <w:tcPr>
            <w:tcW w:w="1980" w:type="dxa"/>
            <w:tcBorders>
              <w:top w:val="single" w:sz="2" w:space="0" w:color="auto"/>
              <w:left w:val="single" w:sz="2" w:space="0" w:color="auto"/>
              <w:bottom w:val="single" w:sz="2" w:space="0" w:color="auto"/>
              <w:right w:val="single" w:sz="2" w:space="0" w:color="auto"/>
            </w:tcBorders>
            <w:hideMark/>
          </w:tcPr>
          <w:p w14:paraId="255F6419"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578FC86E" w14:textId="77777777" w:rsidR="00B731D9" w:rsidRPr="00A8683D" w:rsidRDefault="00B731D9"/>
        </w:tc>
      </w:tr>
      <w:tr w:rsidR="00B731D9" w:rsidRPr="00A8683D" w14:paraId="597933EC"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FE05D6A" w14:textId="77777777" w:rsidR="00B731D9" w:rsidRPr="00A8683D" w:rsidRDefault="00B731D9">
            <w:r w:rsidRPr="00A8683D">
              <w:t>Nuosavos lėšos</w:t>
            </w:r>
          </w:p>
        </w:tc>
        <w:tc>
          <w:tcPr>
            <w:tcW w:w="1980" w:type="dxa"/>
            <w:tcBorders>
              <w:top w:val="single" w:sz="2" w:space="0" w:color="auto"/>
              <w:left w:val="single" w:sz="2" w:space="0" w:color="auto"/>
              <w:bottom w:val="single" w:sz="2" w:space="0" w:color="auto"/>
              <w:right w:val="single" w:sz="2" w:space="0" w:color="auto"/>
            </w:tcBorders>
            <w:hideMark/>
          </w:tcPr>
          <w:p w14:paraId="0D6CA977"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CADFABF" w14:textId="77777777" w:rsidR="00B731D9" w:rsidRPr="00A8683D" w:rsidRDefault="00B731D9"/>
        </w:tc>
      </w:tr>
      <w:tr w:rsidR="00B731D9" w:rsidRPr="00A8683D" w14:paraId="60796B5D"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9C9C9F7" w14:textId="77777777" w:rsidR="00B731D9" w:rsidRPr="00A8683D" w:rsidRDefault="00B731D9">
            <w:r w:rsidRPr="00A8683D">
              <w:t>Iš viso</w:t>
            </w:r>
          </w:p>
        </w:tc>
        <w:tc>
          <w:tcPr>
            <w:tcW w:w="1980" w:type="dxa"/>
            <w:tcBorders>
              <w:top w:val="single" w:sz="2" w:space="0" w:color="auto"/>
              <w:left w:val="single" w:sz="2" w:space="0" w:color="auto"/>
              <w:bottom w:val="single" w:sz="2" w:space="0" w:color="auto"/>
              <w:right w:val="single" w:sz="2" w:space="0" w:color="auto"/>
            </w:tcBorders>
          </w:tcPr>
          <w:p w14:paraId="6D55CB6A" w14:textId="77777777" w:rsidR="00B731D9" w:rsidRPr="00A8683D" w:rsidRDefault="00B731D9"/>
        </w:tc>
        <w:tc>
          <w:tcPr>
            <w:tcW w:w="4680" w:type="dxa"/>
            <w:tcBorders>
              <w:top w:val="single" w:sz="2" w:space="0" w:color="auto"/>
              <w:left w:val="single" w:sz="2" w:space="0" w:color="auto"/>
              <w:bottom w:val="single" w:sz="2" w:space="0" w:color="auto"/>
              <w:right w:val="single" w:sz="2" w:space="0" w:color="auto"/>
            </w:tcBorders>
          </w:tcPr>
          <w:p w14:paraId="0F6994AD" w14:textId="77777777" w:rsidR="00B731D9" w:rsidRPr="00A8683D" w:rsidRDefault="00B731D9"/>
        </w:tc>
      </w:tr>
    </w:tbl>
    <w:p w14:paraId="2D18C9AB" w14:textId="77777777" w:rsidR="00B731D9" w:rsidRPr="00A8683D" w:rsidRDefault="00B731D9" w:rsidP="00B731D9"/>
    <w:p w14:paraId="2AFD7AC4" w14:textId="77777777" w:rsidR="00B731D9" w:rsidRPr="00A8683D" w:rsidRDefault="00B731D9" w:rsidP="00B731D9"/>
    <w:p w14:paraId="595B7C48"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3E1C83FD"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25BBB026"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2C615B0D"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2DEED2DF" w14:textId="77777777" w:rsidR="00B731D9" w:rsidRPr="00A8683D" w:rsidRDefault="00B731D9">
            <w:pPr>
              <w:rPr>
                <w:b/>
              </w:rPr>
            </w:pPr>
            <w:r w:rsidRPr="00A8683D">
              <w:rPr>
                <w:b/>
              </w:rPr>
              <w:t>Pastabos</w:t>
            </w:r>
          </w:p>
        </w:tc>
      </w:tr>
      <w:tr w:rsidR="00B731D9" w:rsidRPr="00A8683D" w14:paraId="46F4678A"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6700459E"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107BADE5"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Sutarties finansavimas. </w:t>
            </w:r>
          </w:p>
          <w:p w14:paraId="73CAE874"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Išlaidų kategorijos.</w:t>
            </w:r>
          </w:p>
        </w:tc>
        <w:tc>
          <w:tcPr>
            <w:tcW w:w="1710" w:type="dxa"/>
            <w:tcBorders>
              <w:top w:val="single" w:sz="2" w:space="0" w:color="auto"/>
              <w:left w:val="single" w:sz="2" w:space="0" w:color="auto"/>
              <w:bottom w:val="single" w:sz="2" w:space="0" w:color="auto"/>
              <w:right w:val="single" w:sz="2" w:space="0" w:color="auto"/>
            </w:tcBorders>
          </w:tcPr>
          <w:p w14:paraId="4A44A82B" w14:textId="77777777" w:rsidR="00B731D9" w:rsidRPr="00A8683D" w:rsidRDefault="00B731D9"/>
        </w:tc>
      </w:tr>
      <w:tr w:rsidR="00B731D9" w:rsidRPr="00A8683D" w14:paraId="7619EC2C"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293504E2"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2090D38"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Sutarties finansavimas. </w:t>
            </w:r>
          </w:p>
          <w:p w14:paraId="604D033F"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Sutartys.</w:t>
            </w:r>
          </w:p>
        </w:tc>
        <w:tc>
          <w:tcPr>
            <w:tcW w:w="1710" w:type="dxa"/>
            <w:tcBorders>
              <w:top w:val="single" w:sz="2" w:space="0" w:color="auto"/>
              <w:left w:val="single" w:sz="2" w:space="0" w:color="auto"/>
              <w:bottom w:val="single" w:sz="2" w:space="0" w:color="auto"/>
              <w:right w:val="single" w:sz="2" w:space="0" w:color="auto"/>
            </w:tcBorders>
          </w:tcPr>
          <w:p w14:paraId="058262EE" w14:textId="77777777" w:rsidR="00B731D9" w:rsidRPr="00A8683D" w:rsidRDefault="00B731D9"/>
        </w:tc>
        <w:bookmarkEnd w:id="357"/>
      </w:tr>
    </w:tbl>
    <w:p w14:paraId="5B86382A" w14:textId="77777777" w:rsidR="00B731D9" w:rsidRPr="00A8683D" w:rsidRDefault="00B731D9" w:rsidP="00DF40CE">
      <w:pPr>
        <w:pStyle w:val="Heading4"/>
        <w:numPr>
          <w:ilvl w:val="3"/>
          <w:numId w:val="20"/>
        </w:numPr>
      </w:pPr>
      <w:bookmarkStart w:id="358" w:name="_Toc452045798"/>
      <w:bookmarkStart w:id="359" w:name="_Toc64642398"/>
      <w:bookmarkStart w:id="360" w:name="_Toc159222157"/>
      <w:bookmarkStart w:id="361" w:name="BKM_A19CF32B_0E16_4B31_8BF5_263F179214BE"/>
      <w:r w:rsidRPr="00A8683D">
        <w:t>Sutarties dokumentai</w:t>
      </w:r>
      <w:bookmarkEnd w:id="358"/>
      <w:bookmarkEnd w:id="359"/>
      <w:bookmarkEnd w:id="360"/>
    </w:p>
    <w:p w14:paraId="4725778D"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Sutartys</w:t>
      </w:r>
    </w:p>
    <w:p w14:paraId="03684354" w14:textId="77777777" w:rsidR="00B731D9" w:rsidRPr="00A8683D" w:rsidRDefault="00B731D9" w:rsidP="00B731D9">
      <w:pPr>
        <w:ind w:firstLine="0"/>
      </w:pPr>
      <w:r w:rsidRPr="00A8683D">
        <w:rPr>
          <w:rFonts w:eastAsiaTheme="minorEastAsia"/>
          <w:i/>
          <w:iCs/>
          <w:color w:val="447524"/>
        </w:rPr>
        <w:lastRenderedPageBreak/>
        <w:t>Detalės:</w:t>
      </w:r>
      <w:r w:rsidRPr="00A8683D">
        <w:tab/>
      </w:r>
      <w:r w:rsidRPr="00A8683D">
        <w:tab/>
      </w:r>
      <w:r w:rsidRPr="00A8683D">
        <w:rPr>
          <w:i/>
        </w:rPr>
        <w:t>Sukurta</w:t>
      </w:r>
      <w:r w:rsidRPr="00A8683D">
        <w:t xml:space="preserve"> 2015-10-08. </w:t>
      </w:r>
      <w:r w:rsidRPr="00A8683D">
        <w:rPr>
          <w:i/>
        </w:rPr>
        <w:t xml:space="preserve">Modifikuota </w:t>
      </w:r>
      <w:r w:rsidRPr="00A8683D">
        <w:t>2015-11-09.</w:t>
      </w:r>
    </w:p>
    <w:p w14:paraId="51EB9E98"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57300615" w14:textId="77777777" w:rsidR="00B731D9" w:rsidRPr="00A8683D" w:rsidRDefault="00B731D9" w:rsidP="00B731D9"/>
    <w:p w14:paraId="68663DCD" w14:textId="77777777" w:rsidR="00B731D9" w:rsidRPr="00A8683D" w:rsidRDefault="00B731D9" w:rsidP="00B731D9"/>
    <w:p w14:paraId="355DCA13" w14:textId="77777777" w:rsidR="00B731D9" w:rsidRPr="00A8683D" w:rsidRDefault="00B731D9" w:rsidP="00B731D9"/>
    <w:p w14:paraId="6A1E0441"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71C29AA2"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1C962B26"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48021C1C"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13FD26B5" w14:textId="77777777" w:rsidR="00B731D9" w:rsidRPr="00A8683D" w:rsidRDefault="00B731D9">
            <w:pPr>
              <w:rPr>
                <w:b/>
              </w:rPr>
            </w:pPr>
            <w:r w:rsidRPr="00A8683D">
              <w:rPr>
                <w:b/>
              </w:rPr>
              <w:t>Pastabos</w:t>
            </w:r>
          </w:p>
        </w:tc>
      </w:tr>
      <w:tr w:rsidR="00B731D9" w:rsidRPr="00A8683D" w14:paraId="517E2D44"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1B3317C"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627E4CF8" w14:textId="77777777" w:rsidR="00B731D9" w:rsidRPr="00A8683D" w:rsidRDefault="00B731D9">
            <w:r w:rsidRPr="00A8683D">
              <w:rPr>
                <w:b/>
              </w:rPr>
              <w:t xml:space="preserve"> </w:t>
            </w:r>
            <w:r w:rsidRPr="00A8683D">
              <w:t xml:space="preserve"> </w:t>
            </w:r>
            <w:r w:rsidRPr="00A8683D">
              <w:rPr>
                <w:b/>
              </w:rPr>
              <w:tab/>
            </w:r>
            <w:r w:rsidRPr="00A8683D">
              <w:t xml:space="preserve">Sutarties dokumentai. </w:t>
            </w:r>
          </w:p>
          <w:p w14:paraId="225BA7A7" w14:textId="77777777" w:rsidR="00B731D9" w:rsidRPr="00A8683D" w:rsidRDefault="00B731D9">
            <w:r w:rsidRPr="00A8683D">
              <w:rPr>
                <w:b/>
              </w:rPr>
              <w:t xml:space="preserve"> </w:t>
            </w:r>
            <w:r w:rsidRPr="00A8683D">
              <w:t xml:space="preserve"> </w:t>
            </w:r>
            <w:r w:rsidRPr="00A8683D">
              <w:rPr>
                <w:b/>
              </w:rPr>
              <w:tab/>
            </w:r>
            <w:r w:rsidRPr="00A8683D">
              <w:t>Dokumentai.</w:t>
            </w:r>
          </w:p>
        </w:tc>
        <w:tc>
          <w:tcPr>
            <w:tcW w:w="1710" w:type="dxa"/>
            <w:tcBorders>
              <w:top w:val="single" w:sz="2" w:space="0" w:color="auto"/>
              <w:left w:val="single" w:sz="2" w:space="0" w:color="auto"/>
              <w:bottom w:val="single" w:sz="2" w:space="0" w:color="auto"/>
              <w:right w:val="single" w:sz="2" w:space="0" w:color="auto"/>
            </w:tcBorders>
          </w:tcPr>
          <w:p w14:paraId="313B782D" w14:textId="77777777" w:rsidR="00B731D9" w:rsidRPr="00A8683D" w:rsidRDefault="00B731D9"/>
        </w:tc>
      </w:tr>
      <w:tr w:rsidR="00B731D9" w:rsidRPr="00A8683D" w14:paraId="402A7406"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09B5827"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1291B0D4"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Sutarties dokumentai. </w:t>
            </w:r>
          </w:p>
          <w:p w14:paraId="7A3974C7"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Sutartys.</w:t>
            </w:r>
          </w:p>
        </w:tc>
        <w:tc>
          <w:tcPr>
            <w:tcW w:w="1710" w:type="dxa"/>
            <w:tcBorders>
              <w:top w:val="single" w:sz="2" w:space="0" w:color="auto"/>
              <w:left w:val="single" w:sz="2" w:space="0" w:color="auto"/>
              <w:bottom w:val="single" w:sz="2" w:space="0" w:color="auto"/>
              <w:right w:val="single" w:sz="2" w:space="0" w:color="auto"/>
            </w:tcBorders>
          </w:tcPr>
          <w:p w14:paraId="0941E63D" w14:textId="77777777" w:rsidR="00B731D9" w:rsidRPr="00A8683D" w:rsidRDefault="00B731D9"/>
        </w:tc>
        <w:bookmarkEnd w:id="361"/>
      </w:tr>
    </w:tbl>
    <w:p w14:paraId="37B1D70F" w14:textId="77777777" w:rsidR="00B731D9" w:rsidRPr="00A8683D" w:rsidRDefault="00B731D9" w:rsidP="00DF40CE">
      <w:pPr>
        <w:pStyle w:val="Heading4"/>
        <w:numPr>
          <w:ilvl w:val="3"/>
          <w:numId w:val="20"/>
        </w:numPr>
      </w:pPr>
      <w:bookmarkStart w:id="362" w:name="_Toc452045799"/>
      <w:bookmarkStart w:id="363" w:name="_Toc64642399"/>
      <w:bookmarkStart w:id="364" w:name="_Toc159222158"/>
      <w:bookmarkStart w:id="365" w:name="BKM_DE3FABEC_909B_476D_91F1_3E3E1E200C49"/>
      <w:r w:rsidRPr="00A8683D">
        <w:t>Sutarties patikros lapai</w:t>
      </w:r>
      <w:bookmarkEnd w:id="362"/>
      <w:bookmarkEnd w:id="363"/>
      <w:bookmarkEnd w:id="364"/>
    </w:p>
    <w:p w14:paraId="3C941BDD"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Sutartys</w:t>
      </w:r>
    </w:p>
    <w:p w14:paraId="18FDB6B8"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2015-10-15. </w:t>
      </w:r>
      <w:r w:rsidRPr="00A8683D">
        <w:rPr>
          <w:i/>
        </w:rPr>
        <w:t xml:space="preserve">Modifikuota </w:t>
      </w:r>
      <w:r w:rsidRPr="00A8683D">
        <w:t>2015-11-11.</w:t>
      </w:r>
    </w:p>
    <w:p w14:paraId="5857649E"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2BBBEEF2" w14:textId="77777777" w:rsidR="00B731D9" w:rsidRPr="00A8683D" w:rsidRDefault="00B731D9" w:rsidP="00B731D9"/>
    <w:p w14:paraId="63CA82D1" w14:textId="77777777" w:rsidR="00B731D9" w:rsidRPr="00A8683D" w:rsidRDefault="00B731D9" w:rsidP="00B731D9"/>
    <w:p w14:paraId="6B098203" w14:textId="77777777" w:rsidR="00B731D9" w:rsidRPr="00A8683D" w:rsidRDefault="00B731D9" w:rsidP="00B731D9"/>
    <w:p w14:paraId="66CD911E"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6CEDB321"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7745189E"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30CE54BE"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7695D3DD" w14:textId="77777777" w:rsidR="00B731D9" w:rsidRPr="00A8683D" w:rsidRDefault="00B731D9">
            <w:pPr>
              <w:rPr>
                <w:b/>
              </w:rPr>
            </w:pPr>
            <w:r w:rsidRPr="00A8683D">
              <w:rPr>
                <w:b/>
              </w:rPr>
              <w:t>Pastabos</w:t>
            </w:r>
          </w:p>
        </w:tc>
      </w:tr>
      <w:tr w:rsidR="00B731D9" w:rsidRPr="00A8683D" w14:paraId="7F6FF67A"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5FDDDEA"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7374DA0" w14:textId="77777777" w:rsidR="00B731D9" w:rsidRPr="00A8683D" w:rsidRDefault="00B731D9">
            <w:r w:rsidRPr="00A8683D">
              <w:rPr>
                <w:b/>
              </w:rPr>
              <w:t xml:space="preserve"> </w:t>
            </w:r>
            <w:r w:rsidRPr="00A8683D">
              <w:t xml:space="preserve"> </w:t>
            </w:r>
            <w:r w:rsidRPr="00A8683D">
              <w:rPr>
                <w:b/>
              </w:rPr>
              <w:tab/>
            </w:r>
            <w:r w:rsidRPr="00A8683D">
              <w:t xml:space="preserve">Sutarties patikros lapai. </w:t>
            </w:r>
          </w:p>
          <w:p w14:paraId="0FA9B118" w14:textId="77777777" w:rsidR="00B731D9" w:rsidRPr="00A8683D" w:rsidRDefault="00B731D9">
            <w:r w:rsidRPr="00A8683D">
              <w:rPr>
                <w:b/>
              </w:rPr>
              <w:t xml:space="preserve"> </w:t>
            </w:r>
            <w:r w:rsidRPr="00A8683D">
              <w:t xml:space="preserve"> </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7BFBA182" w14:textId="77777777" w:rsidR="00B731D9" w:rsidRPr="00A8683D" w:rsidRDefault="00B731D9"/>
        </w:tc>
      </w:tr>
      <w:tr w:rsidR="00B731D9" w:rsidRPr="00A8683D" w14:paraId="0AC416D9"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54FA913"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C15F007"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Sutarties patikros lapai. </w:t>
            </w:r>
          </w:p>
          <w:p w14:paraId="50A62A3D"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Sutartys.</w:t>
            </w:r>
          </w:p>
        </w:tc>
        <w:tc>
          <w:tcPr>
            <w:tcW w:w="1710" w:type="dxa"/>
            <w:tcBorders>
              <w:top w:val="single" w:sz="2" w:space="0" w:color="auto"/>
              <w:left w:val="single" w:sz="2" w:space="0" w:color="auto"/>
              <w:bottom w:val="single" w:sz="2" w:space="0" w:color="auto"/>
              <w:right w:val="single" w:sz="2" w:space="0" w:color="auto"/>
            </w:tcBorders>
          </w:tcPr>
          <w:p w14:paraId="11AF3D01" w14:textId="77777777" w:rsidR="00B731D9" w:rsidRPr="00A8683D" w:rsidRDefault="00B731D9"/>
        </w:tc>
        <w:bookmarkEnd w:id="365"/>
      </w:tr>
    </w:tbl>
    <w:p w14:paraId="1FAD4140" w14:textId="77777777" w:rsidR="00B731D9" w:rsidRPr="00A8683D" w:rsidRDefault="00B731D9" w:rsidP="00DF40CE">
      <w:pPr>
        <w:pStyle w:val="Heading4"/>
        <w:numPr>
          <w:ilvl w:val="3"/>
          <w:numId w:val="20"/>
        </w:numPr>
      </w:pPr>
      <w:bookmarkStart w:id="366" w:name="_Toc452045800"/>
      <w:bookmarkStart w:id="367" w:name="_Toc64642400"/>
      <w:bookmarkStart w:id="368" w:name="_Toc159222159"/>
      <w:bookmarkStart w:id="369" w:name="BKM_5452AD17_E870_40D7_807D_1FF78ADB96B7"/>
      <w:r w:rsidRPr="00A8683D">
        <w:t>Sutarties pastabos</w:t>
      </w:r>
      <w:bookmarkEnd w:id="366"/>
      <w:bookmarkEnd w:id="367"/>
      <w:bookmarkEnd w:id="368"/>
    </w:p>
    <w:p w14:paraId="54ACF37D"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Sutartys</w:t>
      </w:r>
    </w:p>
    <w:p w14:paraId="0A05E7F1"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2015-10-08. </w:t>
      </w:r>
      <w:r w:rsidRPr="00A8683D">
        <w:rPr>
          <w:i/>
        </w:rPr>
        <w:t xml:space="preserve">Modifikuota </w:t>
      </w:r>
      <w:r w:rsidRPr="00A8683D">
        <w:t>2015-11-11.</w:t>
      </w:r>
    </w:p>
    <w:p w14:paraId="1F9FC0C0"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4EB24211" w14:textId="77777777" w:rsidR="00B731D9" w:rsidRPr="00A8683D" w:rsidRDefault="00B731D9" w:rsidP="00B731D9"/>
    <w:p w14:paraId="279D687C" w14:textId="77777777" w:rsidR="00B731D9" w:rsidRPr="00A8683D" w:rsidRDefault="00B731D9" w:rsidP="00B731D9"/>
    <w:p w14:paraId="5CBE1C82" w14:textId="77777777" w:rsidR="00B731D9" w:rsidRPr="00A8683D" w:rsidRDefault="00B731D9" w:rsidP="00B731D9"/>
    <w:p w14:paraId="0458A1AA"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4E717A17"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573EA297"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18F05EAA"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586C5122" w14:textId="77777777" w:rsidR="00B731D9" w:rsidRPr="00A8683D" w:rsidRDefault="00B731D9">
            <w:pPr>
              <w:rPr>
                <w:b/>
              </w:rPr>
            </w:pPr>
            <w:r w:rsidRPr="00A8683D">
              <w:rPr>
                <w:b/>
              </w:rPr>
              <w:t>Pastabos</w:t>
            </w:r>
          </w:p>
        </w:tc>
      </w:tr>
      <w:tr w:rsidR="00B731D9" w:rsidRPr="00A8683D" w14:paraId="69EEE4C7"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2659E0B"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F6CF618" w14:textId="77777777" w:rsidR="00B731D9" w:rsidRPr="00A8683D" w:rsidRDefault="00B731D9">
            <w:r w:rsidRPr="00A8683D">
              <w:rPr>
                <w:b/>
              </w:rPr>
              <w:t xml:space="preserve"> </w:t>
            </w:r>
            <w:r w:rsidRPr="00A8683D">
              <w:t xml:space="preserve"> </w:t>
            </w:r>
            <w:r w:rsidRPr="00A8683D">
              <w:rPr>
                <w:b/>
              </w:rPr>
              <w:tab/>
            </w:r>
            <w:r w:rsidRPr="00A8683D">
              <w:t xml:space="preserve">Sutarties pastabos. </w:t>
            </w:r>
          </w:p>
          <w:p w14:paraId="5229D859" w14:textId="77777777" w:rsidR="00B731D9" w:rsidRPr="00A8683D" w:rsidRDefault="00B731D9">
            <w:r w:rsidRPr="00A8683D">
              <w:rPr>
                <w:b/>
              </w:rPr>
              <w:t xml:space="preserve"> </w:t>
            </w:r>
            <w:r w:rsidRPr="00A8683D">
              <w:t xml:space="preserve"> </w:t>
            </w:r>
            <w:r w:rsidRPr="00A8683D">
              <w:rPr>
                <w:b/>
              </w:rPr>
              <w:tab/>
            </w:r>
            <w:r w:rsidRPr="00A8683D">
              <w:t>Pastabos.</w:t>
            </w:r>
          </w:p>
        </w:tc>
        <w:tc>
          <w:tcPr>
            <w:tcW w:w="1710" w:type="dxa"/>
            <w:tcBorders>
              <w:top w:val="single" w:sz="2" w:space="0" w:color="auto"/>
              <w:left w:val="single" w:sz="2" w:space="0" w:color="auto"/>
              <w:bottom w:val="single" w:sz="2" w:space="0" w:color="auto"/>
              <w:right w:val="single" w:sz="2" w:space="0" w:color="auto"/>
            </w:tcBorders>
          </w:tcPr>
          <w:p w14:paraId="2A5DC22C" w14:textId="77777777" w:rsidR="00B731D9" w:rsidRPr="00A8683D" w:rsidRDefault="00B731D9"/>
        </w:tc>
      </w:tr>
      <w:tr w:rsidR="00B731D9" w:rsidRPr="00A8683D" w14:paraId="2B9E69E2"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CCB9B7C"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A189AD1"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Sutarties pastabos. </w:t>
            </w:r>
          </w:p>
          <w:p w14:paraId="1CF83BAA"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Sutartys.</w:t>
            </w:r>
          </w:p>
        </w:tc>
        <w:tc>
          <w:tcPr>
            <w:tcW w:w="1710" w:type="dxa"/>
            <w:tcBorders>
              <w:top w:val="single" w:sz="2" w:space="0" w:color="auto"/>
              <w:left w:val="single" w:sz="2" w:space="0" w:color="auto"/>
              <w:bottom w:val="single" w:sz="2" w:space="0" w:color="auto"/>
              <w:right w:val="single" w:sz="2" w:space="0" w:color="auto"/>
            </w:tcBorders>
          </w:tcPr>
          <w:p w14:paraId="7A15A66C" w14:textId="77777777" w:rsidR="00B731D9" w:rsidRPr="00A8683D" w:rsidRDefault="00B731D9"/>
        </w:tc>
        <w:bookmarkEnd w:id="369"/>
      </w:tr>
    </w:tbl>
    <w:p w14:paraId="7750C543" w14:textId="77777777" w:rsidR="00B731D9" w:rsidRPr="00A8683D" w:rsidRDefault="00B731D9" w:rsidP="00DF40CE">
      <w:pPr>
        <w:pStyle w:val="Heading4"/>
        <w:numPr>
          <w:ilvl w:val="3"/>
          <w:numId w:val="20"/>
        </w:numPr>
      </w:pPr>
      <w:bookmarkStart w:id="370" w:name="_Toc452045801"/>
      <w:bookmarkStart w:id="371" w:name="_Toc64642401"/>
      <w:bookmarkStart w:id="372" w:name="_Toc159222160"/>
      <w:bookmarkStart w:id="373" w:name="BKM_8A27D277_2613_41D6_850A_CB5C68D7C957"/>
      <w:r w:rsidRPr="00A8683D">
        <w:lastRenderedPageBreak/>
        <w:t>Sutarčių būsenų istorija</w:t>
      </w:r>
      <w:bookmarkEnd w:id="370"/>
      <w:bookmarkEnd w:id="371"/>
      <w:bookmarkEnd w:id="372"/>
    </w:p>
    <w:p w14:paraId="70AC8416"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Sutartys</w:t>
      </w:r>
    </w:p>
    <w:p w14:paraId="25543DCC"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2015-10-15. </w:t>
      </w:r>
      <w:r w:rsidRPr="00A8683D">
        <w:rPr>
          <w:i/>
        </w:rPr>
        <w:t xml:space="preserve">Modifikuota </w:t>
      </w:r>
      <w:r w:rsidRPr="00A8683D">
        <w:t>2015-10-15.</w:t>
      </w:r>
    </w:p>
    <w:p w14:paraId="2BD3940D"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6EE38180" w14:textId="77777777" w:rsidR="00B731D9" w:rsidRPr="00A8683D" w:rsidRDefault="00B731D9" w:rsidP="00B731D9"/>
    <w:p w14:paraId="28EBEFFB"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21145254"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7E6239FC"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19577588"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4B4494FC" w14:textId="77777777" w:rsidR="00B731D9" w:rsidRPr="00A8683D" w:rsidRDefault="00B731D9">
            <w:pPr>
              <w:rPr>
                <w:b/>
              </w:rPr>
            </w:pPr>
            <w:r w:rsidRPr="00A8683D">
              <w:rPr>
                <w:b/>
              </w:rPr>
              <w:t>Pastabos</w:t>
            </w:r>
          </w:p>
        </w:tc>
      </w:tr>
      <w:tr w:rsidR="00B731D9" w:rsidRPr="00A8683D" w14:paraId="46BD8C5B"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23A71EA2" w14:textId="77777777" w:rsidR="00B731D9" w:rsidRPr="00A8683D" w:rsidRDefault="00B731D9">
            <w:r w:rsidRPr="00A8683D">
              <w:t>Data ir laikas</w:t>
            </w:r>
          </w:p>
        </w:tc>
        <w:tc>
          <w:tcPr>
            <w:tcW w:w="1980" w:type="dxa"/>
            <w:tcBorders>
              <w:top w:val="single" w:sz="2" w:space="0" w:color="auto"/>
              <w:left w:val="single" w:sz="2" w:space="0" w:color="auto"/>
              <w:bottom w:val="single" w:sz="2" w:space="0" w:color="auto"/>
              <w:right w:val="single" w:sz="2" w:space="0" w:color="auto"/>
            </w:tcBorders>
            <w:hideMark/>
          </w:tcPr>
          <w:p w14:paraId="5D4EF694" w14:textId="77777777" w:rsidR="00B731D9" w:rsidRPr="00A8683D" w:rsidRDefault="00B731D9">
            <w:r w:rsidRPr="00A8683D">
              <w:t>Data ir laikas</w:t>
            </w:r>
          </w:p>
        </w:tc>
        <w:tc>
          <w:tcPr>
            <w:tcW w:w="4680" w:type="dxa"/>
            <w:tcBorders>
              <w:top w:val="single" w:sz="2" w:space="0" w:color="auto"/>
              <w:left w:val="single" w:sz="2" w:space="0" w:color="auto"/>
              <w:bottom w:val="single" w:sz="2" w:space="0" w:color="auto"/>
              <w:right w:val="single" w:sz="2" w:space="0" w:color="auto"/>
            </w:tcBorders>
            <w:hideMark/>
          </w:tcPr>
          <w:p w14:paraId="395681C7" w14:textId="77777777" w:rsidR="00B731D9" w:rsidRPr="00A8683D" w:rsidRDefault="00B731D9">
            <w:r w:rsidRPr="00A8683D">
              <w:t>Būsenos pakeitimo data ir laikas.</w:t>
            </w:r>
          </w:p>
        </w:tc>
      </w:tr>
      <w:tr w:rsidR="00B731D9" w:rsidRPr="00A8683D" w14:paraId="25821E5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0BE4976" w14:textId="77777777" w:rsidR="00B731D9" w:rsidRPr="00A8683D" w:rsidRDefault="00B731D9">
            <w:bookmarkStart w:id="374" w:name="BKM_F98A8335_D2C9_4AFD_85F3_061C2E6C8BE8"/>
            <w:r w:rsidRPr="00A8683D">
              <w:t>Būsena</w:t>
            </w:r>
          </w:p>
        </w:tc>
        <w:tc>
          <w:tcPr>
            <w:tcW w:w="1980" w:type="dxa"/>
            <w:tcBorders>
              <w:top w:val="single" w:sz="2" w:space="0" w:color="auto"/>
              <w:left w:val="single" w:sz="2" w:space="0" w:color="auto"/>
              <w:bottom w:val="single" w:sz="2" w:space="0" w:color="auto"/>
              <w:right w:val="single" w:sz="2" w:space="0" w:color="auto"/>
            </w:tcBorders>
            <w:hideMark/>
          </w:tcPr>
          <w:p w14:paraId="4F151BDE"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77DAF1FB" w14:textId="77777777" w:rsidR="00B731D9" w:rsidRPr="00A8683D" w:rsidRDefault="00B731D9">
            <w:r w:rsidRPr="00A8683D">
              <w:t>Pagal sutarčių būsenų diagramą</w:t>
            </w:r>
          </w:p>
        </w:tc>
        <w:bookmarkEnd w:id="374"/>
      </w:tr>
    </w:tbl>
    <w:p w14:paraId="0BD21E9D" w14:textId="77777777" w:rsidR="00B731D9" w:rsidRPr="00A8683D" w:rsidRDefault="00B731D9" w:rsidP="00B731D9"/>
    <w:p w14:paraId="16ED12F4" w14:textId="77777777" w:rsidR="00B731D9" w:rsidRPr="00A8683D" w:rsidRDefault="00B731D9" w:rsidP="00B731D9"/>
    <w:p w14:paraId="1FFCCAAC"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667FF437"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3FF7EC85"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25398176"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2A2848DC" w14:textId="77777777" w:rsidR="00B731D9" w:rsidRPr="00A8683D" w:rsidRDefault="00B731D9">
            <w:pPr>
              <w:rPr>
                <w:b/>
              </w:rPr>
            </w:pPr>
            <w:r w:rsidRPr="00A8683D">
              <w:rPr>
                <w:b/>
              </w:rPr>
              <w:t>Pastabos</w:t>
            </w:r>
          </w:p>
        </w:tc>
      </w:tr>
      <w:tr w:rsidR="00B731D9" w:rsidRPr="00A8683D" w14:paraId="153C0B75"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5C8C915"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12D70213"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Sutarčių būsenų istorija. </w:t>
            </w:r>
          </w:p>
          <w:p w14:paraId="5D774567"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43AE6A97" w14:textId="77777777" w:rsidR="00B731D9" w:rsidRPr="00A8683D" w:rsidRDefault="00B731D9"/>
        </w:tc>
      </w:tr>
      <w:tr w:rsidR="00B731D9" w:rsidRPr="00A8683D" w14:paraId="3D251A5D"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3B9050DC"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A7ADB18"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Sutarčių būsenų istorija. </w:t>
            </w:r>
          </w:p>
          <w:p w14:paraId="4633F306"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Sutartys.</w:t>
            </w:r>
          </w:p>
        </w:tc>
        <w:tc>
          <w:tcPr>
            <w:tcW w:w="1710" w:type="dxa"/>
            <w:tcBorders>
              <w:top w:val="single" w:sz="2" w:space="0" w:color="auto"/>
              <w:left w:val="single" w:sz="2" w:space="0" w:color="auto"/>
              <w:bottom w:val="single" w:sz="2" w:space="0" w:color="auto"/>
              <w:right w:val="single" w:sz="2" w:space="0" w:color="auto"/>
            </w:tcBorders>
          </w:tcPr>
          <w:p w14:paraId="51FEF5B6" w14:textId="77777777" w:rsidR="00B731D9" w:rsidRPr="00A8683D" w:rsidRDefault="00B731D9"/>
        </w:tc>
        <w:bookmarkEnd w:id="336"/>
        <w:bookmarkEnd w:id="337"/>
        <w:bookmarkEnd w:id="373"/>
      </w:tr>
    </w:tbl>
    <w:p w14:paraId="5371340E" w14:textId="77777777" w:rsidR="00B731D9" w:rsidRPr="003E6AD6" w:rsidRDefault="00B731D9" w:rsidP="003E6AD6">
      <w:pPr>
        <w:pStyle w:val="Heading3"/>
        <w:numPr>
          <w:ilvl w:val="2"/>
          <w:numId w:val="20"/>
        </w:numPr>
        <w:rPr>
          <w:smallCaps/>
        </w:rPr>
      </w:pPr>
      <w:bookmarkStart w:id="375" w:name="_Toc452045802"/>
      <w:bookmarkStart w:id="376" w:name="_Toc64642402"/>
      <w:bookmarkStart w:id="377" w:name="_Toc159222161"/>
      <w:r w:rsidRPr="00A8683D">
        <w:lastRenderedPageBreak/>
        <w:t>Mokėjimo prašymai</w:t>
      </w:r>
      <w:bookmarkEnd w:id="375"/>
      <w:bookmarkEnd w:id="376"/>
      <w:bookmarkEnd w:id="377"/>
      <w:r w:rsidRPr="00A8683D">
        <w:t xml:space="preserve"> </w:t>
      </w:r>
    </w:p>
    <w:p w14:paraId="38E6E7DC" w14:textId="77777777" w:rsidR="007867DE" w:rsidRDefault="00C51E67" w:rsidP="00EB47D9">
      <w:pPr>
        <w:keepNext/>
        <w:jc w:val="center"/>
      </w:pPr>
      <w:bookmarkStart w:id="378" w:name="BKM_9DB582B7_1741_4FE3_BE42_36BE57482A84"/>
      <w:bookmarkStart w:id="379" w:name="BKM_2C17A7B2_BB50_4476_8497_8E55F4569447"/>
      <w:bookmarkStart w:id="380" w:name="MOKĖJIMO_PRAŠYMAI"/>
      <w:r>
        <w:t xml:space="preserve"> </w:t>
      </w:r>
      <w:r w:rsidR="00C94CBF">
        <w:rPr>
          <w:noProof/>
        </w:rPr>
        <w:drawing>
          <wp:inline distT="0" distB="0" distL="0" distR="0" wp14:anchorId="3BF04B0E" wp14:editId="239C566E">
            <wp:extent cx="6308336" cy="5472707"/>
            <wp:effectExtent l="0" t="0" r="0" b="0"/>
            <wp:docPr id="1353234465" name="Picture 1353234465" descr="A picture containing text, screenshot, font, prin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35323446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08336" cy="5472707"/>
                    </a:xfrm>
                    <a:prstGeom prst="rect">
                      <a:avLst/>
                    </a:prstGeom>
                  </pic:spPr>
                </pic:pic>
              </a:graphicData>
            </a:graphic>
          </wp:inline>
        </w:drawing>
      </w:r>
    </w:p>
    <w:p w14:paraId="0D59B68C" w14:textId="77777777" w:rsidR="00B731D9" w:rsidRPr="00626B23" w:rsidRDefault="007867DE" w:rsidP="008A0163">
      <w:pPr>
        <w:pStyle w:val="Caption"/>
        <w:jc w:val="center"/>
        <w:rPr>
          <w:iCs/>
        </w:rPr>
      </w:pPr>
      <w:r w:rsidRPr="008A0163">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2</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15</w:t>
      </w:r>
      <w:r w:rsidR="00215C96">
        <w:rPr>
          <w:i w:val="0"/>
          <w:iCs/>
        </w:rPr>
        <w:fldChar w:fldCharType="end"/>
      </w:r>
      <w:r>
        <w:rPr>
          <w:i w:val="0"/>
          <w:iCs/>
        </w:rPr>
        <w:t xml:space="preserve"> Mokėjimo prašymai</w:t>
      </w:r>
    </w:p>
    <w:p w14:paraId="45BCC13F" w14:textId="77777777" w:rsidR="00B731D9" w:rsidRPr="00A8683D" w:rsidRDefault="00B731D9" w:rsidP="00B731D9">
      <w:pPr>
        <w:keepNext/>
      </w:pPr>
      <w:bookmarkStart w:id="381" w:name="BKM_8E804F77_321D_4CA8_AC42_062A15568A4B"/>
      <w:bookmarkEnd w:id="378"/>
    </w:p>
    <w:p w14:paraId="754E640D" w14:textId="77777777" w:rsidR="004F59EA" w:rsidRDefault="00B731D9" w:rsidP="00EB47D9">
      <w:pPr>
        <w:keepNext/>
        <w:jc w:val="center"/>
      </w:pPr>
      <w:r w:rsidRPr="00A8683D">
        <w:rPr>
          <w:noProof/>
        </w:rPr>
        <w:drawing>
          <wp:inline distT="0" distB="0" distL="0" distR="0" wp14:anchorId="672BD87D" wp14:editId="72F1398E">
            <wp:extent cx="6893560" cy="5327650"/>
            <wp:effectExtent l="0" t="0" r="2540" b="6350"/>
            <wp:docPr id="5" name="Picture 5" descr="Timeli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imeline&#10;&#10;Description automatically generated with low confidenc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893560" cy="5327650"/>
                    </a:xfrm>
                    <a:prstGeom prst="rect">
                      <a:avLst/>
                    </a:prstGeom>
                    <a:noFill/>
                    <a:ln>
                      <a:noFill/>
                    </a:ln>
                  </pic:spPr>
                </pic:pic>
              </a:graphicData>
            </a:graphic>
          </wp:inline>
        </w:drawing>
      </w:r>
    </w:p>
    <w:p w14:paraId="5B614294" w14:textId="77777777" w:rsidR="00B731D9" w:rsidRPr="00626B23" w:rsidRDefault="004F59EA" w:rsidP="008A0163">
      <w:pPr>
        <w:pStyle w:val="Caption"/>
        <w:jc w:val="center"/>
        <w:rPr>
          <w:iCs/>
        </w:rPr>
      </w:pPr>
      <w:r w:rsidRPr="008A0163">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2</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16</w:t>
      </w:r>
      <w:r w:rsidR="00215C96">
        <w:rPr>
          <w:i w:val="0"/>
          <w:iCs/>
        </w:rPr>
        <w:fldChar w:fldCharType="end"/>
      </w:r>
      <w:r w:rsidR="00EB47D9">
        <w:rPr>
          <w:i w:val="0"/>
          <w:iCs/>
        </w:rPr>
        <w:t xml:space="preserve"> Mokėjimo prašymo išvados</w:t>
      </w:r>
    </w:p>
    <w:p w14:paraId="3D440B59" w14:textId="77777777" w:rsidR="00B731D9" w:rsidRPr="00A8683D" w:rsidRDefault="00B731D9" w:rsidP="00B731D9">
      <w:pPr>
        <w:keepNext/>
      </w:pPr>
      <w:bookmarkStart w:id="382" w:name="BKM_9EBF4FF0_5772_4C50_AFE0_957213A2DEE8"/>
      <w:bookmarkEnd w:id="381"/>
    </w:p>
    <w:p w14:paraId="7674182A" w14:textId="77777777" w:rsidR="00EB47D9" w:rsidRDefault="00B731D9" w:rsidP="00EB47D9">
      <w:pPr>
        <w:keepNext/>
        <w:jc w:val="center"/>
      </w:pPr>
      <w:r w:rsidRPr="00A8683D">
        <w:object w:dxaOrig="11370" w:dyaOrig="6690" w14:anchorId="181D10D9">
          <v:shape id="_x0000_i1029" type="#_x0000_t75" style="width:568.8pt;height:331.2pt" o:ole="">
            <v:imagedata r:id="rId35" o:title=""/>
          </v:shape>
          <o:OLEObject Type="Embed" ProgID="Visio.Drawing.15" ShapeID="_x0000_i1029" DrawAspect="Content" ObjectID="_1790752863" r:id="rId36"/>
        </w:object>
      </w:r>
    </w:p>
    <w:p w14:paraId="2B0DA961" w14:textId="77777777" w:rsidR="00636AD4" w:rsidRDefault="00EB47D9" w:rsidP="00A833CD">
      <w:pPr>
        <w:tabs>
          <w:tab w:val="left" w:pos="5529"/>
        </w:tabs>
        <w:jc w:val="center"/>
        <w:rPr>
          <w:iCs/>
        </w:rPr>
      </w:pPr>
      <w:r w:rsidRPr="00A833CD">
        <w:rPr>
          <w:iCs/>
        </w:rPr>
        <w:t xml:space="preserve">pav. </w:t>
      </w:r>
      <w:r w:rsidR="00215C96">
        <w:rPr>
          <w:iCs/>
        </w:rPr>
        <w:fldChar w:fldCharType="begin"/>
      </w:r>
      <w:r w:rsidR="00215C96">
        <w:rPr>
          <w:iCs/>
        </w:rPr>
        <w:instrText xml:space="preserve"> STYLEREF 1 \s </w:instrText>
      </w:r>
      <w:r w:rsidR="00215C96">
        <w:rPr>
          <w:iCs/>
        </w:rPr>
        <w:fldChar w:fldCharType="separate"/>
      </w:r>
      <w:r w:rsidR="000E53E0">
        <w:rPr>
          <w:iCs/>
          <w:noProof/>
        </w:rPr>
        <w:t>2</w:t>
      </w:r>
      <w:r w:rsidR="00215C96">
        <w:rPr>
          <w:iCs/>
        </w:rPr>
        <w:fldChar w:fldCharType="end"/>
      </w:r>
      <w:r w:rsidR="00215C96">
        <w:rPr>
          <w:iCs/>
        </w:rPr>
        <w:t>.</w:t>
      </w:r>
      <w:r w:rsidR="00215C96">
        <w:rPr>
          <w:iCs/>
        </w:rPr>
        <w:fldChar w:fldCharType="begin"/>
      </w:r>
      <w:r w:rsidR="00215C96">
        <w:rPr>
          <w:iCs/>
        </w:rPr>
        <w:instrText xml:space="preserve"> SEQ pav. \* ARABIC \s 1 </w:instrText>
      </w:r>
      <w:r w:rsidR="00215C96">
        <w:rPr>
          <w:iCs/>
        </w:rPr>
        <w:fldChar w:fldCharType="separate"/>
      </w:r>
      <w:r w:rsidR="000E53E0">
        <w:rPr>
          <w:iCs/>
          <w:noProof/>
        </w:rPr>
        <w:t>17</w:t>
      </w:r>
      <w:r w:rsidR="00215C96">
        <w:rPr>
          <w:iCs/>
        </w:rPr>
        <w:fldChar w:fldCharType="end"/>
      </w:r>
      <w:r w:rsidRPr="008A0163">
        <w:rPr>
          <w:iCs/>
        </w:rPr>
        <w:t xml:space="preserve"> Apmokėjimai</w:t>
      </w:r>
    </w:p>
    <w:p w14:paraId="4627C468" w14:textId="77777777" w:rsidR="00636AD4" w:rsidRDefault="00636AD4" w:rsidP="008A0163">
      <w:pPr>
        <w:keepNext/>
        <w:tabs>
          <w:tab w:val="left" w:pos="5529"/>
        </w:tabs>
        <w:jc w:val="center"/>
      </w:pPr>
      <w:r w:rsidRPr="00A8683D">
        <w:object w:dxaOrig="9840" w:dyaOrig="4755" w14:anchorId="199E8D37">
          <v:shape id="_x0000_i1030" type="#_x0000_t75" style="width:489.6pt;height:237.6pt" o:ole="">
            <v:imagedata r:id="rId37" o:title=""/>
          </v:shape>
          <o:OLEObject Type="Embed" ProgID="Visio.Drawing.15" ShapeID="_x0000_i1030" DrawAspect="Content" ObjectID="_1790752864" r:id="rId38"/>
        </w:object>
      </w:r>
    </w:p>
    <w:p w14:paraId="100579F3" w14:textId="77777777" w:rsidR="00A833CD" w:rsidRPr="00A833CD" w:rsidRDefault="00636AD4" w:rsidP="008A0163">
      <w:pPr>
        <w:tabs>
          <w:tab w:val="left" w:pos="5529"/>
        </w:tabs>
        <w:jc w:val="center"/>
      </w:pPr>
      <w:r>
        <w:t xml:space="preserve">pav. </w:t>
      </w:r>
      <w:r w:rsidR="00B93350" w:rsidRPr="00A8683D">
        <w:t>Apmokėjimų planas</w:t>
      </w:r>
    </w:p>
    <w:p w14:paraId="3D24111B" w14:textId="77777777" w:rsidR="00B731D9" w:rsidRPr="00A8683D" w:rsidRDefault="00B731D9" w:rsidP="008A0163">
      <w:pPr>
        <w:pStyle w:val="Caption"/>
        <w:jc w:val="center"/>
      </w:pPr>
      <w:bookmarkStart w:id="383" w:name="BKM_35120AA5_CCA5_43A5_85AC_B4682D960F43"/>
      <w:bookmarkEnd w:id="382"/>
    </w:p>
    <w:p w14:paraId="2BB11900" w14:textId="77777777" w:rsidR="00B731D9" w:rsidRPr="00A8683D" w:rsidRDefault="00B731D9" w:rsidP="00DF40CE">
      <w:pPr>
        <w:pStyle w:val="Heading4"/>
      </w:pPr>
      <w:bookmarkStart w:id="384" w:name="_Toc138234211"/>
      <w:bookmarkStart w:id="385" w:name="_Toc150240993"/>
      <w:bookmarkStart w:id="386" w:name="_Toc452045803"/>
      <w:bookmarkStart w:id="387" w:name="_Toc64642403"/>
      <w:bookmarkStart w:id="388" w:name="_Toc159222162"/>
      <w:bookmarkStart w:id="389" w:name="BKM_F0FB78BA_55CE_492B_8585_D09A87861E7A"/>
      <w:bookmarkEnd w:id="383"/>
      <w:bookmarkEnd w:id="384"/>
      <w:bookmarkEnd w:id="385"/>
      <w:r w:rsidRPr="00A8683D">
        <w:t>Mokėjimo prašymai</w:t>
      </w:r>
      <w:bookmarkEnd w:id="386"/>
      <w:bookmarkEnd w:id="387"/>
      <w:bookmarkEnd w:id="388"/>
    </w:p>
    <w:p w14:paraId="4418D909"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084B056A"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tab/>
      </w:r>
      <w:r w:rsidRPr="00A8683D">
        <w:rPr>
          <w:i/>
        </w:rPr>
        <w:t>Sukurta</w:t>
      </w:r>
      <w:r w:rsidRPr="00A8683D">
        <w:t xml:space="preserve"> 2015-10-08. </w:t>
      </w:r>
      <w:r w:rsidRPr="00A8683D">
        <w:rPr>
          <w:i/>
        </w:rPr>
        <w:t xml:space="preserve">Modifikuota </w:t>
      </w:r>
      <w:r w:rsidRPr="00A8683D">
        <w:t>202</w:t>
      </w:r>
      <w:r w:rsidR="00F4085C" w:rsidRPr="00A8683D">
        <w:t>2m</w:t>
      </w:r>
      <w:r w:rsidRPr="00A8683D">
        <w:t>.</w:t>
      </w:r>
    </w:p>
    <w:p w14:paraId="411B7080"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54B7B2CB" w14:textId="77777777" w:rsidR="00B731D9" w:rsidRPr="00A8683D" w:rsidRDefault="00B731D9" w:rsidP="00B731D9"/>
    <w:p w14:paraId="2652FCD9"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2B642A79"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58BAE846"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156D9E4C"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295E8D6C" w14:textId="77777777" w:rsidR="00B731D9" w:rsidRPr="00A8683D" w:rsidRDefault="00B731D9">
            <w:pPr>
              <w:rPr>
                <w:b/>
              </w:rPr>
            </w:pPr>
            <w:r w:rsidRPr="00A8683D">
              <w:rPr>
                <w:b/>
              </w:rPr>
              <w:t>Pastabos</w:t>
            </w:r>
          </w:p>
        </w:tc>
      </w:tr>
      <w:tr w:rsidR="00B731D9" w:rsidRPr="00A8683D" w14:paraId="4FBAE3FA"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CBE2D50" w14:textId="77777777" w:rsidR="00B731D9" w:rsidRPr="00A8683D" w:rsidRDefault="00B731D9">
            <w:r w:rsidRPr="00A8683D">
              <w:t>Eil.nr</w:t>
            </w:r>
          </w:p>
        </w:tc>
        <w:tc>
          <w:tcPr>
            <w:tcW w:w="1980" w:type="dxa"/>
            <w:tcBorders>
              <w:top w:val="single" w:sz="2" w:space="0" w:color="auto"/>
              <w:left w:val="single" w:sz="2" w:space="0" w:color="auto"/>
              <w:bottom w:val="single" w:sz="2" w:space="0" w:color="auto"/>
              <w:right w:val="single" w:sz="2" w:space="0" w:color="auto"/>
            </w:tcBorders>
            <w:hideMark/>
          </w:tcPr>
          <w:p w14:paraId="66DD293B"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4D83AE19" w14:textId="77777777" w:rsidR="00B731D9" w:rsidRPr="00A8683D" w:rsidRDefault="00B731D9"/>
        </w:tc>
      </w:tr>
      <w:tr w:rsidR="00B731D9" w:rsidRPr="00A8683D" w14:paraId="1B24980F"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FC8C111" w14:textId="77777777" w:rsidR="00B731D9" w:rsidRPr="00A8683D" w:rsidRDefault="00B731D9">
            <w:r w:rsidRPr="00A8683D">
              <w:t>MP Nr.</w:t>
            </w:r>
          </w:p>
        </w:tc>
        <w:tc>
          <w:tcPr>
            <w:tcW w:w="1980" w:type="dxa"/>
            <w:tcBorders>
              <w:top w:val="single" w:sz="2" w:space="0" w:color="auto"/>
              <w:left w:val="single" w:sz="2" w:space="0" w:color="auto"/>
              <w:bottom w:val="single" w:sz="2" w:space="0" w:color="auto"/>
              <w:right w:val="single" w:sz="2" w:space="0" w:color="auto"/>
            </w:tcBorders>
            <w:hideMark/>
          </w:tcPr>
          <w:p w14:paraId="63A37B72"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11C3AF31" w14:textId="77777777" w:rsidR="00B731D9" w:rsidRPr="00A8683D" w:rsidRDefault="00B731D9"/>
        </w:tc>
      </w:tr>
      <w:tr w:rsidR="00B731D9" w:rsidRPr="00A8683D" w14:paraId="0D751FE7"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5EA4632" w14:textId="77777777" w:rsidR="00B731D9" w:rsidRPr="00A8683D" w:rsidRDefault="00B731D9">
            <w:bookmarkStart w:id="390" w:name="BKM_33AC8B7F_0FC5_4556_A5BD_91F84F1DB2F5"/>
            <w:r w:rsidRPr="00A8683D">
              <w:t>Prašymo tipas</w:t>
            </w:r>
          </w:p>
        </w:tc>
        <w:tc>
          <w:tcPr>
            <w:tcW w:w="1980" w:type="dxa"/>
            <w:tcBorders>
              <w:top w:val="single" w:sz="2" w:space="0" w:color="auto"/>
              <w:left w:val="single" w:sz="2" w:space="0" w:color="auto"/>
              <w:bottom w:val="single" w:sz="2" w:space="0" w:color="auto"/>
              <w:right w:val="single" w:sz="2" w:space="0" w:color="auto"/>
            </w:tcBorders>
            <w:hideMark/>
          </w:tcPr>
          <w:p w14:paraId="6793E8B1"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3052CA29" w14:textId="77777777" w:rsidR="00B731D9" w:rsidRPr="00A8683D" w:rsidRDefault="00B731D9">
            <w:r w:rsidRPr="00A8683D">
              <w:t>Prašymas apmokėti išlaidas</w:t>
            </w:r>
          </w:p>
          <w:p w14:paraId="73224409" w14:textId="77777777" w:rsidR="00B731D9" w:rsidRPr="00A8683D" w:rsidRDefault="00B731D9">
            <w:r w:rsidRPr="00A8683D">
              <w:t>Prašymas kompensuoti išlaidas</w:t>
            </w:r>
          </w:p>
          <w:p w14:paraId="0498EF81" w14:textId="77777777" w:rsidR="00B731D9" w:rsidRPr="00A8683D" w:rsidRDefault="00B731D9">
            <w:r w:rsidRPr="00A8683D">
              <w:t>Išlaidų deklaracija</w:t>
            </w:r>
          </w:p>
          <w:p w14:paraId="7A28E06E" w14:textId="77777777" w:rsidR="00B731D9" w:rsidRPr="00A8683D" w:rsidRDefault="00B731D9">
            <w:r w:rsidRPr="00A8683D">
              <w:t>Negautų tranzitų vizų mokesči</w:t>
            </w:r>
            <w:r w:rsidR="003B5C0F">
              <w:t>ų</w:t>
            </w:r>
            <w:r w:rsidRPr="00A8683D">
              <w:t xml:space="preserve"> deklaracija</w:t>
            </w:r>
          </w:p>
          <w:p w14:paraId="0D36E17D" w14:textId="77777777" w:rsidR="00B731D9" w:rsidRPr="00A8683D" w:rsidRDefault="00B731D9"/>
        </w:tc>
        <w:bookmarkEnd w:id="390"/>
      </w:tr>
      <w:tr w:rsidR="00B731D9" w:rsidRPr="00A8683D" w14:paraId="4104BE86"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15589D4" w14:textId="77777777" w:rsidR="00B731D9" w:rsidRPr="00A8683D" w:rsidRDefault="00B731D9">
            <w:bookmarkStart w:id="391" w:name="BKM_9D677EDC_1B14_401C_9DA4_CC7039A94A1D"/>
            <w:r w:rsidRPr="00A8683D">
              <w:t>Mokėjimo būdas</w:t>
            </w:r>
          </w:p>
        </w:tc>
        <w:tc>
          <w:tcPr>
            <w:tcW w:w="1980" w:type="dxa"/>
            <w:tcBorders>
              <w:top w:val="single" w:sz="2" w:space="0" w:color="auto"/>
              <w:left w:val="single" w:sz="2" w:space="0" w:color="auto"/>
              <w:bottom w:val="single" w:sz="2" w:space="0" w:color="auto"/>
              <w:right w:val="single" w:sz="2" w:space="0" w:color="auto"/>
            </w:tcBorders>
            <w:hideMark/>
          </w:tcPr>
          <w:p w14:paraId="29956A9A"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64274E97" w14:textId="77777777" w:rsidR="00B731D9" w:rsidRPr="00A8683D" w:rsidRDefault="00B731D9">
            <w:r w:rsidRPr="00A8683D">
              <w:t>Sąskaitų apmokėjimas</w:t>
            </w:r>
          </w:p>
          <w:p w14:paraId="52FEDCFB" w14:textId="77777777" w:rsidR="00B731D9" w:rsidRPr="00A8683D" w:rsidRDefault="00B731D9">
            <w:r w:rsidRPr="00A8683D">
              <w:t>Išlaidų kompensavimas</w:t>
            </w:r>
          </w:p>
          <w:p w14:paraId="16707921" w14:textId="77777777" w:rsidR="00B731D9" w:rsidRPr="00A8683D" w:rsidRDefault="00B731D9">
            <w:r w:rsidRPr="00A8683D">
              <w:lastRenderedPageBreak/>
              <w:t>Veiklos projektų išlaidų kompensavimas</w:t>
            </w:r>
          </w:p>
          <w:p w14:paraId="73E3A8B3" w14:textId="77777777" w:rsidR="00B731D9" w:rsidRPr="00A8683D" w:rsidRDefault="00B731D9">
            <w:r w:rsidRPr="00A8683D">
              <w:t xml:space="preserve">Projekto išlaidų apmokėjimas avansu </w:t>
            </w:r>
          </w:p>
          <w:p w14:paraId="7FCBC054" w14:textId="77777777" w:rsidR="00B731D9" w:rsidRPr="00A8683D" w:rsidRDefault="00B731D9">
            <w:r w:rsidRPr="00A8683D">
              <w:t>Veiklos projekto išlaidos.</w:t>
            </w:r>
          </w:p>
          <w:p w14:paraId="469E4689" w14:textId="77777777" w:rsidR="00B731D9" w:rsidRPr="00A8683D" w:rsidRDefault="00B731D9">
            <w:r w:rsidRPr="00A8683D">
              <w:t>Negautas tranzito vizų mokestis</w:t>
            </w:r>
          </w:p>
        </w:tc>
        <w:bookmarkEnd w:id="391"/>
      </w:tr>
      <w:tr w:rsidR="00B731D9" w:rsidRPr="00A8683D" w14:paraId="1F0CA0CD"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E0E02D4" w14:textId="77777777" w:rsidR="00B731D9" w:rsidRPr="00A8683D" w:rsidRDefault="00B731D9">
            <w:bookmarkStart w:id="392" w:name="BKM_5EC22D8F_2826_4828_A515_670051C7FC9A"/>
            <w:r w:rsidRPr="00A8683D">
              <w:lastRenderedPageBreak/>
              <w:t>Išlaidų pobūdis</w:t>
            </w:r>
          </w:p>
        </w:tc>
        <w:tc>
          <w:tcPr>
            <w:tcW w:w="1980" w:type="dxa"/>
            <w:tcBorders>
              <w:top w:val="single" w:sz="2" w:space="0" w:color="auto"/>
              <w:left w:val="single" w:sz="2" w:space="0" w:color="auto"/>
              <w:bottom w:val="single" w:sz="2" w:space="0" w:color="auto"/>
              <w:right w:val="single" w:sz="2" w:space="0" w:color="auto"/>
            </w:tcBorders>
            <w:hideMark/>
          </w:tcPr>
          <w:p w14:paraId="2A8F6B4A"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5B13BB7D" w14:textId="77777777" w:rsidR="00B731D9" w:rsidRPr="00A8683D" w:rsidRDefault="00B731D9">
            <w:r w:rsidRPr="00A8683D">
              <w:t>Tarpinis, Galutinis</w:t>
            </w:r>
          </w:p>
        </w:tc>
        <w:bookmarkEnd w:id="392"/>
      </w:tr>
      <w:tr w:rsidR="00B731D9" w:rsidRPr="00A8683D" w14:paraId="30E8573C"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2818BA6" w14:textId="77777777" w:rsidR="00B731D9" w:rsidRPr="00A8683D" w:rsidRDefault="00B731D9">
            <w:r w:rsidRPr="00A8683D">
              <w:t>Pirkimo vertinimas</w:t>
            </w:r>
          </w:p>
        </w:tc>
        <w:tc>
          <w:tcPr>
            <w:tcW w:w="1980" w:type="dxa"/>
            <w:tcBorders>
              <w:top w:val="single" w:sz="2" w:space="0" w:color="auto"/>
              <w:left w:val="single" w:sz="2" w:space="0" w:color="auto"/>
              <w:bottom w:val="single" w:sz="2" w:space="0" w:color="auto"/>
              <w:right w:val="single" w:sz="2" w:space="0" w:color="auto"/>
            </w:tcBorders>
            <w:hideMark/>
          </w:tcPr>
          <w:p w14:paraId="7ED73B77"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22112E1B" w14:textId="77777777" w:rsidR="00B731D9" w:rsidRPr="00A8683D" w:rsidRDefault="00B731D9">
            <w:r w:rsidRPr="00A8683D">
              <w:t>Nevertinamas</w:t>
            </w:r>
          </w:p>
          <w:p w14:paraId="08228E9D" w14:textId="77777777" w:rsidR="00B731D9" w:rsidRPr="00A8683D" w:rsidRDefault="00B731D9">
            <w:r w:rsidRPr="00A8683D">
              <w:t>Išankstinis</w:t>
            </w:r>
          </w:p>
          <w:p w14:paraId="30C5D77B" w14:textId="77777777" w:rsidR="00B731D9" w:rsidRPr="00A8683D" w:rsidRDefault="00B731D9">
            <w:r w:rsidRPr="00A8683D">
              <w:t>Paskesnis</w:t>
            </w:r>
          </w:p>
        </w:tc>
      </w:tr>
      <w:tr w:rsidR="00B731D9" w:rsidRPr="00A8683D" w14:paraId="12CE8096"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C67728F" w14:textId="77777777" w:rsidR="00B731D9" w:rsidRPr="00A8683D" w:rsidRDefault="00B731D9">
            <w:bookmarkStart w:id="393" w:name="BKM_92C795BB_B983_4A34_BB18_6819662CEB14"/>
            <w:r w:rsidRPr="00A8683D">
              <w:t>Planuojama pateikimo data</w:t>
            </w:r>
          </w:p>
        </w:tc>
        <w:tc>
          <w:tcPr>
            <w:tcW w:w="1980" w:type="dxa"/>
            <w:tcBorders>
              <w:top w:val="single" w:sz="2" w:space="0" w:color="auto"/>
              <w:left w:val="single" w:sz="2" w:space="0" w:color="auto"/>
              <w:bottom w:val="single" w:sz="2" w:space="0" w:color="auto"/>
              <w:right w:val="single" w:sz="2" w:space="0" w:color="auto"/>
            </w:tcBorders>
            <w:hideMark/>
          </w:tcPr>
          <w:p w14:paraId="07A2C905"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0B067BF8" w14:textId="77777777" w:rsidR="00B731D9" w:rsidRPr="00A8683D" w:rsidRDefault="00B731D9"/>
        </w:tc>
        <w:bookmarkEnd w:id="393"/>
      </w:tr>
      <w:tr w:rsidR="00B731D9" w:rsidRPr="00A8683D" w14:paraId="7C3D34DA"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727A368" w14:textId="77777777" w:rsidR="00B731D9" w:rsidRPr="00A8683D" w:rsidRDefault="00B731D9">
            <w:bookmarkStart w:id="394" w:name="BKM_9B2966B0_70D7_4386_9361_97E53F73EF86"/>
            <w:r w:rsidRPr="00A8683D">
              <w:t>Pateikta</w:t>
            </w:r>
          </w:p>
        </w:tc>
        <w:tc>
          <w:tcPr>
            <w:tcW w:w="1980" w:type="dxa"/>
            <w:tcBorders>
              <w:top w:val="single" w:sz="2" w:space="0" w:color="auto"/>
              <w:left w:val="single" w:sz="2" w:space="0" w:color="auto"/>
              <w:bottom w:val="single" w:sz="2" w:space="0" w:color="auto"/>
              <w:right w:val="single" w:sz="2" w:space="0" w:color="auto"/>
            </w:tcBorders>
            <w:hideMark/>
          </w:tcPr>
          <w:p w14:paraId="66B48700"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36ABEA03" w14:textId="77777777" w:rsidR="00B731D9" w:rsidRPr="00A8683D" w:rsidRDefault="00B731D9"/>
        </w:tc>
        <w:bookmarkEnd w:id="394"/>
      </w:tr>
      <w:tr w:rsidR="00B731D9" w:rsidRPr="00A8683D" w14:paraId="176E7C4F"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3217F23" w14:textId="77777777" w:rsidR="00B731D9" w:rsidRPr="00A8683D" w:rsidRDefault="00B731D9">
            <w:bookmarkStart w:id="395" w:name="BKM_114BA912_8E62_41BC_82D6_4E4BE10EF008"/>
            <w:r w:rsidRPr="00A8683D">
              <w:t>Vertinimo būdas</w:t>
            </w:r>
          </w:p>
        </w:tc>
        <w:tc>
          <w:tcPr>
            <w:tcW w:w="1980" w:type="dxa"/>
            <w:tcBorders>
              <w:top w:val="single" w:sz="2" w:space="0" w:color="auto"/>
              <w:left w:val="single" w:sz="2" w:space="0" w:color="auto"/>
              <w:bottom w:val="single" w:sz="2" w:space="0" w:color="auto"/>
              <w:right w:val="single" w:sz="2" w:space="0" w:color="auto"/>
            </w:tcBorders>
            <w:hideMark/>
          </w:tcPr>
          <w:p w14:paraId="471749F1"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637C6F6D" w14:textId="77777777" w:rsidR="00B731D9" w:rsidRPr="00A8683D" w:rsidRDefault="00B731D9">
            <w:r w:rsidRPr="00A8683D">
              <w:t>100 proc.</w:t>
            </w:r>
          </w:p>
          <w:p w14:paraId="37CB9060" w14:textId="77777777" w:rsidR="00B731D9" w:rsidRPr="00A8683D" w:rsidRDefault="00B731D9">
            <w:r w:rsidRPr="00A8683D">
              <w:t>Atrankinis</w:t>
            </w:r>
          </w:p>
        </w:tc>
        <w:bookmarkEnd w:id="395"/>
      </w:tr>
      <w:tr w:rsidR="00B731D9" w:rsidRPr="00A8683D" w14:paraId="2AFA934B"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4A3967B" w14:textId="77777777" w:rsidR="00B731D9" w:rsidRPr="00A8683D" w:rsidRDefault="00B731D9">
            <w:bookmarkStart w:id="396" w:name="BKM_376004C6_4F12_4F2F_A255_16D489D059B0"/>
            <w:r w:rsidRPr="00A8683D">
              <w:t>Planuojama vertinimo pabaiga</w:t>
            </w:r>
          </w:p>
        </w:tc>
        <w:tc>
          <w:tcPr>
            <w:tcW w:w="1980" w:type="dxa"/>
            <w:tcBorders>
              <w:top w:val="single" w:sz="2" w:space="0" w:color="auto"/>
              <w:left w:val="single" w:sz="2" w:space="0" w:color="auto"/>
              <w:bottom w:val="single" w:sz="2" w:space="0" w:color="auto"/>
              <w:right w:val="single" w:sz="2" w:space="0" w:color="auto"/>
            </w:tcBorders>
            <w:hideMark/>
          </w:tcPr>
          <w:p w14:paraId="12D08D81"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65D156C4" w14:textId="77777777" w:rsidR="00B731D9" w:rsidRPr="00A8683D" w:rsidRDefault="00B731D9"/>
        </w:tc>
        <w:bookmarkEnd w:id="396"/>
      </w:tr>
      <w:tr w:rsidR="00B731D9" w:rsidRPr="00A8683D" w14:paraId="2E7215DE"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9F161E9" w14:textId="77777777" w:rsidR="00B731D9" w:rsidRPr="00A8683D" w:rsidRDefault="00B731D9">
            <w:bookmarkStart w:id="397" w:name="BKM_86B7C394_BA52_4126_A79E_64EC57F4F6C4"/>
            <w:r w:rsidRPr="00A8683D">
              <w:t>Išlaidų patyrimo laikotarpis nuo</w:t>
            </w:r>
          </w:p>
        </w:tc>
        <w:tc>
          <w:tcPr>
            <w:tcW w:w="1980" w:type="dxa"/>
            <w:tcBorders>
              <w:top w:val="single" w:sz="2" w:space="0" w:color="auto"/>
              <w:left w:val="single" w:sz="2" w:space="0" w:color="auto"/>
              <w:bottom w:val="single" w:sz="2" w:space="0" w:color="auto"/>
              <w:right w:val="single" w:sz="2" w:space="0" w:color="auto"/>
            </w:tcBorders>
            <w:hideMark/>
          </w:tcPr>
          <w:p w14:paraId="6C46144A"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57854342" w14:textId="77777777" w:rsidR="00B731D9" w:rsidRPr="00A8683D" w:rsidRDefault="00B731D9"/>
        </w:tc>
        <w:bookmarkEnd w:id="397"/>
      </w:tr>
      <w:tr w:rsidR="00B731D9" w:rsidRPr="00A8683D" w14:paraId="69432B7E"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9BDA5C9" w14:textId="77777777" w:rsidR="00B731D9" w:rsidRPr="00A8683D" w:rsidRDefault="00B731D9">
            <w:bookmarkStart w:id="398" w:name="BKM_EF5B2941_A6CB_44AD_A229_5B4FF3250CE3"/>
            <w:r w:rsidRPr="00A8683D">
              <w:t>Išlaidų patyrimo laikotarpis iki</w:t>
            </w:r>
          </w:p>
        </w:tc>
        <w:tc>
          <w:tcPr>
            <w:tcW w:w="1980" w:type="dxa"/>
            <w:tcBorders>
              <w:top w:val="single" w:sz="2" w:space="0" w:color="auto"/>
              <w:left w:val="single" w:sz="2" w:space="0" w:color="auto"/>
              <w:bottom w:val="single" w:sz="2" w:space="0" w:color="auto"/>
              <w:right w:val="single" w:sz="2" w:space="0" w:color="auto"/>
            </w:tcBorders>
            <w:hideMark/>
          </w:tcPr>
          <w:p w14:paraId="2B8DFC71"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011A4E86" w14:textId="77777777" w:rsidR="00B731D9" w:rsidRPr="00A8683D" w:rsidRDefault="00B731D9"/>
        </w:tc>
        <w:bookmarkEnd w:id="398"/>
      </w:tr>
      <w:tr w:rsidR="00B731D9" w:rsidRPr="00A8683D" w14:paraId="118D9448"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0E85F2F" w14:textId="77777777" w:rsidR="00B731D9" w:rsidRPr="00A8683D" w:rsidRDefault="00B731D9">
            <w:bookmarkStart w:id="399" w:name="BKM_E4B0C9CC_E135_48FC_8B7F_4412A3D7CC15"/>
            <w:r w:rsidRPr="00A8683D">
              <w:t>Būsena</w:t>
            </w:r>
          </w:p>
        </w:tc>
        <w:tc>
          <w:tcPr>
            <w:tcW w:w="1980" w:type="dxa"/>
            <w:tcBorders>
              <w:top w:val="single" w:sz="2" w:space="0" w:color="auto"/>
              <w:left w:val="single" w:sz="2" w:space="0" w:color="auto"/>
              <w:bottom w:val="single" w:sz="2" w:space="0" w:color="auto"/>
              <w:right w:val="single" w:sz="2" w:space="0" w:color="auto"/>
            </w:tcBorders>
            <w:hideMark/>
          </w:tcPr>
          <w:p w14:paraId="7D986E47"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5BCBA2B0" w14:textId="77777777" w:rsidR="003B5C0F" w:rsidRDefault="00B731D9">
            <w:r w:rsidRPr="00A8683D">
              <w:t>MP būsen</w:t>
            </w:r>
            <w:r w:rsidR="003B5C0F">
              <w:t>os:</w:t>
            </w:r>
          </w:p>
          <w:p w14:paraId="2E2D0E62" w14:textId="77777777" w:rsidR="00B731D9" w:rsidRPr="00A8683D" w:rsidRDefault="003B5C0F">
            <w:r>
              <w:t>Planuojamas; Pateiktas; Vertinamas; Grąžinta vertinimui; Patvirtintas; Patvirtintas apmokėjimui; Rasti neatitikimai; Atmesti; Sustabdytas; Pateikti dokumentus.</w:t>
            </w:r>
          </w:p>
        </w:tc>
        <w:bookmarkEnd w:id="399"/>
      </w:tr>
      <w:tr w:rsidR="00B731D9" w:rsidRPr="00A8683D" w14:paraId="531C96F8"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F7E36FD" w14:textId="77777777" w:rsidR="00B731D9" w:rsidRPr="00A8683D" w:rsidRDefault="00B731D9">
            <w:r w:rsidRPr="00A8683D">
              <w:t>Atviras</w:t>
            </w:r>
          </w:p>
        </w:tc>
        <w:tc>
          <w:tcPr>
            <w:tcW w:w="1980" w:type="dxa"/>
            <w:tcBorders>
              <w:top w:val="single" w:sz="2" w:space="0" w:color="auto"/>
              <w:left w:val="single" w:sz="2" w:space="0" w:color="auto"/>
              <w:bottom w:val="single" w:sz="2" w:space="0" w:color="auto"/>
              <w:right w:val="single" w:sz="2" w:space="0" w:color="auto"/>
            </w:tcBorders>
            <w:hideMark/>
          </w:tcPr>
          <w:p w14:paraId="281087E4"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1D39F299" w14:textId="77777777" w:rsidR="00B731D9" w:rsidRPr="00A8683D" w:rsidRDefault="00B731D9"/>
        </w:tc>
      </w:tr>
      <w:tr w:rsidR="00B731D9" w:rsidRPr="00A8683D" w14:paraId="65DAA29D"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AD89B90" w14:textId="77777777" w:rsidR="00B731D9" w:rsidRPr="00A8683D" w:rsidRDefault="00B731D9">
            <w:r w:rsidRPr="00A8683D">
              <w:t>Ribotas</w:t>
            </w:r>
          </w:p>
        </w:tc>
        <w:tc>
          <w:tcPr>
            <w:tcW w:w="1980" w:type="dxa"/>
            <w:tcBorders>
              <w:top w:val="single" w:sz="2" w:space="0" w:color="auto"/>
              <w:left w:val="single" w:sz="2" w:space="0" w:color="auto"/>
              <w:bottom w:val="single" w:sz="2" w:space="0" w:color="auto"/>
              <w:right w:val="single" w:sz="2" w:space="0" w:color="auto"/>
            </w:tcBorders>
            <w:hideMark/>
          </w:tcPr>
          <w:p w14:paraId="32D49345"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20227B23" w14:textId="77777777" w:rsidR="00B731D9" w:rsidRPr="00A8683D" w:rsidRDefault="00B731D9"/>
        </w:tc>
      </w:tr>
      <w:tr w:rsidR="00B731D9" w:rsidRPr="00A8683D" w14:paraId="133C9AB7"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F9D4405" w14:textId="77777777" w:rsidR="00B731D9" w:rsidRPr="00A8683D" w:rsidRDefault="00B731D9">
            <w:r w:rsidRPr="00A8683D">
              <w:t>Skelbiamos derybos</w:t>
            </w:r>
          </w:p>
        </w:tc>
        <w:tc>
          <w:tcPr>
            <w:tcW w:w="1980" w:type="dxa"/>
            <w:tcBorders>
              <w:top w:val="single" w:sz="2" w:space="0" w:color="auto"/>
              <w:left w:val="single" w:sz="2" w:space="0" w:color="auto"/>
              <w:bottom w:val="single" w:sz="2" w:space="0" w:color="auto"/>
              <w:right w:val="single" w:sz="2" w:space="0" w:color="auto"/>
            </w:tcBorders>
            <w:hideMark/>
          </w:tcPr>
          <w:p w14:paraId="1F472545"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076D9D6A" w14:textId="77777777" w:rsidR="00B731D9" w:rsidRPr="00A8683D" w:rsidRDefault="00B731D9"/>
        </w:tc>
      </w:tr>
      <w:tr w:rsidR="00B731D9" w:rsidRPr="00A8683D" w14:paraId="3C798A66"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7082298" w14:textId="77777777" w:rsidR="00B731D9" w:rsidRPr="00A8683D" w:rsidRDefault="00B731D9">
            <w:r w:rsidRPr="00A8683D">
              <w:t>Neskelbiamos derybos</w:t>
            </w:r>
          </w:p>
        </w:tc>
        <w:tc>
          <w:tcPr>
            <w:tcW w:w="1980" w:type="dxa"/>
            <w:tcBorders>
              <w:top w:val="single" w:sz="2" w:space="0" w:color="auto"/>
              <w:left w:val="single" w:sz="2" w:space="0" w:color="auto"/>
              <w:bottom w:val="single" w:sz="2" w:space="0" w:color="auto"/>
              <w:right w:val="single" w:sz="2" w:space="0" w:color="auto"/>
            </w:tcBorders>
            <w:hideMark/>
          </w:tcPr>
          <w:p w14:paraId="2E23D8F8"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30475AF7" w14:textId="77777777" w:rsidR="00B731D9" w:rsidRPr="00A8683D" w:rsidRDefault="00B731D9"/>
        </w:tc>
      </w:tr>
      <w:tr w:rsidR="00B731D9" w:rsidRPr="00A8683D" w14:paraId="0A3C3670"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DBF4EA3" w14:textId="77777777" w:rsidR="00B731D9" w:rsidRPr="00A8683D" w:rsidRDefault="00B731D9">
            <w:r w:rsidRPr="00A8683D">
              <w:t>Mažos vertės</w:t>
            </w:r>
          </w:p>
        </w:tc>
        <w:tc>
          <w:tcPr>
            <w:tcW w:w="1980" w:type="dxa"/>
            <w:tcBorders>
              <w:top w:val="single" w:sz="2" w:space="0" w:color="auto"/>
              <w:left w:val="single" w:sz="2" w:space="0" w:color="auto"/>
              <w:bottom w:val="single" w:sz="2" w:space="0" w:color="auto"/>
              <w:right w:val="single" w:sz="2" w:space="0" w:color="auto"/>
            </w:tcBorders>
            <w:hideMark/>
          </w:tcPr>
          <w:p w14:paraId="4F38860D"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467B7B76" w14:textId="77777777" w:rsidR="00B731D9" w:rsidRPr="00A8683D" w:rsidRDefault="00B731D9"/>
        </w:tc>
      </w:tr>
      <w:tr w:rsidR="00B731D9" w:rsidRPr="00A8683D" w14:paraId="0E594F3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3010EA0" w14:textId="77777777" w:rsidR="00B731D9" w:rsidRPr="00A8683D" w:rsidRDefault="00B731D9">
            <w:r w:rsidRPr="00A8683D">
              <w:t>Įslaptinti</w:t>
            </w:r>
          </w:p>
        </w:tc>
        <w:tc>
          <w:tcPr>
            <w:tcW w:w="1980" w:type="dxa"/>
            <w:tcBorders>
              <w:top w:val="single" w:sz="2" w:space="0" w:color="auto"/>
              <w:left w:val="single" w:sz="2" w:space="0" w:color="auto"/>
              <w:bottom w:val="single" w:sz="2" w:space="0" w:color="auto"/>
              <w:right w:val="single" w:sz="2" w:space="0" w:color="auto"/>
            </w:tcBorders>
            <w:hideMark/>
          </w:tcPr>
          <w:p w14:paraId="1A9AE2D9"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42FD66B0" w14:textId="77777777" w:rsidR="00B731D9" w:rsidRPr="00A8683D" w:rsidRDefault="00B731D9"/>
        </w:tc>
      </w:tr>
      <w:tr w:rsidR="00B731D9" w:rsidRPr="00A8683D" w14:paraId="57AC42B1"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340022A" w14:textId="77777777" w:rsidR="00B731D9" w:rsidRPr="00A8683D" w:rsidRDefault="00B731D9">
            <w:r w:rsidRPr="00A8683D">
              <w:t>Informacinis stendas požymis</w:t>
            </w:r>
          </w:p>
        </w:tc>
        <w:tc>
          <w:tcPr>
            <w:tcW w:w="1980" w:type="dxa"/>
            <w:tcBorders>
              <w:top w:val="single" w:sz="2" w:space="0" w:color="auto"/>
              <w:left w:val="single" w:sz="2" w:space="0" w:color="auto"/>
              <w:bottom w:val="single" w:sz="2" w:space="0" w:color="auto"/>
              <w:right w:val="single" w:sz="2" w:space="0" w:color="auto"/>
            </w:tcBorders>
            <w:hideMark/>
          </w:tcPr>
          <w:p w14:paraId="199FC64C" w14:textId="77777777" w:rsidR="00B731D9" w:rsidRPr="00A8683D" w:rsidRDefault="00B731D9">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21871E90" w14:textId="77777777" w:rsidR="00B731D9" w:rsidRPr="00A8683D" w:rsidRDefault="00B731D9"/>
        </w:tc>
      </w:tr>
      <w:tr w:rsidR="00B731D9" w:rsidRPr="00A8683D" w14:paraId="41DCAE90"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6876BFA" w14:textId="77777777" w:rsidR="00B731D9" w:rsidRPr="00A8683D" w:rsidRDefault="00B731D9">
            <w:r w:rsidRPr="00A8683D">
              <w:t>Informacinis stendas aprašymas</w:t>
            </w:r>
          </w:p>
        </w:tc>
        <w:tc>
          <w:tcPr>
            <w:tcW w:w="1980" w:type="dxa"/>
            <w:tcBorders>
              <w:top w:val="single" w:sz="2" w:space="0" w:color="auto"/>
              <w:left w:val="single" w:sz="2" w:space="0" w:color="auto"/>
              <w:bottom w:val="single" w:sz="2" w:space="0" w:color="auto"/>
              <w:right w:val="single" w:sz="2" w:space="0" w:color="auto"/>
            </w:tcBorders>
            <w:hideMark/>
          </w:tcPr>
          <w:p w14:paraId="144609F9"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DF9591E" w14:textId="77777777" w:rsidR="00B731D9" w:rsidRPr="00A8683D" w:rsidRDefault="00B731D9"/>
        </w:tc>
      </w:tr>
      <w:tr w:rsidR="00B731D9" w:rsidRPr="00A8683D" w14:paraId="466E720F"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A219BE9" w14:textId="77777777" w:rsidR="00B731D9" w:rsidRPr="00A8683D" w:rsidRDefault="00B731D9">
            <w:r w:rsidRPr="00A8683D">
              <w:t>Žymėjimas požymis</w:t>
            </w:r>
          </w:p>
        </w:tc>
        <w:tc>
          <w:tcPr>
            <w:tcW w:w="1980" w:type="dxa"/>
            <w:tcBorders>
              <w:top w:val="single" w:sz="2" w:space="0" w:color="auto"/>
              <w:left w:val="single" w:sz="2" w:space="0" w:color="auto"/>
              <w:bottom w:val="single" w:sz="2" w:space="0" w:color="auto"/>
              <w:right w:val="single" w:sz="2" w:space="0" w:color="auto"/>
            </w:tcBorders>
            <w:hideMark/>
          </w:tcPr>
          <w:p w14:paraId="06670C12" w14:textId="77777777" w:rsidR="00B731D9" w:rsidRPr="00A8683D" w:rsidRDefault="00B731D9">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3A46BA86" w14:textId="77777777" w:rsidR="00B731D9" w:rsidRPr="00A8683D" w:rsidRDefault="00B731D9"/>
        </w:tc>
      </w:tr>
      <w:tr w:rsidR="00B731D9" w:rsidRPr="00A8683D" w14:paraId="621E6010"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61A78F3" w14:textId="77777777" w:rsidR="00B731D9" w:rsidRPr="00A8683D" w:rsidRDefault="00B731D9">
            <w:r w:rsidRPr="00A8683D">
              <w:t>Žymėjimas aprašymas</w:t>
            </w:r>
          </w:p>
        </w:tc>
        <w:tc>
          <w:tcPr>
            <w:tcW w:w="1980" w:type="dxa"/>
            <w:tcBorders>
              <w:top w:val="single" w:sz="2" w:space="0" w:color="auto"/>
              <w:left w:val="single" w:sz="2" w:space="0" w:color="auto"/>
              <w:bottom w:val="single" w:sz="2" w:space="0" w:color="auto"/>
              <w:right w:val="single" w:sz="2" w:space="0" w:color="auto"/>
            </w:tcBorders>
            <w:hideMark/>
          </w:tcPr>
          <w:p w14:paraId="109ED168"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7D42F11" w14:textId="77777777" w:rsidR="00B731D9" w:rsidRPr="00A8683D" w:rsidRDefault="00B731D9"/>
        </w:tc>
      </w:tr>
      <w:tr w:rsidR="00B731D9" w:rsidRPr="00A8683D" w14:paraId="612D9116"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2582B31" w14:textId="77777777" w:rsidR="00B731D9" w:rsidRPr="00A8683D" w:rsidRDefault="00B731D9">
            <w:r w:rsidRPr="00A8683D">
              <w:t>Renginiai požymis</w:t>
            </w:r>
          </w:p>
        </w:tc>
        <w:tc>
          <w:tcPr>
            <w:tcW w:w="1980" w:type="dxa"/>
            <w:tcBorders>
              <w:top w:val="single" w:sz="2" w:space="0" w:color="auto"/>
              <w:left w:val="single" w:sz="2" w:space="0" w:color="auto"/>
              <w:bottom w:val="single" w:sz="2" w:space="0" w:color="auto"/>
              <w:right w:val="single" w:sz="2" w:space="0" w:color="auto"/>
            </w:tcBorders>
            <w:hideMark/>
          </w:tcPr>
          <w:p w14:paraId="4B7DC76C" w14:textId="77777777" w:rsidR="00B731D9" w:rsidRPr="00A8683D" w:rsidRDefault="00B731D9">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33586528" w14:textId="77777777" w:rsidR="00B731D9" w:rsidRPr="00A8683D" w:rsidRDefault="00B731D9"/>
        </w:tc>
      </w:tr>
      <w:tr w:rsidR="00B731D9" w:rsidRPr="00A8683D" w14:paraId="36DD5557"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2C23E5DD" w14:textId="77777777" w:rsidR="00B731D9" w:rsidRPr="00A8683D" w:rsidRDefault="00B731D9">
            <w:r w:rsidRPr="00A8683D">
              <w:t>Renginiai aprašymas</w:t>
            </w:r>
          </w:p>
        </w:tc>
        <w:tc>
          <w:tcPr>
            <w:tcW w:w="1980" w:type="dxa"/>
            <w:tcBorders>
              <w:top w:val="single" w:sz="2" w:space="0" w:color="auto"/>
              <w:left w:val="single" w:sz="2" w:space="0" w:color="auto"/>
              <w:bottom w:val="single" w:sz="2" w:space="0" w:color="auto"/>
              <w:right w:val="single" w:sz="2" w:space="0" w:color="auto"/>
            </w:tcBorders>
            <w:hideMark/>
          </w:tcPr>
          <w:p w14:paraId="78362633"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0646757" w14:textId="77777777" w:rsidR="00B731D9" w:rsidRPr="00A8683D" w:rsidRDefault="00B731D9"/>
        </w:tc>
      </w:tr>
      <w:tr w:rsidR="00B731D9" w:rsidRPr="00A8683D" w14:paraId="0E9E9DB8"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41FB130" w14:textId="77777777" w:rsidR="00B731D9" w:rsidRPr="00A8683D" w:rsidRDefault="00B731D9">
            <w:r w:rsidRPr="00A8683D">
              <w:t>Leidiniai požymis</w:t>
            </w:r>
          </w:p>
        </w:tc>
        <w:tc>
          <w:tcPr>
            <w:tcW w:w="1980" w:type="dxa"/>
            <w:tcBorders>
              <w:top w:val="single" w:sz="2" w:space="0" w:color="auto"/>
              <w:left w:val="single" w:sz="2" w:space="0" w:color="auto"/>
              <w:bottom w:val="single" w:sz="2" w:space="0" w:color="auto"/>
              <w:right w:val="single" w:sz="2" w:space="0" w:color="auto"/>
            </w:tcBorders>
            <w:hideMark/>
          </w:tcPr>
          <w:p w14:paraId="2EDD5C53" w14:textId="77777777" w:rsidR="00B731D9" w:rsidRPr="00A8683D" w:rsidRDefault="00B731D9">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7D2BA67A" w14:textId="77777777" w:rsidR="00B731D9" w:rsidRPr="00A8683D" w:rsidRDefault="00B731D9"/>
        </w:tc>
      </w:tr>
      <w:tr w:rsidR="00B731D9" w:rsidRPr="00A8683D" w14:paraId="01BFEF78"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6155802" w14:textId="77777777" w:rsidR="00B731D9" w:rsidRPr="00A8683D" w:rsidRDefault="00B731D9">
            <w:r w:rsidRPr="00A8683D">
              <w:t>Leidiniai aprašymas</w:t>
            </w:r>
          </w:p>
        </w:tc>
        <w:tc>
          <w:tcPr>
            <w:tcW w:w="1980" w:type="dxa"/>
            <w:tcBorders>
              <w:top w:val="single" w:sz="2" w:space="0" w:color="auto"/>
              <w:left w:val="single" w:sz="2" w:space="0" w:color="auto"/>
              <w:bottom w:val="single" w:sz="2" w:space="0" w:color="auto"/>
              <w:right w:val="single" w:sz="2" w:space="0" w:color="auto"/>
            </w:tcBorders>
            <w:hideMark/>
          </w:tcPr>
          <w:p w14:paraId="2BDE3F76"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83559BA" w14:textId="77777777" w:rsidR="00B731D9" w:rsidRPr="00A8683D" w:rsidRDefault="00B731D9"/>
        </w:tc>
      </w:tr>
      <w:tr w:rsidR="00B731D9" w:rsidRPr="00A8683D" w14:paraId="7F835652"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B52793B" w14:textId="77777777" w:rsidR="00B731D9" w:rsidRPr="00A8683D" w:rsidRDefault="00B731D9">
            <w:r w:rsidRPr="00A8683D">
              <w:t>Kita požymis</w:t>
            </w:r>
          </w:p>
        </w:tc>
        <w:tc>
          <w:tcPr>
            <w:tcW w:w="1980" w:type="dxa"/>
            <w:tcBorders>
              <w:top w:val="single" w:sz="2" w:space="0" w:color="auto"/>
              <w:left w:val="single" w:sz="2" w:space="0" w:color="auto"/>
              <w:bottom w:val="single" w:sz="2" w:space="0" w:color="auto"/>
              <w:right w:val="single" w:sz="2" w:space="0" w:color="auto"/>
            </w:tcBorders>
            <w:hideMark/>
          </w:tcPr>
          <w:p w14:paraId="66018D79" w14:textId="77777777" w:rsidR="00B731D9" w:rsidRPr="00A8683D" w:rsidRDefault="00B731D9">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649D3EE9" w14:textId="77777777" w:rsidR="00B731D9" w:rsidRPr="00A8683D" w:rsidRDefault="00B731D9"/>
        </w:tc>
      </w:tr>
      <w:tr w:rsidR="00B731D9" w:rsidRPr="00A8683D" w14:paraId="5243CE2E"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C937448" w14:textId="77777777" w:rsidR="00B731D9" w:rsidRPr="00A8683D" w:rsidRDefault="00B731D9">
            <w:r w:rsidRPr="00A8683D">
              <w:t>Kita aprašymas</w:t>
            </w:r>
          </w:p>
        </w:tc>
        <w:tc>
          <w:tcPr>
            <w:tcW w:w="1980" w:type="dxa"/>
            <w:tcBorders>
              <w:top w:val="single" w:sz="2" w:space="0" w:color="auto"/>
              <w:left w:val="single" w:sz="2" w:space="0" w:color="auto"/>
              <w:bottom w:val="single" w:sz="2" w:space="0" w:color="auto"/>
              <w:right w:val="single" w:sz="2" w:space="0" w:color="auto"/>
            </w:tcBorders>
            <w:hideMark/>
          </w:tcPr>
          <w:p w14:paraId="6FE0EEF5"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33C1023" w14:textId="77777777" w:rsidR="00B731D9" w:rsidRPr="00A8683D" w:rsidRDefault="00B731D9"/>
        </w:tc>
      </w:tr>
    </w:tbl>
    <w:p w14:paraId="0E498EC9" w14:textId="77777777" w:rsidR="00B731D9" w:rsidRPr="00A8683D" w:rsidRDefault="00B731D9" w:rsidP="00B731D9"/>
    <w:p w14:paraId="36F760DA" w14:textId="77777777" w:rsidR="00B731D9" w:rsidRPr="00A8683D" w:rsidRDefault="00B731D9" w:rsidP="00B731D9"/>
    <w:p w14:paraId="4B4B6F00"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5DB84E32"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27EE2ABE"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76EA8965"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1EA5E7BF" w14:textId="77777777" w:rsidR="00B731D9" w:rsidRPr="00A8683D" w:rsidRDefault="00B731D9">
            <w:pPr>
              <w:rPr>
                <w:b/>
              </w:rPr>
            </w:pPr>
            <w:r w:rsidRPr="00A8683D">
              <w:rPr>
                <w:b/>
              </w:rPr>
              <w:t>Pastabos</w:t>
            </w:r>
          </w:p>
        </w:tc>
      </w:tr>
      <w:tr w:rsidR="00B731D9" w:rsidRPr="00A8683D" w14:paraId="4218F881"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29CBCC5"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202748F"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prašymai. </w:t>
            </w:r>
          </w:p>
          <w:p w14:paraId="433E651F"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4BBA3891" w14:textId="77777777" w:rsidR="00B731D9" w:rsidRPr="00A8683D" w:rsidRDefault="00B731D9"/>
        </w:tc>
      </w:tr>
      <w:tr w:rsidR="00B731D9" w:rsidRPr="00A8683D" w14:paraId="61C1AC3D"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30240EF"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1881E306"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rPr>
                <w:bCs/>
              </w:rPr>
              <w:t>D</w:t>
            </w:r>
            <w:r w:rsidRPr="00A8683D">
              <w:t xml:space="preserve">eklaruojamos išlaidos. </w:t>
            </w:r>
          </w:p>
          <w:p w14:paraId="49EF1A9F"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74DD1D80" w14:textId="77777777" w:rsidR="00B731D9" w:rsidRPr="00A8683D" w:rsidRDefault="00B731D9"/>
        </w:tc>
      </w:tr>
      <w:tr w:rsidR="00B731D9" w:rsidRPr="00A8683D" w14:paraId="7916E8B2"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DF979FF"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46CA23AC"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išvados. </w:t>
            </w:r>
          </w:p>
          <w:p w14:paraId="53C756DF"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215C9D9A" w14:textId="77777777" w:rsidR="00B731D9" w:rsidRPr="00A8683D" w:rsidRDefault="00B731D9"/>
        </w:tc>
      </w:tr>
      <w:tr w:rsidR="00B731D9" w:rsidRPr="00A8683D" w14:paraId="6440D0D7"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EE9E700"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6E4FF265"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rodikliai. </w:t>
            </w:r>
          </w:p>
          <w:p w14:paraId="0C12EF3A"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4D703227" w14:textId="77777777" w:rsidR="00B731D9" w:rsidRPr="00A8683D" w:rsidRDefault="00B731D9"/>
        </w:tc>
      </w:tr>
      <w:tr w:rsidR="00B731D9" w:rsidRPr="00A8683D" w14:paraId="36D309BE"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2598BDAB"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6FB122BC"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patikros lapai. </w:t>
            </w:r>
          </w:p>
          <w:p w14:paraId="798E696C"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676F606C" w14:textId="77777777" w:rsidR="00B731D9" w:rsidRPr="00A8683D" w:rsidRDefault="00B731D9"/>
        </w:tc>
      </w:tr>
      <w:tr w:rsidR="00B731D9" w:rsidRPr="00A8683D" w14:paraId="0DDBA2CE"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9299730"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B99EC1F"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pastabos. </w:t>
            </w:r>
          </w:p>
          <w:p w14:paraId="4B043961"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7C1A0917" w14:textId="77777777" w:rsidR="00B731D9" w:rsidRPr="00A8683D" w:rsidRDefault="00B731D9"/>
        </w:tc>
      </w:tr>
      <w:tr w:rsidR="00B731D9" w:rsidRPr="00A8683D" w14:paraId="555F320B"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3E017E98"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A626B2D"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dokumentai. </w:t>
            </w:r>
          </w:p>
          <w:p w14:paraId="0CB69503"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537F4AA3" w14:textId="77777777" w:rsidR="00B731D9" w:rsidRPr="00A8683D" w:rsidRDefault="00B731D9"/>
        </w:tc>
      </w:tr>
      <w:tr w:rsidR="00B731D9" w:rsidRPr="00A8683D" w14:paraId="2E0E9BBD"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00FC03D"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74EC1BF"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Apmokėjimai tiekėjams. </w:t>
            </w:r>
          </w:p>
          <w:p w14:paraId="636B9134" w14:textId="77777777" w:rsidR="00B731D9" w:rsidRPr="00A8683D" w:rsidRDefault="00B731D9">
            <w:r w:rsidRPr="00A8683D">
              <w:rPr>
                <w:b/>
              </w:rPr>
              <w:t xml:space="preserve"> </w:t>
            </w:r>
            <w:r w:rsidRPr="00A8683D">
              <w:t xml:space="preserve"> </w:t>
            </w:r>
            <w:r w:rsidRPr="00A8683D">
              <w:rPr>
                <w:b/>
              </w:rPr>
              <w:t>0..1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30AE6969" w14:textId="77777777" w:rsidR="00B731D9" w:rsidRPr="00A8683D" w:rsidRDefault="00B731D9"/>
        </w:tc>
      </w:tr>
      <w:tr w:rsidR="00B731D9" w:rsidRPr="00A8683D" w14:paraId="78BE606C"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1797D27"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CC2EC54"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rPr>
                <w:bCs/>
              </w:rPr>
              <w:t>P</w:t>
            </w:r>
            <w:r w:rsidRPr="00A8683D">
              <w:t xml:space="preserve">lanuojamos išlaidos. </w:t>
            </w:r>
          </w:p>
          <w:p w14:paraId="4CF11DF8"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59179510" w14:textId="77777777" w:rsidR="00B731D9" w:rsidRPr="00A8683D" w:rsidRDefault="00B731D9"/>
        </w:tc>
      </w:tr>
      <w:tr w:rsidR="00B731D9" w:rsidRPr="00A8683D" w14:paraId="37319B18"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3A8618BA"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456F7D66"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Pažeidimo tyrimo mokėjimo prašymai. </w:t>
            </w:r>
          </w:p>
          <w:p w14:paraId="612A861F"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37684BD2" w14:textId="77777777" w:rsidR="00B731D9" w:rsidRPr="00A8683D" w:rsidRDefault="00B731D9"/>
        </w:tc>
      </w:tr>
      <w:tr w:rsidR="00B731D9" w:rsidRPr="00A8683D" w14:paraId="7F652EFB"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517BF77"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B18E03D"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Patikros vietoje mokėjimo prašymai. </w:t>
            </w:r>
          </w:p>
          <w:p w14:paraId="045F8437"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5F5FF5CA" w14:textId="77777777" w:rsidR="00B731D9" w:rsidRPr="00A8683D" w:rsidRDefault="00B731D9"/>
        </w:tc>
      </w:tr>
      <w:tr w:rsidR="00B731D9" w:rsidRPr="00A8683D" w14:paraId="2B60728C"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67C842E6"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8BB6B2B"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Asmeninių rodiklių reikšmės Mokėjimo prašymai. </w:t>
            </w:r>
          </w:p>
          <w:p w14:paraId="190AFC88"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5586B1D1" w14:textId="77777777" w:rsidR="00B731D9" w:rsidRPr="00A8683D" w:rsidRDefault="00B731D9"/>
        </w:tc>
      </w:tr>
      <w:tr w:rsidR="00B731D9" w:rsidRPr="00A8683D" w14:paraId="3E6C0139"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2E17339C"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4B23BDD7"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Subjekto informaciniai pranešimai. </w:t>
            </w:r>
          </w:p>
          <w:p w14:paraId="3536B69A" w14:textId="77777777" w:rsidR="00B731D9" w:rsidRPr="00A8683D" w:rsidRDefault="00B731D9">
            <w:r w:rsidRPr="00A8683D">
              <w:rPr>
                <w:b/>
              </w:rPr>
              <w:t xml:space="preserve"> </w:t>
            </w:r>
            <w:r w:rsidRPr="00A8683D">
              <w:t xml:space="preserve"> </w:t>
            </w:r>
            <w:r w:rsidRPr="00A8683D">
              <w:rPr>
                <w:b/>
              </w:rPr>
              <w:t>0..1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0F07EF17" w14:textId="77777777" w:rsidR="00B731D9" w:rsidRPr="00A8683D" w:rsidRDefault="00B731D9"/>
        </w:tc>
      </w:tr>
      <w:tr w:rsidR="00B731D9" w:rsidRPr="00A8683D" w14:paraId="549103CB"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077C691"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1E0980DE"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Projekto rizikos rodiklio detalės. </w:t>
            </w:r>
          </w:p>
          <w:p w14:paraId="6DA19678" w14:textId="77777777" w:rsidR="00B731D9" w:rsidRPr="00A8683D" w:rsidRDefault="00B731D9">
            <w:r w:rsidRPr="00A8683D">
              <w:rPr>
                <w:b/>
              </w:rPr>
              <w:t xml:space="preserve"> </w:t>
            </w:r>
            <w:r w:rsidRPr="00A8683D">
              <w:t xml:space="preserve"> </w:t>
            </w:r>
            <w:r w:rsidRPr="00A8683D">
              <w:rPr>
                <w:b/>
              </w:rPr>
              <w:t>0..1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6B1660EB" w14:textId="77777777" w:rsidR="00B731D9" w:rsidRPr="00A8683D" w:rsidRDefault="00B731D9"/>
        </w:tc>
        <w:bookmarkEnd w:id="389"/>
      </w:tr>
      <w:tr w:rsidR="00B731D9" w:rsidRPr="00A8683D" w14:paraId="6B149429"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A4B564A"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173A4308"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Sutartys. </w:t>
            </w:r>
          </w:p>
          <w:p w14:paraId="312A3DD5" w14:textId="77777777" w:rsidR="00B731D9" w:rsidRPr="00A8683D" w:rsidRDefault="00B731D9">
            <w:pPr>
              <w:rPr>
                <w:b/>
              </w:rPr>
            </w:pPr>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3C92E97F" w14:textId="77777777" w:rsidR="00B731D9" w:rsidRPr="00A8683D" w:rsidRDefault="00B731D9"/>
        </w:tc>
      </w:tr>
      <w:tr w:rsidR="00B731D9" w:rsidRPr="00A8683D" w14:paraId="1754E222"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F84DFBC"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787E611"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MP būsenų istorija. </w:t>
            </w:r>
          </w:p>
          <w:p w14:paraId="339211EA" w14:textId="77777777" w:rsidR="00B731D9" w:rsidRPr="00A8683D" w:rsidRDefault="00B731D9">
            <w:pPr>
              <w:rPr>
                <w:b/>
              </w:rPr>
            </w:pPr>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05C5FBAD" w14:textId="77777777" w:rsidR="00B731D9" w:rsidRPr="00A8683D" w:rsidRDefault="00B731D9"/>
        </w:tc>
      </w:tr>
      <w:tr w:rsidR="00B731D9" w:rsidRPr="00A8683D" w14:paraId="38CE725D"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2E73F45D"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1726E99"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Projekto ataskaita. </w:t>
            </w:r>
          </w:p>
          <w:p w14:paraId="0E09C31E" w14:textId="77777777" w:rsidR="00B731D9" w:rsidRPr="00A8683D" w:rsidRDefault="00B731D9">
            <w:pPr>
              <w:rPr>
                <w:b/>
              </w:rPr>
            </w:pPr>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278F2014" w14:textId="77777777" w:rsidR="00B731D9" w:rsidRPr="00A8683D" w:rsidRDefault="00B731D9"/>
        </w:tc>
      </w:tr>
      <w:tr w:rsidR="00B731D9" w:rsidRPr="00A8683D" w14:paraId="4CDE2129"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63061E1E"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CBE57E9"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Projekto finansavimas. </w:t>
            </w:r>
          </w:p>
          <w:p w14:paraId="2D3F7EE1" w14:textId="77777777" w:rsidR="00B731D9" w:rsidRPr="00A8683D" w:rsidRDefault="00B731D9">
            <w:pPr>
              <w:rPr>
                <w:b/>
              </w:rPr>
            </w:pPr>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77F353AE" w14:textId="77777777" w:rsidR="00B731D9" w:rsidRPr="00A8683D" w:rsidRDefault="00B731D9"/>
        </w:tc>
      </w:tr>
      <w:tr w:rsidR="00B731D9" w:rsidRPr="00A8683D" w14:paraId="1865489F"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0AB11EB"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DDB06B0"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Infrastruktūra. </w:t>
            </w:r>
          </w:p>
          <w:p w14:paraId="169C6F20" w14:textId="77777777" w:rsidR="00B731D9" w:rsidRPr="00A8683D" w:rsidRDefault="00B731D9">
            <w:pPr>
              <w:rPr>
                <w:b/>
              </w:rPr>
            </w:pPr>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0A5FCDC2" w14:textId="77777777" w:rsidR="00B731D9" w:rsidRPr="00A8683D" w:rsidRDefault="00B731D9"/>
        </w:tc>
      </w:tr>
      <w:tr w:rsidR="00B731D9" w:rsidRPr="00A8683D" w14:paraId="086B5FF1"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09FB7A2"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A547A5A"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Programos rodiklių ataskaita. </w:t>
            </w:r>
          </w:p>
          <w:p w14:paraId="65E68086" w14:textId="77777777" w:rsidR="00B731D9" w:rsidRPr="00A8683D" w:rsidRDefault="00B731D9">
            <w:pPr>
              <w:rPr>
                <w:b/>
              </w:rPr>
            </w:pPr>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56DD7200" w14:textId="77777777" w:rsidR="00B731D9" w:rsidRPr="00A8683D" w:rsidRDefault="00B731D9"/>
        </w:tc>
      </w:tr>
      <w:tr w:rsidR="00B731D9" w:rsidRPr="00A8683D" w14:paraId="2F6C88D6"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1A4C5048"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CB0A8AD"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PAI detalizacija. </w:t>
            </w:r>
          </w:p>
          <w:p w14:paraId="204402D7" w14:textId="77777777" w:rsidR="00B731D9" w:rsidRPr="00A8683D" w:rsidRDefault="00B731D9">
            <w:pPr>
              <w:rPr>
                <w:b/>
              </w:rPr>
            </w:pPr>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6C2DADAC" w14:textId="77777777" w:rsidR="00B731D9" w:rsidRPr="00A8683D" w:rsidRDefault="00B731D9"/>
        </w:tc>
      </w:tr>
      <w:tr w:rsidR="00B731D9" w:rsidRPr="00A8683D" w14:paraId="6BCCB6F1"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1CA3C33"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6747526"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PKI/ID detalizacija. </w:t>
            </w:r>
          </w:p>
          <w:p w14:paraId="6CBF201F" w14:textId="77777777" w:rsidR="00B731D9" w:rsidRPr="00A8683D" w:rsidRDefault="00B731D9">
            <w:pPr>
              <w:rPr>
                <w:b/>
              </w:rPr>
            </w:pPr>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7B40460F" w14:textId="77777777" w:rsidR="00B731D9" w:rsidRPr="00A8683D" w:rsidRDefault="00B731D9"/>
        </w:tc>
      </w:tr>
    </w:tbl>
    <w:p w14:paraId="27932161" w14:textId="77777777" w:rsidR="00B731D9" w:rsidRPr="00A8683D" w:rsidRDefault="00B731D9" w:rsidP="00DF40CE">
      <w:pPr>
        <w:pStyle w:val="Heading4"/>
        <w:numPr>
          <w:ilvl w:val="3"/>
          <w:numId w:val="20"/>
        </w:numPr>
      </w:pPr>
      <w:bookmarkStart w:id="400" w:name="_Toc452045804"/>
      <w:bookmarkStart w:id="401" w:name="_Toc64642404"/>
      <w:bookmarkStart w:id="402" w:name="_Toc159222163"/>
      <w:bookmarkStart w:id="403" w:name="BKM_464FCF9A_44EA_43BC_8D88_277A87A94B5E"/>
      <w:r w:rsidRPr="00A8683D">
        <w:t>Mokėjimo prašymo planuojamos lėšos</w:t>
      </w:r>
      <w:bookmarkEnd w:id="400"/>
      <w:bookmarkEnd w:id="401"/>
      <w:bookmarkEnd w:id="402"/>
    </w:p>
    <w:p w14:paraId="52745A62"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54BC3AC4"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2015-11-08. </w:t>
      </w:r>
      <w:r w:rsidRPr="00A8683D">
        <w:rPr>
          <w:i/>
        </w:rPr>
        <w:t xml:space="preserve">Modifikuota </w:t>
      </w:r>
      <w:r w:rsidRPr="00A8683D">
        <w:t>20</w:t>
      </w:r>
      <w:r w:rsidR="00571044" w:rsidRPr="00A8683D">
        <w:t>2</w:t>
      </w:r>
      <w:r w:rsidR="00651BA1">
        <w:t>3</w:t>
      </w:r>
      <w:r w:rsidR="00571044" w:rsidRPr="00A8683D">
        <w:t>m</w:t>
      </w:r>
      <w:r w:rsidRPr="00A8683D">
        <w:t>.</w:t>
      </w:r>
    </w:p>
    <w:p w14:paraId="542750E3"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0356EC96" w14:textId="77777777" w:rsidR="00B731D9" w:rsidRPr="00A8683D" w:rsidRDefault="00B731D9" w:rsidP="00B731D9"/>
    <w:p w14:paraId="38BEDAFC"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11ABD85F"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0CE3BAA2"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177B9E76"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7C7AE4E3" w14:textId="77777777" w:rsidR="00B731D9" w:rsidRPr="00A8683D" w:rsidRDefault="00B731D9">
            <w:pPr>
              <w:rPr>
                <w:b/>
              </w:rPr>
            </w:pPr>
            <w:r w:rsidRPr="00A8683D">
              <w:rPr>
                <w:b/>
              </w:rPr>
              <w:t>Pastabos</w:t>
            </w:r>
          </w:p>
        </w:tc>
      </w:tr>
      <w:tr w:rsidR="00B731D9" w:rsidRPr="00A8683D" w14:paraId="0D75F209"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8986A64" w14:textId="77777777" w:rsidR="00B731D9" w:rsidRPr="00A8683D" w:rsidRDefault="00B731D9">
            <w:r w:rsidRPr="00A8683D">
              <w:t>ES lėšos</w:t>
            </w:r>
          </w:p>
        </w:tc>
        <w:tc>
          <w:tcPr>
            <w:tcW w:w="1980" w:type="dxa"/>
            <w:tcBorders>
              <w:top w:val="single" w:sz="2" w:space="0" w:color="auto"/>
              <w:left w:val="single" w:sz="2" w:space="0" w:color="auto"/>
              <w:bottom w:val="single" w:sz="2" w:space="0" w:color="auto"/>
              <w:right w:val="single" w:sz="2" w:space="0" w:color="auto"/>
            </w:tcBorders>
            <w:hideMark/>
          </w:tcPr>
          <w:p w14:paraId="5A362271"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9D43804" w14:textId="77777777" w:rsidR="00B731D9" w:rsidRPr="00A8683D" w:rsidRDefault="00B731D9"/>
        </w:tc>
      </w:tr>
      <w:tr w:rsidR="00B731D9" w:rsidRPr="00A8683D" w14:paraId="7BFD7129"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0D2EB10" w14:textId="77777777" w:rsidR="00B731D9" w:rsidRPr="00A8683D" w:rsidRDefault="00B731D9">
            <w:bookmarkStart w:id="404" w:name="BKM_F2B24E55_CFB4_4D88_BF7A_460310CF3050"/>
            <w:r w:rsidRPr="00A8683D">
              <w:t>BF lėšos</w:t>
            </w:r>
          </w:p>
        </w:tc>
        <w:tc>
          <w:tcPr>
            <w:tcW w:w="1980" w:type="dxa"/>
            <w:tcBorders>
              <w:top w:val="single" w:sz="2" w:space="0" w:color="auto"/>
              <w:left w:val="single" w:sz="2" w:space="0" w:color="auto"/>
              <w:bottom w:val="single" w:sz="2" w:space="0" w:color="auto"/>
              <w:right w:val="single" w:sz="2" w:space="0" w:color="auto"/>
            </w:tcBorders>
            <w:hideMark/>
          </w:tcPr>
          <w:p w14:paraId="3690633C"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5C3BC4E5" w14:textId="77777777" w:rsidR="00B731D9" w:rsidRPr="00A8683D" w:rsidRDefault="00B731D9"/>
        </w:tc>
        <w:bookmarkEnd w:id="404"/>
      </w:tr>
      <w:tr w:rsidR="00B731D9" w:rsidRPr="00A8683D" w14:paraId="3476B387"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4EB2848" w14:textId="77777777" w:rsidR="00B731D9" w:rsidRPr="00A8683D" w:rsidRDefault="00B731D9">
            <w:bookmarkStart w:id="405" w:name="BKM_9EAB1921_734C_4ABF_AE8B_6F4347013BFB"/>
            <w:r w:rsidRPr="00A8683D">
              <w:t>Nuosavos lėšos</w:t>
            </w:r>
          </w:p>
        </w:tc>
        <w:tc>
          <w:tcPr>
            <w:tcW w:w="1980" w:type="dxa"/>
            <w:tcBorders>
              <w:top w:val="single" w:sz="2" w:space="0" w:color="auto"/>
              <w:left w:val="single" w:sz="2" w:space="0" w:color="auto"/>
              <w:bottom w:val="single" w:sz="2" w:space="0" w:color="auto"/>
              <w:right w:val="single" w:sz="2" w:space="0" w:color="auto"/>
            </w:tcBorders>
            <w:hideMark/>
          </w:tcPr>
          <w:p w14:paraId="0C752BB3"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61A27D4" w14:textId="77777777" w:rsidR="00B731D9" w:rsidRPr="00A8683D" w:rsidRDefault="00B731D9"/>
        </w:tc>
        <w:bookmarkEnd w:id="405"/>
      </w:tr>
    </w:tbl>
    <w:p w14:paraId="48D20EC5" w14:textId="77777777" w:rsidR="00B731D9" w:rsidRPr="00A8683D" w:rsidRDefault="00B731D9" w:rsidP="00B731D9"/>
    <w:p w14:paraId="3D8D7568" w14:textId="77777777" w:rsidR="00B731D9" w:rsidRPr="00A8683D" w:rsidRDefault="00B731D9" w:rsidP="00B731D9"/>
    <w:p w14:paraId="76DDE873"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5E80702D"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3A2B8388"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3261C6B5"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6C10E079" w14:textId="77777777" w:rsidR="00B731D9" w:rsidRPr="00A8683D" w:rsidRDefault="00B731D9">
            <w:pPr>
              <w:rPr>
                <w:b/>
              </w:rPr>
            </w:pPr>
            <w:r w:rsidRPr="00A8683D">
              <w:rPr>
                <w:b/>
              </w:rPr>
              <w:t>Pastabos</w:t>
            </w:r>
          </w:p>
        </w:tc>
      </w:tr>
      <w:tr w:rsidR="00B731D9" w:rsidRPr="00A8683D" w14:paraId="43B575D3"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05C4FAF"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0699E2D"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planuojamos lėšos. </w:t>
            </w:r>
          </w:p>
          <w:p w14:paraId="1EE607A2"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Ekonominis klasifikatorius.</w:t>
            </w:r>
          </w:p>
        </w:tc>
        <w:tc>
          <w:tcPr>
            <w:tcW w:w="1710" w:type="dxa"/>
            <w:tcBorders>
              <w:top w:val="single" w:sz="2" w:space="0" w:color="auto"/>
              <w:left w:val="single" w:sz="2" w:space="0" w:color="auto"/>
              <w:bottom w:val="single" w:sz="2" w:space="0" w:color="auto"/>
              <w:right w:val="single" w:sz="2" w:space="0" w:color="auto"/>
            </w:tcBorders>
          </w:tcPr>
          <w:p w14:paraId="79BF8746" w14:textId="77777777" w:rsidR="00B731D9" w:rsidRPr="00A8683D" w:rsidRDefault="00B731D9"/>
        </w:tc>
      </w:tr>
      <w:tr w:rsidR="00B731D9" w:rsidRPr="00A8683D" w14:paraId="609ADD00"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237600FC"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1109B84"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planuojamos lėšos. </w:t>
            </w:r>
          </w:p>
          <w:p w14:paraId="752AD3DE"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070EDF58" w14:textId="77777777" w:rsidR="00B731D9" w:rsidRPr="00A8683D" w:rsidRDefault="00B731D9"/>
        </w:tc>
        <w:bookmarkEnd w:id="403"/>
      </w:tr>
    </w:tbl>
    <w:p w14:paraId="301D4562" w14:textId="77777777" w:rsidR="00B731D9" w:rsidRPr="00A8683D" w:rsidRDefault="00B731D9" w:rsidP="00DF40CE">
      <w:pPr>
        <w:pStyle w:val="Heading4"/>
        <w:numPr>
          <w:ilvl w:val="3"/>
          <w:numId w:val="20"/>
        </w:numPr>
      </w:pPr>
      <w:bookmarkStart w:id="406" w:name="_Toc452045805"/>
      <w:bookmarkStart w:id="407" w:name="_Toc64642405"/>
      <w:bookmarkStart w:id="408" w:name="_Toc159222164"/>
      <w:bookmarkStart w:id="409" w:name="BKM_462C9001_F334_4440_98FD_9CCA14667AAC"/>
      <w:r w:rsidRPr="00A8683D">
        <w:t>Mokėjimo prašymo deklaruojamos išlaidos</w:t>
      </w:r>
      <w:bookmarkEnd w:id="406"/>
      <w:bookmarkEnd w:id="407"/>
      <w:bookmarkEnd w:id="408"/>
    </w:p>
    <w:p w14:paraId="6DFB8828"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65A35247"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2015-10-09. </w:t>
      </w:r>
      <w:r w:rsidRPr="00A8683D">
        <w:rPr>
          <w:i/>
        </w:rPr>
        <w:t xml:space="preserve">Modifikuota </w:t>
      </w:r>
      <w:r w:rsidR="00537FE3" w:rsidRPr="00A8683D">
        <w:t>2022m</w:t>
      </w:r>
      <w:r w:rsidRPr="00A8683D">
        <w:t>.</w:t>
      </w:r>
    </w:p>
    <w:p w14:paraId="45984F6D"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7F2BD612" w14:textId="77777777" w:rsidR="00B731D9" w:rsidRPr="00A8683D" w:rsidRDefault="00B731D9" w:rsidP="00B731D9"/>
    <w:p w14:paraId="4FC069B3"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04CA0756"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23A3C6EE"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5D135633"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49DED624" w14:textId="77777777" w:rsidR="00B731D9" w:rsidRPr="00A8683D" w:rsidRDefault="00B731D9">
            <w:pPr>
              <w:rPr>
                <w:b/>
              </w:rPr>
            </w:pPr>
            <w:r w:rsidRPr="00A8683D">
              <w:rPr>
                <w:b/>
              </w:rPr>
              <w:t>Pastabos</w:t>
            </w:r>
          </w:p>
        </w:tc>
      </w:tr>
      <w:tr w:rsidR="00377591" w:rsidRPr="00A8683D" w14:paraId="023347D9" w14:textId="77777777" w:rsidTr="008A0163">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auto"/>
          </w:tcPr>
          <w:p w14:paraId="55882311" w14:textId="77777777" w:rsidR="00377591" w:rsidRPr="00A8683D" w:rsidRDefault="00377591" w:rsidP="00377591">
            <w:pPr>
              <w:rPr>
                <w:b/>
              </w:rPr>
            </w:pPr>
            <w:r w:rsidRPr="00A8683D">
              <w:rPr>
                <w:bCs/>
              </w:rPr>
              <w:t xml:space="preserve">Išlaidų supaprastinimai </w:t>
            </w:r>
          </w:p>
        </w:tc>
        <w:tc>
          <w:tcPr>
            <w:tcW w:w="1980" w:type="dxa"/>
            <w:tcBorders>
              <w:top w:val="single" w:sz="2" w:space="0" w:color="auto"/>
              <w:left w:val="single" w:sz="2" w:space="0" w:color="auto"/>
              <w:bottom w:val="single" w:sz="2" w:space="0" w:color="auto"/>
              <w:right w:val="single" w:sz="2" w:space="0" w:color="auto"/>
            </w:tcBorders>
            <w:shd w:val="clear" w:color="auto" w:fill="auto"/>
          </w:tcPr>
          <w:p w14:paraId="62B61F30" w14:textId="77777777" w:rsidR="00377591" w:rsidRPr="00A8683D" w:rsidRDefault="00377591" w:rsidP="00377591">
            <w:pPr>
              <w:rPr>
                <w:b/>
              </w:rPr>
            </w:pPr>
            <w:r w:rsidRPr="00A8683D">
              <w:rPr>
                <w:bCs/>
              </w:rPr>
              <w:t>Požymis</w:t>
            </w:r>
          </w:p>
        </w:tc>
        <w:tc>
          <w:tcPr>
            <w:tcW w:w="4680" w:type="dxa"/>
            <w:tcBorders>
              <w:top w:val="single" w:sz="2" w:space="0" w:color="auto"/>
              <w:left w:val="single" w:sz="2" w:space="0" w:color="auto"/>
              <w:bottom w:val="single" w:sz="2" w:space="0" w:color="auto"/>
              <w:right w:val="single" w:sz="2" w:space="0" w:color="auto"/>
            </w:tcBorders>
            <w:shd w:val="clear" w:color="auto" w:fill="auto"/>
          </w:tcPr>
          <w:p w14:paraId="7FD7505F" w14:textId="77777777" w:rsidR="00377591" w:rsidRPr="00A8683D" w:rsidRDefault="00377591" w:rsidP="00377591">
            <w:pPr>
              <w:rPr>
                <w:b/>
              </w:rPr>
            </w:pPr>
          </w:p>
        </w:tc>
      </w:tr>
      <w:tr w:rsidR="00B731D9" w:rsidRPr="00A8683D" w14:paraId="05A79ECF"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45802B6" w14:textId="77777777" w:rsidR="00B731D9" w:rsidRPr="00A8683D" w:rsidRDefault="00B731D9">
            <w:r w:rsidRPr="00A8683D">
              <w:lastRenderedPageBreak/>
              <w:t>Deklaruojama ES lėšų suma</w:t>
            </w:r>
          </w:p>
        </w:tc>
        <w:tc>
          <w:tcPr>
            <w:tcW w:w="1980" w:type="dxa"/>
            <w:tcBorders>
              <w:top w:val="single" w:sz="2" w:space="0" w:color="auto"/>
              <w:left w:val="single" w:sz="2" w:space="0" w:color="auto"/>
              <w:bottom w:val="single" w:sz="2" w:space="0" w:color="auto"/>
              <w:right w:val="single" w:sz="2" w:space="0" w:color="auto"/>
            </w:tcBorders>
            <w:hideMark/>
          </w:tcPr>
          <w:p w14:paraId="3F6CC069"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A1E40C5" w14:textId="77777777" w:rsidR="00B731D9" w:rsidRPr="00A8683D" w:rsidRDefault="00B731D9"/>
        </w:tc>
      </w:tr>
      <w:tr w:rsidR="00B731D9" w:rsidRPr="00A8683D" w14:paraId="5B498FA7"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A842B7E" w14:textId="77777777" w:rsidR="00B731D9" w:rsidRPr="00A8683D" w:rsidRDefault="00B731D9">
            <w:bookmarkStart w:id="410" w:name="BKM_1D0F510E_6414_4034_84FB_4C331FDB0125"/>
            <w:r w:rsidRPr="00A8683D">
              <w:t>Deklaruojama BF lėšų suma</w:t>
            </w:r>
          </w:p>
        </w:tc>
        <w:tc>
          <w:tcPr>
            <w:tcW w:w="1980" w:type="dxa"/>
            <w:tcBorders>
              <w:top w:val="single" w:sz="2" w:space="0" w:color="auto"/>
              <w:left w:val="single" w:sz="2" w:space="0" w:color="auto"/>
              <w:bottom w:val="single" w:sz="2" w:space="0" w:color="auto"/>
              <w:right w:val="single" w:sz="2" w:space="0" w:color="auto"/>
            </w:tcBorders>
            <w:hideMark/>
          </w:tcPr>
          <w:p w14:paraId="0B852E69"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F521703" w14:textId="77777777" w:rsidR="00B731D9" w:rsidRPr="00A8683D" w:rsidRDefault="00B731D9"/>
        </w:tc>
        <w:bookmarkEnd w:id="410"/>
      </w:tr>
      <w:tr w:rsidR="00B731D9" w:rsidRPr="00A8683D" w14:paraId="2B36967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018D109" w14:textId="77777777" w:rsidR="00B731D9" w:rsidRPr="00A8683D" w:rsidRDefault="00B731D9">
            <w:bookmarkStart w:id="411" w:name="BKM_326DB66D_45F7_4E79_BBE9_0FA79ECEA460"/>
            <w:r w:rsidRPr="00A8683D">
              <w:t>Deklaruojama nuosavų lėšų suma</w:t>
            </w:r>
          </w:p>
        </w:tc>
        <w:tc>
          <w:tcPr>
            <w:tcW w:w="1980" w:type="dxa"/>
            <w:tcBorders>
              <w:top w:val="single" w:sz="2" w:space="0" w:color="auto"/>
              <w:left w:val="single" w:sz="2" w:space="0" w:color="auto"/>
              <w:bottom w:val="single" w:sz="2" w:space="0" w:color="auto"/>
              <w:right w:val="single" w:sz="2" w:space="0" w:color="auto"/>
            </w:tcBorders>
            <w:hideMark/>
          </w:tcPr>
          <w:p w14:paraId="4318182B"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E63F18E" w14:textId="77777777" w:rsidR="00B731D9" w:rsidRPr="00A8683D" w:rsidRDefault="00B731D9"/>
        </w:tc>
        <w:bookmarkEnd w:id="411"/>
      </w:tr>
      <w:tr w:rsidR="00B731D9" w:rsidRPr="00A8683D" w14:paraId="5B395A9B"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83686A7" w14:textId="77777777" w:rsidR="00B731D9" w:rsidRPr="00A8683D" w:rsidRDefault="00B731D9">
            <w:bookmarkStart w:id="412" w:name="BKM_49589BB9_7394_40A1_BC2E_8D1B8E87324B"/>
            <w:r w:rsidRPr="00A8683D">
              <w:t>Pastaba</w:t>
            </w:r>
          </w:p>
        </w:tc>
        <w:tc>
          <w:tcPr>
            <w:tcW w:w="1980" w:type="dxa"/>
            <w:tcBorders>
              <w:top w:val="single" w:sz="2" w:space="0" w:color="auto"/>
              <w:left w:val="single" w:sz="2" w:space="0" w:color="auto"/>
              <w:bottom w:val="single" w:sz="2" w:space="0" w:color="auto"/>
              <w:right w:val="single" w:sz="2" w:space="0" w:color="auto"/>
            </w:tcBorders>
            <w:hideMark/>
          </w:tcPr>
          <w:p w14:paraId="0ED89C72"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6F68AD8" w14:textId="77777777" w:rsidR="00B731D9" w:rsidRPr="00A8683D" w:rsidRDefault="00B731D9"/>
        </w:tc>
        <w:bookmarkEnd w:id="412"/>
      </w:tr>
    </w:tbl>
    <w:p w14:paraId="4255D9DB" w14:textId="77777777" w:rsidR="00B731D9" w:rsidRPr="00A8683D" w:rsidRDefault="00B731D9" w:rsidP="00B731D9"/>
    <w:p w14:paraId="72936F76" w14:textId="77777777" w:rsidR="00B731D9" w:rsidRPr="00A8683D" w:rsidRDefault="00B731D9" w:rsidP="00B731D9"/>
    <w:p w14:paraId="1D27F7F5"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0341AA96"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21602FAC"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02119FC5"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792B0A93" w14:textId="77777777" w:rsidR="00B731D9" w:rsidRPr="00A8683D" w:rsidRDefault="00B731D9">
            <w:pPr>
              <w:rPr>
                <w:b/>
              </w:rPr>
            </w:pPr>
            <w:r w:rsidRPr="00A8683D">
              <w:rPr>
                <w:b/>
              </w:rPr>
              <w:t>Pastabos</w:t>
            </w:r>
          </w:p>
        </w:tc>
      </w:tr>
      <w:tr w:rsidR="00B731D9" w:rsidRPr="00A8683D" w14:paraId="136A8025"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939E661"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D47DF53"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deklaruojamos išlaidos. </w:t>
            </w:r>
          </w:p>
          <w:p w14:paraId="194F3396"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0E7AADCE" w14:textId="77777777" w:rsidR="00B731D9" w:rsidRPr="00A8683D" w:rsidRDefault="00B731D9"/>
        </w:tc>
      </w:tr>
      <w:tr w:rsidR="00B731D9" w:rsidRPr="00A8683D" w14:paraId="4B631FF3"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7C2C9C7"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6C3DC4B"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deklaruojamos išlaidos. </w:t>
            </w:r>
          </w:p>
          <w:p w14:paraId="22E6EC9C"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Projekto finansavimas.</w:t>
            </w:r>
          </w:p>
        </w:tc>
        <w:tc>
          <w:tcPr>
            <w:tcW w:w="1710" w:type="dxa"/>
            <w:tcBorders>
              <w:top w:val="single" w:sz="2" w:space="0" w:color="auto"/>
              <w:left w:val="single" w:sz="2" w:space="0" w:color="auto"/>
              <w:bottom w:val="single" w:sz="2" w:space="0" w:color="auto"/>
              <w:right w:val="single" w:sz="2" w:space="0" w:color="auto"/>
            </w:tcBorders>
          </w:tcPr>
          <w:p w14:paraId="100FDB77" w14:textId="77777777" w:rsidR="00B731D9" w:rsidRPr="00A8683D" w:rsidRDefault="00B731D9"/>
        </w:tc>
      </w:tr>
      <w:tr w:rsidR="00B731D9" w:rsidRPr="00A8683D" w14:paraId="1B789348"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34CD7E33"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4A6F4AF6"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išvados eilutės. </w:t>
            </w:r>
          </w:p>
          <w:p w14:paraId="2A9B9071"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prašymo deklaruojamos išlaidos.</w:t>
            </w:r>
          </w:p>
        </w:tc>
        <w:tc>
          <w:tcPr>
            <w:tcW w:w="1710" w:type="dxa"/>
            <w:tcBorders>
              <w:top w:val="single" w:sz="2" w:space="0" w:color="auto"/>
              <w:left w:val="single" w:sz="2" w:space="0" w:color="auto"/>
              <w:bottom w:val="single" w:sz="2" w:space="0" w:color="auto"/>
              <w:right w:val="single" w:sz="2" w:space="0" w:color="auto"/>
            </w:tcBorders>
          </w:tcPr>
          <w:p w14:paraId="2D01070F" w14:textId="77777777" w:rsidR="00B731D9" w:rsidRPr="00A8683D" w:rsidRDefault="00B731D9"/>
        </w:tc>
      </w:tr>
      <w:tr w:rsidR="00B731D9" w:rsidRPr="00A8683D" w14:paraId="02DDE589"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BB6F9E9"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59E47CC"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deklaruojamos išlaidos. </w:t>
            </w:r>
          </w:p>
          <w:p w14:paraId="1435232C"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Ekonominis klasifikatorius.</w:t>
            </w:r>
          </w:p>
        </w:tc>
        <w:tc>
          <w:tcPr>
            <w:tcW w:w="1710" w:type="dxa"/>
            <w:tcBorders>
              <w:top w:val="single" w:sz="2" w:space="0" w:color="auto"/>
              <w:left w:val="single" w:sz="2" w:space="0" w:color="auto"/>
              <w:bottom w:val="single" w:sz="2" w:space="0" w:color="auto"/>
              <w:right w:val="single" w:sz="2" w:space="0" w:color="auto"/>
            </w:tcBorders>
          </w:tcPr>
          <w:p w14:paraId="5592FC17" w14:textId="77777777" w:rsidR="00B731D9" w:rsidRPr="00A8683D" w:rsidRDefault="00B731D9"/>
        </w:tc>
        <w:bookmarkEnd w:id="409"/>
      </w:tr>
    </w:tbl>
    <w:p w14:paraId="15BB70D2" w14:textId="77777777" w:rsidR="00B731D9" w:rsidRPr="00A8683D" w:rsidRDefault="00B731D9" w:rsidP="00DF40CE">
      <w:pPr>
        <w:pStyle w:val="Heading4"/>
        <w:numPr>
          <w:ilvl w:val="3"/>
          <w:numId w:val="20"/>
        </w:numPr>
      </w:pPr>
      <w:bookmarkStart w:id="413" w:name="_Toc452045806"/>
      <w:bookmarkStart w:id="414" w:name="_Toc64642406"/>
      <w:bookmarkStart w:id="415" w:name="_Toc159222165"/>
      <w:bookmarkStart w:id="416" w:name="BKM_512858BA_FC8C_4487_986D_EB6EC54616FB"/>
      <w:r w:rsidRPr="00A8683D">
        <w:t>Mokėjimo prašymo rodikliai</w:t>
      </w:r>
      <w:bookmarkEnd w:id="413"/>
      <w:bookmarkEnd w:id="414"/>
      <w:bookmarkEnd w:id="415"/>
    </w:p>
    <w:p w14:paraId="52E3D6AC"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09AF5FAD"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2015-10-22. </w:t>
      </w:r>
      <w:r w:rsidRPr="00A8683D">
        <w:rPr>
          <w:i/>
        </w:rPr>
        <w:t xml:space="preserve">Modifikuota </w:t>
      </w:r>
      <w:r w:rsidRPr="00A8683D">
        <w:t>2015-10-22.</w:t>
      </w:r>
    </w:p>
    <w:p w14:paraId="27F62580"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29095513" w14:textId="77777777" w:rsidR="00B731D9" w:rsidRPr="00A8683D" w:rsidRDefault="00B731D9" w:rsidP="00B731D9"/>
    <w:p w14:paraId="66118EDE"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7F08AFD4"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4AA2DA1A"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6495F029"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672B3121" w14:textId="77777777" w:rsidR="00B731D9" w:rsidRPr="00A8683D" w:rsidRDefault="00B731D9">
            <w:pPr>
              <w:rPr>
                <w:b/>
              </w:rPr>
            </w:pPr>
            <w:r w:rsidRPr="00A8683D">
              <w:rPr>
                <w:b/>
              </w:rPr>
              <w:t>Pastabos</w:t>
            </w:r>
          </w:p>
        </w:tc>
      </w:tr>
      <w:tr w:rsidR="00B731D9" w:rsidRPr="00A8683D" w14:paraId="117F0FF4"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B4E46FD" w14:textId="77777777" w:rsidR="00B731D9" w:rsidRPr="00A8683D" w:rsidRDefault="00B731D9">
            <w:r w:rsidRPr="00A8683D">
              <w:t>Faktas</w:t>
            </w:r>
          </w:p>
        </w:tc>
        <w:tc>
          <w:tcPr>
            <w:tcW w:w="1980" w:type="dxa"/>
            <w:tcBorders>
              <w:top w:val="single" w:sz="2" w:space="0" w:color="auto"/>
              <w:left w:val="single" w:sz="2" w:space="0" w:color="auto"/>
              <w:bottom w:val="single" w:sz="2" w:space="0" w:color="auto"/>
              <w:right w:val="single" w:sz="2" w:space="0" w:color="auto"/>
            </w:tcBorders>
            <w:hideMark/>
          </w:tcPr>
          <w:p w14:paraId="55060BD6"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400E5DC" w14:textId="77777777" w:rsidR="00B731D9" w:rsidRPr="00A8683D" w:rsidRDefault="00B731D9"/>
        </w:tc>
      </w:tr>
      <w:tr w:rsidR="00B731D9" w:rsidRPr="00A8683D" w14:paraId="139615D8"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293ADC0" w14:textId="77777777" w:rsidR="00B731D9" w:rsidRPr="00A8683D" w:rsidRDefault="00B731D9">
            <w:bookmarkStart w:id="417" w:name="BKM_8BF359F9_50F2_4B1C_92D4_456C2030E516"/>
            <w:r w:rsidRPr="00A8683D">
              <w:t>Pastaba</w:t>
            </w:r>
          </w:p>
        </w:tc>
        <w:tc>
          <w:tcPr>
            <w:tcW w:w="1980" w:type="dxa"/>
            <w:tcBorders>
              <w:top w:val="single" w:sz="2" w:space="0" w:color="auto"/>
              <w:left w:val="single" w:sz="2" w:space="0" w:color="auto"/>
              <w:bottom w:val="single" w:sz="2" w:space="0" w:color="auto"/>
              <w:right w:val="single" w:sz="2" w:space="0" w:color="auto"/>
            </w:tcBorders>
            <w:hideMark/>
          </w:tcPr>
          <w:p w14:paraId="067D7BBD"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700C519" w14:textId="77777777" w:rsidR="00B731D9" w:rsidRPr="00A8683D" w:rsidRDefault="00B731D9"/>
        </w:tc>
        <w:bookmarkEnd w:id="417"/>
      </w:tr>
    </w:tbl>
    <w:p w14:paraId="7FD0B710" w14:textId="77777777" w:rsidR="00B731D9" w:rsidRPr="00A8683D" w:rsidRDefault="00B731D9" w:rsidP="00B731D9"/>
    <w:p w14:paraId="050BD87A" w14:textId="77777777" w:rsidR="00B731D9" w:rsidRPr="00A8683D" w:rsidRDefault="00B731D9" w:rsidP="00B731D9"/>
    <w:p w14:paraId="327C76F2"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006C219E"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6BEBE559"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53CA7374"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18BC072E" w14:textId="77777777" w:rsidR="00B731D9" w:rsidRPr="00A8683D" w:rsidRDefault="00B731D9">
            <w:pPr>
              <w:rPr>
                <w:b/>
              </w:rPr>
            </w:pPr>
            <w:r w:rsidRPr="00A8683D">
              <w:rPr>
                <w:b/>
              </w:rPr>
              <w:t>Pastabos</w:t>
            </w:r>
          </w:p>
        </w:tc>
      </w:tr>
      <w:tr w:rsidR="00B731D9" w:rsidRPr="00A8683D" w14:paraId="3DA194AE"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F525CD3"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5BFEDDC"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rodikliai. </w:t>
            </w:r>
          </w:p>
          <w:p w14:paraId="4F14E2BE"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6F4B7A59" w14:textId="77777777" w:rsidR="00B731D9" w:rsidRPr="00A8683D" w:rsidRDefault="00B731D9"/>
        </w:tc>
      </w:tr>
      <w:tr w:rsidR="00B731D9" w:rsidRPr="00A8683D" w14:paraId="71DAD825"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AD1A3DC"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7882828"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rodikliai. </w:t>
            </w:r>
          </w:p>
          <w:p w14:paraId="1D795C7A"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Projekto rodikliai.</w:t>
            </w:r>
          </w:p>
        </w:tc>
        <w:tc>
          <w:tcPr>
            <w:tcW w:w="1710" w:type="dxa"/>
            <w:tcBorders>
              <w:top w:val="single" w:sz="2" w:space="0" w:color="auto"/>
              <w:left w:val="single" w:sz="2" w:space="0" w:color="auto"/>
              <w:bottom w:val="single" w:sz="2" w:space="0" w:color="auto"/>
              <w:right w:val="single" w:sz="2" w:space="0" w:color="auto"/>
            </w:tcBorders>
          </w:tcPr>
          <w:p w14:paraId="53DD74E8" w14:textId="77777777" w:rsidR="00B731D9" w:rsidRPr="00A8683D" w:rsidRDefault="00B731D9"/>
        </w:tc>
        <w:bookmarkEnd w:id="416"/>
      </w:tr>
    </w:tbl>
    <w:p w14:paraId="73A30AE9" w14:textId="77777777" w:rsidR="00B731D9" w:rsidRPr="00A8683D" w:rsidRDefault="00B731D9" w:rsidP="00DF40CE">
      <w:pPr>
        <w:pStyle w:val="Heading4"/>
        <w:numPr>
          <w:ilvl w:val="3"/>
          <w:numId w:val="20"/>
        </w:numPr>
      </w:pPr>
      <w:bookmarkStart w:id="418" w:name="_Toc452045807"/>
      <w:bookmarkStart w:id="419" w:name="_Toc64642407"/>
      <w:bookmarkStart w:id="420" w:name="_Toc159222166"/>
      <w:bookmarkStart w:id="421" w:name="BKM_20D7A5C6_46B9_4557_8C75_3BBA53EBF155"/>
      <w:r w:rsidRPr="00A8683D">
        <w:lastRenderedPageBreak/>
        <w:t>Mokėjimo prašymo dokumentai</w:t>
      </w:r>
      <w:bookmarkEnd w:id="418"/>
      <w:bookmarkEnd w:id="419"/>
      <w:bookmarkEnd w:id="420"/>
    </w:p>
    <w:p w14:paraId="50E67611"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344C59E5"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2015-11-03. </w:t>
      </w:r>
      <w:r w:rsidRPr="00A8683D">
        <w:rPr>
          <w:i/>
        </w:rPr>
        <w:t xml:space="preserve">Modifikuota </w:t>
      </w:r>
      <w:r w:rsidRPr="00A8683D">
        <w:t>2015-11-11.</w:t>
      </w:r>
    </w:p>
    <w:p w14:paraId="7021795C"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4F39B016" w14:textId="77777777" w:rsidR="00B731D9" w:rsidRPr="00A8683D" w:rsidRDefault="00B731D9" w:rsidP="00B731D9"/>
    <w:p w14:paraId="73252AF5" w14:textId="77777777" w:rsidR="00B731D9" w:rsidRPr="00A8683D" w:rsidRDefault="00B731D9" w:rsidP="00B731D9"/>
    <w:p w14:paraId="73EDF994" w14:textId="77777777" w:rsidR="00B731D9" w:rsidRPr="00A8683D" w:rsidRDefault="00B731D9" w:rsidP="00B731D9"/>
    <w:p w14:paraId="0B8C9748"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380035E2"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2B946A04"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77B3F284"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4D6BB4B4" w14:textId="77777777" w:rsidR="00B731D9" w:rsidRPr="00A8683D" w:rsidRDefault="00B731D9">
            <w:pPr>
              <w:rPr>
                <w:b/>
              </w:rPr>
            </w:pPr>
            <w:r w:rsidRPr="00A8683D">
              <w:rPr>
                <w:b/>
              </w:rPr>
              <w:t>Pastabos</w:t>
            </w:r>
          </w:p>
        </w:tc>
      </w:tr>
      <w:tr w:rsidR="00B731D9" w:rsidRPr="00A8683D" w14:paraId="3A4E2033"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B1FE66E"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11D8072B" w14:textId="77777777" w:rsidR="00B731D9" w:rsidRPr="00A8683D" w:rsidRDefault="00B731D9">
            <w:r w:rsidRPr="00A8683D">
              <w:rPr>
                <w:b/>
              </w:rPr>
              <w:t xml:space="preserve"> </w:t>
            </w:r>
            <w:r w:rsidRPr="00A8683D">
              <w:t xml:space="preserve"> </w:t>
            </w:r>
            <w:r w:rsidRPr="00A8683D">
              <w:rPr>
                <w:b/>
              </w:rPr>
              <w:tab/>
            </w:r>
            <w:r w:rsidRPr="00A8683D">
              <w:t xml:space="preserve">Mokėjimo prašymo dokumentai. </w:t>
            </w:r>
          </w:p>
          <w:p w14:paraId="2797C42E" w14:textId="77777777" w:rsidR="00B731D9" w:rsidRPr="00A8683D" w:rsidRDefault="00B731D9">
            <w:r w:rsidRPr="00A8683D">
              <w:rPr>
                <w:b/>
              </w:rPr>
              <w:t xml:space="preserve"> </w:t>
            </w:r>
            <w:r w:rsidRPr="00A8683D">
              <w:t xml:space="preserve"> </w:t>
            </w:r>
            <w:r w:rsidRPr="00A8683D">
              <w:rPr>
                <w:b/>
              </w:rPr>
              <w:tab/>
            </w:r>
            <w:r w:rsidRPr="00A8683D">
              <w:t>Dokumentai.</w:t>
            </w:r>
          </w:p>
        </w:tc>
        <w:tc>
          <w:tcPr>
            <w:tcW w:w="1710" w:type="dxa"/>
            <w:tcBorders>
              <w:top w:val="single" w:sz="2" w:space="0" w:color="auto"/>
              <w:left w:val="single" w:sz="2" w:space="0" w:color="auto"/>
              <w:bottom w:val="single" w:sz="2" w:space="0" w:color="auto"/>
              <w:right w:val="single" w:sz="2" w:space="0" w:color="auto"/>
            </w:tcBorders>
          </w:tcPr>
          <w:p w14:paraId="044DDE19" w14:textId="77777777" w:rsidR="00B731D9" w:rsidRPr="00A8683D" w:rsidRDefault="00B731D9"/>
        </w:tc>
      </w:tr>
      <w:tr w:rsidR="00B731D9" w:rsidRPr="00A8683D" w14:paraId="0AA25DDA"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62362A6E"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30698FF"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dokumentai. </w:t>
            </w:r>
          </w:p>
          <w:p w14:paraId="3F286313"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0B6DB416" w14:textId="77777777" w:rsidR="00B731D9" w:rsidRPr="00A8683D" w:rsidRDefault="00B731D9"/>
        </w:tc>
        <w:bookmarkEnd w:id="421"/>
      </w:tr>
    </w:tbl>
    <w:p w14:paraId="11F72DF8" w14:textId="77777777" w:rsidR="00B731D9" w:rsidRPr="00A8683D" w:rsidRDefault="00B731D9" w:rsidP="00DF40CE">
      <w:pPr>
        <w:pStyle w:val="Heading4"/>
        <w:numPr>
          <w:ilvl w:val="3"/>
          <w:numId w:val="20"/>
        </w:numPr>
      </w:pPr>
      <w:bookmarkStart w:id="422" w:name="_Toc452045808"/>
      <w:bookmarkStart w:id="423" w:name="_Toc64642408"/>
      <w:bookmarkStart w:id="424" w:name="_Toc159222167"/>
      <w:bookmarkStart w:id="425" w:name="BKM_9C1ED3DA_8B13_4529_AEEC_B46434C5A99D"/>
      <w:r w:rsidRPr="00A8683D">
        <w:t>Mokėjimo prašymo pastabos</w:t>
      </w:r>
      <w:bookmarkEnd w:id="422"/>
      <w:bookmarkEnd w:id="423"/>
      <w:bookmarkEnd w:id="424"/>
    </w:p>
    <w:p w14:paraId="52AB384B"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0D9B6DBD"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2015-11-03. </w:t>
      </w:r>
      <w:r w:rsidRPr="00A8683D">
        <w:rPr>
          <w:i/>
        </w:rPr>
        <w:t xml:space="preserve">Modifikuota </w:t>
      </w:r>
      <w:r w:rsidRPr="00A8683D">
        <w:t>2015-11-09.</w:t>
      </w:r>
    </w:p>
    <w:p w14:paraId="1ECDB2FF"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5458911D" w14:textId="77777777" w:rsidR="00B731D9" w:rsidRPr="00A8683D" w:rsidRDefault="00B731D9" w:rsidP="00B731D9"/>
    <w:p w14:paraId="64C3F361" w14:textId="77777777" w:rsidR="00B731D9" w:rsidRPr="00A8683D" w:rsidRDefault="00B731D9" w:rsidP="00B731D9"/>
    <w:p w14:paraId="4C5CB504" w14:textId="77777777" w:rsidR="00B731D9" w:rsidRPr="00A8683D" w:rsidRDefault="00B731D9" w:rsidP="00B731D9"/>
    <w:p w14:paraId="1B99400F"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13F641DD"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613B3E9D"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38DDEB98"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34A408E6" w14:textId="77777777" w:rsidR="00B731D9" w:rsidRPr="00A8683D" w:rsidRDefault="00B731D9">
            <w:pPr>
              <w:rPr>
                <w:b/>
              </w:rPr>
            </w:pPr>
            <w:r w:rsidRPr="00A8683D">
              <w:rPr>
                <w:b/>
              </w:rPr>
              <w:t>Pastabos</w:t>
            </w:r>
          </w:p>
        </w:tc>
      </w:tr>
      <w:tr w:rsidR="00B731D9" w:rsidRPr="00A8683D" w14:paraId="473ECBF0"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69497ABF"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42F6EBD2" w14:textId="77777777" w:rsidR="00B731D9" w:rsidRPr="00A8683D" w:rsidRDefault="00B731D9">
            <w:r w:rsidRPr="00A8683D">
              <w:rPr>
                <w:b/>
              </w:rPr>
              <w:t xml:space="preserve"> </w:t>
            </w:r>
            <w:r w:rsidRPr="00A8683D">
              <w:t xml:space="preserve"> </w:t>
            </w:r>
            <w:r w:rsidRPr="00A8683D">
              <w:rPr>
                <w:b/>
              </w:rPr>
              <w:tab/>
            </w:r>
            <w:r w:rsidRPr="00A8683D">
              <w:t xml:space="preserve">Mokėjimo prašymo pastabos. </w:t>
            </w:r>
          </w:p>
          <w:p w14:paraId="15C1A97D" w14:textId="77777777" w:rsidR="00B731D9" w:rsidRPr="00A8683D" w:rsidRDefault="00B731D9">
            <w:r w:rsidRPr="00A8683D">
              <w:rPr>
                <w:b/>
              </w:rPr>
              <w:t xml:space="preserve"> </w:t>
            </w:r>
            <w:r w:rsidRPr="00A8683D">
              <w:t xml:space="preserve"> </w:t>
            </w:r>
            <w:r w:rsidRPr="00A8683D">
              <w:rPr>
                <w:b/>
              </w:rPr>
              <w:tab/>
            </w:r>
            <w:r w:rsidRPr="00A8683D">
              <w:t>Pastabos.</w:t>
            </w:r>
          </w:p>
        </w:tc>
        <w:tc>
          <w:tcPr>
            <w:tcW w:w="1710" w:type="dxa"/>
            <w:tcBorders>
              <w:top w:val="single" w:sz="2" w:space="0" w:color="auto"/>
              <w:left w:val="single" w:sz="2" w:space="0" w:color="auto"/>
              <w:bottom w:val="single" w:sz="2" w:space="0" w:color="auto"/>
              <w:right w:val="single" w:sz="2" w:space="0" w:color="auto"/>
            </w:tcBorders>
          </w:tcPr>
          <w:p w14:paraId="418FDDDA" w14:textId="77777777" w:rsidR="00B731D9" w:rsidRPr="00A8683D" w:rsidRDefault="00B731D9"/>
        </w:tc>
      </w:tr>
      <w:tr w:rsidR="00B731D9" w:rsidRPr="00A8683D" w14:paraId="59BDFDF5"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F228490"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A446200"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pastabos. </w:t>
            </w:r>
          </w:p>
          <w:p w14:paraId="2C70841A"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738894B6" w14:textId="77777777" w:rsidR="00B731D9" w:rsidRPr="00A8683D" w:rsidRDefault="00B731D9"/>
        </w:tc>
        <w:bookmarkEnd w:id="425"/>
      </w:tr>
    </w:tbl>
    <w:p w14:paraId="68C472F3" w14:textId="77777777" w:rsidR="00B731D9" w:rsidRPr="00A8683D" w:rsidRDefault="00B731D9" w:rsidP="00DF40CE">
      <w:pPr>
        <w:pStyle w:val="Heading4"/>
        <w:numPr>
          <w:ilvl w:val="3"/>
          <w:numId w:val="20"/>
        </w:numPr>
      </w:pPr>
      <w:bookmarkStart w:id="426" w:name="_Toc452045809"/>
      <w:bookmarkStart w:id="427" w:name="_Toc64642409"/>
      <w:bookmarkStart w:id="428" w:name="_Toc159222168"/>
      <w:bookmarkStart w:id="429" w:name="BKM_1A48D3EB_75A5_4C9A_97BC_D50E64DAD009"/>
      <w:r w:rsidRPr="00A8683D">
        <w:t>Mokėjimo prašymo išvados</w:t>
      </w:r>
      <w:bookmarkEnd w:id="426"/>
      <w:bookmarkEnd w:id="427"/>
      <w:bookmarkEnd w:id="428"/>
    </w:p>
    <w:p w14:paraId="537AB10A"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24E6A187"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2015-10-21. </w:t>
      </w:r>
      <w:r w:rsidRPr="00A8683D">
        <w:rPr>
          <w:i/>
        </w:rPr>
        <w:t xml:space="preserve">Modifikuota </w:t>
      </w:r>
      <w:r w:rsidRPr="00A8683D">
        <w:t>2015-11-08.</w:t>
      </w:r>
    </w:p>
    <w:p w14:paraId="3ECF8A2A"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3AF44A18" w14:textId="77777777" w:rsidR="00B731D9" w:rsidRPr="00A8683D" w:rsidRDefault="00B731D9" w:rsidP="00B731D9"/>
    <w:p w14:paraId="48CB5695"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51B09768"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3BC56021"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1E05AF34"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5B1F0FDE" w14:textId="77777777" w:rsidR="00B731D9" w:rsidRPr="00A8683D" w:rsidRDefault="00B731D9">
            <w:pPr>
              <w:rPr>
                <w:b/>
              </w:rPr>
            </w:pPr>
            <w:r w:rsidRPr="00A8683D">
              <w:rPr>
                <w:b/>
              </w:rPr>
              <w:t>Pastabos</w:t>
            </w:r>
          </w:p>
        </w:tc>
      </w:tr>
      <w:tr w:rsidR="00B731D9" w:rsidRPr="00A8683D" w14:paraId="0DC6D6E7"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EAD4FDD" w14:textId="77777777" w:rsidR="00B731D9" w:rsidRPr="00A8683D" w:rsidRDefault="00B731D9">
            <w:r w:rsidRPr="00A8683D">
              <w:t>Eil. nr.</w:t>
            </w:r>
          </w:p>
        </w:tc>
        <w:tc>
          <w:tcPr>
            <w:tcW w:w="1980" w:type="dxa"/>
            <w:tcBorders>
              <w:top w:val="single" w:sz="2" w:space="0" w:color="auto"/>
              <w:left w:val="single" w:sz="2" w:space="0" w:color="auto"/>
              <w:bottom w:val="single" w:sz="2" w:space="0" w:color="auto"/>
              <w:right w:val="single" w:sz="2" w:space="0" w:color="auto"/>
            </w:tcBorders>
            <w:hideMark/>
          </w:tcPr>
          <w:p w14:paraId="59DDBE61"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2ADD7B10" w14:textId="77777777" w:rsidR="00B731D9" w:rsidRPr="00A8683D" w:rsidRDefault="00B731D9"/>
        </w:tc>
      </w:tr>
      <w:tr w:rsidR="00B731D9" w:rsidRPr="00A8683D" w14:paraId="04F7A612"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202F1757" w14:textId="77777777" w:rsidR="00B731D9" w:rsidRPr="00A8683D" w:rsidRDefault="00B731D9">
            <w:bookmarkStart w:id="430" w:name="BKM_A4A1E070_08E7_409A_A2CB_D00B0D8C329E"/>
            <w:r w:rsidRPr="00A8683D">
              <w:t>Registracijos numeris</w:t>
            </w:r>
          </w:p>
        </w:tc>
        <w:tc>
          <w:tcPr>
            <w:tcW w:w="1980" w:type="dxa"/>
            <w:tcBorders>
              <w:top w:val="single" w:sz="2" w:space="0" w:color="auto"/>
              <w:left w:val="single" w:sz="2" w:space="0" w:color="auto"/>
              <w:bottom w:val="single" w:sz="2" w:space="0" w:color="auto"/>
              <w:right w:val="single" w:sz="2" w:space="0" w:color="auto"/>
            </w:tcBorders>
            <w:hideMark/>
          </w:tcPr>
          <w:p w14:paraId="499F19A8"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7A80C95" w14:textId="77777777" w:rsidR="00B731D9" w:rsidRPr="00A8683D" w:rsidRDefault="00B731D9"/>
        </w:tc>
        <w:bookmarkEnd w:id="430"/>
      </w:tr>
      <w:tr w:rsidR="00B731D9" w:rsidRPr="00A8683D" w14:paraId="7E22D5F1"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2BAAB06B" w14:textId="77777777" w:rsidR="00B731D9" w:rsidRPr="00A8683D" w:rsidRDefault="00B731D9">
            <w:bookmarkStart w:id="431" w:name="BKM_EADB7A72_32EB_4B82_B544_32E8615FFE1F"/>
            <w:r w:rsidRPr="00A8683D">
              <w:t>Išvados data</w:t>
            </w:r>
          </w:p>
        </w:tc>
        <w:tc>
          <w:tcPr>
            <w:tcW w:w="1980" w:type="dxa"/>
            <w:tcBorders>
              <w:top w:val="single" w:sz="2" w:space="0" w:color="auto"/>
              <w:left w:val="single" w:sz="2" w:space="0" w:color="auto"/>
              <w:bottom w:val="single" w:sz="2" w:space="0" w:color="auto"/>
              <w:right w:val="single" w:sz="2" w:space="0" w:color="auto"/>
            </w:tcBorders>
            <w:hideMark/>
          </w:tcPr>
          <w:p w14:paraId="4E3ED555"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5B8AFD43" w14:textId="77777777" w:rsidR="00B731D9" w:rsidRPr="00A8683D" w:rsidRDefault="00B731D9"/>
        </w:tc>
        <w:bookmarkEnd w:id="431"/>
      </w:tr>
      <w:tr w:rsidR="00B731D9" w:rsidRPr="00A8683D" w14:paraId="1DD42B78"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9768041" w14:textId="77777777" w:rsidR="00B731D9" w:rsidRPr="00A8683D" w:rsidRDefault="00B731D9">
            <w:bookmarkStart w:id="432" w:name="BKM_A71D211D_D771_402B_9BB7_E26691701BDA"/>
            <w:r w:rsidRPr="00A8683D">
              <w:t>Parengimo data</w:t>
            </w:r>
          </w:p>
        </w:tc>
        <w:tc>
          <w:tcPr>
            <w:tcW w:w="1980" w:type="dxa"/>
            <w:tcBorders>
              <w:top w:val="single" w:sz="2" w:space="0" w:color="auto"/>
              <w:left w:val="single" w:sz="2" w:space="0" w:color="auto"/>
              <w:bottom w:val="single" w:sz="2" w:space="0" w:color="auto"/>
              <w:right w:val="single" w:sz="2" w:space="0" w:color="auto"/>
            </w:tcBorders>
            <w:hideMark/>
          </w:tcPr>
          <w:p w14:paraId="72230145"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43F4B518" w14:textId="77777777" w:rsidR="00B731D9" w:rsidRPr="00A8683D" w:rsidRDefault="00B731D9"/>
        </w:tc>
        <w:bookmarkEnd w:id="432"/>
      </w:tr>
      <w:tr w:rsidR="00B731D9" w:rsidRPr="00A8683D" w14:paraId="30D8F377"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F945496" w14:textId="77777777" w:rsidR="00B731D9" w:rsidRPr="00A8683D" w:rsidRDefault="00B731D9">
            <w:bookmarkStart w:id="433" w:name="BKM_B7215353_1BAB_47C1_B65D_3373516901B4"/>
            <w:r w:rsidRPr="00A8683D">
              <w:lastRenderedPageBreak/>
              <w:t>Patvirtinimo data</w:t>
            </w:r>
          </w:p>
        </w:tc>
        <w:tc>
          <w:tcPr>
            <w:tcW w:w="1980" w:type="dxa"/>
            <w:tcBorders>
              <w:top w:val="single" w:sz="2" w:space="0" w:color="auto"/>
              <w:left w:val="single" w:sz="2" w:space="0" w:color="auto"/>
              <w:bottom w:val="single" w:sz="2" w:space="0" w:color="auto"/>
              <w:right w:val="single" w:sz="2" w:space="0" w:color="auto"/>
            </w:tcBorders>
            <w:hideMark/>
          </w:tcPr>
          <w:p w14:paraId="287DEEF6"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02451F93" w14:textId="77777777" w:rsidR="00B731D9" w:rsidRPr="00A8683D" w:rsidRDefault="00B731D9"/>
        </w:tc>
        <w:bookmarkEnd w:id="433"/>
      </w:tr>
      <w:tr w:rsidR="00B731D9" w:rsidRPr="00A8683D" w14:paraId="395D2688"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E00E464" w14:textId="77777777" w:rsidR="00B731D9" w:rsidRPr="00A8683D" w:rsidRDefault="00B731D9">
            <w:bookmarkStart w:id="434" w:name="BKM_6187E119_634B_4C77_BF52_0DD899C2CFB2"/>
            <w:r w:rsidRPr="00A8683D">
              <w:t>Apmokėjimo data</w:t>
            </w:r>
          </w:p>
        </w:tc>
        <w:tc>
          <w:tcPr>
            <w:tcW w:w="1980" w:type="dxa"/>
            <w:tcBorders>
              <w:top w:val="single" w:sz="2" w:space="0" w:color="auto"/>
              <w:left w:val="single" w:sz="2" w:space="0" w:color="auto"/>
              <w:bottom w:val="single" w:sz="2" w:space="0" w:color="auto"/>
              <w:right w:val="single" w:sz="2" w:space="0" w:color="auto"/>
            </w:tcBorders>
            <w:hideMark/>
          </w:tcPr>
          <w:p w14:paraId="534697BC"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5637E51B" w14:textId="77777777" w:rsidR="00B731D9" w:rsidRPr="00A8683D" w:rsidRDefault="00B731D9"/>
        </w:tc>
        <w:bookmarkEnd w:id="434"/>
      </w:tr>
      <w:tr w:rsidR="00B731D9" w:rsidRPr="00A8683D" w14:paraId="1E62F07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59C148F" w14:textId="77777777" w:rsidR="00B731D9" w:rsidRPr="00A8683D" w:rsidRDefault="00B731D9">
            <w:bookmarkStart w:id="435" w:name="BKM_EC313797_5234_448B_B347_EBD66CC5DCBA"/>
            <w:r w:rsidRPr="00A8683D">
              <w:t>Pastaba</w:t>
            </w:r>
          </w:p>
        </w:tc>
        <w:tc>
          <w:tcPr>
            <w:tcW w:w="1980" w:type="dxa"/>
            <w:tcBorders>
              <w:top w:val="single" w:sz="2" w:space="0" w:color="auto"/>
              <w:left w:val="single" w:sz="2" w:space="0" w:color="auto"/>
              <w:bottom w:val="single" w:sz="2" w:space="0" w:color="auto"/>
              <w:right w:val="single" w:sz="2" w:space="0" w:color="auto"/>
            </w:tcBorders>
            <w:hideMark/>
          </w:tcPr>
          <w:p w14:paraId="0FCD9409"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CB4C7D4" w14:textId="77777777" w:rsidR="00B731D9" w:rsidRPr="00A8683D" w:rsidRDefault="00B731D9"/>
        </w:tc>
        <w:bookmarkEnd w:id="435"/>
      </w:tr>
    </w:tbl>
    <w:p w14:paraId="54AF3CD9" w14:textId="77777777" w:rsidR="00B731D9" w:rsidRPr="00A8683D" w:rsidRDefault="00B731D9" w:rsidP="00B731D9"/>
    <w:p w14:paraId="61BE3F33" w14:textId="77777777" w:rsidR="00B731D9" w:rsidRPr="00A8683D" w:rsidRDefault="00B731D9" w:rsidP="00B731D9"/>
    <w:p w14:paraId="5A8B76B8"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2C1B629B"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33565FF7"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13AC4885"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5366DC39" w14:textId="77777777" w:rsidR="00B731D9" w:rsidRPr="00A8683D" w:rsidRDefault="00B731D9">
            <w:pPr>
              <w:rPr>
                <w:b/>
              </w:rPr>
            </w:pPr>
            <w:r w:rsidRPr="00A8683D">
              <w:rPr>
                <w:b/>
              </w:rPr>
              <w:t>Pastabos</w:t>
            </w:r>
          </w:p>
        </w:tc>
      </w:tr>
      <w:tr w:rsidR="00B731D9" w:rsidRPr="00A8683D" w14:paraId="35395311"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31A29D5D"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467BD672"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išvados. </w:t>
            </w:r>
          </w:p>
          <w:p w14:paraId="17DEAF34"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54F424EC" w14:textId="77777777" w:rsidR="00B731D9" w:rsidRPr="00A8683D" w:rsidRDefault="00B731D9"/>
        </w:tc>
      </w:tr>
      <w:tr w:rsidR="00B731D9" w:rsidRPr="00A8683D" w14:paraId="1E096CA2"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3348B24"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41CAC75C"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išvados eilutės. </w:t>
            </w:r>
          </w:p>
          <w:p w14:paraId="1B4EE1D3"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prašymo išvados.</w:t>
            </w:r>
          </w:p>
        </w:tc>
        <w:tc>
          <w:tcPr>
            <w:tcW w:w="1710" w:type="dxa"/>
            <w:tcBorders>
              <w:top w:val="single" w:sz="2" w:space="0" w:color="auto"/>
              <w:left w:val="single" w:sz="2" w:space="0" w:color="auto"/>
              <w:bottom w:val="single" w:sz="2" w:space="0" w:color="auto"/>
              <w:right w:val="single" w:sz="2" w:space="0" w:color="auto"/>
            </w:tcBorders>
          </w:tcPr>
          <w:p w14:paraId="3C3A277B" w14:textId="77777777" w:rsidR="00B731D9" w:rsidRPr="00A8683D" w:rsidRDefault="00B731D9"/>
        </w:tc>
      </w:tr>
      <w:tr w:rsidR="00B731D9" w:rsidRPr="00A8683D" w14:paraId="234644AB"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6A99393F"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13362126"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Apmokėjimai. </w:t>
            </w:r>
          </w:p>
          <w:p w14:paraId="1EA25A91" w14:textId="77777777" w:rsidR="00B731D9" w:rsidRPr="00A8683D" w:rsidRDefault="00B731D9">
            <w:r w:rsidRPr="00A8683D">
              <w:rPr>
                <w:b/>
              </w:rPr>
              <w:t xml:space="preserve"> </w:t>
            </w:r>
            <w:r w:rsidRPr="00A8683D">
              <w:t xml:space="preserve"> </w:t>
            </w:r>
            <w:r w:rsidRPr="00A8683D">
              <w:rPr>
                <w:b/>
              </w:rPr>
              <w:t>0..1</w:t>
            </w:r>
            <w:r w:rsidRPr="00A8683D">
              <w:rPr>
                <w:b/>
              </w:rPr>
              <w:tab/>
            </w:r>
            <w:r w:rsidRPr="00A8683D">
              <w:t>Mokėjimo prašymo išvados.</w:t>
            </w:r>
          </w:p>
        </w:tc>
        <w:tc>
          <w:tcPr>
            <w:tcW w:w="1710" w:type="dxa"/>
            <w:tcBorders>
              <w:top w:val="single" w:sz="2" w:space="0" w:color="auto"/>
              <w:left w:val="single" w:sz="2" w:space="0" w:color="auto"/>
              <w:bottom w:val="single" w:sz="2" w:space="0" w:color="auto"/>
              <w:right w:val="single" w:sz="2" w:space="0" w:color="auto"/>
            </w:tcBorders>
          </w:tcPr>
          <w:p w14:paraId="55792326" w14:textId="77777777" w:rsidR="00B731D9" w:rsidRPr="00A8683D" w:rsidRDefault="00B731D9"/>
        </w:tc>
      </w:tr>
      <w:tr w:rsidR="00B731D9" w:rsidRPr="00A8683D" w14:paraId="724AC22D"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9C5221F"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ABADC78"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Apmokėjimai tiekėjams. </w:t>
            </w:r>
          </w:p>
          <w:p w14:paraId="6DA8E64C" w14:textId="77777777" w:rsidR="00B731D9" w:rsidRPr="00A8683D" w:rsidRDefault="00B731D9">
            <w:r w:rsidRPr="00A8683D">
              <w:rPr>
                <w:b/>
              </w:rPr>
              <w:t xml:space="preserve"> </w:t>
            </w:r>
            <w:r w:rsidRPr="00A8683D">
              <w:t xml:space="preserve"> </w:t>
            </w:r>
            <w:r w:rsidRPr="00A8683D">
              <w:rPr>
                <w:b/>
              </w:rPr>
              <w:t>0..1</w:t>
            </w:r>
            <w:r w:rsidRPr="00A8683D">
              <w:rPr>
                <w:b/>
              </w:rPr>
              <w:tab/>
            </w:r>
            <w:r w:rsidRPr="00A8683D">
              <w:t>Mokėjimo prašymo išvados.</w:t>
            </w:r>
          </w:p>
        </w:tc>
        <w:tc>
          <w:tcPr>
            <w:tcW w:w="1710" w:type="dxa"/>
            <w:tcBorders>
              <w:top w:val="single" w:sz="2" w:space="0" w:color="auto"/>
              <w:left w:val="single" w:sz="2" w:space="0" w:color="auto"/>
              <w:bottom w:val="single" w:sz="2" w:space="0" w:color="auto"/>
              <w:right w:val="single" w:sz="2" w:space="0" w:color="auto"/>
            </w:tcBorders>
          </w:tcPr>
          <w:p w14:paraId="0397D172" w14:textId="77777777" w:rsidR="00B731D9" w:rsidRPr="00A8683D" w:rsidRDefault="00B731D9"/>
        </w:tc>
      </w:tr>
      <w:tr w:rsidR="00B731D9" w:rsidRPr="00A8683D" w14:paraId="772D4624"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hideMark/>
          </w:tcPr>
          <w:p w14:paraId="3908284B" w14:textId="77777777" w:rsidR="00B731D9" w:rsidRPr="00A8683D" w:rsidRDefault="00B731D9">
            <w:r w:rsidRPr="00A8683D">
              <w:t>Parengė</w:t>
            </w:r>
          </w:p>
        </w:tc>
        <w:tc>
          <w:tcPr>
            <w:tcW w:w="5220" w:type="dxa"/>
            <w:tcBorders>
              <w:top w:val="single" w:sz="2" w:space="0" w:color="auto"/>
              <w:left w:val="single" w:sz="2" w:space="0" w:color="auto"/>
              <w:bottom w:val="single" w:sz="2" w:space="0" w:color="auto"/>
              <w:right w:val="single" w:sz="2" w:space="0" w:color="auto"/>
            </w:tcBorders>
            <w:hideMark/>
          </w:tcPr>
          <w:p w14:paraId="08FE871D"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išvados. </w:t>
            </w:r>
          </w:p>
          <w:p w14:paraId="27920A0D"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28985623" w14:textId="77777777" w:rsidR="00B731D9" w:rsidRPr="00A8683D" w:rsidRDefault="00B731D9"/>
        </w:tc>
      </w:tr>
      <w:tr w:rsidR="00B731D9" w:rsidRPr="00A8683D" w14:paraId="743A7228"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hideMark/>
          </w:tcPr>
          <w:p w14:paraId="1EE8D395" w14:textId="77777777" w:rsidR="00B731D9" w:rsidRPr="00A8683D" w:rsidRDefault="00B731D9">
            <w:r w:rsidRPr="00A8683D">
              <w:t>Patvirtino</w:t>
            </w:r>
          </w:p>
        </w:tc>
        <w:tc>
          <w:tcPr>
            <w:tcW w:w="5220" w:type="dxa"/>
            <w:tcBorders>
              <w:top w:val="single" w:sz="2" w:space="0" w:color="auto"/>
              <w:left w:val="single" w:sz="2" w:space="0" w:color="auto"/>
              <w:bottom w:val="single" w:sz="2" w:space="0" w:color="auto"/>
              <w:right w:val="single" w:sz="2" w:space="0" w:color="auto"/>
            </w:tcBorders>
            <w:hideMark/>
          </w:tcPr>
          <w:p w14:paraId="6509C262"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išvados. </w:t>
            </w:r>
          </w:p>
          <w:p w14:paraId="42731FD7" w14:textId="77777777" w:rsidR="00B731D9" w:rsidRPr="00A8683D" w:rsidRDefault="00B731D9">
            <w:r w:rsidRPr="00A8683D">
              <w:rPr>
                <w:b/>
              </w:rPr>
              <w:t xml:space="preserve"> </w:t>
            </w:r>
            <w:r w:rsidRPr="00A8683D">
              <w:t xml:space="preserve"> </w:t>
            </w:r>
            <w:r w:rsidRPr="00A8683D">
              <w:rPr>
                <w:b/>
              </w:rPr>
              <w:t>0..1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559946B5" w14:textId="77777777" w:rsidR="00B731D9" w:rsidRPr="00A8683D" w:rsidRDefault="00B731D9"/>
        </w:tc>
        <w:bookmarkEnd w:id="429"/>
      </w:tr>
    </w:tbl>
    <w:p w14:paraId="013A51A9" w14:textId="77777777" w:rsidR="00B731D9" w:rsidRPr="00A8683D" w:rsidRDefault="00B731D9" w:rsidP="00DF40CE">
      <w:pPr>
        <w:pStyle w:val="Heading4"/>
        <w:numPr>
          <w:ilvl w:val="3"/>
          <w:numId w:val="20"/>
        </w:numPr>
      </w:pPr>
      <w:bookmarkStart w:id="436" w:name="_Toc452045810"/>
      <w:bookmarkStart w:id="437" w:name="_Toc64642410"/>
      <w:bookmarkStart w:id="438" w:name="_Toc159222169"/>
      <w:bookmarkStart w:id="439" w:name="BKM_9F54101C_4202_47DE_BF54_98E64CD6BA9F"/>
      <w:r w:rsidRPr="00A8683D">
        <w:t>Mokėjimo prašymo išvados eilutės</w:t>
      </w:r>
      <w:bookmarkEnd w:id="436"/>
      <w:bookmarkEnd w:id="437"/>
      <w:bookmarkEnd w:id="438"/>
    </w:p>
    <w:p w14:paraId="355B6DE1"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0F930E09"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2015-10-21. </w:t>
      </w:r>
      <w:r w:rsidRPr="00A8683D">
        <w:rPr>
          <w:i/>
        </w:rPr>
        <w:t xml:space="preserve">Modifikuota </w:t>
      </w:r>
      <w:r w:rsidR="008933E3">
        <w:t>2023m</w:t>
      </w:r>
      <w:r w:rsidRPr="00A8683D">
        <w:t>.</w:t>
      </w:r>
    </w:p>
    <w:p w14:paraId="178E1E37"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4229E2E2" w14:textId="77777777" w:rsidR="00B731D9" w:rsidRPr="00A8683D" w:rsidRDefault="00B731D9" w:rsidP="00B731D9"/>
    <w:p w14:paraId="5BF1D174"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61695BA7"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66FD2D19"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19B80FBF"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4540C8EF" w14:textId="77777777" w:rsidR="00B731D9" w:rsidRPr="00A8683D" w:rsidRDefault="00B731D9">
            <w:pPr>
              <w:rPr>
                <w:b/>
              </w:rPr>
            </w:pPr>
            <w:r w:rsidRPr="00A8683D">
              <w:rPr>
                <w:b/>
              </w:rPr>
              <w:t>Pastabos</w:t>
            </w:r>
          </w:p>
        </w:tc>
      </w:tr>
      <w:tr w:rsidR="00B731D9" w:rsidRPr="00A8683D" w14:paraId="3D3825C4" w14:textId="77777777" w:rsidTr="008A0163">
        <w:trPr>
          <w:trHeight w:val="230"/>
        </w:trPr>
        <w:tc>
          <w:tcPr>
            <w:tcW w:w="2790" w:type="dxa"/>
            <w:tcBorders>
              <w:top w:val="single" w:sz="2" w:space="0" w:color="auto"/>
              <w:left w:val="single" w:sz="2" w:space="0" w:color="auto"/>
              <w:bottom w:val="single" w:sz="2" w:space="0" w:color="auto"/>
              <w:right w:val="single" w:sz="2" w:space="0" w:color="auto"/>
            </w:tcBorders>
          </w:tcPr>
          <w:p w14:paraId="21EE05EA" w14:textId="77777777" w:rsidR="00B731D9" w:rsidRPr="00A8683D" w:rsidRDefault="00540A74">
            <w:r>
              <w:t>Išlaidų supaprastinimai</w:t>
            </w:r>
          </w:p>
        </w:tc>
        <w:tc>
          <w:tcPr>
            <w:tcW w:w="1980" w:type="dxa"/>
            <w:tcBorders>
              <w:top w:val="single" w:sz="2" w:space="0" w:color="auto"/>
              <w:left w:val="single" w:sz="2" w:space="0" w:color="auto"/>
              <w:bottom w:val="single" w:sz="2" w:space="0" w:color="auto"/>
              <w:right w:val="single" w:sz="2" w:space="0" w:color="auto"/>
            </w:tcBorders>
          </w:tcPr>
          <w:p w14:paraId="4365993B" w14:textId="77777777" w:rsidR="00B731D9" w:rsidRPr="00A8683D" w:rsidRDefault="00540A74">
            <w:r>
              <w:t>Požymis</w:t>
            </w:r>
          </w:p>
        </w:tc>
        <w:tc>
          <w:tcPr>
            <w:tcW w:w="4680" w:type="dxa"/>
            <w:tcBorders>
              <w:top w:val="single" w:sz="2" w:space="0" w:color="auto"/>
              <w:left w:val="single" w:sz="2" w:space="0" w:color="auto"/>
              <w:bottom w:val="single" w:sz="2" w:space="0" w:color="auto"/>
              <w:right w:val="single" w:sz="2" w:space="0" w:color="auto"/>
            </w:tcBorders>
          </w:tcPr>
          <w:p w14:paraId="2BB44141" w14:textId="77777777" w:rsidR="00B731D9" w:rsidRPr="00A8683D" w:rsidRDefault="00B731D9"/>
        </w:tc>
      </w:tr>
      <w:tr w:rsidR="00540A74" w:rsidRPr="00A8683D" w14:paraId="4DACE914"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tcPr>
          <w:p w14:paraId="2E0DB129" w14:textId="77777777" w:rsidR="00540A74" w:rsidRPr="00A8683D" w:rsidRDefault="00540A74" w:rsidP="00540A74">
            <w:r w:rsidRPr="00A8683D">
              <w:t>Tinkama ES lėšų suma</w:t>
            </w:r>
          </w:p>
        </w:tc>
        <w:tc>
          <w:tcPr>
            <w:tcW w:w="1980" w:type="dxa"/>
            <w:tcBorders>
              <w:top w:val="single" w:sz="2" w:space="0" w:color="auto"/>
              <w:left w:val="single" w:sz="2" w:space="0" w:color="auto"/>
              <w:bottom w:val="single" w:sz="2" w:space="0" w:color="auto"/>
              <w:right w:val="single" w:sz="2" w:space="0" w:color="auto"/>
            </w:tcBorders>
          </w:tcPr>
          <w:p w14:paraId="5E524D61" w14:textId="77777777" w:rsidR="00540A74" w:rsidRPr="00A8683D" w:rsidRDefault="00540A74" w:rsidP="00540A74">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66F7A20" w14:textId="77777777" w:rsidR="00540A74" w:rsidRPr="00A8683D" w:rsidRDefault="00540A74" w:rsidP="00540A74"/>
        </w:tc>
      </w:tr>
      <w:tr w:rsidR="00B731D9" w:rsidRPr="00A8683D" w14:paraId="7BDC90DF"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D767ABB" w14:textId="77777777" w:rsidR="00B731D9" w:rsidRPr="00A8683D" w:rsidRDefault="00B731D9">
            <w:bookmarkStart w:id="440" w:name="BKM_753BD774_5B01_4CC3_ABDC_1C85AF377AAB"/>
            <w:r w:rsidRPr="00A8683D">
              <w:t>Tinkama BF lėšų suma</w:t>
            </w:r>
          </w:p>
        </w:tc>
        <w:tc>
          <w:tcPr>
            <w:tcW w:w="1980" w:type="dxa"/>
            <w:tcBorders>
              <w:top w:val="single" w:sz="2" w:space="0" w:color="auto"/>
              <w:left w:val="single" w:sz="2" w:space="0" w:color="auto"/>
              <w:bottom w:val="single" w:sz="2" w:space="0" w:color="auto"/>
              <w:right w:val="single" w:sz="2" w:space="0" w:color="auto"/>
            </w:tcBorders>
            <w:hideMark/>
          </w:tcPr>
          <w:p w14:paraId="454F494D"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DBBE212" w14:textId="77777777" w:rsidR="00B731D9" w:rsidRPr="00A8683D" w:rsidRDefault="00B731D9"/>
        </w:tc>
        <w:bookmarkEnd w:id="440"/>
      </w:tr>
      <w:tr w:rsidR="00B731D9" w:rsidRPr="00A8683D" w14:paraId="1AFE21E1"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7AEAE07" w14:textId="77777777" w:rsidR="00B731D9" w:rsidRPr="00A8683D" w:rsidRDefault="00B731D9">
            <w:bookmarkStart w:id="441" w:name="BKM_76463E8C_1717_429B_97D0_341A86266701"/>
            <w:r w:rsidRPr="00A8683D">
              <w:t>Tinkama nuosavų lėšų suma</w:t>
            </w:r>
          </w:p>
        </w:tc>
        <w:tc>
          <w:tcPr>
            <w:tcW w:w="1980" w:type="dxa"/>
            <w:tcBorders>
              <w:top w:val="single" w:sz="2" w:space="0" w:color="auto"/>
              <w:left w:val="single" w:sz="2" w:space="0" w:color="auto"/>
              <w:bottom w:val="single" w:sz="2" w:space="0" w:color="auto"/>
              <w:right w:val="single" w:sz="2" w:space="0" w:color="auto"/>
            </w:tcBorders>
            <w:hideMark/>
          </w:tcPr>
          <w:p w14:paraId="6357157D"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EE0392C" w14:textId="77777777" w:rsidR="00B731D9" w:rsidRPr="00A8683D" w:rsidRDefault="00B731D9"/>
        </w:tc>
        <w:bookmarkEnd w:id="441"/>
      </w:tr>
      <w:tr w:rsidR="00DC5EE8" w:rsidRPr="00A8683D" w14:paraId="41D95F9B"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226686DD" w14:textId="77777777" w:rsidR="00DC5EE8" w:rsidRPr="00A8683D" w:rsidRDefault="00DC5EE8" w:rsidP="00DC5EE8">
            <w:bookmarkStart w:id="442" w:name="BKM_0EBAAF57_CB0F_4048_B7E0_38BAF9AA30B4"/>
            <w:r w:rsidRPr="00A8683D">
              <w:t>Netinkama ES lėšų suma</w:t>
            </w:r>
          </w:p>
        </w:tc>
        <w:tc>
          <w:tcPr>
            <w:tcW w:w="1980" w:type="dxa"/>
            <w:tcBorders>
              <w:top w:val="single" w:sz="2" w:space="0" w:color="auto"/>
              <w:left w:val="single" w:sz="2" w:space="0" w:color="auto"/>
              <w:bottom w:val="single" w:sz="2" w:space="0" w:color="auto"/>
              <w:right w:val="single" w:sz="2" w:space="0" w:color="auto"/>
            </w:tcBorders>
            <w:hideMark/>
          </w:tcPr>
          <w:p w14:paraId="525082C2" w14:textId="77777777" w:rsidR="00DC5EE8" w:rsidRPr="00A8683D" w:rsidRDefault="00DC5EE8" w:rsidP="00DC5EE8">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5B52856" w14:textId="77777777" w:rsidR="00DC5EE8" w:rsidRPr="00A8683D" w:rsidRDefault="00DC5EE8" w:rsidP="00DC5EE8"/>
        </w:tc>
        <w:bookmarkEnd w:id="442"/>
      </w:tr>
      <w:tr w:rsidR="00DC5EE8" w:rsidRPr="00A8683D" w14:paraId="205748AC"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B359A98" w14:textId="77777777" w:rsidR="00DC5EE8" w:rsidRPr="00A8683D" w:rsidRDefault="00DC5EE8" w:rsidP="00DC5EE8">
            <w:bookmarkStart w:id="443" w:name="BKM_7ABE8246_A157_4EBC_935B_DE080FAF1A68"/>
            <w:r w:rsidRPr="00A8683D">
              <w:t>Netinkama BF lėšų suma</w:t>
            </w:r>
          </w:p>
        </w:tc>
        <w:tc>
          <w:tcPr>
            <w:tcW w:w="1980" w:type="dxa"/>
            <w:tcBorders>
              <w:top w:val="single" w:sz="2" w:space="0" w:color="auto"/>
              <w:left w:val="single" w:sz="2" w:space="0" w:color="auto"/>
              <w:bottom w:val="single" w:sz="2" w:space="0" w:color="auto"/>
              <w:right w:val="single" w:sz="2" w:space="0" w:color="auto"/>
            </w:tcBorders>
            <w:hideMark/>
          </w:tcPr>
          <w:p w14:paraId="62789887" w14:textId="77777777" w:rsidR="00DC5EE8" w:rsidRPr="00A8683D" w:rsidRDefault="00DC5EE8" w:rsidP="00DC5EE8">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7804EAE" w14:textId="77777777" w:rsidR="00DC5EE8" w:rsidRPr="00A8683D" w:rsidRDefault="00DC5EE8" w:rsidP="00DC5EE8"/>
        </w:tc>
        <w:bookmarkEnd w:id="443"/>
      </w:tr>
      <w:tr w:rsidR="00DC5EE8" w:rsidRPr="00A8683D" w14:paraId="34CB5FFD"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F8BB1B2" w14:textId="77777777" w:rsidR="00DC5EE8" w:rsidRPr="00A8683D" w:rsidRDefault="00DC5EE8" w:rsidP="00DC5EE8">
            <w:bookmarkStart w:id="444" w:name="BKM_F961830F_ED8E_4C6F_8E8F_EC40798A7A76"/>
            <w:r w:rsidRPr="00A8683D">
              <w:t>Netinkama nuosavų lėšų suma</w:t>
            </w:r>
          </w:p>
        </w:tc>
        <w:tc>
          <w:tcPr>
            <w:tcW w:w="1980" w:type="dxa"/>
            <w:tcBorders>
              <w:top w:val="single" w:sz="2" w:space="0" w:color="auto"/>
              <w:left w:val="single" w:sz="2" w:space="0" w:color="auto"/>
              <w:bottom w:val="single" w:sz="2" w:space="0" w:color="auto"/>
              <w:right w:val="single" w:sz="2" w:space="0" w:color="auto"/>
            </w:tcBorders>
            <w:hideMark/>
          </w:tcPr>
          <w:p w14:paraId="3D2CD0E2" w14:textId="77777777" w:rsidR="00DC5EE8" w:rsidRPr="00A8683D" w:rsidRDefault="00DC5EE8" w:rsidP="00DC5EE8">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B56320F" w14:textId="77777777" w:rsidR="00DC5EE8" w:rsidRPr="00A8683D" w:rsidRDefault="00DC5EE8" w:rsidP="00DC5EE8"/>
        </w:tc>
        <w:bookmarkEnd w:id="444"/>
      </w:tr>
      <w:tr w:rsidR="00DC5EE8" w:rsidRPr="00A8683D" w14:paraId="71D99AA8"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92E2E2B" w14:textId="77777777" w:rsidR="00DC5EE8" w:rsidRPr="00A8683D" w:rsidRDefault="00DC5EE8" w:rsidP="00DC5EE8">
            <w:bookmarkStart w:id="445" w:name="BKM_FDCAB4FF_7F8B_4812_A85E_985BF7B6DB47"/>
            <w:r w:rsidRPr="00A8683D">
              <w:lastRenderedPageBreak/>
              <w:t>Nagrinėjimo momentu netinkama ES lėšų suma</w:t>
            </w:r>
          </w:p>
        </w:tc>
        <w:tc>
          <w:tcPr>
            <w:tcW w:w="1980" w:type="dxa"/>
            <w:tcBorders>
              <w:top w:val="single" w:sz="2" w:space="0" w:color="auto"/>
              <w:left w:val="single" w:sz="2" w:space="0" w:color="auto"/>
              <w:bottom w:val="single" w:sz="2" w:space="0" w:color="auto"/>
              <w:right w:val="single" w:sz="2" w:space="0" w:color="auto"/>
            </w:tcBorders>
            <w:hideMark/>
          </w:tcPr>
          <w:p w14:paraId="7BAE2FD6" w14:textId="77777777" w:rsidR="00DC5EE8" w:rsidRPr="00A8683D" w:rsidRDefault="00DC5EE8" w:rsidP="00DC5EE8">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46E2DA2" w14:textId="77777777" w:rsidR="00DC5EE8" w:rsidRPr="00A8683D" w:rsidRDefault="00DC5EE8" w:rsidP="00DC5EE8"/>
        </w:tc>
        <w:bookmarkEnd w:id="445"/>
      </w:tr>
      <w:tr w:rsidR="00DC5EE8" w:rsidRPr="00A8683D" w14:paraId="7A75DD57"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40F1412" w14:textId="77777777" w:rsidR="00DC5EE8" w:rsidRPr="00A8683D" w:rsidRDefault="00DC5EE8" w:rsidP="00DC5EE8">
            <w:bookmarkStart w:id="446" w:name="BKM_A244B301_BE4A_4EC4_B2EC_967172227A0F"/>
            <w:r w:rsidRPr="00A8683D">
              <w:t>Nagrinėjimo moment</w:t>
            </w:r>
            <w:r w:rsidR="00876C36" w:rsidRPr="00A8683D">
              <w:t>u</w:t>
            </w:r>
            <w:r w:rsidRPr="00A8683D">
              <w:t xml:space="preserve"> netinkama BF lėšų suma</w:t>
            </w:r>
          </w:p>
        </w:tc>
        <w:tc>
          <w:tcPr>
            <w:tcW w:w="1980" w:type="dxa"/>
            <w:tcBorders>
              <w:top w:val="single" w:sz="2" w:space="0" w:color="auto"/>
              <w:left w:val="single" w:sz="2" w:space="0" w:color="auto"/>
              <w:bottom w:val="single" w:sz="2" w:space="0" w:color="auto"/>
              <w:right w:val="single" w:sz="2" w:space="0" w:color="auto"/>
            </w:tcBorders>
            <w:hideMark/>
          </w:tcPr>
          <w:p w14:paraId="1181C5E4" w14:textId="77777777" w:rsidR="00DC5EE8" w:rsidRPr="00A8683D" w:rsidRDefault="00DC5EE8" w:rsidP="00DC5EE8">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A917D04" w14:textId="77777777" w:rsidR="00DC5EE8" w:rsidRPr="00A8683D" w:rsidRDefault="00DC5EE8" w:rsidP="00DC5EE8"/>
        </w:tc>
        <w:bookmarkEnd w:id="446"/>
      </w:tr>
      <w:tr w:rsidR="00DC5EE8" w:rsidRPr="00A8683D" w14:paraId="19DB1C19"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6B9391C" w14:textId="77777777" w:rsidR="00DC5EE8" w:rsidRPr="00A8683D" w:rsidRDefault="00DC5EE8" w:rsidP="00DC5EE8">
            <w:bookmarkStart w:id="447" w:name="BKM_B084992F_A542_4457_A546_BD8C1D0CA067"/>
            <w:r w:rsidRPr="00A8683D">
              <w:t>Nagrinėjimo moment</w:t>
            </w:r>
            <w:r w:rsidR="00876C36" w:rsidRPr="00A8683D">
              <w:t>u</w:t>
            </w:r>
            <w:r w:rsidRPr="00A8683D">
              <w:t xml:space="preserve"> netinkama nuosavų lėšų suma</w:t>
            </w:r>
          </w:p>
        </w:tc>
        <w:tc>
          <w:tcPr>
            <w:tcW w:w="1980" w:type="dxa"/>
            <w:tcBorders>
              <w:top w:val="single" w:sz="2" w:space="0" w:color="auto"/>
              <w:left w:val="single" w:sz="2" w:space="0" w:color="auto"/>
              <w:bottom w:val="single" w:sz="2" w:space="0" w:color="auto"/>
              <w:right w:val="single" w:sz="2" w:space="0" w:color="auto"/>
            </w:tcBorders>
            <w:hideMark/>
          </w:tcPr>
          <w:p w14:paraId="5AD0AD3B" w14:textId="77777777" w:rsidR="00DC5EE8" w:rsidRPr="00A8683D" w:rsidRDefault="00DC5EE8" w:rsidP="00DC5EE8">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29283E8" w14:textId="77777777" w:rsidR="00DC5EE8" w:rsidRPr="00A8683D" w:rsidRDefault="00DC5EE8" w:rsidP="00DC5EE8"/>
        </w:tc>
        <w:bookmarkEnd w:id="447"/>
      </w:tr>
      <w:tr w:rsidR="00DC5EE8" w:rsidRPr="00A8683D" w14:paraId="643128C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5D1A322" w14:textId="77777777" w:rsidR="00DC5EE8" w:rsidRPr="00A8683D" w:rsidRDefault="00DC5EE8" w:rsidP="00DC5EE8">
            <w:bookmarkStart w:id="448" w:name="BKM_110754C3_F00B_4EF8_B637_BBAED5FD95A9"/>
            <w:r w:rsidRPr="00A8683D">
              <w:t>Pastaba</w:t>
            </w:r>
          </w:p>
        </w:tc>
        <w:tc>
          <w:tcPr>
            <w:tcW w:w="1980" w:type="dxa"/>
            <w:tcBorders>
              <w:top w:val="single" w:sz="2" w:space="0" w:color="auto"/>
              <w:left w:val="single" w:sz="2" w:space="0" w:color="auto"/>
              <w:bottom w:val="single" w:sz="2" w:space="0" w:color="auto"/>
              <w:right w:val="single" w:sz="2" w:space="0" w:color="auto"/>
            </w:tcBorders>
            <w:hideMark/>
          </w:tcPr>
          <w:p w14:paraId="566BFDBB" w14:textId="77777777" w:rsidR="00DC5EE8" w:rsidRPr="00A8683D" w:rsidRDefault="00DC5EE8" w:rsidP="00DC5EE8">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7F1D97C" w14:textId="77777777" w:rsidR="00DC5EE8" w:rsidRPr="00A8683D" w:rsidRDefault="00DC5EE8" w:rsidP="00DC5EE8"/>
        </w:tc>
        <w:bookmarkEnd w:id="448"/>
      </w:tr>
    </w:tbl>
    <w:p w14:paraId="4CF59BF4" w14:textId="77777777" w:rsidR="00B731D9" w:rsidRPr="00A8683D" w:rsidRDefault="00B731D9" w:rsidP="00B731D9">
      <w:pPr>
        <w:rPr>
          <w:sz w:val="24"/>
        </w:rPr>
      </w:pPr>
    </w:p>
    <w:p w14:paraId="056CB4B0" w14:textId="77777777" w:rsidR="00B731D9" w:rsidRPr="00A8683D" w:rsidRDefault="00B731D9" w:rsidP="00B731D9"/>
    <w:p w14:paraId="365C7DA2"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6E4345DC"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154C8473"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3381E607"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19626181" w14:textId="77777777" w:rsidR="00B731D9" w:rsidRPr="00A8683D" w:rsidRDefault="00B731D9">
            <w:pPr>
              <w:rPr>
                <w:b/>
              </w:rPr>
            </w:pPr>
            <w:r w:rsidRPr="00A8683D">
              <w:rPr>
                <w:b/>
              </w:rPr>
              <w:t>Pastabos</w:t>
            </w:r>
          </w:p>
        </w:tc>
      </w:tr>
      <w:tr w:rsidR="00B731D9" w:rsidRPr="00A8683D" w14:paraId="0EC92F19"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25DC0B60"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5AD1E7F"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išvados eilutės. </w:t>
            </w:r>
          </w:p>
          <w:p w14:paraId="5D779F97"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prašymo išvados.</w:t>
            </w:r>
          </w:p>
        </w:tc>
        <w:tc>
          <w:tcPr>
            <w:tcW w:w="1710" w:type="dxa"/>
            <w:tcBorders>
              <w:top w:val="single" w:sz="2" w:space="0" w:color="auto"/>
              <w:left w:val="single" w:sz="2" w:space="0" w:color="auto"/>
              <w:bottom w:val="single" w:sz="2" w:space="0" w:color="auto"/>
              <w:right w:val="single" w:sz="2" w:space="0" w:color="auto"/>
            </w:tcBorders>
          </w:tcPr>
          <w:p w14:paraId="51323933" w14:textId="77777777" w:rsidR="00B731D9" w:rsidRPr="00A8683D" w:rsidRDefault="00B731D9"/>
        </w:tc>
      </w:tr>
      <w:tr w:rsidR="00B731D9" w:rsidRPr="00A8683D" w14:paraId="7878A55C"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7209631"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182EB3EA"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išvados eilutės. </w:t>
            </w:r>
          </w:p>
          <w:p w14:paraId="52B8D0E1"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prašymo deklaruojamos išlaidos.</w:t>
            </w:r>
          </w:p>
        </w:tc>
        <w:tc>
          <w:tcPr>
            <w:tcW w:w="1710" w:type="dxa"/>
            <w:tcBorders>
              <w:top w:val="single" w:sz="2" w:space="0" w:color="auto"/>
              <w:left w:val="single" w:sz="2" w:space="0" w:color="auto"/>
              <w:bottom w:val="single" w:sz="2" w:space="0" w:color="auto"/>
              <w:right w:val="single" w:sz="2" w:space="0" w:color="auto"/>
            </w:tcBorders>
          </w:tcPr>
          <w:p w14:paraId="17321C69" w14:textId="77777777" w:rsidR="00B731D9" w:rsidRPr="00A8683D" w:rsidRDefault="00B731D9"/>
        </w:tc>
        <w:bookmarkEnd w:id="439"/>
      </w:tr>
    </w:tbl>
    <w:p w14:paraId="476CA39F" w14:textId="77777777" w:rsidR="00B731D9" w:rsidRPr="00A8683D" w:rsidRDefault="00B731D9" w:rsidP="00DF40CE">
      <w:pPr>
        <w:pStyle w:val="Heading4"/>
        <w:numPr>
          <w:ilvl w:val="3"/>
          <w:numId w:val="20"/>
        </w:numPr>
      </w:pPr>
      <w:bookmarkStart w:id="449" w:name="_Toc452045811"/>
      <w:bookmarkStart w:id="450" w:name="_Toc64642411"/>
      <w:bookmarkStart w:id="451" w:name="_Toc159222170"/>
      <w:bookmarkStart w:id="452" w:name="BKM_B0AD44C7_D9ED_4FE9_BD78_5102816B1AB5"/>
      <w:r w:rsidRPr="00A8683D">
        <w:t>Mokėjimo prašymo patikros lapai</w:t>
      </w:r>
      <w:bookmarkEnd w:id="449"/>
      <w:bookmarkEnd w:id="450"/>
      <w:bookmarkEnd w:id="451"/>
    </w:p>
    <w:p w14:paraId="2DCDE580"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4EEA3811"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2015-10-15. </w:t>
      </w:r>
      <w:r w:rsidRPr="00A8683D">
        <w:rPr>
          <w:i/>
        </w:rPr>
        <w:t xml:space="preserve">Modifikuota </w:t>
      </w:r>
      <w:r w:rsidRPr="00A8683D">
        <w:t>2015-11-09.</w:t>
      </w:r>
    </w:p>
    <w:p w14:paraId="0A75B27B"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604CC50A" w14:textId="77777777" w:rsidR="00B731D9" w:rsidRPr="00A8683D" w:rsidRDefault="00B731D9" w:rsidP="00B731D9"/>
    <w:p w14:paraId="7C2FFED9" w14:textId="77777777" w:rsidR="00B731D9" w:rsidRPr="00A8683D" w:rsidRDefault="00B731D9" w:rsidP="00B731D9"/>
    <w:p w14:paraId="5850D273"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106699FC"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2FA67D4A"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21214EDC"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15DB12A2" w14:textId="77777777" w:rsidR="00B731D9" w:rsidRPr="00A8683D" w:rsidRDefault="00B731D9">
            <w:pPr>
              <w:rPr>
                <w:b/>
              </w:rPr>
            </w:pPr>
            <w:r w:rsidRPr="00A8683D">
              <w:rPr>
                <w:b/>
              </w:rPr>
              <w:t>Pastabos</w:t>
            </w:r>
          </w:p>
        </w:tc>
      </w:tr>
      <w:tr w:rsidR="00B731D9" w:rsidRPr="00A8683D" w14:paraId="55FBAEBB"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B2E16D0"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422E013B" w14:textId="77777777" w:rsidR="00B731D9" w:rsidRPr="00A8683D" w:rsidRDefault="00B731D9">
            <w:r w:rsidRPr="00A8683D">
              <w:rPr>
                <w:b/>
              </w:rPr>
              <w:t xml:space="preserve"> </w:t>
            </w:r>
            <w:r w:rsidRPr="00A8683D">
              <w:t xml:space="preserve"> </w:t>
            </w:r>
            <w:r w:rsidRPr="00A8683D">
              <w:rPr>
                <w:b/>
              </w:rPr>
              <w:tab/>
            </w:r>
            <w:r w:rsidRPr="00A8683D">
              <w:t xml:space="preserve">Mokėjimo prašymo patikros lapai. </w:t>
            </w:r>
          </w:p>
          <w:p w14:paraId="79F1FBD6" w14:textId="77777777" w:rsidR="00B731D9" w:rsidRPr="00A8683D" w:rsidRDefault="00B731D9">
            <w:r w:rsidRPr="00A8683D">
              <w:rPr>
                <w:b/>
              </w:rPr>
              <w:t xml:space="preserve"> </w:t>
            </w:r>
            <w:r w:rsidRPr="00A8683D">
              <w:t xml:space="preserve"> </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535744EA" w14:textId="77777777" w:rsidR="00B731D9" w:rsidRPr="00A8683D" w:rsidRDefault="00B731D9"/>
        </w:tc>
      </w:tr>
      <w:tr w:rsidR="00B731D9" w:rsidRPr="00A8683D" w14:paraId="4522C824"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336B2116"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FE12B13"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Mokėjimo prašymo patikros lapai. </w:t>
            </w:r>
          </w:p>
          <w:p w14:paraId="6C3E48D3"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2C7CA716" w14:textId="77777777" w:rsidR="00B731D9" w:rsidRPr="00A8683D" w:rsidRDefault="00B731D9"/>
        </w:tc>
        <w:bookmarkEnd w:id="452"/>
      </w:tr>
    </w:tbl>
    <w:p w14:paraId="6264DC0D" w14:textId="77777777" w:rsidR="00B731D9" w:rsidRPr="00A8683D" w:rsidRDefault="00B731D9" w:rsidP="00DF40CE">
      <w:pPr>
        <w:pStyle w:val="Heading4"/>
        <w:numPr>
          <w:ilvl w:val="3"/>
          <w:numId w:val="20"/>
        </w:numPr>
      </w:pPr>
      <w:bookmarkStart w:id="453" w:name="_Toc452045812"/>
      <w:bookmarkStart w:id="454" w:name="_Toc64642412"/>
      <w:bookmarkStart w:id="455" w:name="_Toc159222171"/>
      <w:bookmarkStart w:id="456" w:name="BKM_8F00C60B_695B_4D2C_B3EC_A2F0B783FA42"/>
      <w:r w:rsidRPr="00A8683D">
        <w:t>Apmokėjimai</w:t>
      </w:r>
      <w:bookmarkEnd w:id="453"/>
      <w:bookmarkEnd w:id="454"/>
      <w:bookmarkEnd w:id="455"/>
    </w:p>
    <w:p w14:paraId="525AC9CB"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7FFC603C"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2015-11-02. </w:t>
      </w:r>
      <w:r w:rsidRPr="00A8683D">
        <w:rPr>
          <w:i/>
        </w:rPr>
        <w:t xml:space="preserve">Modifikuota </w:t>
      </w:r>
      <w:r w:rsidRPr="00A8683D">
        <w:t>2015-11-09.</w:t>
      </w:r>
    </w:p>
    <w:p w14:paraId="1004E8CB"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27636520" w14:textId="77777777" w:rsidR="00B731D9" w:rsidRPr="00A8683D" w:rsidRDefault="00B731D9" w:rsidP="00B731D9"/>
    <w:p w14:paraId="2B2B4B00"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0ABF0F66"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36E918B1"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2765020A"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690BF4E6" w14:textId="77777777" w:rsidR="00B731D9" w:rsidRPr="00A8683D" w:rsidRDefault="00B731D9">
            <w:pPr>
              <w:rPr>
                <w:b/>
              </w:rPr>
            </w:pPr>
            <w:r w:rsidRPr="00A8683D">
              <w:rPr>
                <w:b/>
              </w:rPr>
              <w:t>Pastabos</w:t>
            </w:r>
          </w:p>
        </w:tc>
      </w:tr>
      <w:tr w:rsidR="00B731D9" w:rsidRPr="00A8683D" w14:paraId="0E1A363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EBE687C" w14:textId="77777777" w:rsidR="00B731D9" w:rsidRPr="00A8683D" w:rsidRDefault="00B731D9">
            <w:r w:rsidRPr="00A8683D">
              <w:t>Apmokėjimo data</w:t>
            </w:r>
          </w:p>
        </w:tc>
        <w:tc>
          <w:tcPr>
            <w:tcW w:w="1980" w:type="dxa"/>
            <w:tcBorders>
              <w:top w:val="single" w:sz="2" w:space="0" w:color="auto"/>
              <w:left w:val="single" w:sz="2" w:space="0" w:color="auto"/>
              <w:bottom w:val="single" w:sz="2" w:space="0" w:color="auto"/>
              <w:right w:val="single" w:sz="2" w:space="0" w:color="auto"/>
            </w:tcBorders>
            <w:hideMark/>
          </w:tcPr>
          <w:p w14:paraId="49BB523C"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324EA4EF" w14:textId="77777777" w:rsidR="00B731D9" w:rsidRPr="00A8683D" w:rsidRDefault="00B731D9"/>
        </w:tc>
      </w:tr>
      <w:tr w:rsidR="00B731D9" w:rsidRPr="00A8683D" w14:paraId="6038CCCA"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E9E000C" w14:textId="77777777" w:rsidR="00B731D9" w:rsidRPr="00A8683D" w:rsidRDefault="00B731D9">
            <w:r w:rsidRPr="00A8683D">
              <w:t>Pavedimo Nr. (ES)</w:t>
            </w:r>
          </w:p>
        </w:tc>
        <w:tc>
          <w:tcPr>
            <w:tcW w:w="1980" w:type="dxa"/>
            <w:tcBorders>
              <w:top w:val="single" w:sz="2" w:space="0" w:color="auto"/>
              <w:left w:val="single" w:sz="2" w:space="0" w:color="auto"/>
              <w:bottom w:val="single" w:sz="2" w:space="0" w:color="auto"/>
              <w:right w:val="single" w:sz="2" w:space="0" w:color="auto"/>
            </w:tcBorders>
            <w:hideMark/>
          </w:tcPr>
          <w:p w14:paraId="2E7484B5"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713DE02" w14:textId="77777777" w:rsidR="00B731D9" w:rsidRPr="00A8683D" w:rsidRDefault="00B731D9"/>
        </w:tc>
      </w:tr>
      <w:tr w:rsidR="00B731D9" w:rsidRPr="00A8683D" w14:paraId="0F842E30"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E1547F5" w14:textId="77777777" w:rsidR="00B731D9" w:rsidRPr="00A8683D" w:rsidRDefault="00B731D9">
            <w:r w:rsidRPr="00A8683D">
              <w:t>Pavedimo Nr. (BF)</w:t>
            </w:r>
          </w:p>
        </w:tc>
        <w:tc>
          <w:tcPr>
            <w:tcW w:w="1980" w:type="dxa"/>
            <w:tcBorders>
              <w:top w:val="single" w:sz="2" w:space="0" w:color="auto"/>
              <w:left w:val="single" w:sz="2" w:space="0" w:color="auto"/>
              <w:bottom w:val="single" w:sz="2" w:space="0" w:color="auto"/>
              <w:right w:val="single" w:sz="2" w:space="0" w:color="auto"/>
            </w:tcBorders>
            <w:hideMark/>
          </w:tcPr>
          <w:p w14:paraId="11767566"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882730B" w14:textId="77777777" w:rsidR="00B731D9" w:rsidRPr="00A8683D" w:rsidRDefault="00B731D9"/>
        </w:tc>
      </w:tr>
      <w:tr w:rsidR="00B731D9" w:rsidRPr="00A8683D" w14:paraId="54DD7515"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CEC9BF6" w14:textId="77777777" w:rsidR="00B731D9" w:rsidRPr="00A8683D" w:rsidRDefault="00B731D9">
            <w:bookmarkStart w:id="457" w:name="BKM_6C430B3C_CECD_41EB_A9B0_525988010786"/>
            <w:r w:rsidRPr="00A8683D">
              <w:lastRenderedPageBreak/>
              <w:t>Apmokėjimo suma</w:t>
            </w:r>
          </w:p>
        </w:tc>
        <w:tc>
          <w:tcPr>
            <w:tcW w:w="1980" w:type="dxa"/>
            <w:tcBorders>
              <w:top w:val="single" w:sz="2" w:space="0" w:color="auto"/>
              <w:left w:val="single" w:sz="2" w:space="0" w:color="auto"/>
              <w:bottom w:val="single" w:sz="2" w:space="0" w:color="auto"/>
              <w:right w:val="single" w:sz="2" w:space="0" w:color="auto"/>
            </w:tcBorders>
            <w:hideMark/>
          </w:tcPr>
          <w:p w14:paraId="7C2812DE"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868BB12" w14:textId="77777777" w:rsidR="00B731D9" w:rsidRPr="00A8683D" w:rsidRDefault="00B731D9"/>
        </w:tc>
        <w:bookmarkEnd w:id="457"/>
      </w:tr>
      <w:tr w:rsidR="00B731D9" w:rsidRPr="00A8683D" w14:paraId="506275AA"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EE194C6" w14:textId="77777777" w:rsidR="00B731D9" w:rsidRPr="00A8683D" w:rsidRDefault="00B731D9">
            <w:bookmarkStart w:id="458" w:name="BKM_8E85D7FE_746C_412E_8090_13E65D6B08FF"/>
            <w:r w:rsidRPr="00A8683D">
              <w:t>Finansavimo šaltinis</w:t>
            </w:r>
          </w:p>
        </w:tc>
        <w:tc>
          <w:tcPr>
            <w:tcW w:w="1980" w:type="dxa"/>
            <w:tcBorders>
              <w:top w:val="single" w:sz="2" w:space="0" w:color="auto"/>
              <w:left w:val="single" w:sz="2" w:space="0" w:color="auto"/>
              <w:bottom w:val="single" w:sz="2" w:space="0" w:color="auto"/>
              <w:right w:val="single" w:sz="2" w:space="0" w:color="auto"/>
            </w:tcBorders>
            <w:hideMark/>
          </w:tcPr>
          <w:p w14:paraId="3F154A38"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2ECD1B77" w14:textId="77777777" w:rsidR="00B731D9" w:rsidRPr="00A8683D" w:rsidRDefault="00B731D9">
            <w:r w:rsidRPr="00A8683D">
              <w:t>ES lėšos</w:t>
            </w:r>
          </w:p>
          <w:p w14:paraId="0DA364E6" w14:textId="77777777" w:rsidR="00B731D9" w:rsidRPr="00A8683D" w:rsidRDefault="00B731D9">
            <w:r w:rsidRPr="00A8683D">
              <w:t>BF lėšos</w:t>
            </w:r>
          </w:p>
        </w:tc>
        <w:bookmarkEnd w:id="458"/>
      </w:tr>
      <w:tr w:rsidR="00B731D9" w:rsidRPr="00A8683D" w14:paraId="4A51131B"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C48D7BE" w14:textId="77777777" w:rsidR="00B731D9" w:rsidRPr="00A8683D" w:rsidRDefault="00B731D9">
            <w:bookmarkStart w:id="459" w:name="BKM_8CC87E2D_E612_4519_9D5E_0DC58DA1AFAE"/>
            <w:r w:rsidRPr="00A8683D">
              <w:t>Pastaba</w:t>
            </w:r>
          </w:p>
        </w:tc>
        <w:tc>
          <w:tcPr>
            <w:tcW w:w="1980" w:type="dxa"/>
            <w:tcBorders>
              <w:top w:val="single" w:sz="2" w:space="0" w:color="auto"/>
              <w:left w:val="single" w:sz="2" w:space="0" w:color="auto"/>
              <w:bottom w:val="single" w:sz="2" w:space="0" w:color="auto"/>
              <w:right w:val="single" w:sz="2" w:space="0" w:color="auto"/>
            </w:tcBorders>
            <w:hideMark/>
          </w:tcPr>
          <w:p w14:paraId="41897DD3"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2ACCD69" w14:textId="77777777" w:rsidR="00B731D9" w:rsidRPr="00A8683D" w:rsidRDefault="00B731D9"/>
        </w:tc>
        <w:bookmarkEnd w:id="459"/>
      </w:tr>
    </w:tbl>
    <w:p w14:paraId="2356C41C" w14:textId="77777777" w:rsidR="00B731D9" w:rsidRPr="00A8683D" w:rsidRDefault="00B731D9" w:rsidP="00B731D9"/>
    <w:p w14:paraId="52AE1CB8" w14:textId="77777777" w:rsidR="00B731D9" w:rsidRPr="00A8683D" w:rsidRDefault="00B731D9" w:rsidP="00B731D9"/>
    <w:p w14:paraId="7C90A1AC"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4D2126A1"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539733BA"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6AA8444E"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54514717" w14:textId="77777777" w:rsidR="00B731D9" w:rsidRPr="00A8683D" w:rsidRDefault="00B731D9">
            <w:pPr>
              <w:rPr>
                <w:b/>
              </w:rPr>
            </w:pPr>
            <w:r w:rsidRPr="00A8683D">
              <w:rPr>
                <w:b/>
              </w:rPr>
              <w:t>Pastabos</w:t>
            </w:r>
          </w:p>
        </w:tc>
      </w:tr>
      <w:tr w:rsidR="00B731D9" w:rsidRPr="00A8683D" w14:paraId="4A4CFD05"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BD3D033"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7E6E29B"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Apmokėjimai. </w:t>
            </w:r>
          </w:p>
          <w:p w14:paraId="4F904959"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Ekonominis klasifikatorius.</w:t>
            </w:r>
          </w:p>
        </w:tc>
        <w:tc>
          <w:tcPr>
            <w:tcW w:w="1710" w:type="dxa"/>
            <w:tcBorders>
              <w:top w:val="single" w:sz="2" w:space="0" w:color="auto"/>
              <w:left w:val="single" w:sz="2" w:space="0" w:color="auto"/>
              <w:bottom w:val="single" w:sz="2" w:space="0" w:color="auto"/>
              <w:right w:val="single" w:sz="2" w:space="0" w:color="auto"/>
            </w:tcBorders>
          </w:tcPr>
          <w:p w14:paraId="6D5AAA87" w14:textId="77777777" w:rsidR="00B731D9" w:rsidRPr="00A8683D" w:rsidRDefault="00B731D9"/>
        </w:tc>
      </w:tr>
      <w:tr w:rsidR="00B731D9" w:rsidRPr="00A8683D" w14:paraId="773BE39B"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6938BF3"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656CA8AA"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Apmokėjimai. </w:t>
            </w:r>
          </w:p>
          <w:p w14:paraId="148F753A"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5E90E206" w14:textId="77777777" w:rsidR="00B731D9" w:rsidRPr="00A8683D" w:rsidRDefault="00B731D9"/>
        </w:tc>
      </w:tr>
      <w:tr w:rsidR="00B731D9" w:rsidRPr="00A8683D" w14:paraId="62008C10"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F97B2EF"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9B85DF5"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Apmokėjimai. </w:t>
            </w:r>
          </w:p>
          <w:p w14:paraId="00F93F66" w14:textId="77777777" w:rsidR="00B731D9" w:rsidRPr="00A8683D" w:rsidRDefault="00B731D9">
            <w:r w:rsidRPr="00A8683D">
              <w:rPr>
                <w:b/>
              </w:rPr>
              <w:t xml:space="preserve"> </w:t>
            </w:r>
            <w:r w:rsidRPr="00A8683D">
              <w:t xml:space="preserve"> </w:t>
            </w:r>
            <w:r w:rsidRPr="00A8683D">
              <w:rPr>
                <w:b/>
              </w:rPr>
              <w:t>0..1</w:t>
            </w:r>
            <w:r w:rsidRPr="00A8683D">
              <w:rPr>
                <w:b/>
              </w:rPr>
              <w:tab/>
            </w:r>
            <w:r w:rsidRPr="00A8683D">
              <w:t>Mokėjimo prašymo išvados.</w:t>
            </w:r>
          </w:p>
        </w:tc>
        <w:tc>
          <w:tcPr>
            <w:tcW w:w="1710" w:type="dxa"/>
            <w:tcBorders>
              <w:top w:val="single" w:sz="2" w:space="0" w:color="auto"/>
              <w:left w:val="single" w:sz="2" w:space="0" w:color="auto"/>
              <w:bottom w:val="single" w:sz="2" w:space="0" w:color="auto"/>
              <w:right w:val="single" w:sz="2" w:space="0" w:color="auto"/>
            </w:tcBorders>
          </w:tcPr>
          <w:p w14:paraId="7501D2CA" w14:textId="77777777" w:rsidR="00B731D9" w:rsidRPr="00A8683D" w:rsidRDefault="00B731D9"/>
        </w:tc>
        <w:bookmarkEnd w:id="456"/>
      </w:tr>
      <w:tr w:rsidR="00B731D9" w:rsidRPr="00A8683D" w14:paraId="61425118"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A0A30C8"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3FE42E0"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 xml:space="preserve">Apmokėjimai. </w:t>
            </w:r>
          </w:p>
          <w:p w14:paraId="4C583329" w14:textId="77777777" w:rsidR="00B731D9" w:rsidRPr="00A8683D" w:rsidRDefault="00B731D9">
            <w:pPr>
              <w:rPr>
                <w:b/>
              </w:rPr>
            </w:pPr>
            <w:r w:rsidRPr="00A8683D">
              <w:rPr>
                <w:b/>
              </w:rPr>
              <w:t xml:space="preserve"> </w:t>
            </w:r>
            <w:r w:rsidRPr="00A8683D">
              <w:t xml:space="preserve"> </w:t>
            </w:r>
            <w:r w:rsidRPr="00A8683D">
              <w:rPr>
                <w:b/>
              </w:rPr>
              <w:t>0..*</w:t>
            </w:r>
            <w:r w:rsidRPr="00A8683D">
              <w:rPr>
                <w:b/>
              </w:rPr>
              <w:tab/>
            </w:r>
            <w:r w:rsidRPr="00A8683D">
              <w:t>Apmokėjimo dokumentai.</w:t>
            </w:r>
          </w:p>
        </w:tc>
        <w:tc>
          <w:tcPr>
            <w:tcW w:w="1710" w:type="dxa"/>
            <w:tcBorders>
              <w:top w:val="single" w:sz="2" w:space="0" w:color="auto"/>
              <w:left w:val="single" w:sz="2" w:space="0" w:color="auto"/>
              <w:bottom w:val="single" w:sz="2" w:space="0" w:color="auto"/>
              <w:right w:val="single" w:sz="2" w:space="0" w:color="auto"/>
            </w:tcBorders>
          </w:tcPr>
          <w:p w14:paraId="6EAF970A" w14:textId="77777777" w:rsidR="00B731D9" w:rsidRPr="00A8683D" w:rsidRDefault="00B731D9"/>
        </w:tc>
      </w:tr>
    </w:tbl>
    <w:p w14:paraId="482DE64D" w14:textId="77777777" w:rsidR="00B731D9" w:rsidRPr="00A8683D" w:rsidRDefault="00B731D9" w:rsidP="00DF40CE">
      <w:pPr>
        <w:pStyle w:val="Heading4"/>
        <w:numPr>
          <w:ilvl w:val="3"/>
          <w:numId w:val="20"/>
        </w:numPr>
      </w:pPr>
      <w:bookmarkStart w:id="460" w:name="_Toc452045813"/>
      <w:bookmarkStart w:id="461" w:name="_Toc64642413"/>
      <w:bookmarkStart w:id="462" w:name="_Toc159222172"/>
      <w:bookmarkStart w:id="463" w:name="BKM_23160189_3BBA_4F73_B3C2_716B805BDCC2"/>
      <w:r w:rsidRPr="00A8683D">
        <w:t>Apmokėjimų planas</w:t>
      </w:r>
      <w:bookmarkEnd w:id="460"/>
      <w:bookmarkEnd w:id="461"/>
      <w:bookmarkEnd w:id="462"/>
    </w:p>
    <w:p w14:paraId="23E8F6FC"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3B57E150"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2015-11-08. </w:t>
      </w:r>
      <w:r w:rsidRPr="00A8683D">
        <w:rPr>
          <w:i/>
        </w:rPr>
        <w:t xml:space="preserve">Modifikuota </w:t>
      </w:r>
      <w:r w:rsidRPr="00A8683D">
        <w:t>2015-11-08.</w:t>
      </w:r>
    </w:p>
    <w:p w14:paraId="356B83A5"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78A612A6" w14:textId="77777777" w:rsidR="00B731D9" w:rsidRPr="00A8683D" w:rsidRDefault="00B731D9" w:rsidP="00B731D9"/>
    <w:p w14:paraId="162675F9"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61EC485C"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5C889B1C"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7FB37036"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21E4CF2A" w14:textId="77777777" w:rsidR="00B731D9" w:rsidRPr="00A8683D" w:rsidRDefault="00B731D9">
            <w:pPr>
              <w:rPr>
                <w:b/>
              </w:rPr>
            </w:pPr>
            <w:r w:rsidRPr="00A8683D">
              <w:rPr>
                <w:b/>
              </w:rPr>
              <w:t>Pastabos</w:t>
            </w:r>
          </w:p>
        </w:tc>
      </w:tr>
      <w:tr w:rsidR="00B731D9" w:rsidRPr="00A8683D" w14:paraId="21699EC5"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0A0E3EA" w14:textId="77777777" w:rsidR="00B731D9" w:rsidRPr="00A8683D" w:rsidRDefault="00B731D9">
            <w:r w:rsidRPr="00A8683D">
              <w:t>Apmokėjimo data</w:t>
            </w:r>
          </w:p>
        </w:tc>
        <w:tc>
          <w:tcPr>
            <w:tcW w:w="1980" w:type="dxa"/>
            <w:tcBorders>
              <w:top w:val="single" w:sz="2" w:space="0" w:color="auto"/>
              <w:left w:val="single" w:sz="2" w:space="0" w:color="auto"/>
              <w:bottom w:val="single" w:sz="2" w:space="0" w:color="auto"/>
              <w:right w:val="single" w:sz="2" w:space="0" w:color="auto"/>
            </w:tcBorders>
            <w:hideMark/>
          </w:tcPr>
          <w:p w14:paraId="77545076"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789FB181" w14:textId="77777777" w:rsidR="00B731D9" w:rsidRPr="00A8683D" w:rsidRDefault="00B731D9"/>
        </w:tc>
      </w:tr>
      <w:tr w:rsidR="00B731D9" w:rsidRPr="00A8683D" w14:paraId="2A138149"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BFCBD9C" w14:textId="77777777" w:rsidR="00B731D9" w:rsidRPr="00A8683D" w:rsidRDefault="00B731D9">
            <w:bookmarkStart w:id="464" w:name="BKM_739CAC76_322F_43BC_8036_090CB978D856"/>
            <w:r w:rsidRPr="00A8683D">
              <w:t>ES lėšos</w:t>
            </w:r>
          </w:p>
        </w:tc>
        <w:tc>
          <w:tcPr>
            <w:tcW w:w="1980" w:type="dxa"/>
            <w:tcBorders>
              <w:top w:val="single" w:sz="2" w:space="0" w:color="auto"/>
              <w:left w:val="single" w:sz="2" w:space="0" w:color="auto"/>
              <w:bottom w:val="single" w:sz="2" w:space="0" w:color="auto"/>
              <w:right w:val="single" w:sz="2" w:space="0" w:color="auto"/>
            </w:tcBorders>
            <w:hideMark/>
          </w:tcPr>
          <w:p w14:paraId="5A0305E7"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1064F0D" w14:textId="77777777" w:rsidR="00B731D9" w:rsidRPr="00A8683D" w:rsidRDefault="00B731D9"/>
        </w:tc>
        <w:bookmarkEnd w:id="464"/>
      </w:tr>
      <w:tr w:rsidR="00B731D9" w:rsidRPr="00A8683D" w14:paraId="2505BCC0"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953A602" w14:textId="77777777" w:rsidR="00B731D9" w:rsidRPr="00A8683D" w:rsidRDefault="00B731D9">
            <w:bookmarkStart w:id="465" w:name="BKM_D0DDF307_A72E_431B_8C47_01A4383A2FDF"/>
            <w:r w:rsidRPr="00A8683D">
              <w:t>BF lėšos</w:t>
            </w:r>
          </w:p>
        </w:tc>
        <w:tc>
          <w:tcPr>
            <w:tcW w:w="1980" w:type="dxa"/>
            <w:tcBorders>
              <w:top w:val="single" w:sz="2" w:space="0" w:color="auto"/>
              <w:left w:val="single" w:sz="2" w:space="0" w:color="auto"/>
              <w:bottom w:val="single" w:sz="2" w:space="0" w:color="auto"/>
              <w:right w:val="single" w:sz="2" w:space="0" w:color="auto"/>
            </w:tcBorders>
            <w:hideMark/>
          </w:tcPr>
          <w:p w14:paraId="2914886C"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3C26E14" w14:textId="77777777" w:rsidR="00B731D9" w:rsidRPr="00A8683D" w:rsidRDefault="00B731D9"/>
        </w:tc>
        <w:bookmarkEnd w:id="465"/>
      </w:tr>
      <w:tr w:rsidR="00B731D9" w:rsidRPr="00A8683D" w14:paraId="53D54C0A"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826D02A" w14:textId="77777777" w:rsidR="00B731D9" w:rsidRPr="00A8683D" w:rsidRDefault="00B731D9">
            <w:bookmarkStart w:id="466" w:name="BKM_DAA0A0CA_DAA7_40E7_8F39_441C5374F1D5"/>
            <w:r w:rsidRPr="00A8683D">
              <w:t>Tipas</w:t>
            </w:r>
          </w:p>
        </w:tc>
        <w:tc>
          <w:tcPr>
            <w:tcW w:w="1980" w:type="dxa"/>
            <w:tcBorders>
              <w:top w:val="single" w:sz="2" w:space="0" w:color="auto"/>
              <w:left w:val="single" w:sz="2" w:space="0" w:color="auto"/>
              <w:bottom w:val="single" w:sz="2" w:space="0" w:color="auto"/>
              <w:right w:val="single" w:sz="2" w:space="0" w:color="auto"/>
            </w:tcBorders>
            <w:hideMark/>
          </w:tcPr>
          <w:p w14:paraId="340CC0DD"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684F9D73" w14:textId="77777777" w:rsidR="00B731D9" w:rsidRPr="00A8683D" w:rsidRDefault="00B731D9">
            <w:r w:rsidRPr="00A8683D">
              <w:t>Planuojamos</w:t>
            </w:r>
          </w:p>
          <w:p w14:paraId="51582356" w14:textId="77777777" w:rsidR="00B731D9" w:rsidRPr="00A8683D" w:rsidRDefault="00B731D9">
            <w:r w:rsidRPr="00A8683D">
              <w:t>Deklaruotos išlaidos</w:t>
            </w:r>
          </w:p>
          <w:p w14:paraId="3D507CEC" w14:textId="77777777" w:rsidR="00B731D9" w:rsidRPr="00A8683D" w:rsidRDefault="00B731D9">
            <w:r w:rsidRPr="00A8683D">
              <w:t>Tinkamos išlaidos</w:t>
            </w:r>
          </w:p>
        </w:tc>
        <w:bookmarkEnd w:id="466"/>
      </w:tr>
    </w:tbl>
    <w:p w14:paraId="38D30176" w14:textId="77777777" w:rsidR="00B731D9" w:rsidRPr="00A8683D" w:rsidRDefault="00B731D9" w:rsidP="00B731D9"/>
    <w:p w14:paraId="11EBDFF1" w14:textId="77777777" w:rsidR="00B731D9" w:rsidRPr="00A8683D" w:rsidRDefault="00B731D9" w:rsidP="00B731D9"/>
    <w:p w14:paraId="20FACC63"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00B469C7"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507FAF68"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4D790086"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3615E30E" w14:textId="77777777" w:rsidR="00B731D9" w:rsidRPr="00A8683D" w:rsidRDefault="00B731D9">
            <w:pPr>
              <w:rPr>
                <w:b/>
              </w:rPr>
            </w:pPr>
            <w:r w:rsidRPr="00A8683D">
              <w:rPr>
                <w:b/>
              </w:rPr>
              <w:t>Pastabos</w:t>
            </w:r>
          </w:p>
        </w:tc>
      </w:tr>
      <w:tr w:rsidR="00B731D9" w:rsidRPr="00A8683D" w14:paraId="3CAC99E2"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244ABB08"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61F5DD2D"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Apmokėjimų planas. </w:t>
            </w:r>
          </w:p>
          <w:p w14:paraId="3032E054"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Ekonominis klasifikatorius.</w:t>
            </w:r>
          </w:p>
        </w:tc>
        <w:tc>
          <w:tcPr>
            <w:tcW w:w="1710" w:type="dxa"/>
            <w:tcBorders>
              <w:top w:val="single" w:sz="2" w:space="0" w:color="auto"/>
              <w:left w:val="single" w:sz="2" w:space="0" w:color="auto"/>
              <w:bottom w:val="single" w:sz="2" w:space="0" w:color="auto"/>
              <w:right w:val="single" w:sz="2" w:space="0" w:color="auto"/>
            </w:tcBorders>
          </w:tcPr>
          <w:p w14:paraId="2AD4B190" w14:textId="77777777" w:rsidR="00B731D9" w:rsidRPr="00A8683D" w:rsidRDefault="00B731D9"/>
        </w:tc>
      </w:tr>
      <w:tr w:rsidR="00B731D9" w:rsidRPr="00A8683D" w14:paraId="6CDBD1A6"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4985243"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2298A20B"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Apmokėjimų planas. </w:t>
            </w:r>
          </w:p>
          <w:p w14:paraId="548D4155" w14:textId="77777777" w:rsidR="00B731D9" w:rsidRPr="00A8683D" w:rsidRDefault="00B731D9">
            <w:r w:rsidRPr="00A8683D">
              <w:rPr>
                <w:b/>
              </w:rPr>
              <w:lastRenderedPageBreak/>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4A1042B4" w14:textId="77777777" w:rsidR="00B731D9" w:rsidRPr="00A8683D" w:rsidRDefault="00B731D9"/>
        </w:tc>
        <w:bookmarkEnd w:id="463"/>
      </w:tr>
    </w:tbl>
    <w:p w14:paraId="4806BA7A" w14:textId="77777777" w:rsidR="00B731D9" w:rsidRPr="00A8683D" w:rsidRDefault="00B731D9" w:rsidP="00DF40CE">
      <w:pPr>
        <w:pStyle w:val="Heading4"/>
        <w:numPr>
          <w:ilvl w:val="3"/>
          <w:numId w:val="20"/>
        </w:numPr>
      </w:pPr>
      <w:bookmarkStart w:id="467" w:name="_Toc452045814"/>
      <w:bookmarkStart w:id="468" w:name="_Toc64642414"/>
      <w:bookmarkStart w:id="469" w:name="_Toc159222173"/>
      <w:bookmarkStart w:id="470" w:name="BKM_3BDCE5D5_33BC_4ED1_A488_86F4D26406C4"/>
      <w:r w:rsidRPr="00A8683D">
        <w:t>Apmokėjimai tiekėjams</w:t>
      </w:r>
      <w:bookmarkEnd w:id="467"/>
      <w:bookmarkEnd w:id="468"/>
      <w:bookmarkEnd w:id="469"/>
    </w:p>
    <w:p w14:paraId="452CA6D2"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5D08B196"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2015-11-02. </w:t>
      </w:r>
      <w:r w:rsidRPr="00A8683D">
        <w:rPr>
          <w:i/>
        </w:rPr>
        <w:t xml:space="preserve">Modifikuota </w:t>
      </w:r>
      <w:r w:rsidRPr="00A8683D">
        <w:t>2015-11-19.</w:t>
      </w:r>
    </w:p>
    <w:p w14:paraId="3191A587"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3B88044F" w14:textId="77777777" w:rsidR="00B731D9" w:rsidRPr="00A8683D" w:rsidRDefault="00B731D9" w:rsidP="00B731D9"/>
    <w:p w14:paraId="6C1A237D"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4FD3E258"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41D0559E"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707154C1"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46CD5F75" w14:textId="77777777" w:rsidR="00B731D9" w:rsidRPr="00A8683D" w:rsidRDefault="00B731D9">
            <w:pPr>
              <w:rPr>
                <w:b/>
              </w:rPr>
            </w:pPr>
            <w:r w:rsidRPr="00A8683D">
              <w:rPr>
                <w:b/>
              </w:rPr>
              <w:t>Pastabos</w:t>
            </w:r>
          </w:p>
        </w:tc>
      </w:tr>
      <w:tr w:rsidR="00B731D9" w:rsidRPr="00A8683D" w14:paraId="1B774CC9"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E9F37D1" w14:textId="77777777" w:rsidR="00B731D9" w:rsidRPr="00A8683D" w:rsidRDefault="00B731D9">
            <w:r w:rsidRPr="00A8683D">
              <w:t>Pavedimo data</w:t>
            </w:r>
          </w:p>
        </w:tc>
        <w:tc>
          <w:tcPr>
            <w:tcW w:w="1980" w:type="dxa"/>
            <w:tcBorders>
              <w:top w:val="single" w:sz="2" w:space="0" w:color="auto"/>
              <w:left w:val="single" w:sz="2" w:space="0" w:color="auto"/>
              <w:bottom w:val="single" w:sz="2" w:space="0" w:color="auto"/>
              <w:right w:val="single" w:sz="2" w:space="0" w:color="auto"/>
            </w:tcBorders>
            <w:hideMark/>
          </w:tcPr>
          <w:p w14:paraId="0D2D0B58"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1418EE36" w14:textId="77777777" w:rsidR="00B731D9" w:rsidRPr="00A8683D" w:rsidRDefault="00B731D9"/>
        </w:tc>
      </w:tr>
      <w:tr w:rsidR="00B731D9" w:rsidRPr="00A8683D" w14:paraId="00E458DC"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AC97337" w14:textId="77777777" w:rsidR="00B731D9" w:rsidRPr="00A8683D" w:rsidRDefault="00B731D9">
            <w:bookmarkStart w:id="471" w:name="BKM_B09B2FCA_B261_4EEF_8DA4_1214F98F98F2"/>
            <w:r w:rsidRPr="00A8683D">
              <w:t>Pavedimo suma</w:t>
            </w:r>
          </w:p>
        </w:tc>
        <w:tc>
          <w:tcPr>
            <w:tcW w:w="1980" w:type="dxa"/>
            <w:tcBorders>
              <w:top w:val="single" w:sz="2" w:space="0" w:color="auto"/>
              <w:left w:val="single" w:sz="2" w:space="0" w:color="auto"/>
              <w:bottom w:val="single" w:sz="2" w:space="0" w:color="auto"/>
              <w:right w:val="single" w:sz="2" w:space="0" w:color="auto"/>
            </w:tcBorders>
            <w:hideMark/>
          </w:tcPr>
          <w:p w14:paraId="2D55E7AA"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53A520B3" w14:textId="77777777" w:rsidR="00B731D9" w:rsidRPr="00A8683D" w:rsidRDefault="00B731D9"/>
        </w:tc>
        <w:bookmarkEnd w:id="471"/>
      </w:tr>
      <w:tr w:rsidR="00B731D9" w:rsidRPr="00A8683D" w14:paraId="36A2C931"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3319DA1" w14:textId="77777777" w:rsidR="00B731D9" w:rsidRPr="00A8683D" w:rsidRDefault="00B731D9">
            <w:bookmarkStart w:id="472" w:name="BKM_3299EA4B_8DD9_4F48_8111_EE00BE8329B3"/>
            <w:r w:rsidRPr="00A8683D">
              <w:t>Tiekėjas</w:t>
            </w:r>
          </w:p>
        </w:tc>
        <w:tc>
          <w:tcPr>
            <w:tcW w:w="1980" w:type="dxa"/>
            <w:tcBorders>
              <w:top w:val="single" w:sz="2" w:space="0" w:color="auto"/>
              <w:left w:val="single" w:sz="2" w:space="0" w:color="auto"/>
              <w:bottom w:val="single" w:sz="2" w:space="0" w:color="auto"/>
              <w:right w:val="single" w:sz="2" w:space="0" w:color="auto"/>
            </w:tcBorders>
            <w:hideMark/>
          </w:tcPr>
          <w:p w14:paraId="3178FBB0"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95C57D9" w14:textId="77777777" w:rsidR="00B731D9" w:rsidRPr="00A8683D" w:rsidRDefault="00B731D9"/>
        </w:tc>
        <w:bookmarkEnd w:id="472"/>
      </w:tr>
      <w:tr w:rsidR="00B731D9" w:rsidRPr="00A8683D" w14:paraId="38D60875"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E0D40D5" w14:textId="77777777" w:rsidR="00B731D9" w:rsidRPr="00A8683D" w:rsidRDefault="00B731D9">
            <w:bookmarkStart w:id="473" w:name="BKM_C4B19EFC_C98E_4DB8_BE53_F86421BE7A8A"/>
            <w:r w:rsidRPr="00A8683D">
              <w:t>Pastaba</w:t>
            </w:r>
          </w:p>
        </w:tc>
        <w:tc>
          <w:tcPr>
            <w:tcW w:w="1980" w:type="dxa"/>
            <w:tcBorders>
              <w:top w:val="single" w:sz="2" w:space="0" w:color="auto"/>
              <w:left w:val="single" w:sz="2" w:space="0" w:color="auto"/>
              <w:bottom w:val="single" w:sz="2" w:space="0" w:color="auto"/>
              <w:right w:val="single" w:sz="2" w:space="0" w:color="auto"/>
            </w:tcBorders>
            <w:hideMark/>
          </w:tcPr>
          <w:p w14:paraId="7D7CF1A9"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D4FC8C5" w14:textId="77777777" w:rsidR="00B731D9" w:rsidRPr="00A8683D" w:rsidRDefault="00B731D9"/>
        </w:tc>
        <w:bookmarkEnd w:id="473"/>
      </w:tr>
    </w:tbl>
    <w:p w14:paraId="060F30A5" w14:textId="77777777" w:rsidR="00B731D9" w:rsidRPr="00A8683D" w:rsidRDefault="00B731D9" w:rsidP="00B731D9"/>
    <w:p w14:paraId="0FC9F001" w14:textId="77777777" w:rsidR="00B731D9" w:rsidRPr="00A8683D" w:rsidRDefault="00B731D9" w:rsidP="00B731D9"/>
    <w:p w14:paraId="51090378"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06A355DD"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61D6F9C5"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0F38D8FB"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12E8C391" w14:textId="77777777" w:rsidR="00B731D9" w:rsidRPr="00A8683D" w:rsidRDefault="00B731D9">
            <w:pPr>
              <w:rPr>
                <w:b/>
              </w:rPr>
            </w:pPr>
            <w:r w:rsidRPr="00A8683D">
              <w:rPr>
                <w:b/>
              </w:rPr>
              <w:t>Pastabos</w:t>
            </w:r>
          </w:p>
        </w:tc>
      </w:tr>
      <w:tr w:rsidR="00B731D9" w:rsidRPr="00A8683D" w14:paraId="61E1F1B5"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321BE00"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082E11E"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Apmokėjimai tiekėjams. </w:t>
            </w:r>
          </w:p>
          <w:p w14:paraId="3802EA94"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62EE0FD3" w14:textId="77777777" w:rsidR="00B731D9" w:rsidRPr="00A8683D" w:rsidRDefault="00B731D9"/>
        </w:tc>
      </w:tr>
      <w:tr w:rsidR="00B731D9" w:rsidRPr="00A8683D" w14:paraId="6B3F31E3"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3402A7B6"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64E8CDBA"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Apmokėjimai tiekėjams. </w:t>
            </w:r>
          </w:p>
          <w:p w14:paraId="522945E4" w14:textId="77777777" w:rsidR="00B731D9" w:rsidRPr="00A8683D" w:rsidRDefault="00B731D9">
            <w:r w:rsidRPr="00A8683D">
              <w:rPr>
                <w:b/>
              </w:rPr>
              <w:t xml:space="preserve"> </w:t>
            </w:r>
            <w:r w:rsidRPr="00A8683D">
              <w:t xml:space="preserve"> </w:t>
            </w:r>
            <w:r w:rsidRPr="00A8683D">
              <w:rPr>
                <w:b/>
              </w:rPr>
              <w:t>0..1</w:t>
            </w:r>
            <w:r w:rsidRPr="00A8683D">
              <w:rPr>
                <w:b/>
              </w:rPr>
              <w:tab/>
            </w:r>
            <w:r w:rsidRPr="00A8683D">
              <w:t>Mokėjimo prašymo išvados.</w:t>
            </w:r>
          </w:p>
        </w:tc>
        <w:tc>
          <w:tcPr>
            <w:tcW w:w="1710" w:type="dxa"/>
            <w:tcBorders>
              <w:top w:val="single" w:sz="2" w:space="0" w:color="auto"/>
              <w:left w:val="single" w:sz="2" w:space="0" w:color="auto"/>
              <w:bottom w:val="single" w:sz="2" w:space="0" w:color="auto"/>
              <w:right w:val="single" w:sz="2" w:space="0" w:color="auto"/>
            </w:tcBorders>
          </w:tcPr>
          <w:p w14:paraId="146B1632" w14:textId="77777777" w:rsidR="00B731D9" w:rsidRPr="00A8683D" w:rsidRDefault="00B731D9"/>
        </w:tc>
      </w:tr>
      <w:tr w:rsidR="00B731D9" w:rsidRPr="00A8683D" w14:paraId="7D91C0EA"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269B45E"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C39715C"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Apmokėjimai tiekėjams. </w:t>
            </w:r>
          </w:p>
          <w:p w14:paraId="22BEAFF7" w14:textId="77777777" w:rsidR="00B731D9" w:rsidRPr="00A8683D" w:rsidRDefault="00B731D9">
            <w:r w:rsidRPr="00A8683D">
              <w:rPr>
                <w:b/>
              </w:rPr>
              <w:t xml:space="preserve"> </w:t>
            </w:r>
            <w:r w:rsidRPr="00A8683D">
              <w:t xml:space="preserve"> </w:t>
            </w:r>
            <w:r w:rsidRPr="00A8683D">
              <w:rPr>
                <w:b/>
              </w:rPr>
              <w:t>0..1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08714C88" w14:textId="77777777" w:rsidR="00B731D9" w:rsidRPr="00A8683D" w:rsidRDefault="00B731D9"/>
        </w:tc>
        <w:bookmarkEnd w:id="379"/>
        <w:bookmarkEnd w:id="380"/>
        <w:bookmarkEnd w:id="470"/>
      </w:tr>
      <w:tr w:rsidR="00B731D9" w:rsidRPr="00A8683D" w14:paraId="3C3A9C36"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BA2C419"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E49CCED"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 xml:space="preserve">Apmokėjimai tiekėjams. </w:t>
            </w:r>
          </w:p>
          <w:p w14:paraId="40474B68" w14:textId="77777777" w:rsidR="00B731D9" w:rsidRPr="00A8683D" w:rsidRDefault="00B731D9">
            <w:pPr>
              <w:rPr>
                <w:b/>
              </w:rPr>
            </w:pPr>
            <w:r w:rsidRPr="00A8683D">
              <w:rPr>
                <w:b/>
              </w:rPr>
              <w:t xml:space="preserve"> </w:t>
            </w:r>
            <w:r w:rsidRPr="00A8683D">
              <w:t xml:space="preserve"> </w:t>
            </w:r>
            <w:r w:rsidRPr="00A8683D">
              <w:rPr>
                <w:b/>
              </w:rPr>
              <w:t>0..*</w:t>
            </w:r>
            <w:r w:rsidRPr="00A8683D">
              <w:rPr>
                <w:b/>
              </w:rPr>
              <w:tab/>
            </w:r>
            <w:r w:rsidRPr="00A8683D">
              <w:t>Apmokėjimo dokumentai.</w:t>
            </w:r>
          </w:p>
        </w:tc>
        <w:tc>
          <w:tcPr>
            <w:tcW w:w="1710" w:type="dxa"/>
            <w:tcBorders>
              <w:top w:val="single" w:sz="2" w:space="0" w:color="auto"/>
              <w:left w:val="single" w:sz="2" w:space="0" w:color="auto"/>
              <w:bottom w:val="single" w:sz="2" w:space="0" w:color="auto"/>
              <w:right w:val="single" w:sz="2" w:space="0" w:color="auto"/>
            </w:tcBorders>
          </w:tcPr>
          <w:p w14:paraId="0A24AE2D" w14:textId="77777777" w:rsidR="00B731D9" w:rsidRPr="00A8683D" w:rsidRDefault="00B731D9"/>
        </w:tc>
      </w:tr>
    </w:tbl>
    <w:p w14:paraId="2F878F5F" w14:textId="77777777" w:rsidR="00B731D9" w:rsidRPr="00A8683D" w:rsidRDefault="00B731D9" w:rsidP="00B731D9"/>
    <w:p w14:paraId="7E93FB7C" w14:textId="77777777" w:rsidR="00B731D9" w:rsidRPr="00A8683D" w:rsidRDefault="00B731D9" w:rsidP="00DF40CE">
      <w:pPr>
        <w:pStyle w:val="Heading4"/>
        <w:numPr>
          <w:ilvl w:val="3"/>
          <w:numId w:val="20"/>
        </w:numPr>
      </w:pPr>
      <w:bookmarkStart w:id="474" w:name="_Toc64642415"/>
      <w:bookmarkStart w:id="475" w:name="_Toc159222174"/>
      <w:r w:rsidRPr="00A8683D">
        <w:t>PAI detalizacija</w:t>
      </w:r>
      <w:bookmarkEnd w:id="474"/>
      <w:bookmarkEnd w:id="475"/>
    </w:p>
    <w:p w14:paraId="0E23CB4C"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0E3AD0D8"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113641">
        <w:rPr>
          <w:i/>
        </w:rPr>
        <w:t xml:space="preserve"> 2021</w:t>
      </w:r>
      <w:r w:rsidR="00B72347" w:rsidRPr="00113641">
        <w:rPr>
          <w:i/>
        </w:rPr>
        <w:t>m. Modifikuota 2022m.</w:t>
      </w:r>
    </w:p>
    <w:p w14:paraId="016AA4B9"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733DEDCC" w14:textId="77777777" w:rsidR="00B731D9" w:rsidRPr="00A8683D" w:rsidRDefault="00B731D9" w:rsidP="00B731D9"/>
    <w:p w14:paraId="29D8ABD7"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33793D90"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7845185D"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0DC4B002"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4DA0F8E5" w14:textId="77777777" w:rsidR="00B731D9" w:rsidRPr="00A8683D" w:rsidRDefault="00B731D9">
            <w:pPr>
              <w:rPr>
                <w:b/>
              </w:rPr>
            </w:pPr>
            <w:r w:rsidRPr="00A8683D">
              <w:rPr>
                <w:b/>
              </w:rPr>
              <w:t>Pastabos</w:t>
            </w:r>
          </w:p>
        </w:tc>
      </w:tr>
      <w:tr w:rsidR="00B731D9" w:rsidRPr="00A8683D" w14:paraId="316ED65E"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D3B8505" w14:textId="77777777" w:rsidR="00B731D9" w:rsidRPr="00A8683D" w:rsidRDefault="00B731D9">
            <w:r w:rsidRPr="00A8683D">
              <w:t>Eil. Nr</w:t>
            </w:r>
          </w:p>
        </w:tc>
        <w:tc>
          <w:tcPr>
            <w:tcW w:w="1980" w:type="dxa"/>
            <w:tcBorders>
              <w:top w:val="single" w:sz="2" w:space="0" w:color="auto"/>
              <w:left w:val="single" w:sz="2" w:space="0" w:color="auto"/>
              <w:bottom w:val="single" w:sz="2" w:space="0" w:color="auto"/>
              <w:right w:val="single" w:sz="2" w:space="0" w:color="auto"/>
            </w:tcBorders>
            <w:hideMark/>
          </w:tcPr>
          <w:p w14:paraId="7F6AE422"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42BEEBF4" w14:textId="77777777" w:rsidR="00B731D9" w:rsidRPr="00A8683D" w:rsidRDefault="00B731D9"/>
        </w:tc>
      </w:tr>
      <w:tr w:rsidR="00855260" w:rsidRPr="00A8683D" w14:paraId="77C7FC94"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tcPr>
          <w:p w14:paraId="0422AF1E" w14:textId="77777777" w:rsidR="00855260" w:rsidRPr="00A8683D" w:rsidRDefault="00565BC6">
            <w:r w:rsidRPr="00A8683D">
              <w:t xml:space="preserve">Išlaidų supaprastinimai </w:t>
            </w:r>
          </w:p>
        </w:tc>
        <w:tc>
          <w:tcPr>
            <w:tcW w:w="1980" w:type="dxa"/>
            <w:tcBorders>
              <w:top w:val="single" w:sz="2" w:space="0" w:color="auto"/>
              <w:left w:val="single" w:sz="2" w:space="0" w:color="auto"/>
              <w:bottom w:val="single" w:sz="2" w:space="0" w:color="auto"/>
              <w:right w:val="single" w:sz="2" w:space="0" w:color="auto"/>
            </w:tcBorders>
          </w:tcPr>
          <w:p w14:paraId="41A4B2A4" w14:textId="77777777" w:rsidR="00855260" w:rsidRPr="00A8683D" w:rsidRDefault="000C115C" w:rsidP="000C115C">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666625E0" w14:textId="77777777" w:rsidR="00855260" w:rsidRPr="00A8683D" w:rsidRDefault="00855260"/>
        </w:tc>
      </w:tr>
      <w:tr w:rsidR="00B731D9" w:rsidRPr="00A8683D" w14:paraId="2A717BCA"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E31C3C8" w14:textId="77777777" w:rsidR="00B731D9" w:rsidRPr="00A8683D" w:rsidRDefault="00B731D9">
            <w:r w:rsidRPr="00A8683D">
              <w:t>Sąskaitos data</w:t>
            </w:r>
          </w:p>
        </w:tc>
        <w:tc>
          <w:tcPr>
            <w:tcW w:w="1980" w:type="dxa"/>
            <w:tcBorders>
              <w:top w:val="single" w:sz="2" w:space="0" w:color="auto"/>
              <w:left w:val="single" w:sz="2" w:space="0" w:color="auto"/>
              <w:bottom w:val="single" w:sz="2" w:space="0" w:color="auto"/>
              <w:right w:val="single" w:sz="2" w:space="0" w:color="auto"/>
            </w:tcBorders>
            <w:hideMark/>
          </w:tcPr>
          <w:p w14:paraId="6630BFF9"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77419802" w14:textId="77777777" w:rsidR="00B731D9" w:rsidRPr="00A8683D" w:rsidRDefault="00B731D9"/>
        </w:tc>
      </w:tr>
      <w:tr w:rsidR="00B731D9" w:rsidRPr="00A8683D" w14:paraId="32E34430"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EA6BFFC" w14:textId="77777777" w:rsidR="00B731D9" w:rsidRPr="00A8683D" w:rsidRDefault="00B731D9">
            <w:r w:rsidRPr="00A8683D">
              <w:lastRenderedPageBreak/>
              <w:t>Sąskaitos Nr.</w:t>
            </w:r>
          </w:p>
        </w:tc>
        <w:tc>
          <w:tcPr>
            <w:tcW w:w="1980" w:type="dxa"/>
            <w:tcBorders>
              <w:top w:val="single" w:sz="2" w:space="0" w:color="auto"/>
              <w:left w:val="single" w:sz="2" w:space="0" w:color="auto"/>
              <w:bottom w:val="single" w:sz="2" w:space="0" w:color="auto"/>
              <w:right w:val="single" w:sz="2" w:space="0" w:color="auto"/>
            </w:tcBorders>
            <w:hideMark/>
          </w:tcPr>
          <w:p w14:paraId="3E200AF4"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E50F566" w14:textId="77777777" w:rsidR="00B731D9" w:rsidRPr="00A8683D" w:rsidRDefault="00B731D9"/>
        </w:tc>
      </w:tr>
      <w:tr w:rsidR="00B731D9" w:rsidRPr="00A8683D" w14:paraId="4412AF6C"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3BBC246" w14:textId="77777777" w:rsidR="00B731D9" w:rsidRPr="00A8683D" w:rsidRDefault="00B731D9">
            <w:r w:rsidRPr="00A8683D">
              <w:t>Išlaidų pobūdis</w:t>
            </w:r>
          </w:p>
        </w:tc>
        <w:tc>
          <w:tcPr>
            <w:tcW w:w="1980" w:type="dxa"/>
            <w:tcBorders>
              <w:top w:val="single" w:sz="2" w:space="0" w:color="auto"/>
              <w:left w:val="single" w:sz="2" w:space="0" w:color="auto"/>
              <w:bottom w:val="single" w:sz="2" w:space="0" w:color="auto"/>
              <w:right w:val="single" w:sz="2" w:space="0" w:color="auto"/>
            </w:tcBorders>
            <w:hideMark/>
          </w:tcPr>
          <w:p w14:paraId="6518D34A"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hideMark/>
          </w:tcPr>
          <w:p w14:paraId="046EB240" w14:textId="77777777" w:rsidR="00B731D9" w:rsidRPr="00A8683D" w:rsidRDefault="00B731D9">
            <w:r w:rsidRPr="00A8683D">
              <w:t>Tarpinis</w:t>
            </w:r>
          </w:p>
          <w:p w14:paraId="25B8F819" w14:textId="77777777" w:rsidR="00B731D9" w:rsidRPr="00A8683D" w:rsidRDefault="00B731D9">
            <w:r w:rsidRPr="00A8683D">
              <w:t>Galutinis</w:t>
            </w:r>
          </w:p>
        </w:tc>
      </w:tr>
      <w:tr w:rsidR="00B731D9" w:rsidRPr="00A8683D" w14:paraId="67B4DFFD"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BE0A1FF" w14:textId="77777777" w:rsidR="00B731D9" w:rsidRPr="00A8683D" w:rsidRDefault="00B731D9">
            <w:r w:rsidRPr="00A8683D">
              <w:t>Sąskaitos suma</w:t>
            </w:r>
          </w:p>
        </w:tc>
        <w:tc>
          <w:tcPr>
            <w:tcW w:w="1980" w:type="dxa"/>
            <w:tcBorders>
              <w:top w:val="single" w:sz="2" w:space="0" w:color="auto"/>
              <w:left w:val="single" w:sz="2" w:space="0" w:color="auto"/>
              <w:bottom w:val="single" w:sz="2" w:space="0" w:color="auto"/>
              <w:right w:val="single" w:sz="2" w:space="0" w:color="auto"/>
            </w:tcBorders>
            <w:hideMark/>
          </w:tcPr>
          <w:p w14:paraId="13B36C5C"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550CC27" w14:textId="77777777" w:rsidR="00B731D9" w:rsidRPr="00A8683D" w:rsidRDefault="00B731D9"/>
        </w:tc>
      </w:tr>
      <w:tr w:rsidR="00B731D9" w:rsidRPr="00A8683D" w14:paraId="31DD34E4"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2101D55D" w14:textId="77777777" w:rsidR="00B731D9" w:rsidRPr="00A8683D" w:rsidRDefault="00B731D9">
            <w:r w:rsidRPr="00A8683D">
              <w:t>Sumos mažinimas</w:t>
            </w:r>
          </w:p>
        </w:tc>
        <w:tc>
          <w:tcPr>
            <w:tcW w:w="1980" w:type="dxa"/>
            <w:tcBorders>
              <w:top w:val="single" w:sz="2" w:space="0" w:color="auto"/>
              <w:left w:val="single" w:sz="2" w:space="0" w:color="auto"/>
              <w:bottom w:val="single" w:sz="2" w:space="0" w:color="auto"/>
              <w:right w:val="single" w:sz="2" w:space="0" w:color="auto"/>
            </w:tcBorders>
            <w:hideMark/>
          </w:tcPr>
          <w:p w14:paraId="5E630C34"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8D8024E" w14:textId="77777777" w:rsidR="00B731D9" w:rsidRPr="00A8683D" w:rsidRDefault="00B731D9"/>
        </w:tc>
      </w:tr>
      <w:tr w:rsidR="00B731D9" w:rsidRPr="00A8683D" w14:paraId="685B7329"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E42DE68" w14:textId="77777777" w:rsidR="00B731D9" w:rsidRPr="00A8683D" w:rsidRDefault="00B731D9">
            <w:r w:rsidRPr="00A8683D">
              <w:t>Apmokėtų išlaidų suma</w:t>
            </w:r>
          </w:p>
        </w:tc>
        <w:tc>
          <w:tcPr>
            <w:tcW w:w="1980" w:type="dxa"/>
            <w:tcBorders>
              <w:top w:val="single" w:sz="2" w:space="0" w:color="auto"/>
              <w:left w:val="single" w:sz="2" w:space="0" w:color="auto"/>
              <w:bottom w:val="single" w:sz="2" w:space="0" w:color="auto"/>
              <w:right w:val="single" w:sz="2" w:space="0" w:color="auto"/>
            </w:tcBorders>
            <w:hideMark/>
          </w:tcPr>
          <w:p w14:paraId="365AEB83"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5909CF1D" w14:textId="77777777" w:rsidR="00B731D9" w:rsidRPr="00A8683D" w:rsidRDefault="00B731D9"/>
        </w:tc>
      </w:tr>
      <w:tr w:rsidR="00B731D9" w:rsidRPr="00A8683D" w14:paraId="38567DF8"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75DCDC1" w14:textId="77777777" w:rsidR="00B731D9" w:rsidRPr="00A8683D" w:rsidRDefault="00B731D9">
            <w:r w:rsidRPr="00A8683D">
              <w:t>Suma ankstesniuose prašymuose</w:t>
            </w:r>
          </w:p>
        </w:tc>
        <w:tc>
          <w:tcPr>
            <w:tcW w:w="1980" w:type="dxa"/>
            <w:tcBorders>
              <w:top w:val="single" w:sz="2" w:space="0" w:color="auto"/>
              <w:left w:val="single" w:sz="2" w:space="0" w:color="auto"/>
              <w:bottom w:val="single" w:sz="2" w:space="0" w:color="auto"/>
              <w:right w:val="single" w:sz="2" w:space="0" w:color="auto"/>
            </w:tcBorders>
            <w:hideMark/>
          </w:tcPr>
          <w:p w14:paraId="04AB2123"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422DBC9" w14:textId="77777777" w:rsidR="00B731D9" w:rsidRPr="00A8683D" w:rsidRDefault="00B731D9"/>
        </w:tc>
      </w:tr>
    </w:tbl>
    <w:p w14:paraId="692B65AA" w14:textId="77777777" w:rsidR="00B731D9" w:rsidRPr="00A8683D" w:rsidRDefault="00B731D9" w:rsidP="00B731D9"/>
    <w:p w14:paraId="40E80B0A" w14:textId="77777777" w:rsidR="00B731D9" w:rsidRPr="00A8683D" w:rsidRDefault="00B731D9" w:rsidP="00B731D9"/>
    <w:p w14:paraId="20FC6822"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22E10CAE"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0E33B09A"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700ACC06"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6941F857" w14:textId="77777777" w:rsidR="00B731D9" w:rsidRPr="00A8683D" w:rsidRDefault="00B731D9">
            <w:pPr>
              <w:rPr>
                <w:b/>
              </w:rPr>
            </w:pPr>
            <w:r w:rsidRPr="00A8683D">
              <w:rPr>
                <w:b/>
              </w:rPr>
              <w:t>Pastabos</w:t>
            </w:r>
          </w:p>
        </w:tc>
      </w:tr>
      <w:tr w:rsidR="00B731D9" w:rsidRPr="00A8683D" w14:paraId="45A89206"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2EB03858"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96E463C"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PAI detalizacija. </w:t>
            </w:r>
          </w:p>
          <w:p w14:paraId="56894376"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6AEDF3A3" w14:textId="77777777" w:rsidR="00B731D9" w:rsidRPr="00A8683D" w:rsidRDefault="00B731D9"/>
        </w:tc>
      </w:tr>
      <w:tr w:rsidR="00B731D9" w:rsidRPr="00A8683D" w14:paraId="17F66DCB"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6EF6D9E7"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0F125813"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PAI detalizacija. </w:t>
            </w:r>
          </w:p>
          <w:p w14:paraId="4DC98CC5"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Projekto finansavimas.</w:t>
            </w:r>
          </w:p>
        </w:tc>
        <w:tc>
          <w:tcPr>
            <w:tcW w:w="1710" w:type="dxa"/>
            <w:tcBorders>
              <w:top w:val="single" w:sz="2" w:space="0" w:color="auto"/>
              <w:left w:val="single" w:sz="2" w:space="0" w:color="auto"/>
              <w:bottom w:val="single" w:sz="2" w:space="0" w:color="auto"/>
              <w:right w:val="single" w:sz="2" w:space="0" w:color="auto"/>
            </w:tcBorders>
          </w:tcPr>
          <w:p w14:paraId="482A406D" w14:textId="77777777" w:rsidR="00B731D9" w:rsidRPr="00A8683D" w:rsidRDefault="00B731D9"/>
        </w:tc>
      </w:tr>
      <w:tr w:rsidR="00B731D9" w:rsidRPr="00A8683D" w14:paraId="7BB35F7D"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63DEB034"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11AA237"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PAI detalizacija. </w:t>
            </w:r>
          </w:p>
          <w:p w14:paraId="25CE0454"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Ekonominė klasifikacija.</w:t>
            </w:r>
          </w:p>
        </w:tc>
        <w:tc>
          <w:tcPr>
            <w:tcW w:w="1710" w:type="dxa"/>
            <w:tcBorders>
              <w:top w:val="single" w:sz="2" w:space="0" w:color="auto"/>
              <w:left w:val="single" w:sz="2" w:space="0" w:color="auto"/>
              <w:bottom w:val="single" w:sz="2" w:space="0" w:color="auto"/>
              <w:right w:val="single" w:sz="2" w:space="0" w:color="auto"/>
            </w:tcBorders>
          </w:tcPr>
          <w:p w14:paraId="6B88D72A" w14:textId="77777777" w:rsidR="00B731D9" w:rsidRPr="00A8683D" w:rsidRDefault="00B731D9"/>
        </w:tc>
      </w:tr>
    </w:tbl>
    <w:p w14:paraId="2B633AB8" w14:textId="77777777" w:rsidR="00B731D9" w:rsidRPr="00A8683D" w:rsidRDefault="00B731D9" w:rsidP="00B731D9"/>
    <w:p w14:paraId="18D06582" w14:textId="77777777" w:rsidR="00B731D9" w:rsidRPr="00A8683D" w:rsidRDefault="00B731D9" w:rsidP="00DF40CE">
      <w:pPr>
        <w:pStyle w:val="Heading4"/>
        <w:numPr>
          <w:ilvl w:val="3"/>
          <w:numId w:val="20"/>
        </w:numPr>
      </w:pPr>
      <w:bookmarkStart w:id="476" w:name="_Toc64642416"/>
      <w:bookmarkStart w:id="477" w:name="_Toc159222175"/>
      <w:r w:rsidRPr="00A8683D">
        <w:t>Projekto ataskaita</w:t>
      </w:r>
      <w:bookmarkEnd w:id="476"/>
      <w:bookmarkEnd w:id="477"/>
    </w:p>
    <w:p w14:paraId="0DD2FCB4"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72353C03" w14:textId="77777777" w:rsidR="00B731D9" w:rsidRPr="00113641" w:rsidRDefault="00B731D9" w:rsidP="00B731D9">
      <w:pPr>
        <w:ind w:firstLine="0"/>
        <w:rPr>
          <w:i/>
          <w:iCs/>
        </w:rPr>
      </w:pPr>
      <w:r w:rsidRPr="00A8683D">
        <w:rPr>
          <w:rFonts w:eastAsiaTheme="minorEastAsia"/>
          <w:i/>
          <w:iCs/>
          <w:color w:val="447524"/>
        </w:rPr>
        <w:t>Detalės:</w:t>
      </w:r>
      <w:r w:rsidRPr="00A8683D">
        <w:tab/>
      </w:r>
      <w:r w:rsidRPr="00A8683D">
        <w:tab/>
      </w:r>
      <w:r w:rsidRPr="00A8683D">
        <w:rPr>
          <w:i/>
        </w:rPr>
        <w:t>Sukurta</w:t>
      </w:r>
      <w:r w:rsidRPr="00A8683D">
        <w:t xml:space="preserve"> 2021</w:t>
      </w:r>
      <w:r w:rsidR="00604BB2" w:rsidRPr="00A8683D">
        <w:t xml:space="preserve">. </w:t>
      </w:r>
      <w:r w:rsidR="00EE59C9" w:rsidRPr="00A8683D">
        <w:rPr>
          <w:i/>
          <w:iCs/>
        </w:rPr>
        <w:t>Modifikuota 202</w:t>
      </w:r>
      <w:r w:rsidR="00B90D34">
        <w:rPr>
          <w:i/>
          <w:iCs/>
        </w:rPr>
        <w:t>3</w:t>
      </w:r>
      <w:r w:rsidR="00EE59C9" w:rsidRPr="00A8683D">
        <w:rPr>
          <w:i/>
          <w:iCs/>
        </w:rPr>
        <w:t>m.</w:t>
      </w:r>
    </w:p>
    <w:p w14:paraId="7F4C28E3"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27C97897" w14:textId="77777777" w:rsidR="00B731D9" w:rsidRPr="00A8683D" w:rsidRDefault="00B731D9" w:rsidP="00B731D9"/>
    <w:p w14:paraId="7723F086"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559A638A"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38CF434F"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025606A5"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39498C5B" w14:textId="77777777" w:rsidR="00B731D9" w:rsidRPr="00A8683D" w:rsidRDefault="00B731D9">
            <w:pPr>
              <w:rPr>
                <w:b/>
              </w:rPr>
            </w:pPr>
            <w:r w:rsidRPr="00A8683D">
              <w:rPr>
                <w:b/>
              </w:rPr>
              <w:t>Pastabos</w:t>
            </w:r>
          </w:p>
        </w:tc>
      </w:tr>
      <w:tr w:rsidR="00B731D9" w:rsidRPr="00A8683D" w14:paraId="5E971131"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EE985DE" w14:textId="77777777" w:rsidR="00B731D9" w:rsidRPr="00A8683D" w:rsidRDefault="00B731D9">
            <w:r w:rsidRPr="00A8683D">
              <w:t>Kiekybinio deklaruota</w:t>
            </w:r>
          </w:p>
        </w:tc>
        <w:tc>
          <w:tcPr>
            <w:tcW w:w="1980" w:type="dxa"/>
            <w:tcBorders>
              <w:top w:val="single" w:sz="2" w:space="0" w:color="auto"/>
              <w:left w:val="single" w:sz="2" w:space="0" w:color="auto"/>
              <w:bottom w:val="single" w:sz="2" w:space="0" w:color="auto"/>
              <w:right w:val="single" w:sz="2" w:space="0" w:color="auto"/>
            </w:tcBorders>
            <w:hideMark/>
          </w:tcPr>
          <w:p w14:paraId="7FC15C3A"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7FC2152" w14:textId="77777777" w:rsidR="00B731D9" w:rsidRPr="00A8683D" w:rsidRDefault="00B731D9"/>
        </w:tc>
      </w:tr>
      <w:tr w:rsidR="00B731D9" w:rsidRPr="00A8683D" w14:paraId="4F096B46"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47B6CCD" w14:textId="77777777" w:rsidR="00B731D9" w:rsidRPr="00A8683D" w:rsidRDefault="00B731D9">
            <w:r w:rsidRPr="00A8683D">
              <w:t>Kiekybinio nuo projekto pradžios</w:t>
            </w:r>
          </w:p>
        </w:tc>
        <w:tc>
          <w:tcPr>
            <w:tcW w:w="1980" w:type="dxa"/>
            <w:tcBorders>
              <w:top w:val="single" w:sz="2" w:space="0" w:color="auto"/>
              <w:left w:val="single" w:sz="2" w:space="0" w:color="auto"/>
              <w:bottom w:val="single" w:sz="2" w:space="0" w:color="auto"/>
              <w:right w:val="single" w:sz="2" w:space="0" w:color="auto"/>
            </w:tcBorders>
            <w:hideMark/>
          </w:tcPr>
          <w:p w14:paraId="6E09D2CE"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9E91CFA" w14:textId="77777777" w:rsidR="00B731D9" w:rsidRPr="00A8683D" w:rsidRDefault="00B731D9"/>
        </w:tc>
      </w:tr>
      <w:tr w:rsidR="00B731D9" w:rsidRPr="00A8683D" w14:paraId="3817E610"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7654F12" w14:textId="77777777" w:rsidR="00B731D9" w:rsidRPr="00A8683D" w:rsidRDefault="00B731D9">
            <w:r w:rsidRPr="00A8683D">
              <w:t>ŽV pobūdis</w:t>
            </w:r>
          </w:p>
        </w:tc>
        <w:tc>
          <w:tcPr>
            <w:tcW w:w="1980" w:type="dxa"/>
            <w:tcBorders>
              <w:top w:val="single" w:sz="2" w:space="0" w:color="auto"/>
              <w:left w:val="single" w:sz="2" w:space="0" w:color="auto"/>
              <w:bottom w:val="single" w:sz="2" w:space="0" w:color="auto"/>
              <w:right w:val="single" w:sz="2" w:space="0" w:color="auto"/>
            </w:tcBorders>
            <w:hideMark/>
          </w:tcPr>
          <w:p w14:paraId="44973BEE" w14:textId="77777777" w:rsidR="00B731D9" w:rsidRPr="00A8683D" w:rsidRDefault="00B731D9">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78E303DB" w14:textId="77777777" w:rsidR="00B731D9" w:rsidRPr="00A8683D" w:rsidRDefault="00B731D9"/>
        </w:tc>
      </w:tr>
      <w:tr w:rsidR="00B731D9" w:rsidRPr="00A8683D" w14:paraId="610DD1E4"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7E1D73F" w14:textId="77777777" w:rsidR="00B731D9" w:rsidRPr="00A8683D" w:rsidRDefault="00B731D9">
            <w:r w:rsidRPr="00A8683D">
              <w:t>Komentarai</w:t>
            </w:r>
          </w:p>
        </w:tc>
        <w:tc>
          <w:tcPr>
            <w:tcW w:w="1980" w:type="dxa"/>
            <w:tcBorders>
              <w:top w:val="single" w:sz="2" w:space="0" w:color="auto"/>
              <w:left w:val="single" w:sz="2" w:space="0" w:color="auto"/>
              <w:bottom w:val="single" w:sz="2" w:space="0" w:color="auto"/>
              <w:right w:val="single" w:sz="2" w:space="0" w:color="auto"/>
            </w:tcBorders>
            <w:hideMark/>
          </w:tcPr>
          <w:p w14:paraId="7E0B40C8"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0C14201" w14:textId="77777777" w:rsidR="00B731D9" w:rsidRPr="00A8683D" w:rsidRDefault="00B731D9"/>
        </w:tc>
      </w:tr>
    </w:tbl>
    <w:p w14:paraId="6A39F423" w14:textId="77777777" w:rsidR="00B731D9" w:rsidRPr="00A8683D" w:rsidRDefault="00B731D9" w:rsidP="00B731D9"/>
    <w:p w14:paraId="4C57DA86" w14:textId="77777777" w:rsidR="00B731D9" w:rsidRPr="00A8683D" w:rsidRDefault="00B731D9" w:rsidP="00B731D9"/>
    <w:p w14:paraId="61673187"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4F5A570B"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4EE3E2A1" w14:textId="77777777" w:rsidR="00B731D9" w:rsidRPr="00A8683D" w:rsidRDefault="00B731D9">
            <w:pPr>
              <w:rPr>
                <w:b/>
              </w:rPr>
            </w:pPr>
            <w:r w:rsidRPr="00A8683D">
              <w:rPr>
                <w:b/>
              </w:rPr>
              <w:lastRenderedPageBreak/>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177A2B7C"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44E2E43A" w14:textId="77777777" w:rsidR="00B731D9" w:rsidRPr="00A8683D" w:rsidRDefault="00B731D9">
            <w:pPr>
              <w:rPr>
                <w:b/>
              </w:rPr>
            </w:pPr>
            <w:r w:rsidRPr="00A8683D">
              <w:rPr>
                <w:b/>
              </w:rPr>
              <w:t>Pastabos</w:t>
            </w:r>
          </w:p>
        </w:tc>
      </w:tr>
      <w:tr w:rsidR="00B731D9" w:rsidRPr="00A8683D" w14:paraId="2B285D68"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57CA0FE5"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DD0A84B"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Projekto ataskaita. </w:t>
            </w:r>
          </w:p>
          <w:p w14:paraId="48D538DC"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36F33440" w14:textId="77777777" w:rsidR="00B731D9" w:rsidRPr="00A8683D" w:rsidRDefault="00B731D9"/>
        </w:tc>
      </w:tr>
      <w:tr w:rsidR="00B731D9" w:rsidRPr="00A8683D" w14:paraId="0128A1EB"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69436AC"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F0240CC"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Projekto ataskaita. </w:t>
            </w:r>
          </w:p>
          <w:p w14:paraId="547CA38E"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Projekto finansavimas.</w:t>
            </w:r>
          </w:p>
        </w:tc>
        <w:tc>
          <w:tcPr>
            <w:tcW w:w="1710" w:type="dxa"/>
            <w:tcBorders>
              <w:top w:val="single" w:sz="2" w:space="0" w:color="auto"/>
              <w:left w:val="single" w:sz="2" w:space="0" w:color="auto"/>
              <w:bottom w:val="single" w:sz="2" w:space="0" w:color="auto"/>
              <w:right w:val="single" w:sz="2" w:space="0" w:color="auto"/>
            </w:tcBorders>
          </w:tcPr>
          <w:p w14:paraId="4C9B696F" w14:textId="77777777" w:rsidR="00B731D9" w:rsidRPr="00A8683D" w:rsidRDefault="00B731D9"/>
        </w:tc>
      </w:tr>
      <w:tr w:rsidR="00B731D9" w:rsidRPr="00A8683D" w14:paraId="6E171C2B"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ED858A4"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1CCD3BC3"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Projekto ataskaita. </w:t>
            </w:r>
          </w:p>
          <w:p w14:paraId="087A5EF4"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Projekto veiklos.</w:t>
            </w:r>
          </w:p>
        </w:tc>
        <w:tc>
          <w:tcPr>
            <w:tcW w:w="1710" w:type="dxa"/>
            <w:tcBorders>
              <w:top w:val="single" w:sz="2" w:space="0" w:color="auto"/>
              <w:left w:val="single" w:sz="2" w:space="0" w:color="auto"/>
              <w:bottom w:val="single" w:sz="2" w:space="0" w:color="auto"/>
              <w:right w:val="single" w:sz="2" w:space="0" w:color="auto"/>
            </w:tcBorders>
          </w:tcPr>
          <w:p w14:paraId="59996DD3" w14:textId="77777777" w:rsidR="00B731D9" w:rsidRPr="00A8683D" w:rsidRDefault="00B731D9"/>
        </w:tc>
      </w:tr>
      <w:tr w:rsidR="00B731D9" w:rsidRPr="00A8683D" w14:paraId="6B68218A"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7A07DFC"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30DD070"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Projekto ataskaita. </w:t>
            </w:r>
          </w:p>
          <w:p w14:paraId="340232C1" w14:textId="77777777" w:rsidR="00B731D9" w:rsidRPr="00A8683D" w:rsidRDefault="00B731D9">
            <w:pPr>
              <w:rPr>
                <w:b/>
              </w:rPr>
            </w:pPr>
            <w:r w:rsidRPr="00A8683D">
              <w:rPr>
                <w:b/>
              </w:rPr>
              <w:t xml:space="preserve"> </w:t>
            </w:r>
            <w:r w:rsidRPr="00A8683D">
              <w:t xml:space="preserve"> </w:t>
            </w:r>
            <w:r w:rsidRPr="00A8683D">
              <w:rPr>
                <w:b/>
              </w:rPr>
              <w:t>1</w:t>
            </w:r>
            <w:r w:rsidRPr="00A8683D">
              <w:rPr>
                <w:b/>
              </w:rPr>
              <w:tab/>
            </w:r>
            <w:r w:rsidRPr="00A8683D">
              <w:t>Pirkimai.</w:t>
            </w:r>
          </w:p>
        </w:tc>
        <w:tc>
          <w:tcPr>
            <w:tcW w:w="1710" w:type="dxa"/>
            <w:tcBorders>
              <w:top w:val="single" w:sz="2" w:space="0" w:color="auto"/>
              <w:left w:val="single" w:sz="2" w:space="0" w:color="auto"/>
              <w:bottom w:val="single" w:sz="2" w:space="0" w:color="auto"/>
              <w:right w:val="single" w:sz="2" w:space="0" w:color="auto"/>
            </w:tcBorders>
          </w:tcPr>
          <w:p w14:paraId="5361D653" w14:textId="77777777" w:rsidR="00B731D9" w:rsidRPr="00A8683D" w:rsidRDefault="00B731D9"/>
        </w:tc>
      </w:tr>
    </w:tbl>
    <w:p w14:paraId="14DBA0D9" w14:textId="77777777" w:rsidR="00B731D9" w:rsidRPr="00A8683D" w:rsidRDefault="00B731D9" w:rsidP="00DF40CE">
      <w:pPr>
        <w:pStyle w:val="Heading4"/>
        <w:numPr>
          <w:ilvl w:val="3"/>
          <w:numId w:val="20"/>
        </w:numPr>
      </w:pPr>
      <w:bookmarkStart w:id="478" w:name="_Toc64642417"/>
      <w:bookmarkStart w:id="479" w:name="_Toc159222176"/>
      <w:r w:rsidRPr="00A8683D">
        <w:t>Infrastruktūra</w:t>
      </w:r>
      <w:bookmarkEnd w:id="478"/>
      <w:bookmarkEnd w:id="479"/>
    </w:p>
    <w:p w14:paraId="48B66618"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18778894"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2021</w:t>
      </w:r>
    </w:p>
    <w:p w14:paraId="3CBF51C9"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12B15275" w14:textId="77777777" w:rsidR="00B731D9" w:rsidRPr="00A8683D" w:rsidRDefault="00B731D9" w:rsidP="00B731D9"/>
    <w:p w14:paraId="37B4FC17"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4A7720E8"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3537D0ED"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3956F462"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57EA16BC" w14:textId="77777777" w:rsidR="00B731D9" w:rsidRPr="00A8683D" w:rsidRDefault="00B731D9">
            <w:pPr>
              <w:rPr>
                <w:b/>
              </w:rPr>
            </w:pPr>
            <w:r w:rsidRPr="00A8683D">
              <w:rPr>
                <w:b/>
              </w:rPr>
              <w:t>Pastabos</w:t>
            </w:r>
          </w:p>
        </w:tc>
      </w:tr>
      <w:tr w:rsidR="00B731D9" w:rsidRPr="00A8683D" w14:paraId="1D4BD1F8"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73652B9" w14:textId="77777777" w:rsidR="00B731D9" w:rsidRPr="00A8683D" w:rsidRDefault="00B731D9">
            <w:r w:rsidRPr="00A8683D">
              <w:t>Išlaidų pavadinimas</w:t>
            </w:r>
          </w:p>
        </w:tc>
        <w:tc>
          <w:tcPr>
            <w:tcW w:w="1980" w:type="dxa"/>
            <w:tcBorders>
              <w:top w:val="single" w:sz="2" w:space="0" w:color="auto"/>
              <w:left w:val="single" w:sz="2" w:space="0" w:color="auto"/>
              <w:bottom w:val="single" w:sz="2" w:space="0" w:color="auto"/>
              <w:right w:val="single" w:sz="2" w:space="0" w:color="auto"/>
            </w:tcBorders>
            <w:hideMark/>
          </w:tcPr>
          <w:p w14:paraId="5A10795E"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50CF625" w14:textId="77777777" w:rsidR="00B731D9" w:rsidRPr="00A8683D" w:rsidRDefault="00B731D9"/>
        </w:tc>
      </w:tr>
      <w:tr w:rsidR="00B731D9" w:rsidRPr="00A8683D" w14:paraId="66E5A444"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0C2D97C" w14:textId="77777777" w:rsidR="00B731D9" w:rsidRPr="00A8683D" w:rsidRDefault="00B731D9">
            <w:r w:rsidRPr="00A8683D">
              <w:t>Įvedimo data</w:t>
            </w:r>
          </w:p>
        </w:tc>
        <w:tc>
          <w:tcPr>
            <w:tcW w:w="1980" w:type="dxa"/>
            <w:tcBorders>
              <w:top w:val="single" w:sz="2" w:space="0" w:color="auto"/>
              <w:left w:val="single" w:sz="2" w:space="0" w:color="auto"/>
              <w:bottom w:val="single" w:sz="2" w:space="0" w:color="auto"/>
              <w:right w:val="single" w:sz="2" w:space="0" w:color="auto"/>
            </w:tcBorders>
            <w:hideMark/>
          </w:tcPr>
          <w:p w14:paraId="4E1E1AF9"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73FDB3BF" w14:textId="77777777" w:rsidR="00B731D9" w:rsidRPr="00A8683D" w:rsidRDefault="00B731D9"/>
        </w:tc>
      </w:tr>
      <w:tr w:rsidR="00B731D9" w:rsidRPr="00A8683D" w14:paraId="00BDFC8A"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2DBA48A" w14:textId="77777777" w:rsidR="00B731D9" w:rsidRPr="00A8683D" w:rsidRDefault="00B731D9">
            <w:r w:rsidRPr="00A8683D">
              <w:t>Bendra vieneto vertė</w:t>
            </w:r>
          </w:p>
        </w:tc>
        <w:tc>
          <w:tcPr>
            <w:tcW w:w="1980" w:type="dxa"/>
            <w:tcBorders>
              <w:top w:val="single" w:sz="2" w:space="0" w:color="auto"/>
              <w:left w:val="single" w:sz="2" w:space="0" w:color="auto"/>
              <w:bottom w:val="single" w:sz="2" w:space="0" w:color="auto"/>
              <w:right w:val="single" w:sz="2" w:space="0" w:color="auto"/>
            </w:tcBorders>
            <w:hideMark/>
          </w:tcPr>
          <w:p w14:paraId="0F4401D3"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F06BE44" w14:textId="77777777" w:rsidR="00B731D9" w:rsidRPr="00A8683D" w:rsidRDefault="00B731D9"/>
        </w:tc>
      </w:tr>
      <w:tr w:rsidR="00B731D9" w:rsidRPr="00A8683D" w14:paraId="2B0059D8"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38DF8B3" w14:textId="77777777" w:rsidR="00B731D9" w:rsidRPr="00A8683D" w:rsidRDefault="00B731D9">
            <w:r w:rsidRPr="00A8683D">
              <w:t>Inventoriaus Nr.</w:t>
            </w:r>
          </w:p>
        </w:tc>
        <w:tc>
          <w:tcPr>
            <w:tcW w:w="1980" w:type="dxa"/>
            <w:tcBorders>
              <w:top w:val="single" w:sz="2" w:space="0" w:color="auto"/>
              <w:left w:val="single" w:sz="2" w:space="0" w:color="auto"/>
              <w:bottom w:val="single" w:sz="2" w:space="0" w:color="auto"/>
              <w:right w:val="single" w:sz="2" w:space="0" w:color="auto"/>
            </w:tcBorders>
            <w:hideMark/>
          </w:tcPr>
          <w:p w14:paraId="488AB834" w14:textId="77777777" w:rsidR="00B731D9" w:rsidRPr="00A8683D" w:rsidRDefault="00B731D9">
            <w:r w:rsidRPr="00A8683D">
              <w:t xml:space="preserve">Tekstas </w:t>
            </w:r>
          </w:p>
        </w:tc>
        <w:tc>
          <w:tcPr>
            <w:tcW w:w="4680" w:type="dxa"/>
            <w:tcBorders>
              <w:top w:val="single" w:sz="2" w:space="0" w:color="auto"/>
              <w:left w:val="single" w:sz="2" w:space="0" w:color="auto"/>
              <w:bottom w:val="single" w:sz="2" w:space="0" w:color="auto"/>
              <w:right w:val="single" w:sz="2" w:space="0" w:color="auto"/>
            </w:tcBorders>
          </w:tcPr>
          <w:p w14:paraId="0CC98BAE" w14:textId="77777777" w:rsidR="00B731D9" w:rsidRPr="00A8683D" w:rsidRDefault="00B731D9"/>
        </w:tc>
      </w:tr>
      <w:tr w:rsidR="00B731D9" w:rsidRPr="00A8683D" w14:paraId="5C9951A5"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7837FD2" w14:textId="77777777" w:rsidR="00B731D9" w:rsidRPr="00A8683D" w:rsidRDefault="00B731D9">
            <w:r w:rsidRPr="00A8683D">
              <w:t>Adresas</w:t>
            </w:r>
          </w:p>
        </w:tc>
        <w:tc>
          <w:tcPr>
            <w:tcW w:w="1980" w:type="dxa"/>
            <w:tcBorders>
              <w:top w:val="single" w:sz="2" w:space="0" w:color="auto"/>
              <w:left w:val="single" w:sz="2" w:space="0" w:color="auto"/>
              <w:bottom w:val="single" w:sz="2" w:space="0" w:color="auto"/>
              <w:right w:val="single" w:sz="2" w:space="0" w:color="auto"/>
            </w:tcBorders>
            <w:hideMark/>
          </w:tcPr>
          <w:p w14:paraId="1ACB78A7"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AE05E96" w14:textId="77777777" w:rsidR="00B731D9" w:rsidRPr="00A8683D" w:rsidRDefault="00B731D9"/>
        </w:tc>
      </w:tr>
      <w:tr w:rsidR="00B731D9" w:rsidRPr="00A8683D" w14:paraId="57D09B31"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0DE06C7" w14:textId="77777777" w:rsidR="00B731D9" w:rsidRPr="00A8683D" w:rsidRDefault="00B731D9">
            <w:r w:rsidRPr="00A8683D">
              <w:t>Pirkimo data</w:t>
            </w:r>
          </w:p>
        </w:tc>
        <w:tc>
          <w:tcPr>
            <w:tcW w:w="1980" w:type="dxa"/>
            <w:tcBorders>
              <w:top w:val="single" w:sz="2" w:space="0" w:color="auto"/>
              <w:left w:val="single" w:sz="2" w:space="0" w:color="auto"/>
              <w:bottom w:val="single" w:sz="2" w:space="0" w:color="auto"/>
              <w:right w:val="single" w:sz="2" w:space="0" w:color="auto"/>
            </w:tcBorders>
            <w:hideMark/>
          </w:tcPr>
          <w:p w14:paraId="60B6BFFB"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5DEFE928" w14:textId="77777777" w:rsidR="00B731D9" w:rsidRPr="00A8683D" w:rsidRDefault="00B731D9"/>
        </w:tc>
      </w:tr>
      <w:tr w:rsidR="00B731D9" w:rsidRPr="00A8683D" w14:paraId="456D96FD"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8DE83B5" w14:textId="77777777" w:rsidR="00B731D9" w:rsidRPr="00A8683D" w:rsidRDefault="00B731D9">
            <w:r w:rsidRPr="00A8683D">
              <w:t>Aprašas</w:t>
            </w:r>
          </w:p>
        </w:tc>
        <w:tc>
          <w:tcPr>
            <w:tcW w:w="1980" w:type="dxa"/>
            <w:tcBorders>
              <w:top w:val="single" w:sz="2" w:space="0" w:color="auto"/>
              <w:left w:val="single" w:sz="2" w:space="0" w:color="auto"/>
              <w:bottom w:val="single" w:sz="2" w:space="0" w:color="auto"/>
              <w:right w:val="single" w:sz="2" w:space="0" w:color="auto"/>
            </w:tcBorders>
            <w:hideMark/>
          </w:tcPr>
          <w:p w14:paraId="0B6FBFF3"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923973B" w14:textId="77777777" w:rsidR="00B731D9" w:rsidRPr="00A8683D" w:rsidRDefault="00B731D9"/>
        </w:tc>
      </w:tr>
    </w:tbl>
    <w:p w14:paraId="1846389C" w14:textId="77777777" w:rsidR="00B731D9" w:rsidRPr="00A8683D" w:rsidRDefault="00B731D9" w:rsidP="00B731D9"/>
    <w:p w14:paraId="58F68433" w14:textId="77777777" w:rsidR="00B731D9" w:rsidRPr="00A8683D" w:rsidRDefault="00B731D9" w:rsidP="00B731D9"/>
    <w:p w14:paraId="043A75F8"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20F7E127"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51CC4B9D"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257D996F"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5E73F12B" w14:textId="77777777" w:rsidR="00B731D9" w:rsidRPr="00A8683D" w:rsidRDefault="00B731D9">
            <w:pPr>
              <w:rPr>
                <w:b/>
              </w:rPr>
            </w:pPr>
            <w:r w:rsidRPr="00A8683D">
              <w:rPr>
                <w:b/>
              </w:rPr>
              <w:t>Pastabos</w:t>
            </w:r>
          </w:p>
        </w:tc>
      </w:tr>
      <w:tr w:rsidR="00B731D9" w:rsidRPr="00A8683D" w14:paraId="4A505365"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60856989"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92E9AD6"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Infrastruktūra. </w:t>
            </w:r>
          </w:p>
          <w:p w14:paraId="0BF6FD6E"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1D6517D7" w14:textId="77777777" w:rsidR="00B731D9" w:rsidRPr="00A8683D" w:rsidRDefault="00B731D9"/>
        </w:tc>
      </w:tr>
    </w:tbl>
    <w:p w14:paraId="069C1DB1" w14:textId="77777777" w:rsidR="00B731D9" w:rsidRPr="00A8683D" w:rsidRDefault="00B731D9" w:rsidP="00DF40CE">
      <w:pPr>
        <w:pStyle w:val="Heading4"/>
        <w:numPr>
          <w:ilvl w:val="3"/>
          <w:numId w:val="20"/>
        </w:numPr>
      </w:pPr>
      <w:bookmarkStart w:id="480" w:name="_Toc64642418"/>
      <w:bookmarkStart w:id="481" w:name="_Toc159222177"/>
      <w:r w:rsidRPr="00A8683D">
        <w:t>Rodiklių ataskaita</w:t>
      </w:r>
      <w:bookmarkEnd w:id="480"/>
      <w:bookmarkEnd w:id="481"/>
    </w:p>
    <w:p w14:paraId="2E2BB42B"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5DAB972F"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2021</w:t>
      </w:r>
    </w:p>
    <w:p w14:paraId="1AD3BD71"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481769F2" w14:textId="77777777" w:rsidR="00B731D9" w:rsidRPr="00A8683D" w:rsidRDefault="00B731D9" w:rsidP="00B731D9"/>
    <w:p w14:paraId="45485735"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25543801"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0346747C"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40EF5F8F"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3A31D8BA" w14:textId="77777777" w:rsidR="00B731D9" w:rsidRPr="00A8683D" w:rsidRDefault="00B731D9">
            <w:pPr>
              <w:rPr>
                <w:b/>
              </w:rPr>
            </w:pPr>
            <w:r w:rsidRPr="00A8683D">
              <w:rPr>
                <w:b/>
              </w:rPr>
              <w:t>Pastabos</w:t>
            </w:r>
          </w:p>
        </w:tc>
      </w:tr>
      <w:tr w:rsidR="00B731D9" w:rsidRPr="00A8683D" w14:paraId="7ADBECE4"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2AF54F70" w14:textId="77777777" w:rsidR="00B731D9" w:rsidRPr="00A8683D" w:rsidRDefault="00B731D9">
            <w:r w:rsidRPr="00A8683D">
              <w:lastRenderedPageBreak/>
              <w:t>Iki ataskaitinio pradžios</w:t>
            </w:r>
          </w:p>
        </w:tc>
        <w:tc>
          <w:tcPr>
            <w:tcW w:w="1980" w:type="dxa"/>
            <w:tcBorders>
              <w:top w:val="single" w:sz="2" w:space="0" w:color="auto"/>
              <w:left w:val="single" w:sz="2" w:space="0" w:color="auto"/>
              <w:bottom w:val="single" w:sz="2" w:space="0" w:color="auto"/>
              <w:right w:val="single" w:sz="2" w:space="0" w:color="auto"/>
            </w:tcBorders>
            <w:hideMark/>
          </w:tcPr>
          <w:p w14:paraId="1FF543B2"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F32CC7F" w14:textId="77777777" w:rsidR="00B731D9" w:rsidRPr="00A8683D" w:rsidRDefault="00B731D9"/>
        </w:tc>
      </w:tr>
      <w:tr w:rsidR="00B731D9" w:rsidRPr="00A8683D" w14:paraId="12AB4174"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21BCEFA" w14:textId="77777777" w:rsidR="00B731D9" w:rsidRPr="00A8683D" w:rsidRDefault="00B731D9">
            <w:r w:rsidRPr="00A8683D">
              <w:t>Per ataskaitinį laikotarpį</w:t>
            </w:r>
          </w:p>
        </w:tc>
        <w:tc>
          <w:tcPr>
            <w:tcW w:w="1980" w:type="dxa"/>
            <w:tcBorders>
              <w:top w:val="single" w:sz="2" w:space="0" w:color="auto"/>
              <w:left w:val="single" w:sz="2" w:space="0" w:color="auto"/>
              <w:bottom w:val="single" w:sz="2" w:space="0" w:color="auto"/>
              <w:right w:val="single" w:sz="2" w:space="0" w:color="auto"/>
            </w:tcBorders>
            <w:hideMark/>
          </w:tcPr>
          <w:p w14:paraId="5FE0393D"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800D2FF" w14:textId="77777777" w:rsidR="00B731D9" w:rsidRPr="00A8683D" w:rsidRDefault="00B731D9"/>
        </w:tc>
      </w:tr>
      <w:tr w:rsidR="00B731D9" w:rsidRPr="00A8683D" w14:paraId="2607450F"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EFAB730" w14:textId="77777777" w:rsidR="00B731D9" w:rsidRPr="00A8683D" w:rsidRDefault="00B731D9">
            <w:r w:rsidRPr="00A8683D">
              <w:t>Iki ataskaitinio pabaigos</w:t>
            </w:r>
          </w:p>
        </w:tc>
        <w:tc>
          <w:tcPr>
            <w:tcW w:w="1980" w:type="dxa"/>
            <w:tcBorders>
              <w:top w:val="single" w:sz="2" w:space="0" w:color="auto"/>
              <w:left w:val="single" w:sz="2" w:space="0" w:color="auto"/>
              <w:bottom w:val="single" w:sz="2" w:space="0" w:color="auto"/>
              <w:right w:val="single" w:sz="2" w:space="0" w:color="auto"/>
            </w:tcBorders>
            <w:hideMark/>
          </w:tcPr>
          <w:p w14:paraId="0352812F"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F32AC43" w14:textId="77777777" w:rsidR="00B731D9" w:rsidRPr="00A8683D" w:rsidRDefault="00B731D9"/>
        </w:tc>
      </w:tr>
      <w:tr w:rsidR="00B731D9" w:rsidRPr="00A8683D" w14:paraId="25E5B8AB"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FF11C33" w14:textId="77777777" w:rsidR="00B731D9" w:rsidRPr="00A8683D" w:rsidRDefault="00B731D9">
            <w:r w:rsidRPr="00A8683D">
              <w:t>Duomenų šaltinis</w:t>
            </w:r>
          </w:p>
        </w:tc>
        <w:tc>
          <w:tcPr>
            <w:tcW w:w="1980" w:type="dxa"/>
            <w:tcBorders>
              <w:top w:val="single" w:sz="2" w:space="0" w:color="auto"/>
              <w:left w:val="single" w:sz="2" w:space="0" w:color="auto"/>
              <w:bottom w:val="single" w:sz="2" w:space="0" w:color="auto"/>
              <w:right w:val="single" w:sz="2" w:space="0" w:color="auto"/>
            </w:tcBorders>
            <w:hideMark/>
          </w:tcPr>
          <w:p w14:paraId="5FD3C2DE" w14:textId="77777777" w:rsidR="00B731D9" w:rsidRPr="00A8683D" w:rsidRDefault="00B731D9">
            <w:r w:rsidRPr="00A8683D">
              <w:t xml:space="preserve">Tekstas </w:t>
            </w:r>
          </w:p>
        </w:tc>
        <w:tc>
          <w:tcPr>
            <w:tcW w:w="4680" w:type="dxa"/>
            <w:tcBorders>
              <w:top w:val="single" w:sz="2" w:space="0" w:color="auto"/>
              <w:left w:val="single" w:sz="2" w:space="0" w:color="auto"/>
              <w:bottom w:val="single" w:sz="2" w:space="0" w:color="auto"/>
              <w:right w:val="single" w:sz="2" w:space="0" w:color="auto"/>
            </w:tcBorders>
          </w:tcPr>
          <w:p w14:paraId="59E79FAE" w14:textId="77777777" w:rsidR="00B731D9" w:rsidRPr="00A8683D" w:rsidRDefault="00B731D9"/>
        </w:tc>
      </w:tr>
      <w:tr w:rsidR="00B731D9" w:rsidRPr="00A8683D" w14:paraId="350F03BF"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8EA4585" w14:textId="77777777" w:rsidR="00B731D9" w:rsidRPr="00A8683D" w:rsidRDefault="00B731D9">
            <w:r w:rsidRPr="00A8683D">
              <w:t>Pastabos</w:t>
            </w:r>
          </w:p>
        </w:tc>
        <w:tc>
          <w:tcPr>
            <w:tcW w:w="1980" w:type="dxa"/>
            <w:tcBorders>
              <w:top w:val="single" w:sz="2" w:space="0" w:color="auto"/>
              <w:left w:val="single" w:sz="2" w:space="0" w:color="auto"/>
              <w:bottom w:val="single" w:sz="2" w:space="0" w:color="auto"/>
              <w:right w:val="single" w:sz="2" w:space="0" w:color="auto"/>
            </w:tcBorders>
            <w:hideMark/>
          </w:tcPr>
          <w:p w14:paraId="4E79F182"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732DB2C" w14:textId="77777777" w:rsidR="00B731D9" w:rsidRPr="00A8683D" w:rsidRDefault="00B731D9"/>
        </w:tc>
      </w:tr>
    </w:tbl>
    <w:p w14:paraId="1C0F8B48" w14:textId="77777777" w:rsidR="00B731D9" w:rsidRPr="00A8683D" w:rsidRDefault="00B731D9" w:rsidP="00B731D9"/>
    <w:p w14:paraId="1B5F1B48" w14:textId="77777777" w:rsidR="00B731D9" w:rsidRPr="00A8683D" w:rsidRDefault="00B731D9" w:rsidP="00B731D9"/>
    <w:p w14:paraId="2AA64FA1"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794FB3B6"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4949AF5A"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2AD8DDB3"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5CBDD2E0" w14:textId="77777777" w:rsidR="00B731D9" w:rsidRPr="00A8683D" w:rsidRDefault="00B731D9">
            <w:pPr>
              <w:rPr>
                <w:b/>
              </w:rPr>
            </w:pPr>
            <w:r w:rsidRPr="00A8683D">
              <w:rPr>
                <w:b/>
              </w:rPr>
              <w:t>Pastabos</w:t>
            </w:r>
          </w:p>
        </w:tc>
      </w:tr>
      <w:tr w:rsidR="00B731D9" w:rsidRPr="00A8683D" w14:paraId="39AAFB7F"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1AE533E"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17BC2A66"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Rodiklių ataskaita. </w:t>
            </w:r>
          </w:p>
          <w:p w14:paraId="28B3395D"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7EAC7900" w14:textId="77777777" w:rsidR="00B731D9" w:rsidRPr="00A8683D" w:rsidRDefault="00B731D9"/>
        </w:tc>
      </w:tr>
      <w:tr w:rsidR="00B731D9" w:rsidRPr="00A8683D" w14:paraId="4EC9A54F"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6F7F12C5"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79001563" w14:textId="77777777" w:rsidR="00B731D9" w:rsidRPr="00A8683D" w:rsidRDefault="00B731D9">
            <w:r w:rsidRPr="00A8683D">
              <w:rPr>
                <w:b/>
              </w:rPr>
              <w:t>0..*</w:t>
            </w:r>
            <w:r w:rsidRPr="00A8683D">
              <w:rPr>
                <w:b/>
              </w:rPr>
              <w:tab/>
            </w:r>
            <w:r w:rsidRPr="00A8683D">
              <w:t xml:space="preserve">Rodiklių ataskaita. </w:t>
            </w:r>
          </w:p>
          <w:p w14:paraId="134160B1" w14:textId="77777777" w:rsidR="00B731D9" w:rsidRPr="00A8683D" w:rsidRDefault="00B731D9">
            <w:pPr>
              <w:rPr>
                <w:b/>
              </w:rPr>
            </w:pPr>
            <w:r w:rsidRPr="00A8683D">
              <w:rPr>
                <w:b/>
              </w:rPr>
              <w:t xml:space="preserve"> </w:t>
            </w:r>
            <w:r w:rsidRPr="00A8683D">
              <w:t xml:space="preserve"> </w:t>
            </w:r>
            <w:r w:rsidRPr="00A8683D">
              <w:rPr>
                <w:b/>
              </w:rPr>
              <w:t>1</w:t>
            </w:r>
            <w:r w:rsidRPr="00A8683D">
              <w:rPr>
                <w:b/>
              </w:rPr>
              <w:tab/>
            </w:r>
            <w:r w:rsidRPr="00A8683D">
              <w:t>Projekto rodikliai.</w:t>
            </w:r>
          </w:p>
        </w:tc>
        <w:tc>
          <w:tcPr>
            <w:tcW w:w="1710" w:type="dxa"/>
            <w:tcBorders>
              <w:top w:val="single" w:sz="2" w:space="0" w:color="auto"/>
              <w:left w:val="single" w:sz="2" w:space="0" w:color="auto"/>
              <w:bottom w:val="single" w:sz="2" w:space="0" w:color="auto"/>
              <w:right w:val="single" w:sz="2" w:space="0" w:color="auto"/>
            </w:tcBorders>
          </w:tcPr>
          <w:p w14:paraId="4E27252A" w14:textId="77777777" w:rsidR="00B731D9" w:rsidRPr="00A8683D" w:rsidRDefault="00B731D9"/>
        </w:tc>
      </w:tr>
    </w:tbl>
    <w:p w14:paraId="28D79481" w14:textId="77777777" w:rsidR="00B731D9" w:rsidRPr="00A8683D" w:rsidRDefault="00B731D9" w:rsidP="00DF40CE">
      <w:pPr>
        <w:pStyle w:val="Heading4"/>
        <w:numPr>
          <w:ilvl w:val="3"/>
          <w:numId w:val="20"/>
        </w:numPr>
      </w:pPr>
      <w:bookmarkStart w:id="482" w:name="_Toc64642419"/>
      <w:bookmarkStart w:id="483" w:name="_Toc159222178"/>
      <w:r w:rsidRPr="00A8683D">
        <w:t>PKI/ID detalizacija</w:t>
      </w:r>
      <w:bookmarkEnd w:id="482"/>
      <w:bookmarkEnd w:id="483"/>
    </w:p>
    <w:p w14:paraId="7168D34E"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5D7F4B40"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113641">
        <w:rPr>
          <w:i/>
        </w:rPr>
        <w:t xml:space="preserve"> 2021</w:t>
      </w:r>
      <w:r w:rsidR="0027209D" w:rsidRPr="00113641">
        <w:rPr>
          <w:i/>
        </w:rPr>
        <w:t>. Modifikuota 2022m.</w:t>
      </w:r>
    </w:p>
    <w:p w14:paraId="7776B016"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1F4E3408" w14:textId="77777777" w:rsidR="00B731D9" w:rsidRPr="00A8683D" w:rsidRDefault="00B731D9" w:rsidP="00B731D9"/>
    <w:p w14:paraId="162ECA16"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22B1993B"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1C0B63CB"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7C002641"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2CC87EB4" w14:textId="77777777" w:rsidR="00B731D9" w:rsidRPr="00A8683D" w:rsidRDefault="00B731D9">
            <w:pPr>
              <w:rPr>
                <w:b/>
              </w:rPr>
            </w:pPr>
            <w:r w:rsidRPr="00A8683D">
              <w:rPr>
                <w:b/>
              </w:rPr>
              <w:t>Pastabos</w:t>
            </w:r>
          </w:p>
        </w:tc>
      </w:tr>
      <w:tr w:rsidR="00B731D9" w:rsidRPr="00A8683D" w14:paraId="34D924DE"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2503E1C" w14:textId="77777777" w:rsidR="00B731D9" w:rsidRPr="00A8683D" w:rsidRDefault="00B731D9">
            <w:r w:rsidRPr="00A8683D">
              <w:t>Eil. Nr</w:t>
            </w:r>
          </w:p>
        </w:tc>
        <w:tc>
          <w:tcPr>
            <w:tcW w:w="1980" w:type="dxa"/>
            <w:tcBorders>
              <w:top w:val="single" w:sz="2" w:space="0" w:color="auto"/>
              <w:left w:val="single" w:sz="2" w:space="0" w:color="auto"/>
              <w:bottom w:val="single" w:sz="2" w:space="0" w:color="auto"/>
              <w:right w:val="single" w:sz="2" w:space="0" w:color="auto"/>
            </w:tcBorders>
            <w:hideMark/>
          </w:tcPr>
          <w:p w14:paraId="2B6B6B33"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52FC51C0" w14:textId="77777777" w:rsidR="00B731D9" w:rsidRPr="00A8683D" w:rsidRDefault="00B731D9"/>
        </w:tc>
      </w:tr>
      <w:tr w:rsidR="00CA399F" w:rsidRPr="00A8683D" w14:paraId="0388EA89"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tcPr>
          <w:p w14:paraId="096824A1" w14:textId="77777777" w:rsidR="00CA399F" w:rsidRPr="00A8683D" w:rsidRDefault="00CA399F">
            <w:r w:rsidRPr="00A8683D">
              <w:t>Išlaidų supaprastinimai</w:t>
            </w:r>
          </w:p>
        </w:tc>
        <w:tc>
          <w:tcPr>
            <w:tcW w:w="1980" w:type="dxa"/>
            <w:tcBorders>
              <w:top w:val="single" w:sz="2" w:space="0" w:color="auto"/>
              <w:left w:val="single" w:sz="2" w:space="0" w:color="auto"/>
              <w:bottom w:val="single" w:sz="2" w:space="0" w:color="auto"/>
              <w:right w:val="single" w:sz="2" w:space="0" w:color="auto"/>
            </w:tcBorders>
          </w:tcPr>
          <w:p w14:paraId="7B51EF01" w14:textId="77777777" w:rsidR="00CA399F" w:rsidRPr="00A8683D" w:rsidRDefault="00002536">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114AF440" w14:textId="77777777" w:rsidR="00CA399F" w:rsidRPr="00A8683D" w:rsidRDefault="00CA399F"/>
        </w:tc>
      </w:tr>
      <w:tr w:rsidR="00B731D9" w:rsidRPr="00A8683D" w14:paraId="4C3CEDE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69A2E7C" w14:textId="77777777" w:rsidR="00B731D9" w:rsidRPr="00A8683D" w:rsidRDefault="00B731D9">
            <w:r w:rsidRPr="00A8683D">
              <w:t>Išlaidų rūšis</w:t>
            </w:r>
          </w:p>
        </w:tc>
        <w:tc>
          <w:tcPr>
            <w:tcW w:w="1980" w:type="dxa"/>
            <w:tcBorders>
              <w:top w:val="single" w:sz="2" w:space="0" w:color="auto"/>
              <w:left w:val="single" w:sz="2" w:space="0" w:color="auto"/>
              <w:bottom w:val="single" w:sz="2" w:space="0" w:color="auto"/>
              <w:right w:val="single" w:sz="2" w:space="0" w:color="auto"/>
            </w:tcBorders>
            <w:hideMark/>
          </w:tcPr>
          <w:p w14:paraId="53F62509"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4F7A9E1" w14:textId="77777777" w:rsidR="00B731D9" w:rsidRPr="00A8683D" w:rsidRDefault="00B731D9"/>
        </w:tc>
      </w:tr>
      <w:tr w:rsidR="00B731D9" w:rsidRPr="00A8683D" w14:paraId="60ED92B9"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87EEC70" w14:textId="77777777" w:rsidR="00B731D9" w:rsidRPr="00A8683D" w:rsidRDefault="00B731D9">
            <w:r w:rsidRPr="00A8683D">
              <w:t>Apibūdinimas</w:t>
            </w:r>
          </w:p>
        </w:tc>
        <w:tc>
          <w:tcPr>
            <w:tcW w:w="1980" w:type="dxa"/>
            <w:tcBorders>
              <w:top w:val="single" w:sz="2" w:space="0" w:color="auto"/>
              <w:left w:val="single" w:sz="2" w:space="0" w:color="auto"/>
              <w:bottom w:val="single" w:sz="2" w:space="0" w:color="auto"/>
              <w:right w:val="single" w:sz="2" w:space="0" w:color="auto"/>
            </w:tcBorders>
            <w:hideMark/>
          </w:tcPr>
          <w:p w14:paraId="18416FC3"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16954F9" w14:textId="77777777" w:rsidR="00B731D9" w:rsidRPr="00A8683D" w:rsidRDefault="00B731D9"/>
        </w:tc>
      </w:tr>
      <w:tr w:rsidR="00B731D9" w:rsidRPr="00A8683D" w14:paraId="6BCA96F4"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5229AE0" w14:textId="77777777" w:rsidR="00B731D9" w:rsidRPr="00A8683D" w:rsidRDefault="00B731D9">
            <w:r w:rsidRPr="00A8683D">
              <w:t>Ataskaitinis nuo</w:t>
            </w:r>
          </w:p>
        </w:tc>
        <w:tc>
          <w:tcPr>
            <w:tcW w:w="1980" w:type="dxa"/>
            <w:tcBorders>
              <w:top w:val="single" w:sz="2" w:space="0" w:color="auto"/>
              <w:left w:val="single" w:sz="2" w:space="0" w:color="auto"/>
              <w:bottom w:val="single" w:sz="2" w:space="0" w:color="auto"/>
              <w:right w:val="single" w:sz="2" w:space="0" w:color="auto"/>
            </w:tcBorders>
            <w:hideMark/>
          </w:tcPr>
          <w:p w14:paraId="6B9C4AC8"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65EDB877" w14:textId="77777777" w:rsidR="00B731D9" w:rsidRPr="00A8683D" w:rsidRDefault="00B731D9"/>
        </w:tc>
      </w:tr>
      <w:tr w:rsidR="00B731D9" w:rsidRPr="00A8683D" w14:paraId="1204008E"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560DF3CB" w14:textId="77777777" w:rsidR="00B731D9" w:rsidRPr="00A8683D" w:rsidRDefault="00B731D9">
            <w:r w:rsidRPr="00A8683D">
              <w:t>Ataskaitinis iki</w:t>
            </w:r>
          </w:p>
        </w:tc>
        <w:tc>
          <w:tcPr>
            <w:tcW w:w="1980" w:type="dxa"/>
            <w:tcBorders>
              <w:top w:val="single" w:sz="2" w:space="0" w:color="auto"/>
              <w:left w:val="single" w:sz="2" w:space="0" w:color="auto"/>
              <w:bottom w:val="single" w:sz="2" w:space="0" w:color="auto"/>
              <w:right w:val="single" w:sz="2" w:space="0" w:color="auto"/>
            </w:tcBorders>
            <w:hideMark/>
          </w:tcPr>
          <w:p w14:paraId="704E94F9"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11B619AF" w14:textId="77777777" w:rsidR="00B731D9" w:rsidRPr="00A8683D" w:rsidRDefault="00B731D9"/>
        </w:tc>
      </w:tr>
      <w:tr w:rsidR="00B731D9" w:rsidRPr="00A8683D" w14:paraId="6DFC62EE"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E9600FB" w14:textId="77777777" w:rsidR="00B731D9" w:rsidRPr="00A8683D" w:rsidRDefault="00B731D9">
            <w:r w:rsidRPr="00A8683D">
              <w:t>Pirkimo būdas</w:t>
            </w:r>
          </w:p>
        </w:tc>
        <w:tc>
          <w:tcPr>
            <w:tcW w:w="1980" w:type="dxa"/>
            <w:tcBorders>
              <w:top w:val="single" w:sz="2" w:space="0" w:color="auto"/>
              <w:left w:val="single" w:sz="2" w:space="0" w:color="auto"/>
              <w:bottom w:val="single" w:sz="2" w:space="0" w:color="auto"/>
              <w:right w:val="single" w:sz="2" w:space="0" w:color="auto"/>
            </w:tcBorders>
            <w:hideMark/>
          </w:tcPr>
          <w:p w14:paraId="1BB07C45" w14:textId="77777777" w:rsidR="00B731D9" w:rsidRPr="00A8683D" w:rsidRDefault="00B731D9">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5C9C29CC" w14:textId="77777777" w:rsidR="00B731D9" w:rsidRPr="00A8683D" w:rsidRDefault="00B731D9"/>
        </w:tc>
      </w:tr>
      <w:tr w:rsidR="00B731D9" w:rsidRPr="00A8683D" w14:paraId="631AE69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066C2CEA" w14:textId="77777777" w:rsidR="00B731D9" w:rsidRPr="00A8683D" w:rsidRDefault="00B731D9">
            <w:r w:rsidRPr="00A8683D">
              <w:t>Sutarties Nr.</w:t>
            </w:r>
          </w:p>
        </w:tc>
        <w:tc>
          <w:tcPr>
            <w:tcW w:w="1980" w:type="dxa"/>
            <w:tcBorders>
              <w:top w:val="single" w:sz="2" w:space="0" w:color="auto"/>
              <w:left w:val="single" w:sz="2" w:space="0" w:color="auto"/>
              <w:bottom w:val="single" w:sz="2" w:space="0" w:color="auto"/>
              <w:right w:val="single" w:sz="2" w:space="0" w:color="auto"/>
            </w:tcBorders>
            <w:hideMark/>
          </w:tcPr>
          <w:p w14:paraId="7F03C893"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F3298C0" w14:textId="77777777" w:rsidR="00B731D9" w:rsidRPr="00A8683D" w:rsidRDefault="00B731D9"/>
        </w:tc>
      </w:tr>
      <w:tr w:rsidR="00B731D9" w:rsidRPr="00A8683D" w14:paraId="6A0453C6"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A0C73AA" w14:textId="77777777" w:rsidR="00B731D9" w:rsidRPr="00A8683D" w:rsidRDefault="00B731D9">
            <w:r w:rsidRPr="00A8683D">
              <w:t>Sutarties data</w:t>
            </w:r>
          </w:p>
        </w:tc>
        <w:tc>
          <w:tcPr>
            <w:tcW w:w="1980" w:type="dxa"/>
            <w:tcBorders>
              <w:top w:val="single" w:sz="2" w:space="0" w:color="auto"/>
              <w:left w:val="single" w:sz="2" w:space="0" w:color="auto"/>
              <w:bottom w:val="single" w:sz="2" w:space="0" w:color="auto"/>
              <w:right w:val="single" w:sz="2" w:space="0" w:color="auto"/>
            </w:tcBorders>
            <w:hideMark/>
          </w:tcPr>
          <w:p w14:paraId="6ABE0790"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1735121B" w14:textId="77777777" w:rsidR="00B731D9" w:rsidRPr="00A8683D" w:rsidRDefault="00B731D9"/>
        </w:tc>
      </w:tr>
      <w:tr w:rsidR="00B731D9" w:rsidRPr="00A8683D" w14:paraId="2CE649F5"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30EB516" w14:textId="77777777" w:rsidR="00B731D9" w:rsidRPr="00A8683D" w:rsidRDefault="00B731D9">
            <w:r w:rsidRPr="00A8683D">
              <w:t>Sutarties terminas</w:t>
            </w:r>
          </w:p>
        </w:tc>
        <w:tc>
          <w:tcPr>
            <w:tcW w:w="1980" w:type="dxa"/>
            <w:tcBorders>
              <w:top w:val="single" w:sz="2" w:space="0" w:color="auto"/>
              <w:left w:val="single" w:sz="2" w:space="0" w:color="auto"/>
              <w:bottom w:val="single" w:sz="2" w:space="0" w:color="auto"/>
              <w:right w:val="single" w:sz="2" w:space="0" w:color="auto"/>
            </w:tcBorders>
            <w:hideMark/>
          </w:tcPr>
          <w:p w14:paraId="2645E4E3"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626A8E69" w14:textId="77777777" w:rsidR="00B731D9" w:rsidRPr="00A8683D" w:rsidRDefault="00B731D9"/>
        </w:tc>
      </w:tr>
      <w:tr w:rsidR="00B731D9" w:rsidRPr="00A8683D" w14:paraId="5CC11F07"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19B0007E" w14:textId="77777777" w:rsidR="00B731D9" w:rsidRPr="00A8683D" w:rsidRDefault="00B731D9">
            <w:r w:rsidRPr="00A8683D">
              <w:t>Tiekėjo pavadinimas</w:t>
            </w:r>
          </w:p>
        </w:tc>
        <w:tc>
          <w:tcPr>
            <w:tcW w:w="1980" w:type="dxa"/>
            <w:tcBorders>
              <w:top w:val="single" w:sz="2" w:space="0" w:color="auto"/>
              <w:left w:val="single" w:sz="2" w:space="0" w:color="auto"/>
              <w:bottom w:val="single" w:sz="2" w:space="0" w:color="auto"/>
              <w:right w:val="single" w:sz="2" w:space="0" w:color="auto"/>
            </w:tcBorders>
            <w:hideMark/>
          </w:tcPr>
          <w:p w14:paraId="100F9600"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0FA48A1" w14:textId="77777777" w:rsidR="00B731D9" w:rsidRPr="00A8683D" w:rsidRDefault="00B731D9"/>
        </w:tc>
      </w:tr>
      <w:tr w:rsidR="00B731D9" w:rsidRPr="00A8683D" w14:paraId="3FAEFCE9"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7D047E0" w14:textId="77777777" w:rsidR="00B731D9" w:rsidRPr="00A8683D" w:rsidRDefault="00B731D9">
            <w:r w:rsidRPr="00A8683D">
              <w:t>Dokumento Nr.</w:t>
            </w:r>
          </w:p>
        </w:tc>
        <w:tc>
          <w:tcPr>
            <w:tcW w:w="1980" w:type="dxa"/>
            <w:tcBorders>
              <w:top w:val="single" w:sz="2" w:space="0" w:color="auto"/>
              <w:left w:val="single" w:sz="2" w:space="0" w:color="auto"/>
              <w:bottom w:val="single" w:sz="2" w:space="0" w:color="auto"/>
              <w:right w:val="single" w:sz="2" w:space="0" w:color="auto"/>
            </w:tcBorders>
            <w:hideMark/>
          </w:tcPr>
          <w:p w14:paraId="0C6251A4"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2E2BE65" w14:textId="77777777" w:rsidR="00B731D9" w:rsidRPr="00A8683D" w:rsidRDefault="00B731D9"/>
        </w:tc>
      </w:tr>
      <w:tr w:rsidR="00B731D9" w:rsidRPr="00A8683D" w14:paraId="6C1AFF0D"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72956C7" w14:textId="77777777" w:rsidR="00B731D9" w:rsidRPr="00A8683D" w:rsidRDefault="00B731D9">
            <w:r w:rsidRPr="00A8683D">
              <w:t>Dokumento data</w:t>
            </w:r>
          </w:p>
        </w:tc>
        <w:tc>
          <w:tcPr>
            <w:tcW w:w="1980" w:type="dxa"/>
            <w:tcBorders>
              <w:top w:val="single" w:sz="2" w:space="0" w:color="auto"/>
              <w:left w:val="single" w:sz="2" w:space="0" w:color="auto"/>
              <w:bottom w:val="single" w:sz="2" w:space="0" w:color="auto"/>
              <w:right w:val="single" w:sz="2" w:space="0" w:color="auto"/>
            </w:tcBorders>
            <w:hideMark/>
          </w:tcPr>
          <w:p w14:paraId="47F2EBDB" w14:textId="77777777" w:rsidR="00B731D9" w:rsidRPr="00A8683D" w:rsidRDefault="00B731D9">
            <w:r w:rsidRPr="00A8683D">
              <w:t>Data</w:t>
            </w:r>
          </w:p>
        </w:tc>
        <w:tc>
          <w:tcPr>
            <w:tcW w:w="4680" w:type="dxa"/>
            <w:tcBorders>
              <w:top w:val="single" w:sz="2" w:space="0" w:color="auto"/>
              <w:left w:val="single" w:sz="2" w:space="0" w:color="auto"/>
              <w:bottom w:val="single" w:sz="2" w:space="0" w:color="auto"/>
              <w:right w:val="single" w:sz="2" w:space="0" w:color="auto"/>
            </w:tcBorders>
          </w:tcPr>
          <w:p w14:paraId="4D4F090C" w14:textId="77777777" w:rsidR="00B731D9" w:rsidRPr="00A8683D" w:rsidRDefault="00B731D9"/>
        </w:tc>
      </w:tr>
      <w:tr w:rsidR="00B731D9" w:rsidRPr="00A8683D" w14:paraId="49953302"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2B792ED" w14:textId="77777777" w:rsidR="00B731D9" w:rsidRPr="00A8683D" w:rsidRDefault="00B731D9">
            <w:r w:rsidRPr="00A8683D">
              <w:t>Išlaidų suma</w:t>
            </w:r>
          </w:p>
        </w:tc>
        <w:tc>
          <w:tcPr>
            <w:tcW w:w="1980" w:type="dxa"/>
            <w:tcBorders>
              <w:top w:val="single" w:sz="2" w:space="0" w:color="auto"/>
              <w:left w:val="single" w:sz="2" w:space="0" w:color="auto"/>
              <w:bottom w:val="single" w:sz="2" w:space="0" w:color="auto"/>
              <w:right w:val="single" w:sz="2" w:space="0" w:color="auto"/>
            </w:tcBorders>
            <w:hideMark/>
          </w:tcPr>
          <w:p w14:paraId="378C7C05"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37E9134" w14:textId="77777777" w:rsidR="00B731D9" w:rsidRPr="00A8683D" w:rsidRDefault="00B731D9"/>
        </w:tc>
      </w:tr>
      <w:tr w:rsidR="00B731D9" w:rsidRPr="00A8683D" w14:paraId="466837F3"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7BD2B9A0" w14:textId="77777777" w:rsidR="00B731D9" w:rsidRPr="00A8683D" w:rsidRDefault="00B731D9">
            <w:r w:rsidRPr="00A8683D">
              <w:lastRenderedPageBreak/>
              <w:t>Apmokėjimo dokumento Nr.</w:t>
            </w:r>
          </w:p>
        </w:tc>
        <w:tc>
          <w:tcPr>
            <w:tcW w:w="1980" w:type="dxa"/>
            <w:tcBorders>
              <w:top w:val="single" w:sz="2" w:space="0" w:color="auto"/>
              <w:left w:val="single" w:sz="2" w:space="0" w:color="auto"/>
              <w:bottom w:val="single" w:sz="2" w:space="0" w:color="auto"/>
              <w:right w:val="single" w:sz="2" w:space="0" w:color="auto"/>
            </w:tcBorders>
            <w:hideMark/>
          </w:tcPr>
          <w:p w14:paraId="5E283086"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6DA7931" w14:textId="77777777" w:rsidR="00B731D9" w:rsidRPr="00A8683D" w:rsidRDefault="00B731D9"/>
        </w:tc>
      </w:tr>
      <w:tr w:rsidR="00B731D9" w:rsidRPr="00A8683D" w14:paraId="048A2CD5"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27373561" w14:textId="77777777" w:rsidR="00B731D9" w:rsidRPr="00A8683D" w:rsidRDefault="00B731D9">
            <w:r w:rsidRPr="00A8683D">
              <w:t>Apmokėta suma</w:t>
            </w:r>
          </w:p>
        </w:tc>
        <w:tc>
          <w:tcPr>
            <w:tcW w:w="1980" w:type="dxa"/>
            <w:tcBorders>
              <w:top w:val="single" w:sz="2" w:space="0" w:color="auto"/>
              <w:left w:val="single" w:sz="2" w:space="0" w:color="auto"/>
              <w:bottom w:val="single" w:sz="2" w:space="0" w:color="auto"/>
              <w:right w:val="single" w:sz="2" w:space="0" w:color="auto"/>
            </w:tcBorders>
            <w:hideMark/>
          </w:tcPr>
          <w:p w14:paraId="0C078463"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76E7BA5" w14:textId="77777777" w:rsidR="00B731D9" w:rsidRPr="00A8683D" w:rsidRDefault="00B731D9"/>
        </w:tc>
      </w:tr>
      <w:tr w:rsidR="00B731D9" w:rsidRPr="00A8683D" w14:paraId="5CFCCCF0"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3E68A38" w14:textId="77777777" w:rsidR="00B731D9" w:rsidRPr="00A8683D" w:rsidRDefault="00B33698">
            <w:r w:rsidRPr="00A8683D">
              <w:t>Deklaruojamos išlaidos (ES+BF), Eur</w:t>
            </w:r>
          </w:p>
        </w:tc>
        <w:tc>
          <w:tcPr>
            <w:tcW w:w="1980" w:type="dxa"/>
            <w:tcBorders>
              <w:top w:val="single" w:sz="2" w:space="0" w:color="auto"/>
              <w:left w:val="single" w:sz="2" w:space="0" w:color="auto"/>
              <w:bottom w:val="single" w:sz="2" w:space="0" w:color="auto"/>
              <w:right w:val="single" w:sz="2" w:space="0" w:color="auto"/>
            </w:tcBorders>
            <w:hideMark/>
          </w:tcPr>
          <w:p w14:paraId="7E5171F0"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58CFE19" w14:textId="77777777" w:rsidR="00B731D9" w:rsidRPr="00A8683D" w:rsidRDefault="00B731D9"/>
        </w:tc>
      </w:tr>
      <w:tr w:rsidR="00C47D05" w:rsidRPr="00A8683D" w14:paraId="052D58D1"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tcPr>
          <w:p w14:paraId="694EF471" w14:textId="77777777" w:rsidR="00C47D05" w:rsidRPr="00A8683D" w:rsidRDefault="002B7622">
            <w:r w:rsidRPr="00A8683D">
              <w:t>Deklaruojamos išlaidos (Nuosavos lėšos), Eur</w:t>
            </w:r>
          </w:p>
        </w:tc>
        <w:tc>
          <w:tcPr>
            <w:tcW w:w="1980" w:type="dxa"/>
            <w:tcBorders>
              <w:top w:val="single" w:sz="2" w:space="0" w:color="auto"/>
              <w:left w:val="single" w:sz="2" w:space="0" w:color="auto"/>
              <w:bottom w:val="single" w:sz="2" w:space="0" w:color="auto"/>
              <w:right w:val="single" w:sz="2" w:space="0" w:color="auto"/>
            </w:tcBorders>
          </w:tcPr>
          <w:p w14:paraId="15048A6A" w14:textId="77777777" w:rsidR="00C47D05" w:rsidRPr="00A8683D" w:rsidRDefault="002B7622">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A3EC58B" w14:textId="77777777" w:rsidR="00C47D05" w:rsidRPr="00A8683D" w:rsidRDefault="00C47D05"/>
        </w:tc>
      </w:tr>
      <w:tr w:rsidR="00B731D9" w:rsidRPr="00A8683D" w14:paraId="021EA75F"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7B4EBF2" w14:textId="77777777" w:rsidR="00B731D9" w:rsidRPr="00A8683D" w:rsidRDefault="00B731D9">
            <w:r w:rsidRPr="00A8683D">
              <w:t>Maksimalus skirtumas</w:t>
            </w:r>
          </w:p>
        </w:tc>
        <w:tc>
          <w:tcPr>
            <w:tcW w:w="1980" w:type="dxa"/>
            <w:tcBorders>
              <w:top w:val="single" w:sz="2" w:space="0" w:color="auto"/>
              <w:left w:val="single" w:sz="2" w:space="0" w:color="auto"/>
              <w:bottom w:val="single" w:sz="2" w:space="0" w:color="auto"/>
              <w:right w:val="single" w:sz="2" w:space="0" w:color="auto"/>
            </w:tcBorders>
            <w:hideMark/>
          </w:tcPr>
          <w:p w14:paraId="32CC6839" w14:textId="77777777" w:rsidR="00B731D9" w:rsidRPr="00A8683D" w:rsidRDefault="00B731D9">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6C72D38" w14:textId="77777777" w:rsidR="00B731D9" w:rsidRPr="00A8683D" w:rsidRDefault="00B731D9"/>
        </w:tc>
      </w:tr>
      <w:tr w:rsidR="00B731D9" w:rsidRPr="00A8683D" w14:paraId="2AA9D512"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6D079BCF" w14:textId="77777777" w:rsidR="00B731D9" w:rsidRPr="00A8683D" w:rsidRDefault="00B731D9">
            <w:r w:rsidRPr="00A8683D">
              <w:t>Komentaras</w:t>
            </w:r>
          </w:p>
        </w:tc>
        <w:tc>
          <w:tcPr>
            <w:tcW w:w="1980" w:type="dxa"/>
            <w:tcBorders>
              <w:top w:val="single" w:sz="2" w:space="0" w:color="auto"/>
              <w:left w:val="single" w:sz="2" w:space="0" w:color="auto"/>
              <w:bottom w:val="single" w:sz="2" w:space="0" w:color="auto"/>
              <w:right w:val="single" w:sz="2" w:space="0" w:color="auto"/>
            </w:tcBorders>
            <w:hideMark/>
          </w:tcPr>
          <w:p w14:paraId="57F14C29"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F03AA51" w14:textId="77777777" w:rsidR="00B731D9" w:rsidRPr="00A8683D" w:rsidRDefault="00B731D9"/>
        </w:tc>
      </w:tr>
    </w:tbl>
    <w:p w14:paraId="505FDFBE" w14:textId="77777777" w:rsidR="00B731D9" w:rsidRPr="00A8683D" w:rsidRDefault="00B731D9" w:rsidP="00B731D9"/>
    <w:p w14:paraId="09174B73" w14:textId="77777777" w:rsidR="00B731D9" w:rsidRPr="00A8683D" w:rsidRDefault="00B731D9" w:rsidP="00B731D9"/>
    <w:p w14:paraId="5DB642EF"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14B46A9C"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3432A198"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156E04BC"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38B862D5" w14:textId="77777777" w:rsidR="00B731D9" w:rsidRPr="00A8683D" w:rsidRDefault="00B731D9">
            <w:pPr>
              <w:rPr>
                <w:b/>
              </w:rPr>
            </w:pPr>
            <w:r w:rsidRPr="00A8683D">
              <w:rPr>
                <w:b/>
              </w:rPr>
              <w:t>Pastabos</w:t>
            </w:r>
          </w:p>
        </w:tc>
      </w:tr>
      <w:tr w:rsidR="00B731D9" w:rsidRPr="00A8683D" w14:paraId="6B0CF5A0"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686AA55B"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E568739"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PKI/ID detalizacija. </w:t>
            </w:r>
          </w:p>
          <w:p w14:paraId="388E7684"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4C657381" w14:textId="77777777" w:rsidR="00B731D9" w:rsidRPr="00A8683D" w:rsidRDefault="00B731D9"/>
        </w:tc>
      </w:tr>
      <w:tr w:rsidR="00B731D9" w:rsidRPr="00A8683D" w14:paraId="5A5013D5"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6B37EC31"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B6CF163"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PKI/ID detalizacija. </w:t>
            </w:r>
          </w:p>
          <w:p w14:paraId="7D7537DB"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Projekto veiklos.</w:t>
            </w:r>
          </w:p>
        </w:tc>
        <w:tc>
          <w:tcPr>
            <w:tcW w:w="1710" w:type="dxa"/>
            <w:tcBorders>
              <w:top w:val="single" w:sz="2" w:space="0" w:color="auto"/>
              <w:left w:val="single" w:sz="2" w:space="0" w:color="auto"/>
              <w:bottom w:val="single" w:sz="2" w:space="0" w:color="auto"/>
              <w:right w:val="single" w:sz="2" w:space="0" w:color="auto"/>
            </w:tcBorders>
          </w:tcPr>
          <w:p w14:paraId="14ECC50C" w14:textId="77777777" w:rsidR="00B731D9" w:rsidRPr="00A8683D" w:rsidRDefault="00B731D9"/>
        </w:tc>
      </w:tr>
      <w:tr w:rsidR="00B731D9" w:rsidRPr="00A8683D" w14:paraId="5D472761"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4D15AE3E"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53CA4E86"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PKI/ID detalizacija. </w:t>
            </w:r>
          </w:p>
          <w:p w14:paraId="133347E5" w14:textId="77777777" w:rsidR="00B731D9" w:rsidRPr="00A8683D" w:rsidRDefault="00B731D9">
            <w:r w:rsidRPr="00A8683D">
              <w:rPr>
                <w:b/>
              </w:rPr>
              <w:t xml:space="preserve"> </w:t>
            </w:r>
            <w:r w:rsidRPr="00A8683D">
              <w:t xml:space="preserve"> </w:t>
            </w:r>
            <w:r w:rsidRPr="00A8683D">
              <w:rPr>
                <w:b/>
              </w:rPr>
              <w:t>1</w:t>
            </w:r>
            <w:r w:rsidRPr="00A8683D">
              <w:rPr>
                <w:b/>
              </w:rPr>
              <w:tab/>
            </w:r>
            <w:r w:rsidRPr="00A8683D">
              <w:t>Išlaidų patyrimo vietos.</w:t>
            </w:r>
          </w:p>
        </w:tc>
        <w:tc>
          <w:tcPr>
            <w:tcW w:w="1710" w:type="dxa"/>
            <w:tcBorders>
              <w:top w:val="single" w:sz="2" w:space="0" w:color="auto"/>
              <w:left w:val="single" w:sz="2" w:space="0" w:color="auto"/>
              <w:bottom w:val="single" w:sz="2" w:space="0" w:color="auto"/>
              <w:right w:val="single" w:sz="2" w:space="0" w:color="auto"/>
            </w:tcBorders>
          </w:tcPr>
          <w:p w14:paraId="3159CE2B" w14:textId="77777777" w:rsidR="00B731D9" w:rsidRPr="00A8683D" w:rsidRDefault="00B731D9"/>
        </w:tc>
      </w:tr>
      <w:tr w:rsidR="00B731D9" w:rsidRPr="00A8683D" w14:paraId="008B3CDC"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0DBE9353"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63269DE2"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PKI/ID detalizacija. </w:t>
            </w:r>
          </w:p>
          <w:p w14:paraId="5B83D2EC" w14:textId="77777777" w:rsidR="00B731D9" w:rsidRPr="00A8683D" w:rsidRDefault="00B731D9">
            <w:pPr>
              <w:rPr>
                <w:b/>
              </w:rPr>
            </w:pPr>
            <w:r w:rsidRPr="00A8683D">
              <w:rPr>
                <w:b/>
              </w:rPr>
              <w:t xml:space="preserve"> </w:t>
            </w:r>
            <w:r w:rsidRPr="00A8683D">
              <w:t xml:space="preserve"> </w:t>
            </w:r>
            <w:r w:rsidRPr="00A8683D">
              <w:rPr>
                <w:b/>
              </w:rPr>
              <w:t>1</w:t>
            </w:r>
            <w:r w:rsidRPr="00A8683D">
              <w:rPr>
                <w:b/>
              </w:rPr>
              <w:tab/>
            </w:r>
            <w:r w:rsidRPr="00A8683D">
              <w:t>Sutartys.</w:t>
            </w:r>
          </w:p>
        </w:tc>
        <w:tc>
          <w:tcPr>
            <w:tcW w:w="1710" w:type="dxa"/>
            <w:tcBorders>
              <w:top w:val="single" w:sz="2" w:space="0" w:color="auto"/>
              <w:left w:val="single" w:sz="2" w:space="0" w:color="auto"/>
              <w:bottom w:val="single" w:sz="2" w:space="0" w:color="auto"/>
              <w:right w:val="single" w:sz="2" w:space="0" w:color="auto"/>
            </w:tcBorders>
          </w:tcPr>
          <w:p w14:paraId="6B3F902F" w14:textId="77777777" w:rsidR="00B731D9" w:rsidRPr="00A8683D" w:rsidRDefault="00B731D9"/>
        </w:tc>
      </w:tr>
      <w:tr w:rsidR="00B731D9" w:rsidRPr="00A8683D" w14:paraId="51780840"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78AA790B"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EF292E2"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PKI/ID detalizacija. </w:t>
            </w:r>
          </w:p>
          <w:p w14:paraId="7AF9BF17" w14:textId="77777777" w:rsidR="00B731D9" w:rsidRPr="00A8683D" w:rsidRDefault="00B731D9">
            <w:pPr>
              <w:rPr>
                <w:b/>
              </w:rPr>
            </w:pPr>
            <w:r w:rsidRPr="00A8683D">
              <w:rPr>
                <w:b/>
              </w:rPr>
              <w:t xml:space="preserve"> </w:t>
            </w:r>
            <w:r w:rsidRPr="00A8683D">
              <w:t xml:space="preserve"> </w:t>
            </w:r>
            <w:r w:rsidRPr="00A8683D">
              <w:rPr>
                <w:b/>
              </w:rPr>
              <w:t>1</w:t>
            </w:r>
            <w:r w:rsidRPr="00A8683D">
              <w:rPr>
                <w:b/>
              </w:rPr>
              <w:tab/>
            </w:r>
            <w:r w:rsidRPr="00A8683D">
              <w:t>Ekonominė klasifikacija.</w:t>
            </w:r>
          </w:p>
        </w:tc>
        <w:tc>
          <w:tcPr>
            <w:tcW w:w="1710" w:type="dxa"/>
            <w:tcBorders>
              <w:top w:val="single" w:sz="2" w:space="0" w:color="auto"/>
              <w:left w:val="single" w:sz="2" w:space="0" w:color="auto"/>
              <w:bottom w:val="single" w:sz="2" w:space="0" w:color="auto"/>
              <w:right w:val="single" w:sz="2" w:space="0" w:color="auto"/>
            </w:tcBorders>
          </w:tcPr>
          <w:p w14:paraId="5A24D123" w14:textId="77777777" w:rsidR="00B731D9" w:rsidRPr="00A8683D" w:rsidRDefault="00B731D9"/>
        </w:tc>
      </w:tr>
    </w:tbl>
    <w:p w14:paraId="04E1659B" w14:textId="77777777" w:rsidR="00B731D9" w:rsidRPr="00A8683D" w:rsidRDefault="00B731D9" w:rsidP="00DF40CE">
      <w:pPr>
        <w:pStyle w:val="Heading4"/>
        <w:numPr>
          <w:ilvl w:val="3"/>
          <w:numId w:val="20"/>
        </w:numPr>
      </w:pPr>
      <w:bookmarkStart w:id="484" w:name="_Toc64642420"/>
      <w:bookmarkStart w:id="485" w:name="_Toc159222179"/>
      <w:r w:rsidRPr="00A8683D">
        <w:t>Išlaidų patyrimo vietos</w:t>
      </w:r>
      <w:bookmarkEnd w:id="484"/>
      <w:bookmarkEnd w:id="485"/>
    </w:p>
    <w:p w14:paraId="5603A36E" w14:textId="77777777" w:rsidR="00B731D9" w:rsidRPr="00A8683D" w:rsidRDefault="00B731D9" w:rsidP="00B731D9">
      <w:pPr>
        <w:ind w:firstLine="0"/>
      </w:pPr>
      <w:r w:rsidRPr="00A8683D">
        <w:rPr>
          <w:rFonts w:eastAsiaTheme="minorEastAsia"/>
          <w:i/>
          <w:iCs/>
          <w:color w:val="447524"/>
        </w:rPr>
        <w:t>Katalogas:</w:t>
      </w:r>
      <w:r w:rsidRPr="00A8683D">
        <w:rPr>
          <w:rFonts w:cs="Arial"/>
          <w:color w:val="000000"/>
        </w:rPr>
        <w:t xml:space="preserve"> Mokėjimo prašymai</w:t>
      </w:r>
    </w:p>
    <w:p w14:paraId="64A18EAC" w14:textId="77777777" w:rsidR="00B731D9" w:rsidRPr="00A8683D" w:rsidRDefault="00B731D9" w:rsidP="00B731D9">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2021</w:t>
      </w:r>
    </w:p>
    <w:p w14:paraId="24EB42EA" w14:textId="77777777" w:rsidR="00B731D9" w:rsidRPr="00A8683D" w:rsidRDefault="00B731D9" w:rsidP="00B731D9">
      <w:pPr>
        <w:ind w:left="1440" w:hanging="1440"/>
      </w:pPr>
      <w:r w:rsidRPr="00A8683D">
        <w:rPr>
          <w:rFonts w:eastAsiaTheme="minorEastAsia"/>
          <w:i/>
          <w:iCs/>
          <w:color w:val="447524"/>
        </w:rPr>
        <w:t>Pastabos:</w:t>
      </w:r>
      <w:r w:rsidRPr="00A8683D">
        <w:rPr>
          <w:rFonts w:cs="Arial"/>
        </w:rPr>
        <w:tab/>
      </w:r>
    </w:p>
    <w:p w14:paraId="7072CA18" w14:textId="77777777" w:rsidR="00B731D9" w:rsidRPr="00A8683D" w:rsidRDefault="00B731D9" w:rsidP="00B731D9"/>
    <w:p w14:paraId="7EBFF8AB" w14:textId="77777777" w:rsidR="00B731D9" w:rsidRPr="00A8683D" w:rsidRDefault="00B731D9" w:rsidP="00B731D9">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B731D9" w:rsidRPr="00A8683D" w14:paraId="773E9A64" w14:textId="77777777" w:rsidTr="00B731D9">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25B3C55D" w14:textId="77777777" w:rsidR="00B731D9" w:rsidRPr="00A8683D" w:rsidRDefault="00B731D9">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7CA74365" w14:textId="77777777" w:rsidR="00B731D9" w:rsidRPr="00A8683D" w:rsidRDefault="00B731D9">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37D165E4" w14:textId="77777777" w:rsidR="00B731D9" w:rsidRPr="00A8683D" w:rsidRDefault="00B731D9">
            <w:pPr>
              <w:rPr>
                <w:b/>
              </w:rPr>
            </w:pPr>
            <w:r w:rsidRPr="00A8683D">
              <w:rPr>
                <w:b/>
              </w:rPr>
              <w:t>Pastabos</w:t>
            </w:r>
          </w:p>
        </w:tc>
      </w:tr>
      <w:tr w:rsidR="00B731D9" w:rsidRPr="00A8683D" w14:paraId="385905C5"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37B5E1DE" w14:textId="77777777" w:rsidR="00B731D9" w:rsidRPr="00A8683D" w:rsidRDefault="00B731D9">
            <w:r w:rsidRPr="00A8683D">
              <w:t>Eil. Nr.</w:t>
            </w:r>
          </w:p>
        </w:tc>
        <w:tc>
          <w:tcPr>
            <w:tcW w:w="1980" w:type="dxa"/>
            <w:tcBorders>
              <w:top w:val="single" w:sz="2" w:space="0" w:color="auto"/>
              <w:left w:val="single" w:sz="2" w:space="0" w:color="auto"/>
              <w:bottom w:val="single" w:sz="2" w:space="0" w:color="auto"/>
              <w:right w:val="single" w:sz="2" w:space="0" w:color="auto"/>
            </w:tcBorders>
            <w:hideMark/>
          </w:tcPr>
          <w:p w14:paraId="57A6DF15" w14:textId="77777777" w:rsidR="00B731D9" w:rsidRPr="00A8683D" w:rsidRDefault="00B731D9">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37C915E0" w14:textId="77777777" w:rsidR="00B731D9" w:rsidRPr="00A8683D" w:rsidRDefault="00B731D9"/>
        </w:tc>
      </w:tr>
      <w:tr w:rsidR="00B731D9" w:rsidRPr="00A8683D" w14:paraId="05490F05" w14:textId="77777777" w:rsidTr="00B731D9">
        <w:trPr>
          <w:trHeight w:val="230"/>
        </w:trPr>
        <w:tc>
          <w:tcPr>
            <w:tcW w:w="2790" w:type="dxa"/>
            <w:tcBorders>
              <w:top w:val="single" w:sz="2" w:space="0" w:color="auto"/>
              <w:left w:val="single" w:sz="2" w:space="0" w:color="auto"/>
              <w:bottom w:val="single" w:sz="2" w:space="0" w:color="auto"/>
              <w:right w:val="single" w:sz="2" w:space="0" w:color="auto"/>
            </w:tcBorders>
            <w:hideMark/>
          </w:tcPr>
          <w:p w14:paraId="4A3F36C6" w14:textId="77777777" w:rsidR="00B731D9" w:rsidRPr="00A8683D" w:rsidRDefault="00B731D9">
            <w:r w:rsidRPr="00A8683D">
              <w:t>Išlaidų patyrimo vieta</w:t>
            </w:r>
          </w:p>
        </w:tc>
        <w:tc>
          <w:tcPr>
            <w:tcW w:w="1980" w:type="dxa"/>
            <w:tcBorders>
              <w:top w:val="single" w:sz="2" w:space="0" w:color="auto"/>
              <w:left w:val="single" w:sz="2" w:space="0" w:color="auto"/>
              <w:bottom w:val="single" w:sz="2" w:space="0" w:color="auto"/>
              <w:right w:val="single" w:sz="2" w:space="0" w:color="auto"/>
            </w:tcBorders>
            <w:hideMark/>
          </w:tcPr>
          <w:p w14:paraId="76252C75" w14:textId="77777777" w:rsidR="00B731D9" w:rsidRPr="00A8683D" w:rsidRDefault="00B731D9">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B277F3D" w14:textId="77777777" w:rsidR="00B731D9" w:rsidRPr="00A8683D" w:rsidRDefault="00B731D9"/>
        </w:tc>
      </w:tr>
    </w:tbl>
    <w:p w14:paraId="5ED1EDB5" w14:textId="77777777" w:rsidR="00B731D9" w:rsidRPr="00A8683D" w:rsidRDefault="00B731D9" w:rsidP="00B731D9"/>
    <w:p w14:paraId="3699301E" w14:textId="77777777" w:rsidR="00B731D9" w:rsidRPr="00A8683D" w:rsidRDefault="00B731D9" w:rsidP="00B731D9"/>
    <w:p w14:paraId="2DD7AFF0" w14:textId="77777777" w:rsidR="00B731D9" w:rsidRPr="00A8683D" w:rsidRDefault="00B731D9" w:rsidP="00B731D9">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B731D9" w:rsidRPr="00A8683D" w14:paraId="7B6CC4DC" w14:textId="77777777" w:rsidTr="00B731D9">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46855724" w14:textId="77777777" w:rsidR="00B731D9" w:rsidRPr="00A8683D" w:rsidRDefault="00B731D9">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046CC876" w14:textId="77777777" w:rsidR="00B731D9" w:rsidRPr="00A8683D" w:rsidRDefault="00B731D9">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5C531C2D" w14:textId="77777777" w:rsidR="00B731D9" w:rsidRPr="00A8683D" w:rsidRDefault="00B731D9">
            <w:pPr>
              <w:rPr>
                <w:b/>
              </w:rPr>
            </w:pPr>
            <w:r w:rsidRPr="00A8683D">
              <w:rPr>
                <w:b/>
              </w:rPr>
              <w:t>Pastabos</w:t>
            </w:r>
          </w:p>
        </w:tc>
      </w:tr>
      <w:tr w:rsidR="00B731D9" w:rsidRPr="00A8683D" w14:paraId="18A57FCE"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16C915F3"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B5BBFA7" w14:textId="77777777" w:rsidR="00B731D9" w:rsidRPr="00A8683D" w:rsidRDefault="00B731D9">
            <w:r w:rsidRPr="00A8683D">
              <w:rPr>
                <w:b/>
              </w:rPr>
              <w:t xml:space="preserve"> </w:t>
            </w:r>
            <w:r w:rsidRPr="00A8683D">
              <w:t xml:space="preserve"> </w:t>
            </w:r>
            <w:r w:rsidRPr="00A8683D">
              <w:rPr>
                <w:b/>
              </w:rPr>
              <w:t>0..*</w:t>
            </w:r>
            <w:r w:rsidRPr="00A8683D">
              <w:rPr>
                <w:b/>
              </w:rPr>
              <w:tab/>
            </w:r>
            <w:r w:rsidRPr="00A8683D">
              <w:t xml:space="preserve">Išlaidų patyrimo vietos. </w:t>
            </w:r>
          </w:p>
          <w:p w14:paraId="49D4423C" w14:textId="77777777" w:rsidR="00B731D9" w:rsidRPr="00A8683D" w:rsidRDefault="00B731D9">
            <w:r w:rsidRPr="00A8683D">
              <w:rPr>
                <w:b/>
              </w:rPr>
              <w:lastRenderedPageBreak/>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6EFDC618" w14:textId="77777777" w:rsidR="00B731D9" w:rsidRPr="00A8683D" w:rsidRDefault="00B731D9"/>
        </w:tc>
      </w:tr>
      <w:tr w:rsidR="00B731D9" w:rsidRPr="00A8683D" w14:paraId="00245962" w14:textId="77777777" w:rsidTr="00B731D9">
        <w:trPr>
          <w:trHeight w:val="338"/>
        </w:trPr>
        <w:tc>
          <w:tcPr>
            <w:tcW w:w="2610" w:type="dxa"/>
            <w:tcBorders>
              <w:top w:val="single" w:sz="2" w:space="0" w:color="auto"/>
              <w:left w:val="single" w:sz="2" w:space="0" w:color="auto"/>
              <w:bottom w:val="single" w:sz="2" w:space="0" w:color="auto"/>
              <w:right w:val="single" w:sz="2" w:space="0" w:color="auto"/>
            </w:tcBorders>
          </w:tcPr>
          <w:p w14:paraId="2024C9B2" w14:textId="77777777" w:rsidR="00B731D9" w:rsidRPr="00A8683D" w:rsidRDefault="00B731D9"/>
        </w:tc>
        <w:tc>
          <w:tcPr>
            <w:tcW w:w="5220" w:type="dxa"/>
            <w:tcBorders>
              <w:top w:val="single" w:sz="2" w:space="0" w:color="auto"/>
              <w:left w:val="single" w:sz="2" w:space="0" w:color="auto"/>
              <w:bottom w:val="single" w:sz="2" w:space="0" w:color="auto"/>
              <w:right w:val="single" w:sz="2" w:space="0" w:color="auto"/>
            </w:tcBorders>
            <w:hideMark/>
          </w:tcPr>
          <w:p w14:paraId="3E5A6C8F" w14:textId="77777777" w:rsidR="00B731D9" w:rsidRPr="00A8683D" w:rsidRDefault="00B731D9">
            <w:r w:rsidRPr="00A8683D">
              <w:rPr>
                <w:b/>
              </w:rPr>
              <w:t xml:space="preserve"> 1</w:t>
            </w:r>
            <w:r w:rsidRPr="00A8683D">
              <w:rPr>
                <w:b/>
              </w:rPr>
              <w:tab/>
            </w:r>
            <w:r w:rsidRPr="00A8683D">
              <w:t xml:space="preserve">Išlaidų patyrimo vietos. </w:t>
            </w:r>
          </w:p>
          <w:p w14:paraId="2E037AF3" w14:textId="77777777" w:rsidR="00B731D9" w:rsidRPr="00A8683D" w:rsidRDefault="00B731D9">
            <w:pPr>
              <w:rPr>
                <w:b/>
              </w:rPr>
            </w:pPr>
            <w:r w:rsidRPr="00A8683D">
              <w:rPr>
                <w:b/>
              </w:rPr>
              <w:t xml:space="preserve"> </w:t>
            </w:r>
            <w:r w:rsidRPr="00A8683D">
              <w:rPr>
                <w:b/>
                <w:bCs/>
              </w:rPr>
              <w:t>0..*</w:t>
            </w:r>
            <w:r w:rsidRPr="00A8683D">
              <w:rPr>
                <w:b/>
              </w:rPr>
              <w:tab/>
            </w:r>
            <w:r w:rsidRPr="00A8683D">
              <w:t>PKI/ID detalizacija.</w:t>
            </w:r>
          </w:p>
        </w:tc>
        <w:tc>
          <w:tcPr>
            <w:tcW w:w="1710" w:type="dxa"/>
            <w:tcBorders>
              <w:top w:val="single" w:sz="2" w:space="0" w:color="auto"/>
              <w:left w:val="single" w:sz="2" w:space="0" w:color="auto"/>
              <w:bottom w:val="single" w:sz="2" w:space="0" w:color="auto"/>
              <w:right w:val="single" w:sz="2" w:space="0" w:color="auto"/>
            </w:tcBorders>
          </w:tcPr>
          <w:p w14:paraId="56907D50" w14:textId="77777777" w:rsidR="00B731D9" w:rsidRPr="00A8683D" w:rsidRDefault="00B731D9"/>
        </w:tc>
      </w:tr>
    </w:tbl>
    <w:p w14:paraId="0D85A69F" w14:textId="77777777" w:rsidR="00B731D9" w:rsidRPr="00A8683D" w:rsidRDefault="00B731D9" w:rsidP="00B731D9"/>
    <w:p w14:paraId="5B55E712" w14:textId="77777777" w:rsidR="00F12D9E" w:rsidRPr="00A8683D" w:rsidRDefault="00F12D9E" w:rsidP="00DF40CE">
      <w:pPr>
        <w:pStyle w:val="Heading4"/>
      </w:pPr>
      <w:bookmarkStart w:id="486" w:name="_Toc159222180"/>
      <w:r w:rsidRPr="00A8683D">
        <w:t>Mokėjimo prašymo išlaidų supaprastinimai</w:t>
      </w:r>
      <w:bookmarkEnd w:id="486"/>
    </w:p>
    <w:p w14:paraId="098E866C" w14:textId="77777777" w:rsidR="00E01851" w:rsidRPr="00A8683D" w:rsidRDefault="00E01851" w:rsidP="00E01851">
      <w:pPr>
        <w:ind w:firstLine="0"/>
      </w:pPr>
      <w:r w:rsidRPr="00A8683D">
        <w:rPr>
          <w:rFonts w:eastAsiaTheme="minorEastAsia"/>
          <w:i/>
          <w:iCs/>
          <w:color w:val="447524"/>
        </w:rPr>
        <w:t>Katalogas:</w:t>
      </w:r>
      <w:r w:rsidRPr="00A8683D">
        <w:rPr>
          <w:rFonts w:cs="Arial"/>
          <w:color w:val="000000"/>
        </w:rPr>
        <w:t xml:space="preserve"> Mokėjimo prašymai</w:t>
      </w:r>
    </w:p>
    <w:p w14:paraId="3BC7A3F8" w14:textId="77777777" w:rsidR="00E01851" w:rsidRPr="00A8683D" w:rsidRDefault="00E01851" w:rsidP="00E01851">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202</w:t>
      </w:r>
      <w:r w:rsidR="0053418B">
        <w:t>3</w:t>
      </w:r>
      <w:r w:rsidRPr="00A8683D">
        <w:t>m.</w:t>
      </w:r>
    </w:p>
    <w:p w14:paraId="74EA268D" w14:textId="77777777" w:rsidR="00E01851" w:rsidRPr="00A8683D" w:rsidRDefault="00E01851" w:rsidP="00E01851">
      <w:pPr>
        <w:ind w:left="1440" w:hanging="1440"/>
      </w:pPr>
      <w:r w:rsidRPr="00A8683D">
        <w:rPr>
          <w:rFonts w:eastAsiaTheme="minorEastAsia"/>
          <w:i/>
          <w:iCs/>
          <w:color w:val="447524"/>
        </w:rPr>
        <w:t>Pastabos:</w:t>
      </w:r>
      <w:r w:rsidRPr="00A8683D">
        <w:rPr>
          <w:rFonts w:cs="Arial"/>
        </w:rPr>
        <w:tab/>
      </w:r>
    </w:p>
    <w:p w14:paraId="55D5D7AC" w14:textId="77777777" w:rsidR="00E01851" w:rsidRPr="00A8683D" w:rsidRDefault="00E01851" w:rsidP="00E01851"/>
    <w:p w14:paraId="07BFC36B" w14:textId="77777777" w:rsidR="00E01851" w:rsidRPr="00A8683D" w:rsidRDefault="00E01851" w:rsidP="00E01851">
      <w:pPr>
        <w:rPr>
          <w:color w:val="447524"/>
          <w:u w:val="single"/>
        </w:rPr>
      </w:pPr>
      <w:r w:rsidRPr="00A8683D">
        <w:rPr>
          <w:i/>
          <w:iCs/>
          <w:color w:val="447524"/>
          <w:u w:val="single"/>
        </w:rPr>
        <w:t>Esybės savybės(atributai)</w:t>
      </w:r>
    </w:p>
    <w:tbl>
      <w:tblPr>
        <w:tblW w:w="0" w:type="auto"/>
        <w:tblInd w:w="60" w:type="dxa"/>
        <w:tblLayout w:type="fixed"/>
        <w:tblCellMar>
          <w:left w:w="60" w:type="dxa"/>
          <w:right w:w="60" w:type="dxa"/>
        </w:tblCellMar>
        <w:tblLook w:val="04A0" w:firstRow="1" w:lastRow="0" w:firstColumn="1" w:lastColumn="0" w:noHBand="0" w:noVBand="1"/>
      </w:tblPr>
      <w:tblGrid>
        <w:gridCol w:w="2790"/>
        <w:gridCol w:w="1980"/>
        <w:gridCol w:w="4680"/>
      </w:tblGrid>
      <w:tr w:rsidR="00E01851" w:rsidRPr="00A8683D" w14:paraId="3FF57E50"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hideMark/>
          </w:tcPr>
          <w:p w14:paraId="62B8A2DB" w14:textId="77777777" w:rsidR="00E01851" w:rsidRPr="00A8683D" w:rsidRDefault="00E01851">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hideMark/>
          </w:tcPr>
          <w:p w14:paraId="604C943B" w14:textId="77777777" w:rsidR="00E01851" w:rsidRPr="00A8683D" w:rsidRDefault="00E01851">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hideMark/>
          </w:tcPr>
          <w:p w14:paraId="74DF921E" w14:textId="77777777" w:rsidR="00E01851" w:rsidRPr="00A8683D" w:rsidRDefault="00E01851">
            <w:pPr>
              <w:rPr>
                <w:b/>
              </w:rPr>
            </w:pPr>
            <w:r w:rsidRPr="00A8683D">
              <w:rPr>
                <w:b/>
              </w:rPr>
              <w:t>Pastabos</w:t>
            </w:r>
          </w:p>
        </w:tc>
      </w:tr>
      <w:tr w:rsidR="00E01851" w:rsidRPr="00A8683D" w14:paraId="0B05DDFF" w14:textId="77777777">
        <w:trPr>
          <w:trHeight w:val="230"/>
        </w:trPr>
        <w:tc>
          <w:tcPr>
            <w:tcW w:w="2790" w:type="dxa"/>
            <w:tcBorders>
              <w:top w:val="single" w:sz="2" w:space="0" w:color="auto"/>
              <w:left w:val="single" w:sz="2" w:space="0" w:color="auto"/>
              <w:bottom w:val="single" w:sz="2" w:space="0" w:color="auto"/>
              <w:right w:val="single" w:sz="2" w:space="0" w:color="auto"/>
            </w:tcBorders>
            <w:hideMark/>
          </w:tcPr>
          <w:p w14:paraId="47FB8ED1" w14:textId="77777777" w:rsidR="00E01851" w:rsidRPr="00A8683D" w:rsidRDefault="00E01851">
            <w:r w:rsidRPr="00A8683D">
              <w:t>Eil. Nr.</w:t>
            </w:r>
          </w:p>
        </w:tc>
        <w:tc>
          <w:tcPr>
            <w:tcW w:w="1980" w:type="dxa"/>
            <w:tcBorders>
              <w:top w:val="single" w:sz="2" w:space="0" w:color="auto"/>
              <w:left w:val="single" w:sz="2" w:space="0" w:color="auto"/>
              <w:bottom w:val="single" w:sz="2" w:space="0" w:color="auto"/>
              <w:right w:val="single" w:sz="2" w:space="0" w:color="auto"/>
            </w:tcBorders>
            <w:hideMark/>
          </w:tcPr>
          <w:p w14:paraId="18A2B3E8" w14:textId="77777777" w:rsidR="00E01851" w:rsidRPr="00A8683D" w:rsidRDefault="00E01851">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34DC85CD" w14:textId="77777777" w:rsidR="00E01851" w:rsidRPr="00A8683D" w:rsidRDefault="00E01851"/>
        </w:tc>
      </w:tr>
      <w:tr w:rsidR="00E01851" w:rsidRPr="00A8683D" w14:paraId="3A02178E" w14:textId="77777777">
        <w:trPr>
          <w:trHeight w:val="230"/>
        </w:trPr>
        <w:tc>
          <w:tcPr>
            <w:tcW w:w="2790" w:type="dxa"/>
            <w:tcBorders>
              <w:top w:val="single" w:sz="2" w:space="0" w:color="auto"/>
              <w:left w:val="single" w:sz="2" w:space="0" w:color="auto"/>
              <w:bottom w:val="single" w:sz="2" w:space="0" w:color="auto"/>
              <w:right w:val="single" w:sz="2" w:space="0" w:color="auto"/>
            </w:tcBorders>
            <w:hideMark/>
          </w:tcPr>
          <w:p w14:paraId="7B222EEA" w14:textId="77777777" w:rsidR="00E01851" w:rsidRPr="00A8683D" w:rsidRDefault="007D1BAF">
            <w:r w:rsidRPr="007D1BAF">
              <w:t>Deklaruotų</w:t>
            </w:r>
            <w:r>
              <w:t xml:space="preserve"> </w:t>
            </w:r>
            <w:r w:rsidRPr="007D1BAF">
              <w:t>išlaidų</w:t>
            </w:r>
            <w:r>
              <w:t xml:space="preserve"> </w:t>
            </w:r>
            <w:r w:rsidRPr="007D1BAF">
              <w:t>supaprastinimų suma, ES lėšos</w:t>
            </w:r>
          </w:p>
        </w:tc>
        <w:tc>
          <w:tcPr>
            <w:tcW w:w="1980" w:type="dxa"/>
            <w:tcBorders>
              <w:top w:val="single" w:sz="2" w:space="0" w:color="auto"/>
              <w:left w:val="single" w:sz="2" w:space="0" w:color="auto"/>
              <w:bottom w:val="single" w:sz="2" w:space="0" w:color="auto"/>
              <w:right w:val="single" w:sz="2" w:space="0" w:color="auto"/>
            </w:tcBorders>
            <w:hideMark/>
          </w:tcPr>
          <w:p w14:paraId="696EB872" w14:textId="77777777" w:rsidR="00E01851" w:rsidRPr="00A8683D" w:rsidRDefault="007D1BAF">
            <w:r>
              <w:t>Dešimtainis skaičius</w:t>
            </w:r>
          </w:p>
        </w:tc>
        <w:tc>
          <w:tcPr>
            <w:tcW w:w="4680" w:type="dxa"/>
            <w:tcBorders>
              <w:top w:val="single" w:sz="2" w:space="0" w:color="auto"/>
              <w:left w:val="single" w:sz="2" w:space="0" w:color="auto"/>
              <w:bottom w:val="single" w:sz="2" w:space="0" w:color="auto"/>
              <w:right w:val="single" w:sz="2" w:space="0" w:color="auto"/>
            </w:tcBorders>
          </w:tcPr>
          <w:p w14:paraId="57A6EDEA" w14:textId="77777777" w:rsidR="00E01851" w:rsidRPr="00A8683D" w:rsidRDefault="00E01851"/>
        </w:tc>
      </w:tr>
      <w:tr w:rsidR="007D1BAF" w:rsidRPr="00A8683D" w14:paraId="5A6303E7"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D4E6B7D" w14:textId="77777777" w:rsidR="007D1BAF" w:rsidRPr="007D1BAF" w:rsidRDefault="007D1BAF">
            <w:r w:rsidRPr="007D1BAF">
              <w:t>Deklaruotų</w:t>
            </w:r>
            <w:r>
              <w:t xml:space="preserve"> </w:t>
            </w:r>
            <w:r w:rsidRPr="007D1BAF">
              <w:t>išlaidų</w:t>
            </w:r>
            <w:r>
              <w:t xml:space="preserve"> </w:t>
            </w:r>
            <w:r w:rsidRPr="007D1BAF">
              <w:t xml:space="preserve">supaprastinimų suma, </w:t>
            </w:r>
            <w:r>
              <w:t>BF</w:t>
            </w:r>
            <w:r w:rsidRPr="007D1BAF">
              <w:t xml:space="preserve"> lėšos</w:t>
            </w:r>
          </w:p>
        </w:tc>
        <w:tc>
          <w:tcPr>
            <w:tcW w:w="1980" w:type="dxa"/>
            <w:tcBorders>
              <w:top w:val="single" w:sz="2" w:space="0" w:color="auto"/>
              <w:left w:val="single" w:sz="2" w:space="0" w:color="auto"/>
              <w:bottom w:val="single" w:sz="2" w:space="0" w:color="auto"/>
              <w:right w:val="single" w:sz="2" w:space="0" w:color="auto"/>
            </w:tcBorders>
          </w:tcPr>
          <w:p w14:paraId="447E907F" w14:textId="77777777" w:rsidR="007D1BAF" w:rsidRPr="00A8683D" w:rsidRDefault="007D1BAF">
            <w:r>
              <w:t>Dešimtainis skaičius</w:t>
            </w:r>
          </w:p>
        </w:tc>
        <w:tc>
          <w:tcPr>
            <w:tcW w:w="4680" w:type="dxa"/>
            <w:tcBorders>
              <w:top w:val="single" w:sz="2" w:space="0" w:color="auto"/>
              <w:left w:val="single" w:sz="2" w:space="0" w:color="auto"/>
              <w:bottom w:val="single" w:sz="2" w:space="0" w:color="auto"/>
              <w:right w:val="single" w:sz="2" w:space="0" w:color="auto"/>
            </w:tcBorders>
          </w:tcPr>
          <w:p w14:paraId="467A3C2A" w14:textId="77777777" w:rsidR="007D1BAF" w:rsidRPr="00A8683D" w:rsidRDefault="007D1BAF"/>
        </w:tc>
      </w:tr>
      <w:tr w:rsidR="007D1BAF" w:rsidRPr="00A8683D" w14:paraId="416F5CBA"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3999D4C" w14:textId="77777777" w:rsidR="007D1BAF" w:rsidRPr="007D1BAF" w:rsidRDefault="007D1BAF">
            <w:r w:rsidRPr="007D1BAF">
              <w:t>Deklaruotų</w:t>
            </w:r>
            <w:r>
              <w:t xml:space="preserve"> </w:t>
            </w:r>
            <w:r w:rsidRPr="007D1BAF">
              <w:t>išlaidų</w:t>
            </w:r>
            <w:r>
              <w:t xml:space="preserve"> </w:t>
            </w:r>
            <w:r w:rsidRPr="007D1BAF">
              <w:t xml:space="preserve">supaprastinimų suma, </w:t>
            </w:r>
            <w:r>
              <w:t>nuosavos</w:t>
            </w:r>
            <w:r w:rsidRPr="007D1BAF">
              <w:t xml:space="preserve"> lėšos</w:t>
            </w:r>
          </w:p>
        </w:tc>
        <w:tc>
          <w:tcPr>
            <w:tcW w:w="1980" w:type="dxa"/>
            <w:tcBorders>
              <w:top w:val="single" w:sz="2" w:space="0" w:color="auto"/>
              <w:left w:val="single" w:sz="2" w:space="0" w:color="auto"/>
              <w:bottom w:val="single" w:sz="2" w:space="0" w:color="auto"/>
              <w:right w:val="single" w:sz="2" w:space="0" w:color="auto"/>
            </w:tcBorders>
          </w:tcPr>
          <w:p w14:paraId="5734210F" w14:textId="77777777" w:rsidR="007D1BAF" w:rsidRDefault="007D1BAF">
            <w:r>
              <w:t>Dešimtainis skaičius</w:t>
            </w:r>
          </w:p>
        </w:tc>
        <w:tc>
          <w:tcPr>
            <w:tcW w:w="4680" w:type="dxa"/>
            <w:tcBorders>
              <w:top w:val="single" w:sz="2" w:space="0" w:color="auto"/>
              <w:left w:val="single" w:sz="2" w:space="0" w:color="auto"/>
              <w:bottom w:val="single" w:sz="2" w:space="0" w:color="auto"/>
              <w:right w:val="single" w:sz="2" w:space="0" w:color="auto"/>
            </w:tcBorders>
          </w:tcPr>
          <w:p w14:paraId="05E51BFD" w14:textId="77777777" w:rsidR="007D1BAF" w:rsidRPr="00A8683D" w:rsidRDefault="007D1BAF"/>
        </w:tc>
      </w:tr>
      <w:tr w:rsidR="007D1BAF" w:rsidRPr="00A8683D" w14:paraId="7D77CC6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8451EAA" w14:textId="77777777" w:rsidR="007D1BAF" w:rsidRPr="007D1BAF" w:rsidRDefault="00540F2D">
            <w:r w:rsidRPr="00540F2D">
              <w:t>Tinkamų išlaidų supaprastinimų suma, ES lėšos</w:t>
            </w:r>
          </w:p>
        </w:tc>
        <w:tc>
          <w:tcPr>
            <w:tcW w:w="1980" w:type="dxa"/>
            <w:tcBorders>
              <w:top w:val="single" w:sz="2" w:space="0" w:color="auto"/>
              <w:left w:val="single" w:sz="2" w:space="0" w:color="auto"/>
              <w:bottom w:val="single" w:sz="2" w:space="0" w:color="auto"/>
              <w:right w:val="single" w:sz="2" w:space="0" w:color="auto"/>
            </w:tcBorders>
          </w:tcPr>
          <w:p w14:paraId="3EB64A75" w14:textId="77777777" w:rsidR="007D1BAF" w:rsidRDefault="00540F2D">
            <w:r>
              <w:t>Dešimtainis skaičius</w:t>
            </w:r>
          </w:p>
        </w:tc>
        <w:tc>
          <w:tcPr>
            <w:tcW w:w="4680" w:type="dxa"/>
            <w:tcBorders>
              <w:top w:val="single" w:sz="2" w:space="0" w:color="auto"/>
              <w:left w:val="single" w:sz="2" w:space="0" w:color="auto"/>
              <w:bottom w:val="single" w:sz="2" w:space="0" w:color="auto"/>
              <w:right w:val="single" w:sz="2" w:space="0" w:color="auto"/>
            </w:tcBorders>
          </w:tcPr>
          <w:p w14:paraId="72533727" w14:textId="77777777" w:rsidR="007D1BAF" w:rsidRPr="00A8683D" w:rsidRDefault="007D1BAF"/>
        </w:tc>
      </w:tr>
      <w:tr w:rsidR="00540F2D" w:rsidRPr="00A8683D" w14:paraId="5506C51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7E9615C" w14:textId="77777777" w:rsidR="00540F2D" w:rsidRPr="00540F2D" w:rsidRDefault="00540F2D">
            <w:r w:rsidRPr="00540F2D">
              <w:t xml:space="preserve">Tinkamų išlaidų supaprastinimų suma, </w:t>
            </w:r>
            <w:r>
              <w:t xml:space="preserve">BF </w:t>
            </w:r>
            <w:r w:rsidRPr="00540F2D">
              <w:t>lėšos</w:t>
            </w:r>
          </w:p>
        </w:tc>
        <w:tc>
          <w:tcPr>
            <w:tcW w:w="1980" w:type="dxa"/>
            <w:tcBorders>
              <w:top w:val="single" w:sz="2" w:space="0" w:color="auto"/>
              <w:left w:val="single" w:sz="2" w:space="0" w:color="auto"/>
              <w:bottom w:val="single" w:sz="2" w:space="0" w:color="auto"/>
              <w:right w:val="single" w:sz="2" w:space="0" w:color="auto"/>
            </w:tcBorders>
          </w:tcPr>
          <w:p w14:paraId="4F48ED73" w14:textId="77777777" w:rsidR="00540F2D" w:rsidRDefault="00540AEB">
            <w:r>
              <w:t>Dešimtainis skaičius</w:t>
            </w:r>
          </w:p>
        </w:tc>
        <w:tc>
          <w:tcPr>
            <w:tcW w:w="4680" w:type="dxa"/>
            <w:tcBorders>
              <w:top w:val="single" w:sz="2" w:space="0" w:color="auto"/>
              <w:left w:val="single" w:sz="2" w:space="0" w:color="auto"/>
              <w:bottom w:val="single" w:sz="2" w:space="0" w:color="auto"/>
              <w:right w:val="single" w:sz="2" w:space="0" w:color="auto"/>
            </w:tcBorders>
          </w:tcPr>
          <w:p w14:paraId="3BCA2553" w14:textId="77777777" w:rsidR="00540F2D" w:rsidRPr="00A8683D" w:rsidRDefault="00540F2D"/>
        </w:tc>
      </w:tr>
      <w:tr w:rsidR="00540F2D" w:rsidRPr="00A8683D" w14:paraId="6DA0BCE1"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FC4827C" w14:textId="77777777" w:rsidR="00540F2D" w:rsidRPr="00540F2D" w:rsidRDefault="00540F2D">
            <w:r w:rsidRPr="00540F2D">
              <w:t xml:space="preserve">Tinkamų išlaidų supaprastinimų suma, </w:t>
            </w:r>
            <w:r>
              <w:t>nuosavos</w:t>
            </w:r>
            <w:r w:rsidRPr="00540F2D">
              <w:t xml:space="preserve"> lėšos</w:t>
            </w:r>
          </w:p>
        </w:tc>
        <w:tc>
          <w:tcPr>
            <w:tcW w:w="1980" w:type="dxa"/>
            <w:tcBorders>
              <w:top w:val="single" w:sz="2" w:space="0" w:color="auto"/>
              <w:left w:val="single" w:sz="2" w:space="0" w:color="auto"/>
              <w:bottom w:val="single" w:sz="2" w:space="0" w:color="auto"/>
              <w:right w:val="single" w:sz="2" w:space="0" w:color="auto"/>
            </w:tcBorders>
          </w:tcPr>
          <w:p w14:paraId="30CEBB8B" w14:textId="77777777" w:rsidR="00540F2D" w:rsidRDefault="00540AEB">
            <w:r>
              <w:t>Dešimtainis skaičius</w:t>
            </w:r>
          </w:p>
        </w:tc>
        <w:tc>
          <w:tcPr>
            <w:tcW w:w="4680" w:type="dxa"/>
            <w:tcBorders>
              <w:top w:val="single" w:sz="2" w:space="0" w:color="auto"/>
              <w:left w:val="single" w:sz="2" w:space="0" w:color="auto"/>
              <w:bottom w:val="single" w:sz="2" w:space="0" w:color="auto"/>
              <w:right w:val="single" w:sz="2" w:space="0" w:color="auto"/>
            </w:tcBorders>
          </w:tcPr>
          <w:p w14:paraId="05FD9DF0" w14:textId="77777777" w:rsidR="00540F2D" w:rsidRPr="00A8683D" w:rsidRDefault="00540F2D"/>
        </w:tc>
      </w:tr>
      <w:tr w:rsidR="00540AEB" w:rsidRPr="00A8683D" w14:paraId="209E46C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A7AE286" w14:textId="77777777" w:rsidR="00540AEB" w:rsidRPr="00540F2D" w:rsidRDefault="006C494F">
            <w:r w:rsidRPr="006C494F">
              <w:t>Netinkamų išlaidų supaprastinimų suma, ES lėšos</w:t>
            </w:r>
          </w:p>
        </w:tc>
        <w:tc>
          <w:tcPr>
            <w:tcW w:w="1980" w:type="dxa"/>
            <w:tcBorders>
              <w:top w:val="single" w:sz="2" w:space="0" w:color="auto"/>
              <w:left w:val="single" w:sz="2" w:space="0" w:color="auto"/>
              <w:bottom w:val="single" w:sz="2" w:space="0" w:color="auto"/>
              <w:right w:val="single" w:sz="2" w:space="0" w:color="auto"/>
            </w:tcBorders>
          </w:tcPr>
          <w:p w14:paraId="6750FFFA" w14:textId="77777777" w:rsidR="00540AEB" w:rsidRDefault="006C494F">
            <w:r>
              <w:t>Dešimtainis skaičius</w:t>
            </w:r>
          </w:p>
        </w:tc>
        <w:tc>
          <w:tcPr>
            <w:tcW w:w="4680" w:type="dxa"/>
            <w:tcBorders>
              <w:top w:val="single" w:sz="2" w:space="0" w:color="auto"/>
              <w:left w:val="single" w:sz="2" w:space="0" w:color="auto"/>
              <w:bottom w:val="single" w:sz="2" w:space="0" w:color="auto"/>
              <w:right w:val="single" w:sz="2" w:space="0" w:color="auto"/>
            </w:tcBorders>
          </w:tcPr>
          <w:p w14:paraId="2978F6BC" w14:textId="77777777" w:rsidR="00540AEB" w:rsidRPr="00A8683D" w:rsidRDefault="00540AEB"/>
        </w:tc>
      </w:tr>
      <w:tr w:rsidR="00540AEB" w:rsidRPr="00A8683D" w14:paraId="33873B9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30D9714" w14:textId="77777777" w:rsidR="00540AEB" w:rsidRPr="00540F2D" w:rsidRDefault="006C494F">
            <w:r w:rsidRPr="006C494F">
              <w:t xml:space="preserve">Netinkamų išlaidų supaprastinimų suma, </w:t>
            </w:r>
            <w:r>
              <w:t>BF</w:t>
            </w:r>
            <w:r w:rsidRPr="006C494F">
              <w:t xml:space="preserve"> lėšos</w:t>
            </w:r>
          </w:p>
        </w:tc>
        <w:tc>
          <w:tcPr>
            <w:tcW w:w="1980" w:type="dxa"/>
            <w:tcBorders>
              <w:top w:val="single" w:sz="2" w:space="0" w:color="auto"/>
              <w:left w:val="single" w:sz="2" w:space="0" w:color="auto"/>
              <w:bottom w:val="single" w:sz="2" w:space="0" w:color="auto"/>
              <w:right w:val="single" w:sz="2" w:space="0" w:color="auto"/>
            </w:tcBorders>
          </w:tcPr>
          <w:p w14:paraId="6B69DE36" w14:textId="77777777" w:rsidR="00540AEB" w:rsidRDefault="006C494F">
            <w:r>
              <w:t>Dešimtainis skaičius</w:t>
            </w:r>
          </w:p>
        </w:tc>
        <w:tc>
          <w:tcPr>
            <w:tcW w:w="4680" w:type="dxa"/>
            <w:tcBorders>
              <w:top w:val="single" w:sz="2" w:space="0" w:color="auto"/>
              <w:left w:val="single" w:sz="2" w:space="0" w:color="auto"/>
              <w:bottom w:val="single" w:sz="2" w:space="0" w:color="auto"/>
              <w:right w:val="single" w:sz="2" w:space="0" w:color="auto"/>
            </w:tcBorders>
          </w:tcPr>
          <w:p w14:paraId="577EB8E0" w14:textId="77777777" w:rsidR="00540AEB" w:rsidRPr="00A8683D" w:rsidRDefault="00540AEB"/>
        </w:tc>
      </w:tr>
      <w:tr w:rsidR="00540AEB" w:rsidRPr="00A8683D" w14:paraId="2417801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60533D7" w14:textId="77777777" w:rsidR="00540AEB" w:rsidRPr="00540F2D" w:rsidRDefault="006C494F">
            <w:r w:rsidRPr="006C494F">
              <w:t xml:space="preserve">Netinkamų išlaidų supaprastinimų suma, </w:t>
            </w:r>
            <w:r>
              <w:t xml:space="preserve">nuosavos </w:t>
            </w:r>
            <w:r w:rsidRPr="006C494F">
              <w:t>lėšos</w:t>
            </w:r>
          </w:p>
        </w:tc>
        <w:tc>
          <w:tcPr>
            <w:tcW w:w="1980" w:type="dxa"/>
            <w:tcBorders>
              <w:top w:val="single" w:sz="2" w:space="0" w:color="auto"/>
              <w:left w:val="single" w:sz="2" w:space="0" w:color="auto"/>
              <w:bottom w:val="single" w:sz="2" w:space="0" w:color="auto"/>
              <w:right w:val="single" w:sz="2" w:space="0" w:color="auto"/>
            </w:tcBorders>
          </w:tcPr>
          <w:p w14:paraId="70A2BD35" w14:textId="77777777" w:rsidR="00540AEB" w:rsidRDefault="006C494F">
            <w:r>
              <w:t>Dešimtainis skaičius</w:t>
            </w:r>
          </w:p>
        </w:tc>
        <w:tc>
          <w:tcPr>
            <w:tcW w:w="4680" w:type="dxa"/>
            <w:tcBorders>
              <w:top w:val="single" w:sz="2" w:space="0" w:color="auto"/>
              <w:left w:val="single" w:sz="2" w:space="0" w:color="auto"/>
              <w:bottom w:val="single" w:sz="2" w:space="0" w:color="auto"/>
              <w:right w:val="single" w:sz="2" w:space="0" w:color="auto"/>
            </w:tcBorders>
          </w:tcPr>
          <w:p w14:paraId="2E418EFE" w14:textId="77777777" w:rsidR="00540AEB" w:rsidRPr="00113641" w:rsidRDefault="00540AEB">
            <w:pPr>
              <w:rPr>
                <w:lang w:val="en-US"/>
              </w:rPr>
            </w:pPr>
          </w:p>
        </w:tc>
      </w:tr>
      <w:tr w:rsidR="006C494F" w:rsidRPr="00A8683D" w14:paraId="562F915F"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49AAA35" w14:textId="77777777" w:rsidR="006C494F" w:rsidRPr="006C494F" w:rsidRDefault="00726805">
            <w:r w:rsidRPr="00726805">
              <w:t>Deklaruojamas mato vnt. sk.</w:t>
            </w:r>
          </w:p>
        </w:tc>
        <w:tc>
          <w:tcPr>
            <w:tcW w:w="1980" w:type="dxa"/>
            <w:tcBorders>
              <w:top w:val="single" w:sz="2" w:space="0" w:color="auto"/>
              <w:left w:val="single" w:sz="2" w:space="0" w:color="auto"/>
              <w:bottom w:val="single" w:sz="2" w:space="0" w:color="auto"/>
              <w:right w:val="single" w:sz="2" w:space="0" w:color="auto"/>
            </w:tcBorders>
          </w:tcPr>
          <w:p w14:paraId="2C808CA5" w14:textId="77777777" w:rsidR="006C494F" w:rsidRDefault="00EB6DA2">
            <w:r>
              <w:t>Dešimtainis skaičius</w:t>
            </w:r>
          </w:p>
        </w:tc>
        <w:tc>
          <w:tcPr>
            <w:tcW w:w="4680" w:type="dxa"/>
            <w:tcBorders>
              <w:top w:val="single" w:sz="2" w:space="0" w:color="auto"/>
              <w:left w:val="single" w:sz="2" w:space="0" w:color="auto"/>
              <w:bottom w:val="single" w:sz="2" w:space="0" w:color="auto"/>
              <w:right w:val="single" w:sz="2" w:space="0" w:color="auto"/>
            </w:tcBorders>
          </w:tcPr>
          <w:p w14:paraId="5AA0642A" w14:textId="77777777" w:rsidR="006C494F" w:rsidRPr="00A8683D" w:rsidRDefault="006C494F"/>
        </w:tc>
      </w:tr>
      <w:tr w:rsidR="00EB6DA2" w:rsidRPr="00A8683D" w14:paraId="0202AE9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9E8DBD9" w14:textId="77777777" w:rsidR="00EB6DA2" w:rsidRPr="00726805" w:rsidRDefault="00025F0B">
            <w:r w:rsidRPr="00025F0B">
              <w:t>Pripažintas</w:t>
            </w:r>
            <w:r>
              <w:t xml:space="preserve"> </w:t>
            </w:r>
            <w:r w:rsidRPr="00025F0B">
              <w:t>tinkamas</w:t>
            </w:r>
            <w:r>
              <w:t xml:space="preserve"> </w:t>
            </w:r>
            <w:r w:rsidRPr="00025F0B">
              <w:t>finansuoti vnt. skaičius</w:t>
            </w:r>
          </w:p>
        </w:tc>
        <w:tc>
          <w:tcPr>
            <w:tcW w:w="1980" w:type="dxa"/>
            <w:tcBorders>
              <w:top w:val="single" w:sz="2" w:space="0" w:color="auto"/>
              <w:left w:val="single" w:sz="2" w:space="0" w:color="auto"/>
              <w:bottom w:val="single" w:sz="2" w:space="0" w:color="auto"/>
              <w:right w:val="single" w:sz="2" w:space="0" w:color="auto"/>
            </w:tcBorders>
          </w:tcPr>
          <w:p w14:paraId="75471B13" w14:textId="77777777" w:rsidR="00EB6DA2" w:rsidRDefault="00EB6DA2">
            <w:r>
              <w:t>Dešimtainis skaičius</w:t>
            </w:r>
          </w:p>
        </w:tc>
        <w:tc>
          <w:tcPr>
            <w:tcW w:w="4680" w:type="dxa"/>
            <w:tcBorders>
              <w:top w:val="single" w:sz="2" w:space="0" w:color="auto"/>
              <w:left w:val="single" w:sz="2" w:space="0" w:color="auto"/>
              <w:bottom w:val="single" w:sz="2" w:space="0" w:color="auto"/>
              <w:right w:val="single" w:sz="2" w:space="0" w:color="auto"/>
            </w:tcBorders>
          </w:tcPr>
          <w:p w14:paraId="43E6A2DC" w14:textId="77777777" w:rsidR="00EB6DA2" w:rsidRPr="00A8683D" w:rsidRDefault="00EB6DA2"/>
        </w:tc>
      </w:tr>
      <w:tr w:rsidR="00EB6DA2" w:rsidRPr="00A8683D" w14:paraId="78D06E3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BF16499" w14:textId="77777777" w:rsidR="00EB6DA2" w:rsidRPr="00726805" w:rsidRDefault="00025F0B">
            <w:r w:rsidRPr="00025F0B">
              <w:lastRenderedPageBreak/>
              <w:t>Pripažintas</w:t>
            </w:r>
            <w:r>
              <w:t xml:space="preserve"> ne</w:t>
            </w:r>
            <w:r w:rsidRPr="00025F0B">
              <w:t>tinkamas</w:t>
            </w:r>
            <w:r>
              <w:t xml:space="preserve"> </w:t>
            </w:r>
            <w:r w:rsidRPr="00025F0B">
              <w:t>finansuoti vnt. skaičius</w:t>
            </w:r>
          </w:p>
        </w:tc>
        <w:tc>
          <w:tcPr>
            <w:tcW w:w="1980" w:type="dxa"/>
            <w:tcBorders>
              <w:top w:val="single" w:sz="2" w:space="0" w:color="auto"/>
              <w:left w:val="single" w:sz="2" w:space="0" w:color="auto"/>
              <w:bottom w:val="single" w:sz="2" w:space="0" w:color="auto"/>
              <w:right w:val="single" w:sz="2" w:space="0" w:color="auto"/>
            </w:tcBorders>
          </w:tcPr>
          <w:p w14:paraId="36AD17D4" w14:textId="77777777" w:rsidR="00EB6DA2" w:rsidRDefault="00EB6DA2">
            <w:r>
              <w:t>Dešimtainis skaičius</w:t>
            </w:r>
          </w:p>
        </w:tc>
        <w:tc>
          <w:tcPr>
            <w:tcW w:w="4680" w:type="dxa"/>
            <w:tcBorders>
              <w:top w:val="single" w:sz="2" w:space="0" w:color="auto"/>
              <w:left w:val="single" w:sz="2" w:space="0" w:color="auto"/>
              <w:bottom w:val="single" w:sz="2" w:space="0" w:color="auto"/>
              <w:right w:val="single" w:sz="2" w:space="0" w:color="auto"/>
            </w:tcBorders>
          </w:tcPr>
          <w:p w14:paraId="2977ED1E" w14:textId="77777777" w:rsidR="00EB6DA2" w:rsidRPr="00A8683D" w:rsidRDefault="00EB6DA2"/>
        </w:tc>
      </w:tr>
      <w:tr w:rsidR="00EB6DA2" w:rsidRPr="00A8683D" w14:paraId="2525F46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F211768" w14:textId="77777777" w:rsidR="00EB6DA2" w:rsidRPr="00726805" w:rsidRDefault="00EB6DA2">
            <w:r>
              <w:t>Pastaba</w:t>
            </w:r>
          </w:p>
        </w:tc>
        <w:tc>
          <w:tcPr>
            <w:tcW w:w="1980" w:type="dxa"/>
            <w:tcBorders>
              <w:top w:val="single" w:sz="2" w:space="0" w:color="auto"/>
              <w:left w:val="single" w:sz="2" w:space="0" w:color="auto"/>
              <w:bottom w:val="single" w:sz="2" w:space="0" w:color="auto"/>
              <w:right w:val="single" w:sz="2" w:space="0" w:color="auto"/>
            </w:tcBorders>
          </w:tcPr>
          <w:p w14:paraId="638BF27B" w14:textId="77777777" w:rsidR="00EB6DA2" w:rsidRDefault="00EB6DA2">
            <w:r>
              <w:t>Tekstas</w:t>
            </w:r>
          </w:p>
        </w:tc>
        <w:tc>
          <w:tcPr>
            <w:tcW w:w="4680" w:type="dxa"/>
            <w:tcBorders>
              <w:top w:val="single" w:sz="2" w:space="0" w:color="auto"/>
              <w:left w:val="single" w:sz="2" w:space="0" w:color="auto"/>
              <w:bottom w:val="single" w:sz="2" w:space="0" w:color="auto"/>
              <w:right w:val="single" w:sz="2" w:space="0" w:color="auto"/>
            </w:tcBorders>
          </w:tcPr>
          <w:p w14:paraId="0AE242B6" w14:textId="77777777" w:rsidR="00EB6DA2" w:rsidRPr="00A8683D" w:rsidRDefault="00EB6DA2"/>
        </w:tc>
      </w:tr>
    </w:tbl>
    <w:p w14:paraId="3C1E7E78" w14:textId="77777777" w:rsidR="001119F3" w:rsidRDefault="001119F3" w:rsidP="00113641">
      <w:pPr>
        <w:ind w:firstLine="0"/>
        <w:rPr>
          <w:i/>
          <w:iCs/>
          <w:color w:val="447524"/>
          <w:u w:val="single"/>
        </w:rPr>
      </w:pPr>
    </w:p>
    <w:p w14:paraId="78E69403" w14:textId="77777777" w:rsidR="00E01851" w:rsidRPr="00A8683D" w:rsidRDefault="00E01851" w:rsidP="00E01851">
      <w:pPr>
        <w:rPr>
          <w:color w:val="447524"/>
          <w:u w:val="single"/>
        </w:rPr>
      </w:pPr>
      <w:r w:rsidRPr="00A8683D">
        <w:rPr>
          <w:i/>
          <w:iCs/>
          <w:color w:val="447524"/>
          <w:u w:val="single"/>
        </w:rPr>
        <w:t>Esybės ryšiai</w:t>
      </w:r>
    </w:p>
    <w:tbl>
      <w:tblPr>
        <w:tblW w:w="0" w:type="auto"/>
        <w:tblInd w:w="60" w:type="dxa"/>
        <w:tblLayout w:type="fixed"/>
        <w:tblCellMar>
          <w:left w:w="60" w:type="dxa"/>
          <w:right w:w="60" w:type="dxa"/>
        </w:tblCellMar>
        <w:tblLook w:val="04A0" w:firstRow="1" w:lastRow="0" w:firstColumn="1" w:lastColumn="0" w:noHBand="0" w:noVBand="1"/>
      </w:tblPr>
      <w:tblGrid>
        <w:gridCol w:w="2610"/>
        <w:gridCol w:w="5220"/>
        <w:gridCol w:w="1710"/>
      </w:tblGrid>
      <w:tr w:rsidR="00E01851" w:rsidRPr="00A8683D" w14:paraId="0895FDAF"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hideMark/>
          </w:tcPr>
          <w:p w14:paraId="40C92FCD" w14:textId="77777777" w:rsidR="00E01851" w:rsidRPr="00A8683D" w:rsidRDefault="00E01851">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hideMark/>
          </w:tcPr>
          <w:p w14:paraId="013B96EE" w14:textId="77777777" w:rsidR="00E01851" w:rsidRPr="00A8683D" w:rsidRDefault="00E01851">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hideMark/>
          </w:tcPr>
          <w:p w14:paraId="6619D890" w14:textId="77777777" w:rsidR="00E01851" w:rsidRPr="00A8683D" w:rsidRDefault="00E01851">
            <w:pPr>
              <w:rPr>
                <w:b/>
              </w:rPr>
            </w:pPr>
            <w:r w:rsidRPr="00A8683D">
              <w:rPr>
                <w:b/>
              </w:rPr>
              <w:t>Pastabos</w:t>
            </w:r>
          </w:p>
        </w:tc>
      </w:tr>
      <w:tr w:rsidR="00E01851" w:rsidRPr="00A8683D" w14:paraId="7E3A530E"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7D31DAB1" w14:textId="77777777" w:rsidR="00E01851" w:rsidRPr="00A8683D" w:rsidRDefault="00E01851"/>
        </w:tc>
        <w:tc>
          <w:tcPr>
            <w:tcW w:w="5220" w:type="dxa"/>
            <w:tcBorders>
              <w:top w:val="single" w:sz="2" w:space="0" w:color="auto"/>
              <w:left w:val="single" w:sz="2" w:space="0" w:color="auto"/>
              <w:bottom w:val="single" w:sz="2" w:space="0" w:color="auto"/>
              <w:right w:val="single" w:sz="2" w:space="0" w:color="auto"/>
            </w:tcBorders>
            <w:hideMark/>
          </w:tcPr>
          <w:p w14:paraId="7C9FBA5F" w14:textId="77777777" w:rsidR="00D773E5" w:rsidRPr="00A8683D" w:rsidRDefault="00D773E5" w:rsidP="00D773E5">
            <w:r w:rsidRPr="00A8683D">
              <w:rPr>
                <w:b/>
              </w:rPr>
              <w:t>0..*</w:t>
            </w:r>
            <w:r w:rsidR="000D69C7">
              <w:rPr>
                <w:b/>
              </w:rPr>
              <w:t xml:space="preserve"> </w:t>
            </w:r>
            <w:r>
              <w:t>Mokėjimo prašymo išlaidų supaprastinimai</w:t>
            </w:r>
            <w:r w:rsidRPr="00A8683D">
              <w:t xml:space="preserve"> </w:t>
            </w:r>
          </w:p>
          <w:p w14:paraId="16BDDB4E" w14:textId="77777777" w:rsidR="00E01851" w:rsidRPr="00113641" w:rsidRDefault="002131FE" w:rsidP="00D773E5">
            <w:pPr>
              <w:rPr>
                <w:bCs/>
              </w:rPr>
            </w:pPr>
            <w:r>
              <w:rPr>
                <w:b/>
              </w:rPr>
              <w:t xml:space="preserve">1 </w:t>
            </w:r>
            <w:r w:rsidR="00413FC2">
              <w:rPr>
                <w:bCs/>
              </w:rPr>
              <w:t>Projekto išlaidų supaprastinimai</w:t>
            </w:r>
          </w:p>
        </w:tc>
        <w:tc>
          <w:tcPr>
            <w:tcW w:w="1710" w:type="dxa"/>
            <w:tcBorders>
              <w:top w:val="single" w:sz="2" w:space="0" w:color="auto"/>
              <w:left w:val="single" w:sz="2" w:space="0" w:color="auto"/>
              <w:bottom w:val="single" w:sz="2" w:space="0" w:color="auto"/>
              <w:right w:val="single" w:sz="2" w:space="0" w:color="auto"/>
            </w:tcBorders>
          </w:tcPr>
          <w:p w14:paraId="0C92FE81" w14:textId="77777777" w:rsidR="00E01851" w:rsidRPr="00A8683D" w:rsidRDefault="00E01851"/>
        </w:tc>
      </w:tr>
      <w:tr w:rsidR="008675A9" w:rsidRPr="00A8683D" w14:paraId="357726DB"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1E914922" w14:textId="77777777" w:rsidR="008675A9" w:rsidRPr="00A8683D" w:rsidRDefault="008675A9"/>
        </w:tc>
        <w:tc>
          <w:tcPr>
            <w:tcW w:w="5220" w:type="dxa"/>
            <w:tcBorders>
              <w:top w:val="single" w:sz="2" w:space="0" w:color="auto"/>
              <w:left w:val="single" w:sz="2" w:space="0" w:color="auto"/>
              <w:bottom w:val="single" w:sz="2" w:space="0" w:color="auto"/>
              <w:right w:val="single" w:sz="2" w:space="0" w:color="auto"/>
            </w:tcBorders>
          </w:tcPr>
          <w:p w14:paraId="46AF595E" w14:textId="77777777" w:rsidR="00413FC2" w:rsidRPr="00A8683D" w:rsidRDefault="006A6F05" w:rsidP="00413FC2">
            <w:r>
              <w:rPr>
                <w:b/>
              </w:rPr>
              <w:t>0..*</w:t>
            </w:r>
            <w:r w:rsidR="000D69C7">
              <w:rPr>
                <w:b/>
              </w:rPr>
              <w:t xml:space="preserve"> </w:t>
            </w:r>
            <w:r w:rsidR="00D91260">
              <w:t>Mokėjimo prašymo išlaidų supaprastinimai</w:t>
            </w:r>
          </w:p>
          <w:p w14:paraId="500457F2" w14:textId="77777777" w:rsidR="008675A9" w:rsidRPr="00A8683D" w:rsidRDefault="006A6F05" w:rsidP="00413FC2">
            <w:pPr>
              <w:rPr>
                <w:b/>
              </w:rPr>
            </w:pPr>
            <w:r>
              <w:rPr>
                <w:b/>
              </w:rPr>
              <w:t>1</w:t>
            </w:r>
            <w:r w:rsidR="002131FE">
              <w:rPr>
                <w:b/>
              </w:rPr>
              <w:t xml:space="preserve"> </w:t>
            </w:r>
            <w:r>
              <w:rPr>
                <w:bCs/>
              </w:rPr>
              <w:t>PKI/ID detalizacija</w:t>
            </w:r>
          </w:p>
        </w:tc>
        <w:tc>
          <w:tcPr>
            <w:tcW w:w="1710" w:type="dxa"/>
            <w:tcBorders>
              <w:top w:val="single" w:sz="2" w:space="0" w:color="auto"/>
              <w:left w:val="single" w:sz="2" w:space="0" w:color="auto"/>
              <w:bottom w:val="single" w:sz="2" w:space="0" w:color="auto"/>
              <w:right w:val="single" w:sz="2" w:space="0" w:color="auto"/>
            </w:tcBorders>
          </w:tcPr>
          <w:p w14:paraId="51AEAEDD" w14:textId="77777777" w:rsidR="008675A9" w:rsidRPr="00A8683D" w:rsidRDefault="008675A9"/>
        </w:tc>
      </w:tr>
      <w:tr w:rsidR="000D69C7" w:rsidRPr="00A8683D" w14:paraId="6D91CEB4"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371A7FD8" w14:textId="77777777" w:rsidR="000D69C7" w:rsidRPr="00A8683D" w:rsidRDefault="000D69C7"/>
        </w:tc>
        <w:tc>
          <w:tcPr>
            <w:tcW w:w="5220" w:type="dxa"/>
            <w:tcBorders>
              <w:top w:val="single" w:sz="2" w:space="0" w:color="auto"/>
              <w:left w:val="single" w:sz="2" w:space="0" w:color="auto"/>
              <w:bottom w:val="single" w:sz="2" w:space="0" w:color="auto"/>
              <w:right w:val="single" w:sz="2" w:space="0" w:color="auto"/>
            </w:tcBorders>
          </w:tcPr>
          <w:p w14:paraId="0EA7449C" w14:textId="77777777" w:rsidR="000D69C7" w:rsidRDefault="000D69C7" w:rsidP="00413FC2">
            <w:pPr>
              <w:rPr>
                <w:b/>
              </w:rPr>
            </w:pPr>
            <w:r>
              <w:rPr>
                <w:b/>
              </w:rPr>
              <w:t xml:space="preserve">0..* </w:t>
            </w:r>
            <w:r>
              <w:t>Mokėjimo prašymo išlaidų supaprastinimai</w:t>
            </w:r>
          </w:p>
          <w:p w14:paraId="41FFBE8F" w14:textId="77777777" w:rsidR="000D69C7" w:rsidRPr="00A8683D" w:rsidRDefault="000D69C7" w:rsidP="00413FC2">
            <w:pPr>
              <w:rPr>
                <w:b/>
              </w:rPr>
            </w:pPr>
            <w:r>
              <w:rPr>
                <w:b/>
              </w:rPr>
              <w:t>1</w:t>
            </w:r>
            <w:r>
              <w:rPr>
                <w:bCs/>
              </w:rPr>
              <w:t xml:space="preserve"> PAI detalizacija</w:t>
            </w:r>
          </w:p>
        </w:tc>
        <w:tc>
          <w:tcPr>
            <w:tcW w:w="1710" w:type="dxa"/>
            <w:tcBorders>
              <w:top w:val="single" w:sz="2" w:space="0" w:color="auto"/>
              <w:left w:val="single" w:sz="2" w:space="0" w:color="auto"/>
              <w:bottom w:val="single" w:sz="2" w:space="0" w:color="auto"/>
              <w:right w:val="single" w:sz="2" w:space="0" w:color="auto"/>
            </w:tcBorders>
          </w:tcPr>
          <w:p w14:paraId="0B3E3C09" w14:textId="77777777" w:rsidR="000D69C7" w:rsidRPr="00A8683D" w:rsidRDefault="000D69C7"/>
        </w:tc>
      </w:tr>
    </w:tbl>
    <w:p w14:paraId="0DB3BA64" w14:textId="77777777" w:rsidR="00F12D9E" w:rsidRPr="00A8683D" w:rsidRDefault="00F12D9E" w:rsidP="00113641">
      <w:pPr>
        <w:pStyle w:val="BodyText"/>
      </w:pPr>
    </w:p>
    <w:p w14:paraId="4302507D" w14:textId="77777777" w:rsidR="00645BB1" w:rsidRPr="00A8683D" w:rsidRDefault="00645BB1" w:rsidP="003E6AD6">
      <w:pPr>
        <w:pStyle w:val="Heading3"/>
      </w:pPr>
      <w:bookmarkStart w:id="487" w:name="_Toc159222181"/>
      <w:bookmarkStart w:id="488" w:name="_Toc452045815"/>
      <w:bookmarkStart w:id="489" w:name="_Toc92976781"/>
      <w:bookmarkStart w:id="490" w:name="PATIKROS_VIETOJE"/>
      <w:bookmarkStart w:id="491" w:name="BKM_32D8877F_1A80_4558_90C4_168395B79555"/>
      <w:r w:rsidRPr="00A8683D">
        <w:lastRenderedPageBreak/>
        <w:t>Prašymai gauti lėšas</w:t>
      </w:r>
      <w:bookmarkEnd w:id="487"/>
    </w:p>
    <w:p w14:paraId="4AD6B429" w14:textId="77777777" w:rsidR="00645BB1" w:rsidRPr="00A8683D" w:rsidRDefault="00645BB1" w:rsidP="00645BB1">
      <w:pPr>
        <w:keepNext/>
        <w:jc w:val="center"/>
      </w:pPr>
      <w:r>
        <w:rPr>
          <w:noProof/>
        </w:rPr>
        <w:drawing>
          <wp:inline distT="0" distB="0" distL="0" distR="0" wp14:anchorId="28D9C8E4" wp14:editId="5D90878F">
            <wp:extent cx="5508958" cy="5285232"/>
            <wp:effectExtent l="0" t="0" r="0" b="0"/>
            <wp:docPr id="180" name="Picture 180"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pic:nvPicPr>
                  <pic:blipFill>
                    <a:blip r:embed="rId39">
                      <a:extLst>
                        <a:ext uri="{28A0092B-C50C-407E-A947-70E740481C1C}">
                          <a14:useLocalDpi xmlns:a14="http://schemas.microsoft.com/office/drawing/2010/main" val="0"/>
                        </a:ext>
                      </a:extLst>
                    </a:blip>
                    <a:stretch>
                      <a:fillRect/>
                    </a:stretch>
                  </pic:blipFill>
                  <pic:spPr>
                    <a:xfrm>
                      <a:off x="0" y="0"/>
                      <a:ext cx="5508958" cy="5285232"/>
                    </a:xfrm>
                    <a:prstGeom prst="rect">
                      <a:avLst/>
                    </a:prstGeom>
                  </pic:spPr>
                </pic:pic>
              </a:graphicData>
            </a:graphic>
          </wp:inline>
        </w:drawing>
      </w:r>
    </w:p>
    <w:p w14:paraId="29CA6030" w14:textId="77777777" w:rsidR="00645BB1" w:rsidRPr="00113641" w:rsidRDefault="00645BB1" w:rsidP="00645BB1">
      <w:pPr>
        <w:pStyle w:val="Caption"/>
        <w:jc w:val="center"/>
        <w:rPr>
          <w:i w:val="0"/>
          <w:iCs/>
        </w:rPr>
      </w:pPr>
      <w:r w:rsidRPr="00113641">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2</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18</w:t>
      </w:r>
      <w:r w:rsidR="00215C96">
        <w:rPr>
          <w:i w:val="0"/>
          <w:iCs/>
        </w:rPr>
        <w:fldChar w:fldCharType="end"/>
      </w:r>
      <w:r w:rsidRPr="00113641">
        <w:rPr>
          <w:i w:val="0"/>
          <w:iCs/>
        </w:rPr>
        <w:t xml:space="preserve"> Prašymai gauti lėšas</w:t>
      </w:r>
    </w:p>
    <w:p w14:paraId="53D8DC5D" w14:textId="77777777" w:rsidR="00645BB1" w:rsidRPr="00A8683D" w:rsidRDefault="6A867233" w:rsidP="4560C70B">
      <w:pPr>
        <w:pStyle w:val="Heading4"/>
        <w:rPr>
          <w:color w:val="004080"/>
          <w:sz w:val="28"/>
          <w:szCs w:val="28"/>
        </w:rPr>
      </w:pPr>
      <w:bookmarkStart w:id="492" w:name="_Toc159222182"/>
      <w:r>
        <w:lastRenderedPageBreak/>
        <w:t>Prašymai gauti lėšas</w:t>
      </w:r>
      <w:bookmarkEnd w:id="492"/>
    </w:p>
    <w:p w14:paraId="418ACE33" w14:textId="77777777" w:rsidR="00645BB1" w:rsidRPr="00A8683D" w:rsidRDefault="00645BB1" w:rsidP="00645BB1">
      <w:pPr>
        <w:tabs>
          <w:tab w:val="center" w:pos="7286"/>
        </w:tabs>
        <w:ind w:firstLine="0"/>
      </w:pPr>
      <w:r w:rsidRPr="00A8683D">
        <w:rPr>
          <w:rFonts w:eastAsiaTheme="minorEastAsia"/>
          <w:i/>
          <w:iCs/>
          <w:color w:val="447524"/>
        </w:rPr>
        <w:t>Katalogas</w:t>
      </w:r>
      <w:r w:rsidRPr="00A8683D">
        <w:rPr>
          <w:rStyle w:val="FieldLabel"/>
          <w:rFonts w:cs="Arial"/>
        </w:rPr>
        <w:t>:</w:t>
      </w:r>
      <w:r w:rsidRPr="00A8683D">
        <w:rPr>
          <w:rStyle w:val="FieldLabel"/>
          <w:rFonts w:cs="Arial"/>
          <w:color w:val="000000"/>
        </w:rPr>
        <w:t xml:space="preserve"> Prašymai gauti lėšas</w:t>
      </w:r>
    </w:p>
    <w:p w14:paraId="05156262" w14:textId="77777777" w:rsidR="00645BB1" w:rsidRPr="00A8683D" w:rsidRDefault="00645BB1" w:rsidP="00645BB1">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2021.</w:t>
      </w:r>
    </w:p>
    <w:p w14:paraId="206BF3A3" w14:textId="77777777" w:rsidR="00645BB1" w:rsidRPr="00A8683D" w:rsidRDefault="00645BB1" w:rsidP="00645BB1">
      <w:pPr>
        <w:ind w:left="1440" w:hanging="1440"/>
        <w:rPr>
          <w:i/>
          <w:iCs/>
        </w:rPr>
      </w:pPr>
      <w:r w:rsidRPr="00A8683D">
        <w:rPr>
          <w:rFonts w:eastAsiaTheme="minorEastAsia"/>
          <w:i/>
          <w:iCs/>
          <w:color w:val="447524"/>
        </w:rPr>
        <w:t>Pastabos:</w:t>
      </w:r>
      <w:r w:rsidRPr="00A8683D">
        <w:rPr>
          <w:rStyle w:val="FieldLabel"/>
          <w:rFonts w:cs="Arial"/>
        </w:rPr>
        <w:tab/>
      </w:r>
    </w:p>
    <w:p w14:paraId="686E8A3B" w14:textId="77777777" w:rsidR="00645BB1" w:rsidRPr="00A8683D" w:rsidRDefault="00645BB1" w:rsidP="00645BB1"/>
    <w:p w14:paraId="73B9E75A" w14:textId="77777777" w:rsidR="00645BB1" w:rsidRPr="00A8683D" w:rsidRDefault="00645BB1" w:rsidP="00645BB1">
      <w:pPr>
        <w:ind w:left="1440" w:hanging="1440"/>
        <w:rPr>
          <w:rFonts w:eastAsiaTheme="minorEastAsia"/>
          <w:b/>
          <w:bCs/>
          <w:i/>
          <w:iCs/>
          <w:color w:val="447524"/>
          <w:u w:val="single"/>
        </w:rPr>
      </w:pPr>
      <w:r w:rsidRPr="00A8683D">
        <w:rPr>
          <w:rFonts w:eastAsiaTheme="minorEastAsia"/>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645BB1" w:rsidRPr="00A8683D" w14:paraId="47B93F85" w14:textId="77777777" w:rsidTr="6B5F7C70">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3DED5371" w14:textId="77777777" w:rsidR="00645BB1" w:rsidRPr="00A8683D" w:rsidRDefault="00645BB1">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54A6F7AE" w14:textId="77777777" w:rsidR="00645BB1" w:rsidRPr="00A8683D" w:rsidRDefault="00645BB1">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2478C20D" w14:textId="77777777" w:rsidR="00645BB1" w:rsidRPr="00A8683D" w:rsidRDefault="00645BB1">
            <w:pPr>
              <w:rPr>
                <w:b/>
              </w:rPr>
            </w:pPr>
            <w:r w:rsidRPr="00A8683D">
              <w:rPr>
                <w:b/>
              </w:rPr>
              <w:t>Pastabos</w:t>
            </w:r>
          </w:p>
        </w:tc>
      </w:tr>
      <w:tr w:rsidR="00645BB1" w:rsidRPr="00A8683D" w14:paraId="64EBC593"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28C6A025" w14:textId="77777777" w:rsidR="00645BB1" w:rsidRPr="00A8683D" w:rsidRDefault="00645BB1">
            <w:pPr>
              <w:pStyle w:val="Tekstaslentels"/>
            </w:pPr>
            <w:r w:rsidRPr="00A8683D">
              <w:t>Numeris</w:t>
            </w:r>
          </w:p>
        </w:tc>
        <w:tc>
          <w:tcPr>
            <w:tcW w:w="1980" w:type="dxa"/>
            <w:tcBorders>
              <w:top w:val="single" w:sz="2" w:space="0" w:color="auto"/>
              <w:left w:val="single" w:sz="2" w:space="0" w:color="auto"/>
              <w:bottom w:val="single" w:sz="2" w:space="0" w:color="auto"/>
              <w:right w:val="single" w:sz="2" w:space="0" w:color="auto"/>
            </w:tcBorders>
          </w:tcPr>
          <w:p w14:paraId="66FA6236" w14:textId="77777777" w:rsidR="00645BB1" w:rsidRPr="00A8683D" w:rsidRDefault="00645BB1">
            <w:pPr>
              <w:pStyle w:val="Tekstaslentels"/>
            </w:pPr>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2E96A95B" w14:textId="77777777" w:rsidR="00645BB1" w:rsidRPr="00A8683D" w:rsidRDefault="00645BB1"/>
        </w:tc>
      </w:tr>
      <w:tr w:rsidR="00645BB1" w:rsidRPr="00A8683D" w14:paraId="630D4424"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4407771D" w14:textId="77777777" w:rsidR="00645BB1" w:rsidRPr="00A8683D" w:rsidRDefault="00C34122">
            <w:pPr>
              <w:pStyle w:val="Tekstaslentels"/>
            </w:pPr>
            <w:r w:rsidRPr="00A8683D">
              <w:t>Registracijos numeris</w:t>
            </w:r>
          </w:p>
        </w:tc>
        <w:tc>
          <w:tcPr>
            <w:tcW w:w="1980" w:type="dxa"/>
            <w:tcBorders>
              <w:top w:val="single" w:sz="2" w:space="0" w:color="auto"/>
              <w:left w:val="single" w:sz="2" w:space="0" w:color="auto"/>
              <w:bottom w:val="single" w:sz="2" w:space="0" w:color="auto"/>
              <w:right w:val="single" w:sz="2" w:space="0" w:color="auto"/>
            </w:tcBorders>
          </w:tcPr>
          <w:p w14:paraId="6D715DC9" w14:textId="77777777" w:rsidR="00645BB1"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127E873" w14:textId="77777777" w:rsidR="00645BB1" w:rsidRPr="00A8683D" w:rsidRDefault="00645BB1"/>
        </w:tc>
      </w:tr>
      <w:tr w:rsidR="00645BB1" w:rsidRPr="00A8683D" w14:paraId="640A453B"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0EFBF40B" w14:textId="77777777" w:rsidR="00645BB1" w:rsidRPr="00A8683D" w:rsidRDefault="00C34122">
            <w:pPr>
              <w:pStyle w:val="Tekstaslentels"/>
            </w:pPr>
            <w:r w:rsidRPr="00A8683D">
              <w:t>Planuojama pateikimo data</w:t>
            </w:r>
          </w:p>
        </w:tc>
        <w:tc>
          <w:tcPr>
            <w:tcW w:w="1980" w:type="dxa"/>
            <w:tcBorders>
              <w:top w:val="single" w:sz="2" w:space="0" w:color="auto"/>
              <w:left w:val="single" w:sz="2" w:space="0" w:color="auto"/>
              <w:bottom w:val="single" w:sz="2" w:space="0" w:color="auto"/>
              <w:right w:val="single" w:sz="2" w:space="0" w:color="auto"/>
            </w:tcBorders>
          </w:tcPr>
          <w:p w14:paraId="72CE111A" w14:textId="77777777" w:rsidR="00645BB1" w:rsidRPr="00A8683D" w:rsidRDefault="00C34122">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6672FABE" w14:textId="77777777" w:rsidR="00645BB1" w:rsidRPr="00A8683D" w:rsidRDefault="00645BB1"/>
        </w:tc>
      </w:tr>
      <w:tr w:rsidR="00645BB1" w:rsidRPr="00A8683D" w14:paraId="52FFA166"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790ECC16" w14:textId="77777777" w:rsidR="00645BB1" w:rsidRPr="00A8683D" w:rsidRDefault="00C34122">
            <w:pPr>
              <w:pStyle w:val="Tekstaslentels"/>
            </w:pPr>
            <w:r w:rsidRPr="00A8683D">
              <w:t>Pateikimo data</w:t>
            </w:r>
          </w:p>
        </w:tc>
        <w:tc>
          <w:tcPr>
            <w:tcW w:w="1980" w:type="dxa"/>
            <w:tcBorders>
              <w:top w:val="single" w:sz="2" w:space="0" w:color="auto"/>
              <w:left w:val="single" w:sz="2" w:space="0" w:color="auto"/>
              <w:bottom w:val="single" w:sz="2" w:space="0" w:color="auto"/>
              <w:right w:val="single" w:sz="2" w:space="0" w:color="auto"/>
            </w:tcBorders>
          </w:tcPr>
          <w:p w14:paraId="47B85829" w14:textId="77777777" w:rsidR="00645BB1" w:rsidRPr="00A8683D" w:rsidRDefault="00C34122">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061AF397" w14:textId="77777777" w:rsidR="00645BB1" w:rsidRPr="00A8683D" w:rsidRDefault="00645BB1"/>
        </w:tc>
      </w:tr>
      <w:tr w:rsidR="00645BB1" w:rsidRPr="00A8683D" w14:paraId="608576FB"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33DFB314" w14:textId="77777777" w:rsidR="00645BB1" w:rsidRPr="00A8683D" w:rsidRDefault="00C34122">
            <w:pPr>
              <w:pStyle w:val="Tekstaslentels"/>
            </w:pPr>
            <w:r w:rsidRPr="00A8683D">
              <w:t>Vertinimo data</w:t>
            </w:r>
          </w:p>
        </w:tc>
        <w:tc>
          <w:tcPr>
            <w:tcW w:w="1980" w:type="dxa"/>
            <w:tcBorders>
              <w:top w:val="single" w:sz="2" w:space="0" w:color="auto"/>
              <w:left w:val="single" w:sz="2" w:space="0" w:color="auto"/>
              <w:bottom w:val="single" w:sz="2" w:space="0" w:color="auto"/>
              <w:right w:val="single" w:sz="2" w:space="0" w:color="auto"/>
            </w:tcBorders>
          </w:tcPr>
          <w:p w14:paraId="27E5C4C2" w14:textId="77777777" w:rsidR="00645BB1" w:rsidRPr="00A8683D" w:rsidRDefault="00C34122">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34BA0CAF" w14:textId="77777777" w:rsidR="00645BB1" w:rsidRPr="00A8683D" w:rsidRDefault="00645BB1"/>
        </w:tc>
      </w:tr>
      <w:tr w:rsidR="00645BB1" w:rsidRPr="00A8683D" w14:paraId="4CD2A23F"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7B325A1D" w14:textId="77777777" w:rsidR="00645BB1" w:rsidRPr="00A8683D" w:rsidRDefault="00C34122">
            <w:pPr>
              <w:pStyle w:val="Tekstaslentels"/>
            </w:pPr>
            <w:r w:rsidRPr="00A8683D">
              <w:t>Metai</w:t>
            </w:r>
          </w:p>
        </w:tc>
        <w:tc>
          <w:tcPr>
            <w:tcW w:w="1980" w:type="dxa"/>
            <w:tcBorders>
              <w:top w:val="single" w:sz="2" w:space="0" w:color="auto"/>
              <w:left w:val="single" w:sz="2" w:space="0" w:color="auto"/>
              <w:bottom w:val="single" w:sz="2" w:space="0" w:color="auto"/>
              <w:right w:val="single" w:sz="2" w:space="0" w:color="auto"/>
            </w:tcBorders>
          </w:tcPr>
          <w:p w14:paraId="55B8100E" w14:textId="77777777" w:rsidR="00645BB1" w:rsidRPr="00A8683D" w:rsidRDefault="00C34122">
            <w:pPr>
              <w:pStyle w:val="Tekstaslentels"/>
            </w:pPr>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114CDD4E" w14:textId="77777777" w:rsidR="00645BB1" w:rsidRPr="00A8683D" w:rsidRDefault="00645BB1"/>
        </w:tc>
      </w:tr>
      <w:tr w:rsidR="00645BB1" w:rsidRPr="00A8683D" w14:paraId="7744758E"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47A72B78" w14:textId="77777777" w:rsidR="00645BB1" w:rsidRPr="00A8683D" w:rsidRDefault="00C34122">
            <w:pPr>
              <w:pStyle w:val="Tekstaslentels"/>
            </w:pPr>
            <w:r w:rsidRPr="00A8683D">
              <w:t>Ketvirtis</w:t>
            </w:r>
          </w:p>
        </w:tc>
        <w:tc>
          <w:tcPr>
            <w:tcW w:w="1980" w:type="dxa"/>
            <w:tcBorders>
              <w:top w:val="single" w:sz="2" w:space="0" w:color="auto"/>
              <w:left w:val="single" w:sz="2" w:space="0" w:color="auto"/>
              <w:bottom w:val="single" w:sz="2" w:space="0" w:color="auto"/>
              <w:right w:val="single" w:sz="2" w:space="0" w:color="auto"/>
            </w:tcBorders>
          </w:tcPr>
          <w:p w14:paraId="733B799A" w14:textId="77777777" w:rsidR="00645BB1"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BB4EF12" w14:textId="77777777" w:rsidR="00645BB1" w:rsidRPr="00A8683D" w:rsidRDefault="00645BB1"/>
        </w:tc>
      </w:tr>
      <w:tr w:rsidR="00645BB1" w:rsidRPr="00A8683D" w14:paraId="3CAC0CE5"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185EB7A2" w14:textId="77777777" w:rsidR="00645BB1" w:rsidRPr="00A8683D" w:rsidRDefault="00C34122">
            <w:pPr>
              <w:pStyle w:val="Tekstaslentels"/>
            </w:pPr>
            <w:r w:rsidRPr="00A8683D">
              <w:t>Projekto sutarties pavadinimas</w:t>
            </w:r>
          </w:p>
        </w:tc>
        <w:tc>
          <w:tcPr>
            <w:tcW w:w="1980" w:type="dxa"/>
            <w:tcBorders>
              <w:top w:val="single" w:sz="2" w:space="0" w:color="auto"/>
              <w:left w:val="single" w:sz="2" w:space="0" w:color="auto"/>
              <w:bottom w:val="single" w:sz="2" w:space="0" w:color="auto"/>
              <w:right w:val="single" w:sz="2" w:space="0" w:color="auto"/>
            </w:tcBorders>
          </w:tcPr>
          <w:p w14:paraId="04B77CD3" w14:textId="77777777" w:rsidR="00645BB1"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E3C5C42" w14:textId="77777777" w:rsidR="00645BB1" w:rsidRPr="00A8683D" w:rsidRDefault="00645BB1"/>
        </w:tc>
      </w:tr>
      <w:tr w:rsidR="00645BB1" w:rsidRPr="00A8683D" w14:paraId="29D0CCE5"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2F777A85" w14:textId="77777777" w:rsidR="00645BB1" w:rsidRPr="00A8683D" w:rsidRDefault="00C34122">
            <w:pPr>
              <w:pStyle w:val="Tekstaslentels"/>
            </w:pPr>
            <w:r w:rsidRPr="00A8683D">
              <w:t>Projekto sutarties numeris</w:t>
            </w:r>
          </w:p>
        </w:tc>
        <w:tc>
          <w:tcPr>
            <w:tcW w:w="1980" w:type="dxa"/>
            <w:tcBorders>
              <w:top w:val="single" w:sz="2" w:space="0" w:color="auto"/>
              <w:left w:val="single" w:sz="2" w:space="0" w:color="auto"/>
              <w:bottom w:val="single" w:sz="2" w:space="0" w:color="auto"/>
              <w:right w:val="single" w:sz="2" w:space="0" w:color="auto"/>
            </w:tcBorders>
          </w:tcPr>
          <w:p w14:paraId="15A4052E" w14:textId="77777777" w:rsidR="00645BB1"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067666A" w14:textId="77777777" w:rsidR="00645BB1" w:rsidRPr="00A8683D" w:rsidRDefault="00645BB1"/>
        </w:tc>
      </w:tr>
      <w:tr w:rsidR="00645BB1" w:rsidRPr="00A8683D" w14:paraId="762FEAE7"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4A51459B" w14:textId="77777777" w:rsidR="00645BB1" w:rsidRPr="00A8683D" w:rsidRDefault="00C34122">
            <w:pPr>
              <w:pStyle w:val="Tekstaslentels"/>
            </w:pPr>
            <w:r w:rsidRPr="00A8683D">
              <w:t>Projekto vykdytojas</w:t>
            </w:r>
          </w:p>
        </w:tc>
        <w:tc>
          <w:tcPr>
            <w:tcW w:w="1980" w:type="dxa"/>
            <w:tcBorders>
              <w:top w:val="single" w:sz="2" w:space="0" w:color="auto"/>
              <w:left w:val="single" w:sz="2" w:space="0" w:color="auto"/>
              <w:bottom w:val="single" w:sz="2" w:space="0" w:color="auto"/>
              <w:right w:val="single" w:sz="2" w:space="0" w:color="auto"/>
            </w:tcBorders>
          </w:tcPr>
          <w:p w14:paraId="2AE83209" w14:textId="77777777" w:rsidR="00645BB1"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8D45E3C" w14:textId="77777777" w:rsidR="00645BB1" w:rsidRPr="00A8683D" w:rsidRDefault="00645BB1"/>
        </w:tc>
      </w:tr>
      <w:tr w:rsidR="00645BB1" w:rsidRPr="00A8683D" w14:paraId="415CA386"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27538838" w14:textId="77777777" w:rsidR="00645BB1" w:rsidRPr="00A8683D" w:rsidRDefault="00C34122">
            <w:pPr>
              <w:pStyle w:val="Tekstaslentels"/>
            </w:pPr>
            <w:r w:rsidRPr="00A8683D">
              <w:t>Įmonės kodas</w:t>
            </w:r>
          </w:p>
        </w:tc>
        <w:tc>
          <w:tcPr>
            <w:tcW w:w="1980" w:type="dxa"/>
            <w:tcBorders>
              <w:top w:val="single" w:sz="2" w:space="0" w:color="auto"/>
              <w:left w:val="single" w:sz="2" w:space="0" w:color="auto"/>
              <w:bottom w:val="single" w:sz="2" w:space="0" w:color="auto"/>
              <w:right w:val="single" w:sz="2" w:space="0" w:color="auto"/>
            </w:tcBorders>
          </w:tcPr>
          <w:p w14:paraId="4A9DA030" w14:textId="77777777" w:rsidR="00645BB1"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C173518" w14:textId="77777777" w:rsidR="00645BB1" w:rsidRPr="00A8683D" w:rsidRDefault="00645BB1"/>
        </w:tc>
      </w:tr>
      <w:tr w:rsidR="00645BB1" w:rsidRPr="00A8683D" w14:paraId="602D667A"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19FA224D" w14:textId="77777777" w:rsidR="00645BB1" w:rsidRPr="00A8683D" w:rsidRDefault="00C34122">
            <w:pPr>
              <w:pStyle w:val="Tekstaslentels"/>
            </w:pPr>
            <w:r w:rsidRPr="00A8683D">
              <w:t>PVM mokėtojo kodas</w:t>
            </w:r>
          </w:p>
        </w:tc>
        <w:tc>
          <w:tcPr>
            <w:tcW w:w="1980" w:type="dxa"/>
            <w:tcBorders>
              <w:top w:val="single" w:sz="2" w:space="0" w:color="auto"/>
              <w:left w:val="single" w:sz="2" w:space="0" w:color="auto"/>
              <w:bottom w:val="single" w:sz="2" w:space="0" w:color="auto"/>
              <w:right w:val="single" w:sz="2" w:space="0" w:color="auto"/>
            </w:tcBorders>
          </w:tcPr>
          <w:p w14:paraId="2C02968D" w14:textId="77777777" w:rsidR="00645BB1"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A5669FF" w14:textId="77777777" w:rsidR="00645BB1" w:rsidRPr="00A8683D" w:rsidRDefault="00645BB1"/>
        </w:tc>
      </w:tr>
      <w:tr w:rsidR="00645BB1" w:rsidRPr="00A8683D" w14:paraId="243390D4"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48C1467D" w14:textId="77777777" w:rsidR="00645BB1" w:rsidRPr="00A8683D" w:rsidRDefault="00C34122">
            <w:pPr>
              <w:pStyle w:val="Tekstaslentels"/>
            </w:pPr>
            <w:r w:rsidRPr="00A8683D">
              <w:t>Adresas</w:t>
            </w:r>
          </w:p>
        </w:tc>
        <w:tc>
          <w:tcPr>
            <w:tcW w:w="1980" w:type="dxa"/>
            <w:tcBorders>
              <w:top w:val="single" w:sz="2" w:space="0" w:color="auto"/>
              <w:left w:val="single" w:sz="2" w:space="0" w:color="auto"/>
              <w:bottom w:val="single" w:sz="2" w:space="0" w:color="auto"/>
              <w:right w:val="single" w:sz="2" w:space="0" w:color="auto"/>
            </w:tcBorders>
          </w:tcPr>
          <w:p w14:paraId="39BA0007" w14:textId="77777777" w:rsidR="00645BB1"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F9FE57C" w14:textId="77777777" w:rsidR="00645BB1" w:rsidRPr="00A8683D" w:rsidRDefault="00645BB1"/>
        </w:tc>
      </w:tr>
      <w:tr w:rsidR="00645BB1" w:rsidRPr="00A8683D" w14:paraId="756512DA"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6947D321" w14:textId="77777777" w:rsidR="00645BB1" w:rsidRPr="00A8683D" w:rsidRDefault="00C34122">
            <w:pPr>
              <w:pStyle w:val="Tekstaslentels"/>
            </w:pPr>
            <w:r w:rsidRPr="00A8683D">
              <w:t>Telefonas</w:t>
            </w:r>
          </w:p>
        </w:tc>
        <w:tc>
          <w:tcPr>
            <w:tcW w:w="1980" w:type="dxa"/>
            <w:tcBorders>
              <w:top w:val="single" w:sz="2" w:space="0" w:color="auto"/>
              <w:left w:val="single" w:sz="2" w:space="0" w:color="auto"/>
              <w:bottom w:val="single" w:sz="2" w:space="0" w:color="auto"/>
              <w:right w:val="single" w:sz="2" w:space="0" w:color="auto"/>
            </w:tcBorders>
          </w:tcPr>
          <w:p w14:paraId="037B8916" w14:textId="77777777" w:rsidR="00645BB1"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546BA47" w14:textId="77777777" w:rsidR="00645BB1" w:rsidRPr="00A8683D" w:rsidRDefault="00645BB1"/>
        </w:tc>
      </w:tr>
      <w:tr w:rsidR="00645BB1" w:rsidRPr="00A8683D" w14:paraId="21AAD6B7"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419125F6" w14:textId="77777777" w:rsidR="00645BB1" w:rsidRPr="00A8683D" w:rsidRDefault="00C34122">
            <w:pPr>
              <w:pStyle w:val="Tekstaslentels"/>
            </w:pPr>
            <w:r w:rsidRPr="00A8683D">
              <w:t>Faksas</w:t>
            </w:r>
          </w:p>
        </w:tc>
        <w:tc>
          <w:tcPr>
            <w:tcW w:w="1980" w:type="dxa"/>
            <w:tcBorders>
              <w:top w:val="single" w:sz="2" w:space="0" w:color="auto"/>
              <w:left w:val="single" w:sz="2" w:space="0" w:color="auto"/>
              <w:bottom w:val="single" w:sz="2" w:space="0" w:color="auto"/>
              <w:right w:val="single" w:sz="2" w:space="0" w:color="auto"/>
            </w:tcBorders>
          </w:tcPr>
          <w:p w14:paraId="786A3671" w14:textId="77777777" w:rsidR="00645BB1"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DB7725B" w14:textId="77777777" w:rsidR="00645BB1" w:rsidRPr="00A8683D" w:rsidRDefault="00645BB1">
            <w:pPr>
              <w:pStyle w:val="Tekstaslentels"/>
            </w:pPr>
          </w:p>
        </w:tc>
      </w:tr>
      <w:tr w:rsidR="00C34122" w:rsidRPr="00A8683D" w14:paraId="27CBA2C5"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31FBF329" w14:textId="77777777" w:rsidR="00C34122" w:rsidRPr="00A8683D" w:rsidRDefault="00C34122">
            <w:pPr>
              <w:pStyle w:val="Tekstaslentels"/>
            </w:pPr>
            <w:r w:rsidRPr="00A8683D">
              <w:t>Banko pavadinimas</w:t>
            </w:r>
          </w:p>
        </w:tc>
        <w:tc>
          <w:tcPr>
            <w:tcW w:w="1980" w:type="dxa"/>
            <w:tcBorders>
              <w:top w:val="single" w:sz="2" w:space="0" w:color="auto"/>
              <w:left w:val="single" w:sz="2" w:space="0" w:color="auto"/>
              <w:bottom w:val="single" w:sz="2" w:space="0" w:color="auto"/>
              <w:right w:val="single" w:sz="2" w:space="0" w:color="auto"/>
            </w:tcBorders>
          </w:tcPr>
          <w:p w14:paraId="29AC4D14" w14:textId="77777777" w:rsidR="00C34122"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215C24B" w14:textId="77777777" w:rsidR="00C34122" w:rsidRPr="00A8683D" w:rsidRDefault="00C34122">
            <w:pPr>
              <w:pStyle w:val="Tekstaslentels"/>
            </w:pPr>
          </w:p>
        </w:tc>
      </w:tr>
      <w:tr w:rsidR="00C34122" w:rsidRPr="00A8683D" w14:paraId="5EEC26BD"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4A302C25" w14:textId="77777777" w:rsidR="00C34122" w:rsidRPr="00A8683D" w:rsidRDefault="00C34122">
            <w:pPr>
              <w:pStyle w:val="Tekstaslentels"/>
            </w:pPr>
            <w:r w:rsidRPr="00A8683D">
              <w:t>Banko kodas</w:t>
            </w:r>
          </w:p>
        </w:tc>
        <w:tc>
          <w:tcPr>
            <w:tcW w:w="1980" w:type="dxa"/>
            <w:tcBorders>
              <w:top w:val="single" w:sz="2" w:space="0" w:color="auto"/>
              <w:left w:val="single" w:sz="2" w:space="0" w:color="auto"/>
              <w:bottom w:val="single" w:sz="2" w:space="0" w:color="auto"/>
              <w:right w:val="single" w:sz="2" w:space="0" w:color="auto"/>
            </w:tcBorders>
          </w:tcPr>
          <w:p w14:paraId="351A5358" w14:textId="77777777" w:rsidR="00C34122"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DFC30E2" w14:textId="77777777" w:rsidR="00C34122" w:rsidRPr="00A8683D" w:rsidRDefault="00C34122">
            <w:pPr>
              <w:pStyle w:val="Tekstaslentels"/>
            </w:pPr>
          </w:p>
        </w:tc>
      </w:tr>
      <w:tr w:rsidR="00C34122" w:rsidRPr="00A8683D" w14:paraId="47C56B8C"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24971C4B" w14:textId="77777777" w:rsidR="00C34122" w:rsidRPr="00A8683D" w:rsidRDefault="00C34122">
            <w:pPr>
              <w:pStyle w:val="Tekstaslentels"/>
            </w:pPr>
            <w:r w:rsidRPr="00A8683D">
              <w:t>Banko adresas</w:t>
            </w:r>
          </w:p>
        </w:tc>
        <w:tc>
          <w:tcPr>
            <w:tcW w:w="1980" w:type="dxa"/>
            <w:tcBorders>
              <w:top w:val="single" w:sz="2" w:space="0" w:color="auto"/>
              <w:left w:val="single" w:sz="2" w:space="0" w:color="auto"/>
              <w:bottom w:val="single" w:sz="2" w:space="0" w:color="auto"/>
              <w:right w:val="single" w:sz="2" w:space="0" w:color="auto"/>
            </w:tcBorders>
          </w:tcPr>
          <w:p w14:paraId="542537D8" w14:textId="77777777" w:rsidR="00C34122"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2DC4810" w14:textId="77777777" w:rsidR="00C34122" w:rsidRPr="00A8683D" w:rsidRDefault="00C34122">
            <w:pPr>
              <w:pStyle w:val="Tekstaslentels"/>
            </w:pPr>
          </w:p>
        </w:tc>
      </w:tr>
      <w:tr w:rsidR="00C34122" w:rsidRPr="00A8683D" w14:paraId="6E40BE2B"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7BBBBC9D" w14:textId="77777777" w:rsidR="00C34122" w:rsidRPr="00A8683D" w:rsidRDefault="00C34122">
            <w:pPr>
              <w:pStyle w:val="Tekstaslentels"/>
            </w:pPr>
            <w:r w:rsidRPr="00A8683D">
              <w:t>Sąskaitos banke numeris</w:t>
            </w:r>
          </w:p>
        </w:tc>
        <w:tc>
          <w:tcPr>
            <w:tcW w:w="1980" w:type="dxa"/>
            <w:tcBorders>
              <w:top w:val="single" w:sz="2" w:space="0" w:color="auto"/>
              <w:left w:val="single" w:sz="2" w:space="0" w:color="auto"/>
              <w:bottom w:val="single" w:sz="2" w:space="0" w:color="auto"/>
              <w:right w:val="single" w:sz="2" w:space="0" w:color="auto"/>
            </w:tcBorders>
          </w:tcPr>
          <w:p w14:paraId="6C3FBC4F" w14:textId="77777777" w:rsidR="00C34122"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428047B" w14:textId="77777777" w:rsidR="00C34122" w:rsidRPr="00A8683D" w:rsidRDefault="00C34122">
            <w:pPr>
              <w:pStyle w:val="Tekstaslentels"/>
            </w:pPr>
          </w:p>
        </w:tc>
      </w:tr>
      <w:tr w:rsidR="00C34122" w:rsidRPr="00A8683D" w14:paraId="249AA45E"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44CC6F82" w14:textId="77777777" w:rsidR="00C34122" w:rsidRPr="00A8683D" w:rsidRDefault="00C34122">
            <w:pPr>
              <w:pStyle w:val="Tekstaslentels"/>
            </w:pPr>
            <w:r w:rsidRPr="00A8683D">
              <w:t>SWIFT</w:t>
            </w:r>
          </w:p>
        </w:tc>
        <w:tc>
          <w:tcPr>
            <w:tcW w:w="1980" w:type="dxa"/>
            <w:tcBorders>
              <w:top w:val="single" w:sz="2" w:space="0" w:color="auto"/>
              <w:left w:val="single" w:sz="2" w:space="0" w:color="auto"/>
              <w:bottom w:val="single" w:sz="2" w:space="0" w:color="auto"/>
              <w:right w:val="single" w:sz="2" w:space="0" w:color="auto"/>
            </w:tcBorders>
          </w:tcPr>
          <w:p w14:paraId="71DE99AD" w14:textId="77777777" w:rsidR="00C34122" w:rsidRPr="00A8683D" w:rsidRDefault="00C34122">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3BA7EAF" w14:textId="77777777" w:rsidR="00C34122" w:rsidRPr="00A8683D" w:rsidRDefault="00C34122">
            <w:pPr>
              <w:pStyle w:val="Tekstaslentels"/>
            </w:pPr>
          </w:p>
        </w:tc>
      </w:tr>
      <w:tr w:rsidR="00C34122" w:rsidRPr="00A8683D" w14:paraId="4DA5D2FD"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5BA064BE" w14:textId="77777777" w:rsidR="00C34122" w:rsidRPr="00A8683D" w:rsidRDefault="46CD6DD2">
            <w:pPr>
              <w:pStyle w:val="Tekstaslentels"/>
            </w:pPr>
            <w:r>
              <w:t>I klasifikacija I</w:t>
            </w:r>
            <w:r w:rsidR="6F608D1D">
              <w:t xml:space="preserve"> </w:t>
            </w:r>
            <w:r>
              <w:t>mėn. ES</w:t>
            </w:r>
          </w:p>
        </w:tc>
        <w:tc>
          <w:tcPr>
            <w:tcW w:w="1980" w:type="dxa"/>
            <w:tcBorders>
              <w:top w:val="single" w:sz="2" w:space="0" w:color="auto"/>
              <w:left w:val="single" w:sz="2" w:space="0" w:color="auto"/>
              <w:bottom w:val="single" w:sz="2" w:space="0" w:color="auto"/>
              <w:right w:val="single" w:sz="2" w:space="0" w:color="auto"/>
            </w:tcBorders>
          </w:tcPr>
          <w:p w14:paraId="3345A883" w14:textId="77777777" w:rsidR="00C34122" w:rsidRPr="00A8683D" w:rsidRDefault="00C34122">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25E7B1D" w14:textId="77777777" w:rsidR="00C34122" w:rsidRPr="00A8683D" w:rsidRDefault="00C34122">
            <w:pPr>
              <w:pStyle w:val="Tekstaslentels"/>
            </w:pPr>
          </w:p>
        </w:tc>
      </w:tr>
      <w:tr w:rsidR="00C34122" w:rsidRPr="00A8683D" w14:paraId="25D04719"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6D9C0A60" w14:textId="77777777" w:rsidR="00C34122" w:rsidRPr="00A8683D" w:rsidRDefault="46CD6DD2">
            <w:pPr>
              <w:pStyle w:val="Tekstaslentels"/>
            </w:pPr>
            <w:r>
              <w:t>I klasifikacija I</w:t>
            </w:r>
            <w:r w:rsidR="27402F8F">
              <w:t xml:space="preserve"> </w:t>
            </w:r>
            <w:r>
              <w:t>mėn. BF</w:t>
            </w:r>
          </w:p>
        </w:tc>
        <w:tc>
          <w:tcPr>
            <w:tcW w:w="1980" w:type="dxa"/>
            <w:tcBorders>
              <w:top w:val="single" w:sz="2" w:space="0" w:color="auto"/>
              <w:left w:val="single" w:sz="2" w:space="0" w:color="auto"/>
              <w:bottom w:val="single" w:sz="2" w:space="0" w:color="auto"/>
              <w:right w:val="single" w:sz="2" w:space="0" w:color="auto"/>
            </w:tcBorders>
          </w:tcPr>
          <w:p w14:paraId="1646F63F" w14:textId="77777777" w:rsidR="00C34122" w:rsidRPr="00A8683D" w:rsidRDefault="00C34122">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B617B9F" w14:textId="77777777" w:rsidR="00C34122" w:rsidRPr="00A8683D" w:rsidRDefault="00C34122">
            <w:pPr>
              <w:pStyle w:val="Tekstaslentels"/>
            </w:pPr>
          </w:p>
        </w:tc>
      </w:tr>
      <w:tr w:rsidR="00C34122" w:rsidRPr="00A8683D" w14:paraId="36A06B86"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424456BC" w14:textId="77777777" w:rsidR="00C34122" w:rsidRPr="00A8683D" w:rsidRDefault="46CD6DD2">
            <w:pPr>
              <w:pStyle w:val="Tekstaslentels"/>
            </w:pPr>
            <w:r>
              <w:t>I klasifikacija II</w:t>
            </w:r>
            <w:r w:rsidR="42410EAF">
              <w:t xml:space="preserve"> </w:t>
            </w:r>
            <w:r>
              <w:t>mėn. ES</w:t>
            </w:r>
          </w:p>
        </w:tc>
        <w:tc>
          <w:tcPr>
            <w:tcW w:w="1980" w:type="dxa"/>
            <w:tcBorders>
              <w:top w:val="single" w:sz="2" w:space="0" w:color="auto"/>
              <w:left w:val="single" w:sz="2" w:space="0" w:color="auto"/>
              <w:bottom w:val="single" w:sz="2" w:space="0" w:color="auto"/>
              <w:right w:val="single" w:sz="2" w:space="0" w:color="auto"/>
            </w:tcBorders>
          </w:tcPr>
          <w:p w14:paraId="52C03D2B" w14:textId="77777777" w:rsidR="00C34122" w:rsidRPr="00A8683D" w:rsidRDefault="00C34122">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3F7706A" w14:textId="77777777" w:rsidR="00C34122" w:rsidRPr="00A8683D" w:rsidRDefault="00C34122">
            <w:pPr>
              <w:pStyle w:val="Tekstaslentels"/>
            </w:pPr>
          </w:p>
        </w:tc>
      </w:tr>
      <w:tr w:rsidR="00C34122" w:rsidRPr="00A8683D" w14:paraId="0B9B514E"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4349C56D" w14:textId="77777777" w:rsidR="00C34122" w:rsidRPr="00A8683D" w:rsidRDefault="46CD6DD2">
            <w:pPr>
              <w:pStyle w:val="Tekstaslentels"/>
            </w:pPr>
            <w:r>
              <w:t>I klasifikacija II</w:t>
            </w:r>
            <w:r w:rsidR="0C53CE56">
              <w:t xml:space="preserve"> </w:t>
            </w:r>
            <w:r>
              <w:t>mėn. BF</w:t>
            </w:r>
          </w:p>
        </w:tc>
        <w:tc>
          <w:tcPr>
            <w:tcW w:w="1980" w:type="dxa"/>
            <w:tcBorders>
              <w:top w:val="single" w:sz="2" w:space="0" w:color="auto"/>
              <w:left w:val="single" w:sz="2" w:space="0" w:color="auto"/>
              <w:bottom w:val="single" w:sz="2" w:space="0" w:color="auto"/>
              <w:right w:val="single" w:sz="2" w:space="0" w:color="auto"/>
            </w:tcBorders>
          </w:tcPr>
          <w:p w14:paraId="0027C6F6" w14:textId="77777777" w:rsidR="00C34122" w:rsidRPr="00A8683D" w:rsidRDefault="00C34122">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1086F1C" w14:textId="77777777" w:rsidR="00C34122" w:rsidRPr="00A8683D" w:rsidRDefault="00C34122">
            <w:pPr>
              <w:pStyle w:val="Tekstaslentels"/>
            </w:pPr>
          </w:p>
        </w:tc>
      </w:tr>
      <w:tr w:rsidR="00C34122" w:rsidRPr="00A8683D" w14:paraId="62B6EB78"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608ACDCB" w14:textId="77777777" w:rsidR="00C34122" w:rsidRPr="00A8683D" w:rsidRDefault="46CD6DD2">
            <w:pPr>
              <w:pStyle w:val="Tekstaslentels"/>
            </w:pPr>
            <w:r>
              <w:lastRenderedPageBreak/>
              <w:t>I klasifikacija III</w:t>
            </w:r>
            <w:r w:rsidR="4B85EB62">
              <w:t xml:space="preserve"> </w:t>
            </w:r>
            <w:r>
              <w:t>mėn. ES</w:t>
            </w:r>
          </w:p>
        </w:tc>
        <w:tc>
          <w:tcPr>
            <w:tcW w:w="1980" w:type="dxa"/>
            <w:tcBorders>
              <w:top w:val="single" w:sz="2" w:space="0" w:color="auto"/>
              <w:left w:val="single" w:sz="2" w:space="0" w:color="auto"/>
              <w:bottom w:val="single" w:sz="2" w:space="0" w:color="auto"/>
              <w:right w:val="single" w:sz="2" w:space="0" w:color="auto"/>
            </w:tcBorders>
          </w:tcPr>
          <w:p w14:paraId="4805DA71" w14:textId="77777777" w:rsidR="00C34122" w:rsidRPr="00A8683D" w:rsidRDefault="00C34122">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399EA1C" w14:textId="77777777" w:rsidR="00C34122" w:rsidRPr="00A8683D" w:rsidRDefault="00C34122">
            <w:pPr>
              <w:pStyle w:val="Tekstaslentels"/>
            </w:pPr>
          </w:p>
        </w:tc>
      </w:tr>
      <w:tr w:rsidR="00C34122" w:rsidRPr="00A8683D" w14:paraId="78A61F1D"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1E743662" w14:textId="77777777" w:rsidR="00C34122" w:rsidRPr="00A8683D" w:rsidRDefault="46CD6DD2">
            <w:pPr>
              <w:pStyle w:val="Tekstaslentels"/>
            </w:pPr>
            <w:r>
              <w:t>I klasifikacija III</w:t>
            </w:r>
            <w:r w:rsidR="3BDDF469">
              <w:t xml:space="preserve"> </w:t>
            </w:r>
            <w:r>
              <w:t>mėn. BF</w:t>
            </w:r>
          </w:p>
        </w:tc>
        <w:tc>
          <w:tcPr>
            <w:tcW w:w="1980" w:type="dxa"/>
            <w:tcBorders>
              <w:top w:val="single" w:sz="2" w:space="0" w:color="auto"/>
              <w:left w:val="single" w:sz="2" w:space="0" w:color="auto"/>
              <w:bottom w:val="single" w:sz="2" w:space="0" w:color="auto"/>
              <w:right w:val="single" w:sz="2" w:space="0" w:color="auto"/>
            </w:tcBorders>
          </w:tcPr>
          <w:p w14:paraId="6B5714A2" w14:textId="77777777" w:rsidR="00C34122" w:rsidRPr="00A8683D" w:rsidRDefault="00C34122">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6BF6C30" w14:textId="77777777" w:rsidR="00C34122" w:rsidRPr="00A8683D" w:rsidRDefault="00C34122">
            <w:pPr>
              <w:pStyle w:val="Tekstaslentels"/>
            </w:pPr>
          </w:p>
        </w:tc>
      </w:tr>
      <w:tr w:rsidR="00C34122" w:rsidRPr="00A8683D" w14:paraId="36EBF6AA"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180485C9" w14:textId="77777777" w:rsidR="00C34122" w:rsidRPr="00A8683D" w:rsidRDefault="46CD6DD2" w:rsidP="00C34122">
            <w:pPr>
              <w:pStyle w:val="Tekstaslentels"/>
            </w:pPr>
            <w:r>
              <w:t>II klasifikacija I</w:t>
            </w:r>
            <w:r w:rsidR="57C39C4A">
              <w:t xml:space="preserve"> </w:t>
            </w:r>
            <w:r>
              <w:t>mėn. ES</w:t>
            </w:r>
          </w:p>
        </w:tc>
        <w:tc>
          <w:tcPr>
            <w:tcW w:w="1980" w:type="dxa"/>
            <w:tcBorders>
              <w:top w:val="single" w:sz="2" w:space="0" w:color="auto"/>
              <w:left w:val="single" w:sz="2" w:space="0" w:color="auto"/>
              <w:bottom w:val="single" w:sz="2" w:space="0" w:color="auto"/>
              <w:right w:val="single" w:sz="2" w:space="0" w:color="auto"/>
            </w:tcBorders>
          </w:tcPr>
          <w:p w14:paraId="008D3961" w14:textId="77777777" w:rsidR="00C34122" w:rsidRPr="00A8683D" w:rsidRDefault="00C34122" w:rsidP="00C34122">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4DEEB0C" w14:textId="77777777" w:rsidR="00C34122" w:rsidRPr="00A8683D" w:rsidRDefault="00C34122" w:rsidP="00C34122">
            <w:pPr>
              <w:pStyle w:val="Tekstaslentels"/>
            </w:pPr>
          </w:p>
        </w:tc>
      </w:tr>
      <w:tr w:rsidR="00C34122" w:rsidRPr="00A8683D" w14:paraId="67B4CBC5"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1562ABC1" w14:textId="77777777" w:rsidR="00C34122" w:rsidRPr="00A8683D" w:rsidRDefault="46CD6DD2" w:rsidP="00C34122">
            <w:pPr>
              <w:pStyle w:val="Tekstaslentels"/>
            </w:pPr>
            <w:r>
              <w:t>II klasifikacija I</w:t>
            </w:r>
            <w:r w:rsidR="7A720920">
              <w:t xml:space="preserve"> </w:t>
            </w:r>
            <w:r>
              <w:t>mėn. BF</w:t>
            </w:r>
          </w:p>
        </w:tc>
        <w:tc>
          <w:tcPr>
            <w:tcW w:w="1980" w:type="dxa"/>
            <w:tcBorders>
              <w:top w:val="single" w:sz="2" w:space="0" w:color="auto"/>
              <w:left w:val="single" w:sz="2" w:space="0" w:color="auto"/>
              <w:bottom w:val="single" w:sz="2" w:space="0" w:color="auto"/>
              <w:right w:val="single" w:sz="2" w:space="0" w:color="auto"/>
            </w:tcBorders>
          </w:tcPr>
          <w:p w14:paraId="0563D658" w14:textId="77777777" w:rsidR="00C34122" w:rsidRPr="00A8683D" w:rsidRDefault="00C34122" w:rsidP="00C34122">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222AF87" w14:textId="77777777" w:rsidR="00C34122" w:rsidRPr="00A8683D" w:rsidRDefault="00C34122" w:rsidP="00C34122">
            <w:pPr>
              <w:pStyle w:val="Tekstaslentels"/>
            </w:pPr>
          </w:p>
        </w:tc>
      </w:tr>
      <w:tr w:rsidR="00C34122" w:rsidRPr="00A8683D" w14:paraId="7E9045F3"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1DFA3CD4" w14:textId="77777777" w:rsidR="00C34122" w:rsidRPr="00A8683D" w:rsidRDefault="46CD6DD2" w:rsidP="00C34122">
            <w:pPr>
              <w:pStyle w:val="Tekstaslentels"/>
            </w:pPr>
            <w:r>
              <w:t>II klasifikacija II</w:t>
            </w:r>
            <w:r w:rsidR="2084D1FC">
              <w:t xml:space="preserve"> </w:t>
            </w:r>
            <w:r>
              <w:t>mėn. ES</w:t>
            </w:r>
          </w:p>
        </w:tc>
        <w:tc>
          <w:tcPr>
            <w:tcW w:w="1980" w:type="dxa"/>
            <w:tcBorders>
              <w:top w:val="single" w:sz="2" w:space="0" w:color="auto"/>
              <w:left w:val="single" w:sz="2" w:space="0" w:color="auto"/>
              <w:bottom w:val="single" w:sz="2" w:space="0" w:color="auto"/>
              <w:right w:val="single" w:sz="2" w:space="0" w:color="auto"/>
            </w:tcBorders>
          </w:tcPr>
          <w:p w14:paraId="23FC58F3" w14:textId="77777777" w:rsidR="00C34122" w:rsidRPr="00A8683D" w:rsidRDefault="00C34122" w:rsidP="00C34122">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2ED2424" w14:textId="77777777" w:rsidR="00C34122" w:rsidRPr="00A8683D" w:rsidRDefault="00C34122" w:rsidP="00C34122">
            <w:pPr>
              <w:pStyle w:val="Tekstaslentels"/>
            </w:pPr>
          </w:p>
        </w:tc>
      </w:tr>
      <w:tr w:rsidR="00C34122" w:rsidRPr="00A8683D" w14:paraId="53FC4C7A"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7FD8896A" w14:textId="77777777" w:rsidR="00C34122" w:rsidRPr="00A8683D" w:rsidRDefault="46CD6DD2" w:rsidP="00C34122">
            <w:pPr>
              <w:pStyle w:val="Tekstaslentels"/>
            </w:pPr>
            <w:r>
              <w:t>II klasifikacija II</w:t>
            </w:r>
            <w:r w:rsidR="7FD3A7B7">
              <w:t xml:space="preserve"> </w:t>
            </w:r>
            <w:r>
              <w:t>mėn. BF</w:t>
            </w:r>
          </w:p>
        </w:tc>
        <w:tc>
          <w:tcPr>
            <w:tcW w:w="1980" w:type="dxa"/>
            <w:tcBorders>
              <w:top w:val="single" w:sz="2" w:space="0" w:color="auto"/>
              <w:left w:val="single" w:sz="2" w:space="0" w:color="auto"/>
              <w:bottom w:val="single" w:sz="2" w:space="0" w:color="auto"/>
              <w:right w:val="single" w:sz="2" w:space="0" w:color="auto"/>
            </w:tcBorders>
          </w:tcPr>
          <w:p w14:paraId="311C9761" w14:textId="77777777" w:rsidR="00C34122" w:rsidRPr="00A8683D" w:rsidRDefault="00C34122" w:rsidP="00C34122">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0E81F0F" w14:textId="77777777" w:rsidR="00C34122" w:rsidRPr="00A8683D" w:rsidRDefault="00C34122" w:rsidP="00C34122">
            <w:pPr>
              <w:pStyle w:val="Tekstaslentels"/>
            </w:pPr>
          </w:p>
        </w:tc>
      </w:tr>
      <w:tr w:rsidR="00C34122" w:rsidRPr="00A8683D" w14:paraId="622BEA41"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110ECFD8" w14:textId="77777777" w:rsidR="00C34122" w:rsidRPr="00A8683D" w:rsidRDefault="46CD6DD2" w:rsidP="00C34122">
            <w:pPr>
              <w:pStyle w:val="Tekstaslentels"/>
            </w:pPr>
            <w:r>
              <w:t>II klasifikacija III</w:t>
            </w:r>
            <w:r w:rsidR="3F88AFF5">
              <w:t xml:space="preserve"> </w:t>
            </w:r>
            <w:r>
              <w:t>mėn. ES</w:t>
            </w:r>
          </w:p>
        </w:tc>
        <w:tc>
          <w:tcPr>
            <w:tcW w:w="1980" w:type="dxa"/>
            <w:tcBorders>
              <w:top w:val="single" w:sz="2" w:space="0" w:color="auto"/>
              <w:left w:val="single" w:sz="2" w:space="0" w:color="auto"/>
              <w:bottom w:val="single" w:sz="2" w:space="0" w:color="auto"/>
              <w:right w:val="single" w:sz="2" w:space="0" w:color="auto"/>
            </w:tcBorders>
          </w:tcPr>
          <w:p w14:paraId="00485E0D" w14:textId="77777777" w:rsidR="00C34122" w:rsidRPr="00A8683D" w:rsidRDefault="00C34122" w:rsidP="00C34122">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34CBE42" w14:textId="77777777" w:rsidR="00C34122" w:rsidRPr="00A8683D" w:rsidRDefault="00C34122" w:rsidP="00C34122">
            <w:pPr>
              <w:pStyle w:val="Tekstaslentels"/>
            </w:pPr>
          </w:p>
        </w:tc>
      </w:tr>
      <w:tr w:rsidR="00C34122" w:rsidRPr="00A8683D" w14:paraId="1E03FE8E"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49C6A6A4" w14:textId="77777777" w:rsidR="00C34122" w:rsidRPr="00A8683D" w:rsidRDefault="46CD6DD2" w:rsidP="00C34122">
            <w:pPr>
              <w:pStyle w:val="Tekstaslentels"/>
            </w:pPr>
            <w:r>
              <w:t>II klasifikacija III</w:t>
            </w:r>
            <w:r w:rsidR="77672372">
              <w:t xml:space="preserve"> </w:t>
            </w:r>
            <w:r>
              <w:t>mėn. BF</w:t>
            </w:r>
          </w:p>
        </w:tc>
        <w:tc>
          <w:tcPr>
            <w:tcW w:w="1980" w:type="dxa"/>
            <w:tcBorders>
              <w:top w:val="single" w:sz="2" w:space="0" w:color="auto"/>
              <w:left w:val="single" w:sz="2" w:space="0" w:color="auto"/>
              <w:bottom w:val="single" w:sz="2" w:space="0" w:color="auto"/>
              <w:right w:val="single" w:sz="2" w:space="0" w:color="auto"/>
            </w:tcBorders>
          </w:tcPr>
          <w:p w14:paraId="64F3B20D" w14:textId="77777777" w:rsidR="00C34122" w:rsidRPr="00A8683D" w:rsidRDefault="00C34122" w:rsidP="00C34122">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40279B5" w14:textId="77777777" w:rsidR="00C34122" w:rsidRPr="00A8683D" w:rsidRDefault="00C34122" w:rsidP="00C34122">
            <w:pPr>
              <w:pStyle w:val="Tekstaslentels"/>
            </w:pPr>
          </w:p>
        </w:tc>
      </w:tr>
    </w:tbl>
    <w:p w14:paraId="1A495359" w14:textId="77777777" w:rsidR="00645BB1" w:rsidRPr="00A8683D" w:rsidRDefault="00645BB1" w:rsidP="00645BB1"/>
    <w:p w14:paraId="0A0F34EF" w14:textId="77777777" w:rsidR="00645BB1" w:rsidRPr="00A8683D" w:rsidRDefault="00645BB1" w:rsidP="00645BB1"/>
    <w:p w14:paraId="046E5FC3" w14:textId="77777777" w:rsidR="00645BB1" w:rsidRPr="00A8683D" w:rsidRDefault="00645BB1" w:rsidP="00645BB1">
      <w:pPr>
        <w:ind w:firstLine="0"/>
        <w:rPr>
          <w:rFonts w:eastAsiaTheme="minorEastAsia"/>
          <w:b/>
          <w:b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45BB1" w:rsidRPr="00A8683D" w14:paraId="1EEE887F"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195C7264" w14:textId="77777777" w:rsidR="00645BB1" w:rsidRPr="00A8683D" w:rsidRDefault="00645BB1">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A9D22CD" w14:textId="77777777" w:rsidR="00645BB1" w:rsidRPr="00A8683D" w:rsidRDefault="00645BB1">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494CB5FD" w14:textId="77777777" w:rsidR="00645BB1" w:rsidRPr="00A8683D" w:rsidRDefault="00645BB1">
            <w:pPr>
              <w:rPr>
                <w:b/>
              </w:rPr>
            </w:pPr>
            <w:r w:rsidRPr="00A8683D">
              <w:rPr>
                <w:b/>
              </w:rPr>
              <w:t>Pastabos</w:t>
            </w:r>
          </w:p>
        </w:tc>
      </w:tr>
      <w:tr w:rsidR="00645BB1" w:rsidRPr="00A8683D" w14:paraId="4822EC14"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3FF744F5" w14:textId="77777777" w:rsidR="00645BB1" w:rsidRPr="00A8683D" w:rsidRDefault="00645BB1"/>
        </w:tc>
        <w:tc>
          <w:tcPr>
            <w:tcW w:w="5220" w:type="dxa"/>
            <w:tcBorders>
              <w:top w:val="single" w:sz="2" w:space="0" w:color="auto"/>
              <w:left w:val="single" w:sz="2" w:space="0" w:color="auto"/>
              <w:bottom w:val="single" w:sz="2" w:space="0" w:color="auto"/>
              <w:right w:val="single" w:sz="2" w:space="0" w:color="auto"/>
            </w:tcBorders>
          </w:tcPr>
          <w:p w14:paraId="0C1D3629" w14:textId="77777777" w:rsidR="00645BB1" w:rsidRPr="00A8683D" w:rsidRDefault="00645BB1">
            <w:pPr>
              <w:pStyle w:val="Tekstaslentels"/>
            </w:pPr>
            <w:r w:rsidRPr="00A8683D">
              <w:rPr>
                <w:b/>
              </w:rPr>
              <w:t xml:space="preserve"> </w:t>
            </w:r>
            <w:r w:rsidRPr="00A8683D">
              <w:t xml:space="preserve"> </w:t>
            </w:r>
            <w:r w:rsidRPr="00A8683D">
              <w:rPr>
                <w:b/>
              </w:rPr>
              <w:t>0..*</w:t>
            </w:r>
            <w:r w:rsidRPr="00A8683D">
              <w:rPr>
                <w:b/>
              </w:rPr>
              <w:tab/>
            </w:r>
            <w:r w:rsidR="00555DD8" w:rsidRPr="00A8683D">
              <w:t>Prašymai gauti lėšas</w:t>
            </w:r>
            <w:r w:rsidRPr="00A8683D">
              <w:t xml:space="preserve">. </w:t>
            </w:r>
          </w:p>
          <w:p w14:paraId="57B37D7D" w14:textId="77777777" w:rsidR="00645BB1" w:rsidRPr="00A8683D" w:rsidRDefault="00645BB1">
            <w:pPr>
              <w:pStyle w:val="Tekstaslentels"/>
            </w:pPr>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1BE1FFE6" w14:textId="77777777" w:rsidR="00645BB1" w:rsidRPr="00A8683D" w:rsidRDefault="00645BB1"/>
        </w:tc>
      </w:tr>
      <w:tr w:rsidR="00645BB1" w:rsidRPr="00A8683D" w14:paraId="0B0E33AE"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7EC786B7" w14:textId="77777777" w:rsidR="00645BB1" w:rsidRPr="00A8683D" w:rsidRDefault="00645BB1"/>
        </w:tc>
        <w:tc>
          <w:tcPr>
            <w:tcW w:w="5220" w:type="dxa"/>
            <w:tcBorders>
              <w:top w:val="single" w:sz="2" w:space="0" w:color="auto"/>
              <w:left w:val="single" w:sz="2" w:space="0" w:color="auto"/>
              <w:bottom w:val="single" w:sz="2" w:space="0" w:color="auto"/>
              <w:right w:val="single" w:sz="2" w:space="0" w:color="auto"/>
            </w:tcBorders>
          </w:tcPr>
          <w:p w14:paraId="47881750" w14:textId="77777777" w:rsidR="00645BB1" w:rsidRPr="00A8683D" w:rsidRDefault="00645BB1">
            <w:pPr>
              <w:pStyle w:val="Tekstaslentels"/>
            </w:pPr>
            <w:r w:rsidRPr="00A8683D">
              <w:rPr>
                <w:b/>
              </w:rPr>
              <w:t xml:space="preserve"> </w:t>
            </w:r>
            <w:r w:rsidRPr="00A8683D">
              <w:t xml:space="preserve"> </w:t>
            </w:r>
            <w:r w:rsidRPr="00A8683D">
              <w:rPr>
                <w:b/>
              </w:rPr>
              <w:t>0..*</w:t>
            </w:r>
            <w:r w:rsidRPr="00A8683D">
              <w:rPr>
                <w:b/>
              </w:rPr>
              <w:tab/>
            </w:r>
            <w:r w:rsidR="00555DD8" w:rsidRPr="00A8683D">
              <w:t>Apmokėjimai</w:t>
            </w:r>
            <w:r w:rsidRPr="00A8683D">
              <w:t xml:space="preserve">. </w:t>
            </w:r>
          </w:p>
          <w:p w14:paraId="4AF32337" w14:textId="77777777" w:rsidR="00645BB1" w:rsidRPr="00A8683D" w:rsidRDefault="00645BB1">
            <w:pPr>
              <w:pStyle w:val="Tekstaslentels"/>
            </w:pPr>
            <w:r w:rsidRPr="00A8683D">
              <w:rPr>
                <w:b/>
              </w:rPr>
              <w:t xml:space="preserve"> </w:t>
            </w:r>
            <w:r w:rsidRPr="00A8683D">
              <w:t xml:space="preserve"> </w:t>
            </w:r>
            <w:r w:rsidRPr="00A8683D">
              <w:rPr>
                <w:b/>
              </w:rPr>
              <w:t>1</w:t>
            </w:r>
            <w:r w:rsidRPr="00A8683D">
              <w:rPr>
                <w:b/>
              </w:rPr>
              <w:tab/>
            </w:r>
            <w:r w:rsidR="00555DD8" w:rsidRPr="00A8683D">
              <w:t>Prašymai gauti lėšas</w:t>
            </w:r>
            <w:r w:rsidRPr="00A8683D">
              <w:t>.</w:t>
            </w:r>
          </w:p>
        </w:tc>
        <w:tc>
          <w:tcPr>
            <w:tcW w:w="1710" w:type="dxa"/>
            <w:tcBorders>
              <w:top w:val="single" w:sz="2" w:space="0" w:color="auto"/>
              <w:left w:val="single" w:sz="2" w:space="0" w:color="auto"/>
              <w:bottom w:val="single" w:sz="2" w:space="0" w:color="auto"/>
              <w:right w:val="single" w:sz="2" w:space="0" w:color="auto"/>
            </w:tcBorders>
          </w:tcPr>
          <w:p w14:paraId="6C9AD5EF" w14:textId="77777777" w:rsidR="00645BB1" w:rsidRPr="00A8683D" w:rsidRDefault="00645BB1"/>
        </w:tc>
      </w:tr>
      <w:tr w:rsidR="00645BB1" w:rsidRPr="00A8683D" w14:paraId="0D6CE0BF"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3AE14572" w14:textId="77777777" w:rsidR="00645BB1" w:rsidRPr="00A8683D" w:rsidRDefault="00645BB1"/>
        </w:tc>
        <w:tc>
          <w:tcPr>
            <w:tcW w:w="5220" w:type="dxa"/>
            <w:tcBorders>
              <w:top w:val="single" w:sz="2" w:space="0" w:color="auto"/>
              <w:left w:val="single" w:sz="2" w:space="0" w:color="auto"/>
              <w:bottom w:val="single" w:sz="2" w:space="0" w:color="auto"/>
              <w:right w:val="single" w:sz="2" w:space="0" w:color="auto"/>
            </w:tcBorders>
          </w:tcPr>
          <w:p w14:paraId="6F31F8D5" w14:textId="77777777" w:rsidR="00645BB1" w:rsidRPr="00A8683D" w:rsidRDefault="00645BB1">
            <w:pPr>
              <w:pStyle w:val="Tekstaslentels"/>
            </w:pPr>
            <w:r w:rsidRPr="00A8683D">
              <w:rPr>
                <w:b/>
              </w:rPr>
              <w:t xml:space="preserve"> </w:t>
            </w:r>
            <w:r w:rsidRPr="00A8683D">
              <w:t xml:space="preserve"> </w:t>
            </w:r>
            <w:r w:rsidRPr="00A8683D">
              <w:rPr>
                <w:b/>
              </w:rPr>
              <w:t>0..*</w:t>
            </w:r>
            <w:r w:rsidRPr="00A8683D">
              <w:rPr>
                <w:b/>
              </w:rPr>
              <w:tab/>
            </w:r>
            <w:r w:rsidR="00555DD8" w:rsidRPr="00A8683D">
              <w:t>Grafiko eilutės</w:t>
            </w:r>
            <w:r w:rsidRPr="00A8683D">
              <w:t xml:space="preserve">. </w:t>
            </w:r>
          </w:p>
          <w:p w14:paraId="6B23FC16" w14:textId="77777777" w:rsidR="00645BB1" w:rsidRPr="00A8683D" w:rsidRDefault="00645BB1">
            <w:pPr>
              <w:pStyle w:val="Tekstaslentels"/>
            </w:pPr>
            <w:r w:rsidRPr="00A8683D">
              <w:rPr>
                <w:b/>
              </w:rPr>
              <w:t xml:space="preserve"> </w:t>
            </w:r>
            <w:r w:rsidRPr="00A8683D">
              <w:t xml:space="preserve"> </w:t>
            </w:r>
            <w:r w:rsidRPr="00A8683D">
              <w:rPr>
                <w:b/>
              </w:rPr>
              <w:t>1</w:t>
            </w:r>
            <w:r w:rsidRPr="00A8683D">
              <w:rPr>
                <w:b/>
              </w:rPr>
              <w:tab/>
            </w:r>
            <w:r w:rsidR="00555DD8" w:rsidRPr="00A8683D">
              <w:t>Prašymai gauti lėšas</w:t>
            </w:r>
            <w:r w:rsidRPr="00A8683D">
              <w:t>.</w:t>
            </w:r>
          </w:p>
        </w:tc>
        <w:tc>
          <w:tcPr>
            <w:tcW w:w="1710" w:type="dxa"/>
            <w:tcBorders>
              <w:top w:val="single" w:sz="2" w:space="0" w:color="auto"/>
              <w:left w:val="single" w:sz="2" w:space="0" w:color="auto"/>
              <w:bottom w:val="single" w:sz="2" w:space="0" w:color="auto"/>
              <w:right w:val="single" w:sz="2" w:space="0" w:color="auto"/>
            </w:tcBorders>
          </w:tcPr>
          <w:p w14:paraId="5E8AC9CF" w14:textId="77777777" w:rsidR="00645BB1" w:rsidRPr="00A8683D" w:rsidRDefault="00645BB1"/>
        </w:tc>
      </w:tr>
      <w:tr w:rsidR="00645BB1" w:rsidRPr="00A8683D" w14:paraId="59DAEA61"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4F6AAFF" w14:textId="77777777" w:rsidR="00645BB1" w:rsidRPr="00A8683D" w:rsidRDefault="00645BB1"/>
        </w:tc>
        <w:tc>
          <w:tcPr>
            <w:tcW w:w="5220" w:type="dxa"/>
            <w:tcBorders>
              <w:top w:val="single" w:sz="2" w:space="0" w:color="auto"/>
              <w:left w:val="single" w:sz="2" w:space="0" w:color="auto"/>
              <w:bottom w:val="single" w:sz="2" w:space="0" w:color="auto"/>
              <w:right w:val="single" w:sz="2" w:space="0" w:color="auto"/>
            </w:tcBorders>
          </w:tcPr>
          <w:p w14:paraId="260AC78A" w14:textId="77777777" w:rsidR="00645BB1" w:rsidRPr="00A8683D" w:rsidRDefault="00645BB1">
            <w:pPr>
              <w:pStyle w:val="Tekstaslentels"/>
            </w:pPr>
            <w:r w:rsidRPr="00A8683D">
              <w:rPr>
                <w:b/>
              </w:rPr>
              <w:t xml:space="preserve"> </w:t>
            </w:r>
            <w:r w:rsidRPr="00A8683D">
              <w:t xml:space="preserve"> </w:t>
            </w:r>
            <w:r w:rsidRPr="00A8683D">
              <w:rPr>
                <w:b/>
              </w:rPr>
              <w:t>0..*</w:t>
            </w:r>
            <w:r w:rsidRPr="00A8683D">
              <w:rPr>
                <w:b/>
              </w:rPr>
              <w:tab/>
            </w:r>
            <w:r w:rsidR="00555DD8" w:rsidRPr="00A8683D">
              <w:t>PGL</w:t>
            </w:r>
            <w:r w:rsidRPr="00A8683D">
              <w:t xml:space="preserve"> dokumentai. </w:t>
            </w:r>
          </w:p>
          <w:p w14:paraId="0695B6E1" w14:textId="77777777" w:rsidR="00645BB1" w:rsidRPr="00A8683D" w:rsidRDefault="00645BB1">
            <w:pPr>
              <w:pStyle w:val="Tekstaslentels"/>
            </w:pPr>
            <w:r w:rsidRPr="00A8683D">
              <w:rPr>
                <w:b/>
              </w:rPr>
              <w:t xml:space="preserve"> </w:t>
            </w:r>
            <w:r w:rsidRPr="00A8683D">
              <w:t xml:space="preserve"> </w:t>
            </w:r>
            <w:r w:rsidRPr="00A8683D">
              <w:rPr>
                <w:b/>
              </w:rPr>
              <w:t>1</w:t>
            </w:r>
            <w:r w:rsidRPr="00A8683D">
              <w:rPr>
                <w:b/>
              </w:rPr>
              <w:tab/>
            </w:r>
            <w:r w:rsidR="00555DD8" w:rsidRPr="00A8683D">
              <w:t>Prašymai gauti lėšas</w:t>
            </w:r>
            <w:r w:rsidRPr="00A8683D">
              <w:t>.</w:t>
            </w:r>
          </w:p>
        </w:tc>
        <w:tc>
          <w:tcPr>
            <w:tcW w:w="1710" w:type="dxa"/>
            <w:tcBorders>
              <w:top w:val="single" w:sz="2" w:space="0" w:color="auto"/>
              <w:left w:val="single" w:sz="2" w:space="0" w:color="auto"/>
              <w:bottom w:val="single" w:sz="2" w:space="0" w:color="auto"/>
              <w:right w:val="single" w:sz="2" w:space="0" w:color="auto"/>
            </w:tcBorders>
          </w:tcPr>
          <w:p w14:paraId="38957CA0" w14:textId="77777777" w:rsidR="00645BB1" w:rsidRPr="00A8683D" w:rsidRDefault="00645BB1"/>
        </w:tc>
      </w:tr>
      <w:tr w:rsidR="00645BB1" w:rsidRPr="00A8683D" w14:paraId="09DF04AC"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3E5E666D" w14:textId="77777777" w:rsidR="00645BB1" w:rsidRPr="00A8683D" w:rsidRDefault="00645BB1"/>
        </w:tc>
        <w:tc>
          <w:tcPr>
            <w:tcW w:w="5220" w:type="dxa"/>
            <w:tcBorders>
              <w:top w:val="single" w:sz="2" w:space="0" w:color="auto"/>
              <w:left w:val="single" w:sz="2" w:space="0" w:color="auto"/>
              <w:bottom w:val="single" w:sz="2" w:space="0" w:color="auto"/>
              <w:right w:val="single" w:sz="2" w:space="0" w:color="auto"/>
            </w:tcBorders>
          </w:tcPr>
          <w:p w14:paraId="468C3F9C" w14:textId="77777777" w:rsidR="00645BB1" w:rsidRPr="00A8683D" w:rsidRDefault="00645BB1">
            <w:pPr>
              <w:pStyle w:val="Tekstaslentels"/>
            </w:pPr>
            <w:r w:rsidRPr="00A8683D">
              <w:rPr>
                <w:b/>
              </w:rPr>
              <w:t xml:space="preserve"> </w:t>
            </w:r>
            <w:r w:rsidRPr="00A8683D">
              <w:t xml:space="preserve"> </w:t>
            </w:r>
            <w:r w:rsidRPr="00A8683D">
              <w:rPr>
                <w:b/>
              </w:rPr>
              <w:t>0..*</w:t>
            </w:r>
            <w:r w:rsidRPr="00A8683D">
              <w:rPr>
                <w:b/>
              </w:rPr>
              <w:tab/>
            </w:r>
            <w:r w:rsidR="00555DD8" w:rsidRPr="00A8683D">
              <w:t>PGL patikros lapai</w:t>
            </w:r>
            <w:r w:rsidRPr="00A8683D">
              <w:t xml:space="preserve">. </w:t>
            </w:r>
          </w:p>
          <w:p w14:paraId="0D711F9D" w14:textId="77777777" w:rsidR="00645BB1" w:rsidRPr="00A8683D" w:rsidRDefault="00645BB1">
            <w:pPr>
              <w:pStyle w:val="Tekstaslentels"/>
            </w:pPr>
            <w:r w:rsidRPr="00A8683D">
              <w:rPr>
                <w:b/>
              </w:rPr>
              <w:t xml:space="preserve"> </w:t>
            </w:r>
            <w:r w:rsidRPr="00A8683D">
              <w:t xml:space="preserve"> </w:t>
            </w:r>
            <w:r w:rsidRPr="00A8683D">
              <w:rPr>
                <w:b/>
              </w:rPr>
              <w:t>1</w:t>
            </w:r>
            <w:r w:rsidRPr="00A8683D">
              <w:rPr>
                <w:b/>
              </w:rPr>
              <w:tab/>
            </w:r>
            <w:r w:rsidR="00555DD8" w:rsidRPr="00A8683D">
              <w:t>Prašymai gauti lėšas</w:t>
            </w:r>
            <w:r w:rsidRPr="00A8683D">
              <w:t>.</w:t>
            </w:r>
          </w:p>
        </w:tc>
        <w:tc>
          <w:tcPr>
            <w:tcW w:w="1710" w:type="dxa"/>
            <w:tcBorders>
              <w:top w:val="single" w:sz="2" w:space="0" w:color="auto"/>
              <w:left w:val="single" w:sz="2" w:space="0" w:color="auto"/>
              <w:bottom w:val="single" w:sz="2" w:space="0" w:color="auto"/>
              <w:right w:val="single" w:sz="2" w:space="0" w:color="auto"/>
            </w:tcBorders>
          </w:tcPr>
          <w:p w14:paraId="47D678A4" w14:textId="77777777" w:rsidR="00645BB1" w:rsidRPr="00A8683D" w:rsidRDefault="00645BB1"/>
        </w:tc>
      </w:tr>
      <w:tr w:rsidR="00645BB1" w:rsidRPr="00A8683D" w14:paraId="4E89F000"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BC2ECD6" w14:textId="77777777" w:rsidR="00645BB1" w:rsidRPr="00A8683D" w:rsidRDefault="00645BB1"/>
        </w:tc>
        <w:tc>
          <w:tcPr>
            <w:tcW w:w="5220" w:type="dxa"/>
            <w:tcBorders>
              <w:top w:val="single" w:sz="2" w:space="0" w:color="auto"/>
              <w:left w:val="single" w:sz="2" w:space="0" w:color="auto"/>
              <w:bottom w:val="single" w:sz="2" w:space="0" w:color="auto"/>
              <w:right w:val="single" w:sz="2" w:space="0" w:color="auto"/>
            </w:tcBorders>
          </w:tcPr>
          <w:p w14:paraId="1004A9FB" w14:textId="77777777" w:rsidR="00645BB1" w:rsidRPr="00A8683D" w:rsidRDefault="00645BB1">
            <w:pPr>
              <w:pStyle w:val="Tekstaslentels"/>
            </w:pPr>
            <w:r w:rsidRPr="00A8683D">
              <w:rPr>
                <w:b/>
              </w:rPr>
              <w:t xml:space="preserve"> </w:t>
            </w:r>
            <w:r w:rsidRPr="00A8683D">
              <w:t xml:space="preserve"> </w:t>
            </w:r>
            <w:r w:rsidRPr="00A8683D">
              <w:rPr>
                <w:b/>
              </w:rPr>
              <w:t>0..*</w:t>
            </w:r>
            <w:r w:rsidRPr="00A8683D">
              <w:rPr>
                <w:b/>
              </w:rPr>
              <w:tab/>
            </w:r>
            <w:r w:rsidR="00555DD8" w:rsidRPr="00A8683D">
              <w:t>PGL</w:t>
            </w:r>
            <w:r w:rsidRPr="00A8683D">
              <w:t xml:space="preserve"> būsenų istorija. </w:t>
            </w:r>
          </w:p>
          <w:p w14:paraId="1DF9CCAA" w14:textId="77777777" w:rsidR="00645BB1" w:rsidRPr="00A8683D" w:rsidRDefault="00645BB1">
            <w:pPr>
              <w:pStyle w:val="Tekstaslentels"/>
            </w:pPr>
            <w:r w:rsidRPr="00A8683D">
              <w:rPr>
                <w:b/>
              </w:rPr>
              <w:t xml:space="preserve"> </w:t>
            </w:r>
            <w:r w:rsidRPr="00A8683D">
              <w:t xml:space="preserve"> </w:t>
            </w:r>
            <w:r w:rsidRPr="00A8683D">
              <w:rPr>
                <w:b/>
              </w:rPr>
              <w:t>1</w:t>
            </w:r>
            <w:r w:rsidRPr="00A8683D">
              <w:rPr>
                <w:b/>
              </w:rPr>
              <w:tab/>
            </w:r>
            <w:r w:rsidR="00555DD8" w:rsidRPr="00A8683D">
              <w:t>Prašymai gauti lėšas</w:t>
            </w:r>
            <w:r w:rsidRPr="00A8683D">
              <w:t>.</w:t>
            </w:r>
          </w:p>
        </w:tc>
        <w:tc>
          <w:tcPr>
            <w:tcW w:w="1710" w:type="dxa"/>
            <w:tcBorders>
              <w:top w:val="single" w:sz="2" w:space="0" w:color="auto"/>
              <w:left w:val="single" w:sz="2" w:space="0" w:color="auto"/>
              <w:bottom w:val="single" w:sz="2" w:space="0" w:color="auto"/>
              <w:right w:val="single" w:sz="2" w:space="0" w:color="auto"/>
            </w:tcBorders>
          </w:tcPr>
          <w:p w14:paraId="132D5E5E" w14:textId="77777777" w:rsidR="00645BB1" w:rsidRPr="00A8683D" w:rsidRDefault="00645BB1"/>
        </w:tc>
      </w:tr>
    </w:tbl>
    <w:p w14:paraId="1CC8FE27" w14:textId="77777777" w:rsidR="00645BB1" w:rsidRPr="00A8683D" w:rsidRDefault="6A867233" w:rsidP="00DF40CE">
      <w:pPr>
        <w:pStyle w:val="Heading4"/>
      </w:pPr>
      <w:bookmarkStart w:id="493" w:name="_Toc159222183"/>
      <w:r>
        <w:t>Grafiko eilutės</w:t>
      </w:r>
      <w:bookmarkEnd w:id="493"/>
    </w:p>
    <w:p w14:paraId="65CAE2F3" w14:textId="77777777" w:rsidR="00645BB1" w:rsidRPr="00A8683D" w:rsidRDefault="00645BB1" w:rsidP="00645BB1">
      <w:pPr>
        <w:ind w:firstLine="0"/>
      </w:pPr>
      <w:r w:rsidRPr="00A8683D">
        <w:rPr>
          <w:rFonts w:eastAsiaTheme="minorEastAsia"/>
          <w:i/>
          <w:iCs/>
          <w:color w:val="447524"/>
        </w:rPr>
        <w:t>Katalogas</w:t>
      </w:r>
      <w:r w:rsidRPr="00A8683D">
        <w:rPr>
          <w:rStyle w:val="FieldLabel"/>
          <w:rFonts w:cs="Arial"/>
        </w:rPr>
        <w:t>:</w:t>
      </w:r>
      <w:r w:rsidRPr="00A8683D">
        <w:rPr>
          <w:rStyle w:val="FieldLabel"/>
          <w:rFonts w:cs="Arial"/>
          <w:color w:val="000000"/>
        </w:rPr>
        <w:t xml:space="preserve"> Prašymai gauti lėšas</w:t>
      </w:r>
    </w:p>
    <w:p w14:paraId="33717ABD" w14:textId="77777777" w:rsidR="00645BB1" w:rsidRPr="00A8683D" w:rsidRDefault="00645BB1" w:rsidP="00645BB1">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2021. </w:t>
      </w:r>
    </w:p>
    <w:p w14:paraId="237E852B" w14:textId="77777777" w:rsidR="00645BB1" w:rsidRPr="00A8683D" w:rsidRDefault="00645BB1" w:rsidP="00645BB1">
      <w:pPr>
        <w:ind w:left="1440" w:hanging="1440"/>
        <w:rPr>
          <w:i/>
          <w:iCs/>
        </w:rPr>
      </w:pPr>
      <w:r w:rsidRPr="00A8683D">
        <w:rPr>
          <w:rFonts w:eastAsiaTheme="minorEastAsia"/>
          <w:i/>
          <w:iCs/>
          <w:color w:val="447524"/>
        </w:rPr>
        <w:t>Pastabos:</w:t>
      </w:r>
      <w:r w:rsidRPr="00A8683D">
        <w:rPr>
          <w:rStyle w:val="FieldLabel"/>
          <w:rFonts w:cs="Arial"/>
        </w:rPr>
        <w:tab/>
      </w:r>
    </w:p>
    <w:p w14:paraId="47C79AA9" w14:textId="77777777" w:rsidR="00645BB1" w:rsidRPr="00A8683D" w:rsidRDefault="00645BB1" w:rsidP="00645BB1"/>
    <w:p w14:paraId="4F852FA4" w14:textId="77777777" w:rsidR="00645BB1" w:rsidRPr="00A8683D" w:rsidRDefault="00645BB1" w:rsidP="00645BB1">
      <w:pPr>
        <w:ind w:firstLine="0"/>
        <w:rPr>
          <w:rFonts w:eastAsiaTheme="minorEastAsia"/>
          <w:b/>
          <w:bCs/>
          <w:i/>
          <w:iCs/>
          <w:color w:val="447524"/>
          <w:u w:val="single"/>
        </w:rPr>
      </w:pPr>
      <w:r w:rsidRPr="00A8683D">
        <w:rPr>
          <w:rFonts w:eastAsiaTheme="minorEastAsia"/>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645BB1" w:rsidRPr="00A8683D" w14:paraId="6CAC307D" w14:textId="77777777" w:rsidTr="6B5F7C70">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43819625" w14:textId="77777777" w:rsidR="00645BB1" w:rsidRPr="00A8683D" w:rsidRDefault="00645BB1">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5D69F509" w14:textId="77777777" w:rsidR="00645BB1" w:rsidRPr="00A8683D" w:rsidRDefault="00645BB1">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44EA542E" w14:textId="77777777" w:rsidR="00645BB1" w:rsidRPr="00A8683D" w:rsidRDefault="00645BB1">
            <w:pPr>
              <w:rPr>
                <w:b/>
              </w:rPr>
            </w:pPr>
            <w:r w:rsidRPr="00A8683D">
              <w:rPr>
                <w:b/>
              </w:rPr>
              <w:t>Pastabos</w:t>
            </w:r>
          </w:p>
        </w:tc>
      </w:tr>
      <w:tr w:rsidR="00645BB1" w:rsidRPr="00A8683D" w14:paraId="28B908C7"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24CD2C10" w14:textId="77777777" w:rsidR="00645BB1" w:rsidRPr="00A8683D" w:rsidRDefault="00555DD8">
            <w:pPr>
              <w:pStyle w:val="Tekstaslentels"/>
            </w:pPr>
            <w:r w:rsidRPr="00A8683D">
              <w:t>Metai</w:t>
            </w:r>
          </w:p>
        </w:tc>
        <w:tc>
          <w:tcPr>
            <w:tcW w:w="1980" w:type="dxa"/>
            <w:tcBorders>
              <w:top w:val="single" w:sz="2" w:space="0" w:color="auto"/>
              <w:left w:val="single" w:sz="2" w:space="0" w:color="auto"/>
              <w:bottom w:val="single" w:sz="2" w:space="0" w:color="auto"/>
              <w:right w:val="single" w:sz="2" w:space="0" w:color="auto"/>
            </w:tcBorders>
          </w:tcPr>
          <w:p w14:paraId="6E203701" w14:textId="77777777" w:rsidR="00645BB1" w:rsidRPr="00A8683D" w:rsidRDefault="00555DD8">
            <w:pPr>
              <w:pStyle w:val="Tekstaslentels"/>
            </w:pPr>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64EB0F5B" w14:textId="77777777" w:rsidR="00645BB1" w:rsidRPr="00A8683D" w:rsidRDefault="00645BB1">
            <w:pPr>
              <w:pStyle w:val="Tekstaslentels"/>
            </w:pPr>
          </w:p>
        </w:tc>
      </w:tr>
      <w:tr w:rsidR="00555DD8" w:rsidRPr="00A8683D" w14:paraId="602D01FA"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5D92714A" w14:textId="77777777" w:rsidR="00555DD8" w:rsidRPr="00A8683D" w:rsidRDefault="00555DD8" w:rsidP="00555DD8">
            <w:pPr>
              <w:pStyle w:val="Tekstaslentels"/>
            </w:pPr>
            <w:r w:rsidRPr="00A8683D">
              <w:lastRenderedPageBreak/>
              <w:t>I</w:t>
            </w:r>
            <w:r w:rsidR="00663B4E">
              <w:t xml:space="preserve"> </w:t>
            </w:r>
            <w:r w:rsidRPr="00A8683D">
              <w:t>ketv. I</w:t>
            </w:r>
            <w:r w:rsidR="00663B4E">
              <w:t xml:space="preserve"> </w:t>
            </w:r>
            <w:r w:rsidRPr="00A8683D">
              <w:t xml:space="preserve">klasifikacija ES </w:t>
            </w:r>
          </w:p>
        </w:tc>
        <w:tc>
          <w:tcPr>
            <w:tcW w:w="1980" w:type="dxa"/>
            <w:tcBorders>
              <w:top w:val="single" w:sz="2" w:space="0" w:color="auto"/>
              <w:left w:val="single" w:sz="2" w:space="0" w:color="auto"/>
              <w:bottom w:val="single" w:sz="2" w:space="0" w:color="auto"/>
              <w:right w:val="single" w:sz="2" w:space="0" w:color="auto"/>
            </w:tcBorders>
          </w:tcPr>
          <w:p w14:paraId="56110A29"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6BF9E69" w14:textId="77777777" w:rsidR="00555DD8" w:rsidRPr="00A8683D" w:rsidRDefault="00555DD8" w:rsidP="00555DD8">
            <w:pPr>
              <w:pStyle w:val="Tekstaslentels"/>
            </w:pPr>
          </w:p>
        </w:tc>
      </w:tr>
      <w:tr w:rsidR="00555DD8" w:rsidRPr="00A8683D" w14:paraId="6E33B8F3"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39B1B9E0" w14:textId="77777777" w:rsidR="00555DD8" w:rsidRPr="00A8683D" w:rsidRDefault="00555DD8" w:rsidP="00555DD8">
            <w:pPr>
              <w:pStyle w:val="Tekstaslentels"/>
            </w:pPr>
            <w:r w:rsidRPr="00A8683D">
              <w:t>I</w:t>
            </w:r>
            <w:r w:rsidR="00663B4E">
              <w:t xml:space="preserve"> </w:t>
            </w:r>
            <w:r w:rsidRPr="00A8683D">
              <w:t>ketv. I</w:t>
            </w:r>
            <w:r w:rsidR="00663B4E">
              <w:t xml:space="preserve"> </w:t>
            </w:r>
            <w:r w:rsidRPr="00A8683D">
              <w:t>klasifikacija BF</w:t>
            </w:r>
          </w:p>
        </w:tc>
        <w:tc>
          <w:tcPr>
            <w:tcW w:w="1980" w:type="dxa"/>
            <w:tcBorders>
              <w:top w:val="single" w:sz="2" w:space="0" w:color="auto"/>
              <w:left w:val="single" w:sz="2" w:space="0" w:color="auto"/>
              <w:bottom w:val="single" w:sz="2" w:space="0" w:color="auto"/>
              <w:right w:val="single" w:sz="2" w:space="0" w:color="auto"/>
            </w:tcBorders>
          </w:tcPr>
          <w:p w14:paraId="723488FC"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47817BE" w14:textId="77777777" w:rsidR="00555DD8" w:rsidRPr="00A8683D" w:rsidRDefault="00555DD8" w:rsidP="00555DD8">
            <w:pPr>
              <w:pStyle w:val="Tekstaslentels"/>
            </w:pPr>
          </w:p>
        </w:tc>
      </w:tr>
      <w:tr w:rsidR="00555DD8" w:rsidRPr="00A8683D" w14:paraId="77228183"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514B35D1" w14:textId="77777777" w:rsidR="00555DD8" w:rsidRPr="00A8683D" w:rsidRDefault="586D7F70" w:rsidP="00555DD8">
            <w:pPr>
              <w:pStyle w:val="Tekstaslentels"/>
            </w:pPr>
            <w:r>
              <w:t>Iketv. I</w:t>
            </w:r>
            <w:r w:rsidR="394223C2">
              <w:t xml:space="preserve"> </w:t>
            </w:r>
            <w:r>
              <w:t xml:space="preserve">klasifikacija ES </w:t>
            </w:r>
          </w:p>
        </w:tc>
        <w:tc>
          <w:tcPr>
            <w:tcW w:w="1980" w:type="dxa"/>
            <w:tcBorders>
              <w:top w:val="single" w:sz="2" w:space="0" w:color="auto"/>
              <w:left w:val="single" w:sz="2" w:space="0" w:color="auto"/>
              <w:bottom w:val="single" w:sz="2" w:space="0" w:color="auto"/>
              <w:right w:val="single" w:sz="2" w:space="0" w:color="auto"/>
            </w:tcBorders>
          </w:tcPr>
          <w:p w14:paraId="4D5C705C"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E4F66AA" w14:textId="77777777" w:rsidR="00555DD8" w:rsidRPr="00A8683D" w:rsidRDefault="00555DD8" w:rsidP="00555DD8">
            <w:pPr>
              <w:pStyle w:val="Tekstaslentels"/>
            </w:pPr>
          </w:p>
        </w:tc>
      </w:tr>
      <w:tr w:rsidR="00555DD8" w:rsidRPr="00A8683D" w14:paraId="0983BFE6"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01CF853D" w14:textId="77777777" w:rsidR="00555DD8" w:rsidRPr="00A8683D" w:rsidRDefault="00555DD8" w:rsidP="00555DD8">
            <w:pPr>
              <w:pStyle w:val="Tekstaslentels"/>
            </w:pPr>
            <w:r w:rsidRPr="00A8683D">
              <w:t>Iketv. II</w:t>
            </w:r>
            <w:r w:rsidR="00663B4E">
              <w:t xml:space="preserve"> </w:t>
            </w:r>
            <w:r w:rsidRPr="00A8683D">
              <w:t>klasifikacija BF</w:t>
            </w:r>
          </w:p>
        </w:tc>
        <w:tc>
          <w:tcPr>
            <w:tcW w:w="1980" w:type="dxa"/>
            <w:tcBorders>
              <w:top w:val="single" w:sz="2" w:space="0" w:color="auto"/>
              <w:left w:val="single" w:sz="2" w:space="0" w:color="auto"/>
              <w:bottom w:val="single" w:sz="2" w:space="0" w:color="auto"/>
              <w:right w:val="single" w:sz="2" w:space="0" w:color="auto"/>
            </w:tcBorders>
          </w:tcPr>
          <w:p w14:paraId="11373860"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E7A6BBC" w14:textId="77777777" w:rsidR="00555DD8" w:rsidRPr="00A8683D" w:rsidRDefault="00555DD8" w:rsidP="00555DD8">
            <w:pPr>
              <w:pStyle w:val="Tekstaslentels"/>
            </w:pPr>
          </w:p>
        </w:tc>
      </w:tr>
      <w:tr w:rsidR="00555DD8" w:rsidRPr="00A8683D" w14:paraId="15D156E2"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1E65A1AA" w14:textId="77777777" w:rsidR="00555DD8" w:rsidRPr="00A8683D" w:rsidRDefault="00555DD8" w:rsidP="00555DD8">
            <w:pPr>
              <w:pStyle w:val="Tekstaslentels"/>
            </w:pPr>
            <w:r w:rsidRPr="00A8683D">
              <w:t>II</w:t>
            </w:r>
            <w:r w:rsidR="00663B4E">
              <w:t xml:space="preserve"> </w:t>
            </w:r>
            <w:r w:rsidRPr="00A8683D">
              <w:t>ketv. I</w:t>
            </w:r>
            <w:r w:rsidR="00663B4E">
              <w:t xml:space="preserve"> </w:t>
            </w:r>
            <w:r w:rsidRPr="00A8683D">
              <w:t xml:space="preserve">klasifikacija ES </w:t>
            </w:r>
          </w:p>
        </w:tc>
        <w:tc>
          <w:tcPr>
            <w:tcW w:w="1980" w:type="dxa"/>
            <w:tcBorders>
              <w:top w:val="single" w:sz="2" w:space="0" w:color="auto"/>
              <w:left w:val="single" w:sz="2" w:space="0" w:color="auto"/>
              <w:bottom w:val="single" w:sz="2" w:space="0" w:color="auto"/>
              <w:right w:val="single" w:sz="2" w:space="0" w:color="auto"/>
            </w:tcBorders>
          </w:tcPr>
          <w:p w14:paraId="3BF7B8B2"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9755883" w14:textId="77777777" w:rsidR="00555DD8" w:rsidRPr="00A8683D" w:rsidRDefault="00555DD8" w:rsidP="00555DD8">
            <w:pPr>
              <w:pStyle w:val="Tekstaslentels"/>
            </w:pPr>
          </w:p>
        </w:tc>
      </w:tr>
      <w:tr w:rsidR="00555DD8" w:rsidRPr="00A8683D" w14:paraId="4D2445EA"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1AFEE5E9" w14:textId="77777777" w:rsidR="00555DD8" w:rsidRPr="00A8683D" w:rsidRDefault="00555DD8" w:rsidP="00555DD8">
            <w:pPr>
              <w:pStyle w:val="Tekstaslentels"/>
            </w:pPr>
            <w:r w:rsidRPr="00A8683D">
              <w:t>II</w:t>
            </w:r>
            <w:r w:rsidR="00663B4E">
              <w:t xml:space="preserve"> </w:t>
            </w:r>
            <w:r w:rsidRPr="00A8683D">
              <w:t>ketv. I</w:t>
            </w:r>
            <w:r w:rsidR="00663B4E">
              <w:t xml:space="preserve"> </w:t>
            </w:r>
            <w:r w:rsidRPr="00A8683D">
              <w:t>klasifikacija BF</w:t>
            </w:r>
          </w:p>
        </w:tc>
        <w:tc>
          <w:tcPr>
            <w:tcW w:w="1980" w:type="dxa"/>
            <w:tcBorders>
              <w:top w:val="single" w:sz="2" w:space="0" w:color="auto"/>
              <w:left w:val="single" w:sz="2" w:space="0" w:color="auto"/>
              <w:bottom w:val="single" w:sz="2" w:space="0" w:color="auto"/>
              <w:right w:val="single" w:sz="2" w:space="0" w:color="auto"/>
            </w:tcBorders>
          </w:tcPr>
          <w:p w14:paraId="3FC6CBE6"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8890F7F" w14:textId="77777777" w:rsidR="00555DD8" w:rsidRPr="00A8683D" w:rsidRDefault="00555DD8" w:rsidP="00555DD8">
            <w:pPr>
              <w:pStyle w:val="Tekstaslentels"/>
            </w:pPr>
          </w:p>
        </w:tc>
      </w:tr>
      <w:tr w:rsidR="00555DD8" w:rsidRPr="00A8683D" w14:paraId="11252BB6"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039B067E" w14:textId="77777777" w:rsidR="00555DD8" w:rsidRPr="00A8683D" w:rsidRDefault="00555DD8" w:rsidP="00555DD8">
            <w:pPr>
              <w:pStyle w:val="Tekstaslentels"/>
            </w:pPr>
            <w:r w:rsidRPr="00A8683D">
              <w:t>II</w:t>
            </w:r>
            <w:r w:rsidR="00663B4E">
              <w:t xml:space="preserve"> </w:t>
            </w:r>
            <w:r w:rsidRPr="00A8683D">
              <w:t>ketv. II</w:t>
            </w:r>
            <w:r w:rsidR="00663B4E">
              <w:t xml:space="preserve"> </w:t>
            </w:r>
            <w:r w:rsidRPr="00A8683D">
              <w:t xml:space="preserve">klasifikacija ES </w:t>
            </w:r>
          </w:p>
        </w:tc>
        <w:tc>
          <w:tcPr>
            <w:tcW w:w="1980" w:type="dxa"/>
            <w:tcBorders>
              <w:top w:val="single" w:sz="2" w:space="0" w:color="auto"/>
              <w:left w:val="single" w:sz="2" w:space="0" w:color="auto"/>
              <w:bottom w:val="single" w:sz="2" w:space="0" w:color="auto"/>
              <w:right w:val="single" w:sz="2" w:space="0" w:color="auto"/>
            </w:tcBorders>
          </w:tcPr>
          <w:p w14:paraId="6D54B323"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5693BBA" w14:textId="77777777" w:rsidR="00555DD8" w:rsidRPr="00A8683D" w:rsidRDefault="00555DD8" w:rsidP="00555DD8">
            <w:pPr>
              <w:pStyle w:val="Tekstaslentels"/>
            </w:pPr>
          </w:p>
        </w:tc>
      </w:tr>
      <w:tr w:rsidR="00555DD8" w:rsidRPr="00A8683D" w14:paraId="50318FA8"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5A0A9020" w14:textId="77777777" w:rsidR="00555DD8" w:rsidRPr="00A8683D" w:rsidRDefault="00555DD8" w:rsidP="00555DD8">
            <w:pPr>
              <w:pStyle w:val="Tekstaslentels"/>
            </w:pPr>
            <w:r w:rsidRPr="00A8683D">
              <w:t>II</w:t>
            </w:r>
            <w:r w:rsidR="00663B4E">
              <w:t xml:space="preserve"> </w:t>
            </w:r>
            <w:r w:rsidRPr="00A8683D">
              <w:t>ketv. II</w:t>
            </w:r>
            <w:r w:rsidR="00663B4E">
              <w:t xml:space="preserve"> </w:t>
            </w:r>
            <w:r w:rsidRPr="00A8683D">
              <w:t>klasifikacija BF</w:t>
            </w:r>
          </w:p>
        </w:tc>
        <w:tc>
          <w:tcPr>
            <w:tcW w:w="1980" w:type="dxa"/>
            <w:tcBorders>
              <w:top w:val="single" w:sz="2" w:space="0" w:color="auto"/>
              <w:left w:val="single" w:sz="2" w:space="0" w:color="auto"/>
              <w:bottom w:val="single" w:sz="2" w:space="0" w:color="auto"/>
              <w:right w:val="single" w:sz="2" w:space="0" w:color="auto"/>
            </w:tcBorders>
          </w:tcPr>
          <w:p w14:paraId="6247FF81"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F21D692" w14:textId="77777777" w:rsidR="00555DD8" w:rsidRPr="00A8683D" w:rsidRDefault="00555DD8" w:rsidP="00555DD8">
            <w:pPr>
              <w:pStyle w:val="Tekstaslentels"/>
            </w:pPr>
          </w:p>
        </w:tc>
      </w:tr>
      <w:tr w:rsidR="00555DD8" w:rsidRPr="00A8683D" w14:paraId="074695C5"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1860FA2C" w14:textId="77777777" w:rsidR="00555DD8" w:rsidRPr="00A8683D" w:rsidRDefault="00555DD8" w:rsidP="00555DD8">
            <w:pPr>
              <w:pStyle w:val="Tekstaslentels"/>
            </w:pPr>
            <w:r w:rsidRPr="00A8683D">
              <w:t>III</w:t>
            </w:r>
            <w:r w:rsidR="00663B4E">
              <w:t xml:space="preserve"> </w:t>
            </w:r>
            <w:r w:rsidRPr="00A8683D">
              <w:t>ketv. I</w:t>
            </w:r>
            <w:r w:rsidR="00663B4E">
              <w:t xml:space="preserve"> </w:t>
            </w:r>
            <w:r w:rsidRPr="00A8683D">
              <w:t xml:space="preserve">klasifikacija ES </w:t>
            </w:r>
          </w:p>
        </w:tc>
        <w:tc>
          <w:tcPr>
            <w:tcW w:w="1980" w:type="dxa"/>
            <w:tcBorders>
              <w:top w:val="single" w:sz="2" w:space="0" w:color="auto"/>
              <w:left w:val="single" w:sz="2" w:space="0" w:color="auto"/>
              <w:bottom w:val="single" w:sz="2" w:space="0" w:color="auto"/>
              <w:right w:val="single" w:sz="2" w:space="0" w:color="auto"/>
            </w:tcBorders>
          </w:tcPr>
          <w:p w14:paraId="5B6A312A"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3ED0788" w14:textId="77777777" w:rsidR="00555DD8" w:rsidRPr="00A8683D" w:rsidRDefault="00555DD8" w:rsidP="00555DD8">
            <w:pPr>
              <w:pStyle w:val="Tekstaslentels"/>
            </w:pPr>
          </w:p>
        </w:tc>
      </w:tr>
      <w:tr w:rsidR="00555DD8" w:rsidRPr="00A8683D" w14:paraId="19BF3165"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39EC643C" w14:textId="77777777" w:rsidR="00555DD8" w:rsidRPr="00A8683D" w:rsidRDefault="00555DD8" w:rsidP="00555DD8">
            <w:pPr>
              <w:pStyle w:val="Tekstaslentels"/>
            </w:pPr>
            <w:r w:rsidRPr="00A8683D">
              <w:t>III</w:t>
            </w:r>
            <w:r w:rsidR="00663B4E">
              <w:t xml:space="preserve"> </w:t>
            </w:r>
            <w:r w:rsidRPr="00A8683D">
              <w:t>ketv. I</w:t>
            </w:r>
            <w:r w:rsidR="00663B4E">
              <w:t xml:space="preserve"> </w:t>
            </w:r>
            <w:r w:rsidRPr="00A8683D">
              <w:t>klasifikacija BF</w:t>
            </w:r>
          </w:p>
        </w:tc>
        <w:tc>
          <w:tcPr>
            <w:tcW w:w="1980" w:type="dxa"/>
            <w:tcBorders>
              <w:top w:val="single" w:sz="2" w:space="0" w:color="auto"/>
              <w:left w:val="single" w:sz="2" w:space="0" w:color="auto"/>
              <w:bottom w:val="single" w:sz="2" w:space="0" w:color="auto"/>
              <w:right w:val="single" w:sz="2" w:space="0" w:color="auto"/>
            </w:tcBorders>
          </w:tcPr>
          <w:p w14:paraId="3CCE1815"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97E9FA4" w14:textId="77777777" w:rsidR="00555DD8" w:rsidRPr="00A8683D" w:rsidRDefault="00555DD8" w:rsidP="00555DD8">
            <w:pPr>
              <w:pStyle w:val="Tekstaslentels"/>
            </w:pPr>
          </w:p>
        </w:tc>
      </w:tr>
      <w:tr w:rsidR="00555DD8" w:rsidRPr="00A8683D" w14:paraId="32F0D2DA"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56D6A8DC" w14:textId="77777777" w:rsidR="00555DD8" w:rsidRPr="00A8683D" w:rsidRDefault="00555DD8" w:rsidP="00555DD8">
            <w:pPr>
              <w:pStyle w:val="Tekstaslentels"/>
            </w:pPr>
            <w:r w:rsidRPr="00A8683D">
              <w:t>III</w:t>
            </w:r>
            <w:r w:rsidR="00663B4E">
              <w:t xml:space="preserve"> </w:t>
            </w:r>
            <w:r w:rsidRPr="00A8683D">
              <w:t>ketv. II</w:t>
            </w:r>
            <w:r w:rsidR="00663B4E">
              <w:t xml:space="preserve"> </w:t>
            </w:r>
            <w:r w:rsidRPr="00A8683D">
              <w:t xml:space="preserve">klasifikacija ES </w:t>
            </w:r>
          </w:p>
        </w:tc>
        <w:tc>
          <w:tcPr>
            <w:tcW w:w="1980" w:type="dxa"/>
            <w:tcBorders>
              <w:top w:val="single" w:sz="2" w:space="0" w:color="auto"/>
              <w:left w:val="single" w:sz="2" w:space="0" w:color="auto"/>
              <w:bottom w:val="single" w:sz="2" w:space="0" w:color="auto"/>
              <w:right w:val="single" w:sz="2" w:space="0" w:color="auto"/>
            </w:tcBorders>
          </w:tcPr>
          <w:p w14:paraId="0418F078"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BCDD853" w14:textId="77777777" w:rsidR="00555DD8" w:rsidRPr="00A8683D" w:rsidRDefault="00555DD8" w:rsidP="00555DD8">
            <w:pPr>
              <w:pStyle w:val="Tekstaslentels"/>
            </w:pPr>
          </w:p>
        </w:tc>
      </w:tr>
      <w:tr w:rsidR="00555DD8" w:rsidRPr="00A8683D" w14:paraId="770D2B16"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5BD5C1D8" w14:textId="77777777" w:rsidR="00555DD8" w:rsidRPr="00A8683D" w:rsidRDefault="00555DD8" w:rsidP="00555DD8">
            <w:pPr>
              <w:pStyle w:val="Tekstaslentels"/>
            </w:pPr>
            <w:r w:rsidRPr="00A8683D">
              <w:t>III</w:t>
            </w:r>
            <w:r w:rsidR="00663B4E">
              <w:t xml:space="preserve"> </w:t>
            </w:r>
            <w:r w:rsidRPr="00A8683D">
              <w:t>ketv. II</w:t>
            </w:r>
            <w:r w:rsidR="00663B4E">
              <w:t xml:space="preserve"> </w:t>
            </w:r>
            <w:r w:rsidRPr="00A8683D">
              <w:t>klasifikacija BF</w:t>
            </w:r>
          </w:p>
        </w:tc>
        <w:tc>
          <w:tcPr>
            <w:tcW w:w="1980" w:type="dxa"/>
            <w:tcBorders>
              <w:top w:val="single" w:sz="2" w:space="0" w:color="auto"/>
              <w:left w:val="single" w:sz="2" w:space="0" w:color="auto"/>
              <w:bottom w:val="single" w:sz="2" w:space="0" w:color="auto"/>
              <w:right w:val="single" w:sz="2" w:space="0" w:color="auto"/>
            </w:tcBorders>
          </w:tcPr>
          <w:p w14:paraId="327A74B4"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EDBF330" w14:textId="77777777" w:rsidR="00555DD8" w:rsidRPr="00A8683D" w:rsidRDefault="00555DD8" w:rsidP="00555DD8">
            <w:pPr>
              <w:pStyle w:val="Tekstaslentels"/>
            </w:pPr>
          </w:p>
        </w:tc>
      </w:tr>
      <w:tr w:rsidR="00555DD8" w:rsidRPr="00A8683D" w14:paraId="265D7792"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4F3AE31A" w14:textId="77777777" w:rsidR="00555DD8" w:rsidRPr="00A8683D" w:rsidRDefault="00555DD8" w:rsidP="00555DD8">
            <w:pPr>
              <w:pStyle w:val="Tekstaslentels"/>
            </w:pPr>
            <w:r w:rsidRPr="00A8683D">
              <w:t>IV</w:t>
            </w:r>
            <w:r w:rsidR="00663B4E">
              <w:t xml:space="preserve"> </w:t>
            </w:r>
            <w:r w:rsidRPr="00A8683D">
              <w:t>ketv. I</w:t>
            </w:r>
            <w:r w:rsidR="00663B4E">
              <w:t xml:space="preserve"> </w:t>
            </w:r>
            <w:r w:rsidRPr="00A8683D">
              <w:t xml:space="preserve">klasifikacija ES </w:t>
            </w:r>
          </w:p>
        </w:tc>
        <w:tc>
          <w:tcPr>
            <w:tcW w:w="1980" w:type="dxa"/>
            <w:tcBorders>
              <w:top w:val="single" w:sz="2" w:space="0" w:color="auto"/>
              <w:left w:val="single" w:sz="2" w:space="0" w:color="auto"/>
              <w:bottom w:val="single" w:sz="2" w:space="0" w:color="auto"/>
              <w:right w:val="single" w:sz="2" w:space="0" w:color="auto"/>
            </w:tcBorders>
          </w:tcPr>
          <w:p w14:paraId="21273CE1"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95754CF" w14:textId="77777777" w:rsidR="00555DD8" w:rsidRPr="00A8683D" w:rsidRDefault="00555DD8" w:rsidP="00555DD8">
            <w:pPr>
              <w:pStyle w:val="Tekstaslentels"/>
            </w:pPr>
          </w:p>
        </w:tc>
      </w:tr>
      <w:tr w:rsidR="00555DD8" w:rsidRPr="00A8683D" w14:paraId="771E032B"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6AC0E4F1" w14:textId="77777777" w:rsidR="00555DD8" w:rsidRPr="00A8683D" w:rsidRDefault="00555DD8" w:rsidP="00555DD8">
            <w:pPr>
              <w:pStyle w:val="Tekstaslentels"/>
            </w:pPr>
            <w:r w:rsidRPr="00A8683D">
              <w:t>IV</w:t>
            </w:r>
            <w:r w:rsidR="00663B4E">
              <w:t xml:space="preserve"> </w:t>
            </w:r>
            <w:r w:rsidRPr="00A8683D">
              <w:t>ketv. I</w:t>
            </w:r>
            <w:r w:rsidR="00663B4E">
              <w:t xml:space="preserve"> </w:t>
            </w:r>
            <w:r w:rsidRPr="00A8683D">
              <w:t>klasifikacija BF</w:t>
            </w:r>
          </w:p>
        </w:tc>
        <w:tc>
          <w:tcPr>
            <w:tcW w:w="1980" w:type="dxa"/>
            <w:tcBorders>
              <w:top w:val="single" w:sz="2" w:space="0" w:color="auto"/>
              <w:left w:val="single" w:sz="2" w:space="0" w:color="auto"/>
              <w:bottom w:val="single" w:sz="2" w:space="0" w:color="auto"/>
              <w:right w:val="single" w:sz="2" w:space="0" w:color="auto"/>
            </w:tcBorders>
          </w:tcPr>
          <w:p w14:paraId="051BE7A4"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A923C3F" w14:textId="77777777" w:rsidR="00555DD8" w:rsidRPr="00A8683D" w:rsidRDefault="00555DD8" w:rsidP="00555DD8">
            <w:pPr>
              <w:pStyle w:val="Tekstaslentels"/>
            </w:pPr>
          </w:p>
        </w:tc>
      </w:tr>
      <w:tr w:rsidR="00555DD8" w:rsidRPr="00A8683D" w14:paraId="4B948922"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556C70FF" w14:textId="77777777" w:rsidR="00555DD8" w:rsidRPr="00A8683D" w:rsidRDefault="00555DD8" w:rsidP="00555DD8">
            <w:pPr>
              <w:pStyle w:val="Tekstaslentels"/>
            </w:pPr>
            <w:r w:rsidRPr="00A8683D">
              <w:t>IV</w:t>
            </w:r>
            <w:r w:rsidR="00663B4E">
              <w:t xml:space="preserve"> </w:t>
            </w:r>
            <w:r w:rsidRPr="00A8683D">
              <w:t>ketv. II</w:t>
            </w:r>
            <w:r w:rsidR="00663B4E">
              <w:t xml:space="preserve"> </w:t>
            </w:r>
            <w:r w:rsidRPr="00A8683D">
              <w:t xml:space="preserve">klasifikacija ES </w:t>
            </w:r>
          </w:p>
        </w:tc>
        <w:tc>
          <w:tcPr>
            <w:tcW w:w="1980" w:type="dxa"/>
            <w:tcBorders>
              <w:top w:val="single" w:sz="2" w:space="0" w:color="auto"/>
              <w:left w:val="single" w:sz="2" w:space="0" w:color="auto"/>
              <w:bottom w:val="single" w:sz="2" w:space="0" w:color="auto"/>
              <w:right w:val="single" w:sz="2" w:space="0" w:color="auto"/>
            </w:tcBorders>
          </w:tcPr>
          <w:p w14:paraId="3C37C186"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208182F" w14:textId="77777777" w:rsidR="00555DD8" w:rsidRPr="00A8683D" w:rsidRDefault="00555DD8" w:rsidP="00555DD8">
            <w:pPr>
              <w:pStyle w:val="Tekstaslentels"/>
            </w:pPr>
          </w:p>
        </w:tc>
      </w:tr>
      <w:tr w:rsidR="00555DD8" w:rsidRPr="00A8683D" w14:paraId="4C2C7652" w14:textId="77777777" w:rsidTr="6B5F7C70">
        <w:trPr>
          <w:trHeight w:val="230"/>
        </w:trPr>
        <w:tc>
          <w:tcPr>
            <w:tcW w:w="2790" w:type="dxa"/>
            <w:tcBorders>
              <w:top w:val="single" w:sz="2" w:space="0" w:color="auto"/>
              <w:left w:val="single" w:sz="2" w:space="0" w:color="auto"/>
              <w:bottom w:val="single" w:sz="2" w:space="0" w:color="auto"/>
              <w:right w:val="single" w:sz="2" w:space="0" w:color="auto"/>
            </w:tcBorders>
          </w:tcPr>
          <w:p w14:paraId="1C5DB0D3" w14:textId="77777777" w:rsidR="00555DD8" w:rsidRPr="00A8683D" w:rsidRDefault="00555DD8" w:rsidP="00555DD8">
            <w:pPr>
              <w:pStyle w:val="Tekstaslentels"/>
            </w:pPr>
            <w:r w:rsidRPr="00A8683D">
              <w:t>IV</w:t>
            </w:r>
            <w:r w:rsidR="00663B4E">
              <w:t xml:space="preserve"> </w:t>
            </w:r>
            <w:r w:rsidRPr="00A8683D">
              <w:t>ketv. II</w:t>
            </w:r>
            <w:r w:rsidR="00663B4E">
              <w:t xml:space="preserve"> </w:t>
            </w:r>
            <w:r w:rsidRPr="00A8683D">
              <w:t>klasifikacija BF</w:t>
            </w:r>
          </w:p>
        </w:tc>
        <w:tc>
          <w:tcPr>
            <w:tcW w:w="1980" w:type="dxa"/>
            <w:tcBorders>
              <w:top w:val="single" w:sz="2" w:space="0" w:color="auto"/>
              <w:left w:val="single" w:sz="2" w:space="0" w:color="auto"/>
              <w:bottom w:val="single" w:sz="2" w:space="0" w:color="auto"/>
              <w:right w:val="single" w:sz="2" w:space="0" w:color="auto"/>
            </w:tcBorders>
          </w:tcPr>
          <w:p w14:paraId="51554F77" w14:textId="77777777" w:rsidR="00555DD8" w:rsidRPr="00A8683D" w:rsidRDefault="00555DD8" w:rsidP="00555DD8">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50D666A4" w14:textId="77777777" w:rsidR="00555DD8" w:rsidRPr="00A8683D" w:rsidRDefault="00555DD8" w:rsidP="00555DD8">
            <w:pPr>
              <w:pStyle w:val="Tekstaslentels"/>
            </w:pPr>
          </w:p>
        </w:tc>
      </w:tr>
    </w:tbl>
    <w:p w14:paraId="60C41256" w14:textId="77777777" w:rsidR="00645BB1" w:rsidRPr="00A8683D" w:rsidRDefault="00645BB1" w:rsidP="00645BB1"/>
    <w:p w14:paraId="5D005252" w14:textId="77777777" w:rsidR="00645BB1" w:rsidRPr="00A8683D" w:rsidRDefault="00645BB1" w:rsidP="00645BB1"/>
    <w:p w14:paraId="7062EEE6" w14:textId="77777777" w:rsidR="00645BB1" w:rsidRPr="00A8683D" w:rsidRDefault="00645BB1" w:rsidP="00645BB1">
      <w:pPr>
        <w:ind w:firstLine="0"/>
        <w:rPr>
          <w:rFonts w:eastAsiaTheme="minorEastAsia"/>
          <w:b/>
          <w:bCs/>
          <w:color w:val="447524"/>
          <w:u w:val="single"/>
        </w:rPr>
      </w:pPr>
      <w:r w:rsidRPr="00A8683D">
        <w:rPr>
          <w:rFonts w:eastAsiaTheme="minorEastAsia"/>
          <w:b/>
          <w:bCs/>
          <w:i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45BB1" w:rsidRPr="00A8683D" w14:paraId="2A48CD4E"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1E73E8F7" w14:textId="77777777" w:rsidR="00645BB1" w:rsidRPr="00A8683D" w:rsidRDefault="00645BB1">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FBD0580" w14:textId="77777777" w:rsidR="00645BB1" w:rsidRPr="00A8683D" w:rsidRDefault="00645BB1">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7188DB0F" w14:textId="77777777" w:rsidR="00645BB1" w:rsidRPr="00A8683D" w:rsidRDefault="00645BB1">
            <w:pPr>
              <w:rPr>
                <w:b/>
              </w:rPr>
            </w:pPr>
            <w:r w:rsidRPr="00A8683D">
              <w:rPr>
                <w:b/>
              </w:rPr>
              <w:t>Pastabos</w:t>
            </w:r>
          </w:p>
        </w:tc>
      </w:tr>
      <w:tr w:rsidR="00645BB1" w:rsidRPr="00A8683D" w14:paraId="467AEC89"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5F8F0BE" w14:textId="77777777" w:rsidR="00645BB1" w:rsidRPr="00A8683D" w:rsidRDefault="00645BB1"/>
        </w:tc>
        <w:tc>
          <w:tcPr>
            <w:tcW w:w="5220" w:type="dxa"/>
            <w:tcBorders>
              <w:top w:val="single" w:sz="2" w:space="0" w:color="auto"/>
              <w:left w:val="single" w:sz="2" w:space="0" w:color="auto"/>
              <w:bottom w:val="single" w:sz="2" w:space="0" w:color="auto"/>
              <w:right w:val="single" w:sz="2" w:space="0" w:color="auto"/>
            </w:tcBorders>
          </w:tcPr>
          <w:p w14:paraId="7A3886D5" w14:textId="77777777" w:rsidR="00645BB1" w:rsidRPr="00A8683D" w:rsidRDefault="00645BB1">
            <w:pPr>
              <w:pStyle w:val="Tekstaslentels"/>
            </w:pPr>
            <w:r w:rsidRPr="00A8683D">
              <w:rPr>
                <w:b/>
              </w:rPr>
              <w:t xml:space="preserve"> </w:t>
            </w:r>
            <w:r w:rsidRPr="00A8683D">
              <w:t xml:space="preserve"> </w:t>
            </w:r>
            <w:r w:rsidRPr="00A8683D">
              <w:rPr>
                <w:b/>
              </w:rPr>
              <w:t>0..*</w:t>
            </w:r>
            <w:r w:rsidRPr="00A8683D">
              <w:rPr>
                <w:b/>
              </w:rPr>
              <w:tab/>
            </w:r>
            <w:r w:rsidR="00555DD8" w:rsidRPr="00A8683D">
              <w:t>Grafiko eilutės</w:t>
            </w:r>
            <w:r w:rsidRPr="00A8683D">
              <w:t xml:space="preserve">. </w:t>
            </w:r>
          </w:p>
          <w:p w14:paraId="6599831A" w14:textId="77777777" w:rsidR="00645BB1" w:rsidRPr="00A8683D" w:rsidRDefault="00645BB1">
            <w:pPr>
              <w:pStyle w:val="Tekstaslentels"/>
            </w:pPr>
            <w:r w:rsidRPr="00A8683D">
              <w:rPr>
                <w:b/>
              </w:rPr>
              <w:t xml:space="preserve"> </w:t>
            </w:r>
            <w:r w:rsidRPr="00A8683D">
              <w:t xml:space="preserve"> </w:t>
            </w:r>
            <w:r w:rsidRPr="00A8683D">
              <w:rPr>
                <w:b/>
              </w:rPr>
              <w:t>1</w:t>
            </w:r>
            <w:r w:rsidRPr="00A8683D">
              <w:rPr>
                <w:b/>
              </w:rPr>
              <w:tab/>
            </w:r>
            <w:r w:rsidR="00555DD8" w:rsidRPr="00A8683D">
              <w:t>Prašymai gauti lėšas</w:t>
            </w:r>
            <w:r w:rsidRPr="00A8683D">
              <w:t>.</w:t>
            </w:r>
          </w:p>
        </w:tc>
        <w:tc>
          <w:tcPr>
            <w:tcW w:w="1710" w:type="dxa"/>
            <w:tcBorders>
              <w:top w:val="single" w:sz="2" w:space="0" w:color="auto"/>
              <w:left w:val="single" w:sz="2" w:space="0" w:color="auto"/>
              <w:bottom w:val="single" w:sz="2" w:space="0" w:color="auto"/>
              <w:right w:val="single" w:sz="2" w:space="0" w:color="auto"/>
            </w:tcBorders>
          </w:tcPr>
          <w:p w14:paraId="4D4761AC" w14:textId="77777777" w:rsidR="00645BB1" w:rsidRPr="00A8683D" w:rsidRDefault="00645BB1"/>
        </w:tc>
      </w:tr>
    </w:tbl>
    <w:p w14:paraId="74D11091" w14:textId="77777777" w:rsidR="00645BB1" w:rsidRPr="00A8683D" w:rsidRDefault="00645BB1" w:rsidP="00DF40CE">
      <w:pPr>
        <w:pStyle w:val="Heading4"/>
        <w:rPr>
          <w:color w:val="004080"/>
          <w:sz w:val="28"/>
        </w:rPr>
      </w:pPr>
      <w:bookmarkStart w:id="494" w:name="_Toc159222184"/>
      <w:r w:rsidRPr="00A8683D">
        <w:t>PGL patikros lapai</w:t>
      </w:r>
      <w:bookmarkEnd w:id="494"/>
    </w:p>
    <w:p w14:paraId="137591D9" w14:textId="77777777" w:rsidR="00645BB1" w:rsidRPr="00A8683D" w:rsidRDefault="00645BB1" w:rsidP="00645BB1">
      <w:pPr>
        <w:ind w:firstLine="0"/>
      </w:pPr>
      <w:r w:rsidRPr="00A8683D">
        <w:rPr>
          <w:rFonts w:eastAsiaTheme="minorEastAsia"/>
          <w:i/>
          <w:iCs/>
          <w:color w:val="447524"/>
        </w:rPr>
        <w:t>Katalogas:</w:t>
      </w:r>
      <w:r w:rsidRPr="00A8683D">
        <w:rPr>
          <w:rStyle w:val="FieldLabel"/>
          <w:rFonts w:cs="Arial"/>
          <w:color w:val="000000"/>
        </w:rPr>
        <w:t xml:space="preserve"> Prašymai gauti lėšas</w:t>
      </w:r>
    </w:p>
    <w:p w14:paraId="2068FF63" w14:textId="77777777" w:rsidR="00645BB1" w:rsidRPr="00A8683D" w:rsidRDefault="00645BB1" w:rsidP="00645BB1">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2021. </w:t>
      </w:r>
    </w:p>
    <w:p w14:paraId="771A2C5D" w14:textId="77777777" w:rsidR="00645BB1" w:rsidRPr="00A8683D" w:rsidRDefault="00645BB1" w:rsidP="00645BB1">
      <w:pPr>
        <w:ind w:left="1440" w:hanging="1440"/>
      </w:pPr>
      <w:r w:rsidRPr="00A8683D">
        <w:rPr>
          <w:rFonts w:eastAsiaTheme="minorEastAsia"/>
          <w:i/>
          <w:iCs/>
          <w:color w:val="447524"/>
        </w:rPr>
        <w:t>Pastabos:</w:t>
      </w:r>
      <w:r w:rsidRPr="00A8683D">
        <w:rPr>
          <w:rStyle w:val="FieldLabel"/>
          <w:rFonts w:cs="Arial"/>
        </w:rPr>
        <w:tab/>
      </w:r>
    </w:p>
    <w:p w14:paraId="4224DCDA" w14:textId="77777777" w:rsidR="00645BB1" w:rsidRPr="00A8683D" w:rsidRDefault="00645BB1" w:rsidP="00645BB1"/>
    <w:p w14:paraId="1B3974C9" w14:textId="77777777" w:rsidR="00645BB1" w:rsidRPr="00A8683D" w:rsidRDefault="00645BB1" w:rsidP="00645BB1"/>
    <w:p w14:paraId="0641F17B" w14:textId="77777777" w:rsidR="00645BB1" w:rsidRPr="00A8683D" w:rsidRDefault="00645BB1" w:rsidP="00645BB1"/>
    <w:p w14:paraId="2AD9A07A" w14:textId="77777777" w:rsidR="00645BB1" w:rsidRPr="00A8683D" w:rsidRDefault="00645BB1" w:rsidP="00645BB1">
      <w:pPr>
        <w:ind w:left="1440" w:hanging="1440"/>
        <w:rPr>
          <w:rFonts w:eastAsiaTheme="minorEastAsia"/>
          <w:b/>
          <w:bCs/>
          <w:i/>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45BB1" w:rsidRPr="00A8683D" w14:paraId="7003C9B7"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9EE22E9" w14:textId="77777777" w:rsidR="00645BB1" w:rsidRPr="00A8683D" w:rsidRDefault="00645BB1">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3FBE467F" w14:textId="77777777" w:rsidR="00645BB1" w:rsidRPr="00A8683D" w:rsidRDefault="00645BB1">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01A347BD" w14:textId="77777777" w:rsidR="00645BB1" w:rsidRPr="00A8683D" w:rsidRDefault="00645BB1">
            <w:pPr>
              <w:rPr>
                <w:b/>
              </w:rPr>
            </w:pPr>
            <w:r w:rsidRPr="00A8683D">
              <w:rPr>
                <w:b/>
              </w:rPr>
              <w:t>Pastabos</w:t>
            </w:r>
          </w:p>
        </w:tc>
      </w:tr>
      <w:tr w:rsidR="00645BB1" w:rsidRPr="00A8683D" w14:paraId="66ECF619"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C5E6A31" w14:textId="77777777" w:rsidR="00645BB1" w:rsidRPr="00A8683D" w:rsidRDefault="00645BB1"/>
        </w:tc>
        <w:tc>
          <w:tcPr>
            <w:tcW w:w="5220" w:type="dxa"/>
            <w:tcBorders>
              <w:top w:val="single" w:sz="2" w:space="0" w:color="auto"/>
              <w:left w:val="single" w:sz="2" w:space="0" w:color="auto"/>
              <w:bottom w:val="single" w:sz="2" w:space="0" w:color="auto"/>
              <w:right w:val="single" w:sz="2" w:space="0" w:color="auto"/>
            </w:tcBorders>
          </w:tcPr>
          <w:p w14:paraId="2D1CB0CB" w14:textId="77777777" w:rsidR="00645BB1" w:rsidRPr="00A8683D" w:rsidRDefault="00645BB1">
            <w:pPr>
              <w:pStyle w:val="Tekstaslentels"/>
            </w:pPr>
            <w:r w:rsidRPr="00A8683D">
              <w:rPr>
                <w:b/>
              </w:rPr>
              <w:t xml:space="preserve"> </w:t>
            </w:r>
            <w:r w:rsidRPr="00A8683D">
              <w:t xml:space="preserve"> </w:t>
            </w:r>
            <w:r w:rsidRPr="00A8683D">
              <w:rPr>
                <w:b/>
              </w:rPr>
              <w:tab/>
            </w:r>
            <w:r w:rsidRPr="00A8683D">
              <w:t xml:space="preserve">PGL patikros lapai. </w:t>
            </w:r>
          </w:p>
          <w:p w14:paraId="40B7312A" w14:textId="77777777" w:rsidR="00645BB1" w:rsidRPr="00A8683D" w:rsidRDefault="00645BB1">
            <w:pPr>
              <w:pStyle w:val="Tekstaslentels"/>
            </w:pPr>
            <w:r w:rsidRPr="00A8683D">
              <w:rPr>
                <w:b/>
              </w:rPr>
              <w:lastRenderedPageBreak/>
              <w:t xml:space="preserve"> </w:t>
            </w:r>
            <w:r w:rsidRPr="00A8683D">
              <w:t xml:space="preserve"> </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4EE5F4CB" w14:textId="77777777" w:rsidR="00645BB1" w:rsidRPr="00A8683D" w:rsidRDefault="00645BB1"/>
        </w:tc>
      </w:tr>
      <w:tr w:rsidR="00645BB1" w:rsidRPr="00A8683D" w14:paraId="36E40240"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BA9FB91" w14:textId="77777777" w:rsidR="00645BB1" w:rsidRPr="00A8683D" w:rsidRDefault="00645BB1"/>
        </w:tc>
        <w:tc>
          <w:tcPr>
            <w:tcW w:w="5220" w:type="dxa"/>
            <w:tcBorders>
              <w:top w:val="single" w:sz="2" w:space="0" w:color="auto"/>
              <w:left w:val="single" w:sz="2" w:space="0" w:color="auto"/>
              <w:bottom w:val="single" w:sz="2" w:space="0" w:color="auto"/>
              <w:right w:val="single" w:sz="2" w:space="0" w:color="auto"/>
            </w:tcBorders>
          </w:tcPr>
          <w:p w14:paraId="3324C564" w14:textId="77777777" w:rsidR="00645BB1" w:rsidRPr="00A8683D" w:rsidRDefault="00645BB1">
            <w:pPr>
              <w:pStyle w:val="Tekstaslentels"/>
            </w:pPr>
            <w:r w:rsidRPr="00A8683D">
              <w:rPr>
                <w:b/>
              </w:rPr>
              <w:t xml:space="preserve"> </w:t>
            </w:r>
            <w:r w:rsidRPr="00A8683D">
              <w:t xml:space="preserve"> </w:t>
            </w:r>
            <w:r w:rsidRPr="00A8683D">
              <w:rPr>
                <w:b/>
              </w:rPr>
              <w:t>0..*</w:t>
            </w:r>
            <w:r w:rsidRPr="00A8683D">
              <w:rPr>
                <w:b/>
              </w:rPr>
              <w:tab/>
            </w:r>
            <w:r w:rsidRPr="00A8683D">
              <w:t xml:space="preserve">PGL patikros lapai. </w:t>
            </w:r>
          </w:p>
          <w:p w14:paraId="24B54D65" w14:textId="77777777" w:rsidR="00645BB1" w:rsidRPr="00A8683D" w:rsidRDefault="00645BB1">
            <w:pPr>
              <w:pStyle w:val="Tekstaslentels"/>
            </w:pPr>
            <w:r w:rsidRPr="00A8683D">
              <w:rPr>
                <w:b/>
              </w:rPr>
              <w:t xml:space="preserve"> </w:t>
            </w:r>
            <w:r w:rsidRPr="00A8683D">
              <w:t xml:space="preserve"> </w:t>
            </w:r>
            <w:r w:rsidRPr="00A8683D">
              <w:rPr>
                <w:b/>
              </w:rPr>
              <w:t>1</w:t>
            </w:r>
            <w:r w:rsidRPr="00A8683D">
              <w:rPr>
                <w:b/>
              </w:rPr>
              <w:tab/>
            </w:r>
            <w:r w:rsidRPr="00A8683D">
              <w:t>Prašymai gauti lėšas.</w:t>
            </w:r>
          </w:p>
        </w:tc>
        <w:tc>
          <w:tcPr>
            <w:tcW w:w="1710" w:type="dxa"/>
            <w:tcBorders>
              <w:top w:val="single" w:sz="2" w:space="0" w:color="auto"/>
              <w:left w:val="single" w:sz="2" w:space="0" w:color="auto"/>
              <w:bottom w:val="single" w:sz="2" w:space="0" w:color="auto"/>
              <w:right w:val="single" w:sz="2" w:space="0" w:color="auto"/>
            </w:tcBorders>
          </w:tcPr>
          <w:p w14:paraId="5A66DAC8" w14:textId="77777777" w:rsidR="00645BB1" w:rsidRPr="00A8683D" w:rsidRDefault="00645BB1"/>
        </w:tc>
      </w:tr>
    </w:tbl>
    <w:p w14:paraId="643711B0" w14:textId="77777777" w:rsidR="00645BB1" w:rsidRPr="00A8683D" w:rsidRDefault="00645BB1" w:rsidP="00DF40CE">
      <w:pPr>
        <w:pStyle w:val="Heading4"/>
      </w:pPr>
      <w:bookmarkStart w:id="495" w:name="_Toc159222185"/>
      <w:r w:rsidRPr="00A8683D">
        <w:t>PGL dokumentai</w:t>
      </w:r>
      <w:bookmarkEnd w:id="495"/>
    </w:p>
    <w:p w14:paraId="2FAE6EDF" w14:textId="77777777" w:rsidR="00645BB1" w:rsidRPr="00A8683D" w:rsidRDefault="00645BB1" w:rsidP="00645BB1">
      <w:pPr>
        <w:ind w:firstLine="0"/>
      </w:pPr>
      <w:r w:rsidRPr="00A8683D">
        <w:rPr>
          <w:rFonts w:eastAsiaTheme="minorEastAsia"/>
          <w:i/>
          <w:iCs/>
          <w:color w:val="447524"/>
        </w:rPr>
        <w:t>Katalogas:</w:t>
      </w:r>
      <w:r w:rsidRPr="00A8683D">
        <w:rPr>
          <w:rStyle w:val="FieldLabel"/>
          <w:rFonts w:cs="Arial"/>
          <w:color w:val="000000"/>
        </w:rPr>
        <w:t xml:space="preserve"> Prašymai gauti lėšas</w:t>
      </w:r>
    </w:p>
    <w:p w14:paraId="51E023FF" w14:textId="77777777" w:rsidR="00645BB1" w:rsidRPr="00A8683D" w:rsidRDefault="00645BB1" w:rsidP="00645BB1">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2021. </w:t>
      </w:r>
    </w:p>
    <w:p w14:paraId="1ED1D650" w14:textId="77777777" w:rsidR="00645BB1" w:rsidRPr="00A8683D" w:rsidRDefault="00645BB1" w:rsidP="00645BB1">
      <w:pPr>
        <w:ind w:left="1440" w:hanging="1440"/>
      </w:pPr>
      <w:r w:rsidRPr="00A8683D">
        <w:rPr>
          <w:rFonts w:eastAsiaTheme="minorEastAsia"/>
          <w:i/>
          <w:iCs/>
          <w:color w:val="447524"/>
        </w:rPr>
        <w:t>Pastabos:</w:t>
      </w:r>
      <w:r w:rsidRPr="00A8683D">
        <w:rPr>
          <w:rStyle w:val="FieldLabel"/>
          <w:rFonts w:cs="Arial"/>
        </w:rPr>
        <w:tab/>
      </w:r>
    </w:p>
    <w:p w14:paraId="73178B62" w14:textId="77777777" w:rsidR="00645BB1" w:rsidRPr="00A8683D" w:rsidRDefault="00645BB1" w:rsidP="00645BB1"/>
    <w:p w14:paraId="694B2403" w14:textId="77777777" w:rsidR="00645BB1" w:rsidRPr="00A8683D" w:rsidRDefault="00645BB1" w:rsidP="00645BB1"/>
    <w:p w14:paraId="02B17936" w14:textId="77777777" w:rsidR="00645BB1" w:rsidRPr="00A8683D" w:rsidRDefault="00645BB1" w:rsidP="00645BB1"/>
    <w:p w14:paraId="6D83B23B" w14:textId="77777777" w:rsidR="00645BB1" w:rsidRPr="00A8683D" w:rsidRDefault="00645BB1" w:rsidP="00645BB1">
      <w:pPr>
        <w:ind w:left="1440" w:hanging="1440"/>
        <w:rPr>
          <w:rFonts w:eastAsiaTheme="minorEastAsia"/>
          <w:b/>
          <w:bCs/>
          <w:i/>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45BB1" w:rsidRPr="00A8683D" w14:paraId="4E660355"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0596251" w14:textId="77777777" w:rsidR="00645BB1" w:rsidRPr="00A8683D" w:rsidRDefault="00645BB1">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301DA8F3" w14:textId="77777777" w:rsidR="00645BB1" w:rsidRPr="00A8683D" w:rsidRDefault="00645BB1">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7CE73EED" w14:textId="77777777" w:rsidR="00645BB1" w:rsidRPr="00A8683D" w:rsidRDefault="00645BB1">
            <w:pPr>
              <w:rPr>
                <w:b/>
              </w:rPr>
            </w:pPr>
            <w:r w:rsidRPr="00A8683D">
              <w:rPr>
                <w:b/>
              </w:rPr>
              <w:t>Pastabos</w:t>
            </w:r>
          </w:p>
        </w:tc>
      </w:tr>
      <w:tr w:rsidR="00645BB1" w:rsidRPr="00A8683D" w14:paraId="2ED56ABB"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3A9AA9D3" w14:textId="77777777" w:rsidR="00645BB1" w:rsidRPr="00A8683D" w:rsidRDefault="00645BB1"/>
        </w:tc>
        <w:tc>
          <w:tcPr>
            <w:tcW w:w="5220" w:type="dxa"/>
            <w:tcBorders>
              <w:top w:val="single" w:sz="2" w:space="0" w:color="auto"/>
              <w:left w:val="single" w:sz="2" w:space="0" w:color="auto"/>
              <w:bottom w:val="single" w:sz="2" w:space="0" w:color="auto"/>
              <w:right w:val="single" w:sz="2" w:space="0" w:color="auto"/>
            </w:tcBorders>
          </w:tcPr>
          <w:p w14:paraId="5A71C43D" w14:textId="77777777" w:rsidR="00645BB1" w:rsidRPr="00A8683D" w:rsidRDefault="00645BB1">
            <w:pPr>
              <w:pStyle w:val="Tekstaslentels"/>
            </w:pPr>
            <w:r w:rsidRPr="00A8683D">
              <w:rPr>
                <w:b/>
              </w:rPr>
              <w:t xml:space="preserve"> </w:t>
            </w:r>
            <w:r w:rsidRPr="00A8683D">
              <w:t xml:space="preserve"> </w:t>
            </w:r>
            <w:r w:rsidRPr="00A8683D">
              <w:rPr>
                <w:b/>
              </w:rPr>
              <w:tab/>
            </w:r>
            <w:r w:rsidRPr="00A8683D">
              <w:t xml:space="preserve">PGL dokumentai. </w:t>
            </w:r>
          </w:p>
          <w:p w14:paraId="59824807" w14:textId="77777777" w:rsidR="00645BB1" w:rsidRPr="00A8683D" w:rsidRDefault="00645BB1">
            <w:pPr>
              <w:pStyle w:val="Tekstaslentels"/>
            </w:pPr>
            <w:r w:rsidRPr="00A8683D">
              <w:rPr>
                <w:b/>
              </w:rPr>
              <w:t xml:space="preserve"> </w:t>
            </w:r>
            <w:r w:rsidRPr="00A8683D">
              <w:t xml:space="preserve"> </w:t>
            </w:r>
            <w:r w:rsidRPr="00A8683D">
              <w:rPr>
                <w:b/>
              </w:rPr>
              <w:tab/>
            </w:r>
            <w:r w:rsidRPr="00A8683D">
              <w:t>Dokumentai.</w:t>
            </w:r>
          </w:p>
        </w:tc>
        <w:tc>
          <w:tcPr>
            <w:tcW w:w="1710" w:type="dxa"/>
            <w:tcBorders>
              <w:top w:val="single" w:sz="2" w:space="0" w:color="auto"/>
              <w:left w:val="single" w:sz="2" w:space="0" w:color="auto"/>
              <w:bottom w:val="single" w:sz="2" w:space="0" w:color="auto"/>
              <w:right w:val="single" w:sz="2" w:space="0" w:color="auto"/>
            </w:tcBorders>
          </w:tcPr>
          <w:p w14:paraId="761215A6" w14:textId="77777777" w:rsidR="00645BB1" w:rsidRPr="00A8683D" w:rsidRDefault="00645BB1"/>
        </w:tc>
      </w:tr>
      <w:tr w:rsidR="00645BB1" w:rsidRPr="00A8683D" w14:paraId="19B0960A"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C6C514A" w14:textId="77777777" w:rsidR="00645BB1" w:rsidRPr="00A8683D" w:rsidRDefault="00645BB1"/>
        </w:tc>
        <w:tc>
          <w:tcPr>
            <w:tcW w:w="5220" w:type="dxa"/>
            <w:tcBorders>
              <w:top w:val="single" w:sz="2" w:space="0" w:color="auto"/>
              <w:left w:val="single" w:sz="2" w:space="0" w:color="auto"/>
              <w:bottom w:val="single" w:sz="2" w:space="0" w:color="auto"/>
              <w:right w:val="single" w:sz="2" w:space="0" w:color="auto"/>
            </w:tcBorders>
          </w:tcPr>
          <w:p w14:paraId="7277570D" w14:textId="77777777" w:rsidR="00645BB1" w:rsidRPr="00A8683D" w:rsidRDefault="00645BB1">
            <w:pPr>
              <w:pStyle w:val="Tekstaslentels"/>
            </w:pPr>
            <w:r w:rsidRPr="00A8683D">
              <w:rPr>
                <w:b/>
              </w:rPr>
              <w:t xml:space="preserve"> </w:t>
            </w:r>
            <w:r w:rsidRPr="00A8683D">
              <w:t xml:space="preserve"> </w:t>
            </w:r>
            <w:r w:rsidRPr="00A8683D">
              <w:rPr>
                <w:b/>
              </w:rPr>
              <w:t>0..*</w:t>
            </w:r>
            <w:r w:rsidRPr="00A8683D">
              <w:rPr>
                <w:b/>
              </w:rPr>
              <w:tab/>
            </w:r>
            <w:r w:rsidRPr="00A8683D">
              <w:t xml:space="preserve">PGL dokumentai. </w:t>
            </w:r>
          </w:p>
          <w:p w14:paraId="67537F63" w14:textId="77777777" w:rsidR="00645BB1" w:rsidRPr="00A8683D" w:rsidRDefault="00645BB1">
            <w:pPr>
              <w:pStyle w:val="Tekstaslentels"/>
            </w:pPr>
            <w:r w:rsidRPr="00A8683D">
              <w:rPr>
                <w:b/>
              </w:rPr>
              <w:t xml:space="preserve"> </w:t>
            </w:r>
            <w:r w:rsidRPr="00A8683D">
              <w:t xml:space="preserve"> </w:t>
            </w:r>
            <w:r w:rsidRPr="00A8683D">
              <w:rPr>
                <w:b/>
              </w:rPr>
              <w:t>1</w:t>
            </w:r>
            <w:r w:rsidRPr="00A8683D">
              <w:rPr>
                <w:b/>
              </w:rPr>
              <w:tab/>
            </w:r>
            <w:r w:rsidRPr="00A8683D">
              <w:t>Prašymai gauti lėšas.</w:t>
            </w:r>
          </w:p>
        </w:tc>
        <w:tc>
          <w:tcPr>
            <w:tcW w:w="1710" w:type="dxa"/>
            <w:tcBorders>
              <w:top w:val="single" w:sz="2" w:space="0" w:color="auto"/>
              <w:left w:val="single" w:sz="2" w:space="0" w:color="auto"/>
              <w:bottom w:val="single" w:sz="2" w:space="0" w:color="auto"/>
              <w:right w:val="single" w:sz="2" w:space="0" w:color="auto"/>
            </w:tcBorders>
          </w:tcPr>
          <w:p w14:paraId="094AE7F0" w14:textId="77777777" w:rsidR="00645BB1" w:rsidRPr="00A8683D" w:rsidRDefault="00645BB1"/>
        </w:tc>
      </w:tr>
    </w:tbl>
    <w:p w14:paraId="2678CBC9" w14:textId="77777777" w:rsidR="00645BB1" w:rsidRPr="00A8683D" w:rsidRDefault="00645BB1" w:rsidP="00DF40CE">
      <w:pPr>
        <w:pStyle w:val="Heading4"/>
      </w:pPr>
      <w:bookmarkStart w:id="496" w:name="_Toc159222186"/>
      <w:r w:rsidRPr="00A8683D">
        <w:t>PGL būsenų istorija</w:t>
      </w:r>
      <w:bookmarkEnd w:id="496"/>
    </w:p>
    <w:p w14:paraId="032EA2CF" w14:textId="77777777" w:rsidR="00645BB1" w:rsidRPr="00A8683D" w:rsidRDefault="00645BB1" w:rsidP="00645BB1">
      <w:pPr>
        <w:ind w:firstLine="0"/>
      </w:pPr>
      <w:r w:rsidRPr="00A8683D">
        <w:rPr>
          <w:rFonts w:eastAsiaTheme="minorEastAsia"/>
          <w:i/>
          <w:iCs/>
          <w:color w:val="447524"/>
        </w:rPr>
        <w:t>Katalogas:</w:t>
      </w:r>
      <w:r w:rsidRPr="00A8683D">
        <w:rPr>
          <w:rStyle w:val="FieldLabel"/>
          <w:rFonts w:cs="Arial"/>
          <w:color w:val="000000"/>
        </w:rPr>
        <w:t xml:space="preserve"> Prašymai gauti lėšas</w:t>
      </w:r>
    </w:p>
    <w:p w14:paraId="2F2888F0" w14:textId="77777777" w:rsidR="00645BB1" w:rsidRPr="00A8683D" w:rsidRDefault="00645BB1" w:rsidP="00645BB1">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2021. </w:t>
      </w:r>
    </w:p>
    <w:p w14:paraId="411A1956" w14:textId="77777777" w:rsidR="00645BB1" w:rsidRPr="00A8683D" w:rsidRDefault="00645BB1" w:rsidP="00645BB1">
      <w:pPr>
        <w:ind w:left="1440" w:hanging="1440"/>
      </w:pPr>
      <w:r w:rsidRPr="00A8683D">
        <w:rPr>
          <w:rFonts w:eastAsiaTheme="minorEastAsia"/>
          <w:i/>
          <w:iCs/>
          <w:color w:val="447524"/>
        </w:rPr>
        <w:t>Pastabos:</w:t>
      </w:r>
      <w:r w:rsidRPr="00A8683D">
        <w:rPr>
          <w:rStyle w:val="FieldLabel"/>
          <w:rFonts w:cs="Arial"/>
        </w:rPr>
        <w:tab/>
      </w:r>
      <w:r w:rsidRPr="00A8683D">
        <w:rPr>
          <w:rStyle w:val="FieldLabel"/>
          <w:rFonts w:cs="Arial"/>
        </w:rPr>
        <w:tab/>
      </w:r>
    </w:p>
    <w:p w14:paraId="214AC0ED" w14:textId="77777777" w:rsidR="00645BB1" w:rsidRPr="00A8683D" w:rsidRDefault="00645BB1" w:rsidP="00645BB1"/>
    <w:p w14:paraId="4BD7FEEA" w14:textId="77777777" w:rsidR="00645BB1" w:rsidRPr="00A8683D" w:rsidRDefault="00645BB1" w:rsidP="00645BB1">
      <w:pPr>
        <w:ind w:left="1440" w:hanging="1440"/>
        <w:rPr>
          <w:rFonts w:eastAsiaTheme="minorEastAsia"/>
          <w:b/>
          <w:bCs/>
          <w:color w:val="447524"/>
          <w:u w:val="single"/>
        </w:rPr>
      </w:pPr>
      <w:r w:rsidRPr="00A8683D">
        <w:rPr>
          <w:rFonts w:eastAsiaTheme="minorEastAsia"/>
          <w:b/>
          <w:bCs/>
          <w:i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645BB1" w:rsidRPr="00A8683D" w14:paraId="7DB404DE" w14:textId="77777777" w:rsidTr="1B54E4B5">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385B4767" w14:textId="77777777" w:rsidR="00645BB1" w:rsidRPr="00A8683D" w:rsidRDefault="00645BB1">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20CEFF94" w14:textId="77777777" w:rsidR="00645BB1" w:rsidRPr="00A8683D" w:rsidRDefault="00645BB1">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402F9D58" w14:textId="77777777" w:rsidR="00645BB1" w:rsidRPr="00A8683D" w:rsidRDefault="00645BB1">
            <w:pPr>
              <w:rPr>
                <w:b/>
              </w:rPr>
            </w:pPr>
            <w:r w:rsidRPr="00A8683D">
              <w:rPr>
                <w:b/>
              </w:rPr>
              <w:t>Pastabos</w:t>
            </w:r>
          </w:p>
        </w:tc>
      </w:tr>
      <w:tr w:rsidR="00645BB1" w:rsidRPr="00A8683D" w14:paraId="0C6F5803" w14:textId="77777777" w:rsidTr="1B54E4B5">
        <w:trPr>
          <w:trHeight w:val="230"/>
        </w:trPr>
        <w:tc>
          <w:tcPr>
            <w:tcW w:w="2790" w:type="dxa"/>
            <w:tcBorders>
              <w:top w:val="single" w:sz="2" w:space="0" w:color="auto"/>
              <w:left w:val="single" w:sz="2" w:space="0" w:color="auto"/>
              <w:bottom w:val="single" w:sz="2" w:space="0" w:color="auto"/>
              <w:right w:val="single" w:sz="2" w:space="0" w:color="auto"/>
            </w:tcBorders>
          </w:tcPr>
          <w:p w14:paraId="7E2BB8EC" w14:textId="77777777" w:rsidR="00645BB1" w:rsidRPr="00A8683D" w:rsidRDefault="00645BB1">
            <w:pPr>
              <w:pStyle w:val="Tekstaslentels"/>
            </w:pPr>
            <w:r w:rsidRPr="00A8683D">
              <w:t>Data ir laikas</w:t>
            </w:r>
          </w:p>
        </w:tc>
        <w:tc>
          <w:tcPr>
            <w:tcW w:w="1980" w:type="dxa"/>
            <w:tcBorders>
              <w:top w:val="single" w:sz="2" w:space="0" w:color="auto"/>
              <w:left w:val="single" w:sz="2" w:space="0" w:color="auto"/>
              <w:bottom w:val="single" w:sz="2" w:space="0" w:color="auto"/>
              <w:right w:val="single" w:sz="2" w:space="0" w:color="auto"/>
            </w:tcBorders>
          </w:tcPr>
          <w:p w14:paraId="6E6234BC" w14:textId="77777777" w:rsidR="00645BB1" w:rsidRPr="00A8683D" w:rsidRDefault="00645BB1">
            <w:pPr>
              <w:pStyle w:val="Tekstaslentels"/>
            </w:pPr>
            <w:r w:rsidRPr="00A8683D">
              <w:t>Data ir laikas</w:t>
            </w:r>
          </w:p>
        </w:tc>
        <w:tc>
          <w:tcPr>
            <w:tcW w:w="4680" w:type="dxa"/>
            <w:tcBorders>
              <w:top w:val="single" w:sz="2" w:space="0" w:color="auto"/>
              <w:left w:val="single" w:sz="2" w:space="0" w:color="auto"/>
              <w:bottom w:val="single" w:sz="2" w:space="0" w:color="auto"/>
              <w:right w:val="single" w:sz="2" w:space="0" w:color="auto"/>
            </w:tcBorders>
          </w:tcPr>
          <w:p w14:paraId="488E0C01" w14:textId="77777777" w:rsidR="00645BB1" w:rsidRPr="00A8683D" w:rsidRDefault="00645BB1">
            <w:pPr>
              <w:pStyle w:val="Tekstaslentels"/>
            </w:pPr>
            <w:r w:rsidRPr="00A8683D">
              <w:t>Būsenos pakeitimo data ir laikas.</w:t>
            </w:r>
          </w:p>
        </w:tc>
      </w:tr>
      <w:tr w:rsidR="00645BB1" w:rsidRPr="00A8683D" w14:paraId="3123DE63" w14:textId="77777777" w:rsidTr="1B54E4B5">
        <w:trPr>
          <w:trHeight w:val="230"/>
        </w:trPr>
        <w:tc>
          <w:tcPr>
            <w:tcW w:w="2790" w:type="dxa"/>
            <w:tcBorders>
              <w:top w:val="single" w:sz="2" w:space="0" w:color="auto"/>
              <w:left w:val="single" w:sz="2" w:space="0" w:color="auto"/>
              <w:bottom w:val="single" w:sz="2" w:space="0" w:color="auto"/>
              <w:right w:val="single" w:sz="2" w:space="0" w:color="auto"/>
            </w:tcBorders>
          </w:tcPr>
          <w:p w14:paraId="26900FCE" w14:textId="77777777" w:rsidR="00645BB1" w:rsidRPr="00A8683D" w:rsidRDefault="00645BB1">
            <w:pPr>
              <w:pStyle w:val="Tekstaslentels"/>
            </w:pPr>
            <w:r>
              <w:t>Būsena</w:t>
            </w:r>
          </w:p>
        </w:tc>
        <w:tc>
          <w:tcPr>
            <w:tcW w:w="1980" w:type="dxa"/>
            <w:tcBorders>
              <w:top w:val="single" w:sz="2" w:space="0" w:color="auto"/>
              <w:left w:val="single" w:sz="2" w:space="0" w:color="auto"/>
              <w:bottom w:val="single" w:sz="2" w:space="0" w:color="auto"/>
              <w:right w:val="single" w:sz="2" w:space="0" w:color="auto"/>
            </w:tcBorders>
          </w:tcPr>
          <w:p w14:paraId="7FBB2BD2" w14:textId="77777777" w:rsidR="00645BB1" w:rsidRPr="00A8683D" w:rsidRDefault="00645BB1">
            <w:pPr>
              <w:pStyle w:val="Tekstaslentels"/>
            </w:pPr>
            <w:r>
              <w:t>Reikšmių sąrašas</w:t>
            </w:r>
          </w:p>
        </w:tc>
        <w:tc>
          <w:tcPr>
            <w:tcW w:w="4680" w:type="dxa"/>
            <w:tcBorders>
              <w:top w:val="single" w:sz="2" w:space="0" w:color="auto"/>
              <w:left w:val="single" w:sz="2" w:space="0" w:color="auto"/>
              <w:bottom w:val="single" w:sz="2" w:space="0" w:color="auto"/>
              <w:right w:val="single" w:sz="2" w:space="0" w:color="auto"/>
            </w:tcBorders>
          </w:tcPr>
          <w:p w14:paraId="4A8D1D43" w14:textId="77777777" w:rsidR="00645BB1" w:rsidRDefault="004C1B59">
            <w:pPr>
              <w:pStyle w:val="Tekstaslentels"/>
            </w:pPr>
            <w:r>
              <w:t>PGL būsenos:</w:t>
            </w:r>
          </w:p>
          <w:p w14:paraId="22A8647D" w14:textId="77777777" w:rsidR="004C1B59" w:rsidRPr="00A8683D" w:rsidRDefault="004C1B59">
            <w:pPr>
              <w:pStyle w:val="Tekstaslentels"/>
            </w:pPr>
            <w:r>
              <w:t xml:space="preserve">Rengiama; Pateiktas; </w:t>
            </w:r>
            <w:r w:rsidR="00140A04">
              <w:t>Rasti neatitikimai</w:t>
            </w:r>
            <w:r>
              <w:t>; Patvirtintas</w:t>
            </w:r>
            <w:r w:rsidR="00140A04">
              <w:t xml:space="preserve">, </w:t>
            </w:r>
            <w:r w:rsidR="004B4393">
              <w:t>Vertinamas</w:t>
            </w:r>
            <w:r w:rsidR="00AA318B">
              <w:t xml:space="preserve">, </w:t>
            </w:r>
            <w:r w:rsidR="00D66E8D">
              <w:t xml:space="preserve">Patvirtintas apmokėjimui, </w:t>
            </w:r>
            <w:r w:rsidR="002E6111">
              <w:t>Atmestas.</w:t>
            </w:r>
          </w:p>
        </w:tc>
      </w:tr>
    </w:tbl>
    <w:p w14:paraId="481740AD" w14:textId="77777777" w:rsidR="00645BB1" w:rsidRPr="00A8683D" w:rsidRDefault="00645BB1" w:rsidP="00645BB1"/>
    <w:p w14:paraId="3F18F5FA" w14:textId="77777777" w:rsidR="00645BB1" w:rsidRPr="00A8683D" w:rsidRDefault="00645BB1" w:rsidP="00645BB1"/>
    <w:p w14:paraId="3BA15C73" w14:textId="77777777" w:rsidR="00645BB1" w:rsidRPr="00A8683D" w:rsidRDefault="00645BB1" w:rsidP="00645BB1">
      <w:pPr>
        <w:ind w:left="1440" w:hanging="1440"/>
        <w:rPr>
          <w:rFonts w:eastAsiaTheme="minorEastAsia"/>
          <w:b/>
          <w:bCs/>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645BB1" w:rsidRPr="00A8683D" w14:paraId="52FC1DCF"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38647F72" w14:textId="77777777" w:rsidR="00645BB1" w:rsidRPr="00A8683D" w:rsidRDefault="00645BB1">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279FFD3" w14:textId="77777777" w:rsidR="00645BB1" w:rsidRPr="00A8683D" w:rsidRDefault="00645BB1">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1D57F91A" w14:textId="77777777" w:rsidR="00645BB1" w:rsidRPr="00A8683D" w:rsidRDefault="00645BB1">
            <w:pPr>
              <w:rPr>
                <w:b/>
              </w:rPr>
            </w:pPr>
            <w:r w:rsidRPr="00A8683D">
              <w:rPr>
                <w:b/>
              </w:rPr>
              <w:t>Pastabos</w:t>
            </w:r>
          </w:p>
        </w:tc>
      </w:tr>
      <w:tr w:rsidR="00645BB1" w:rsidRPr="00A8683D" w14:paraId="14E7D6F0"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D1063FE" w14:textId="77777777" w:rsidR="00645BB1" w:rsidRPr="00A8683D" w:rsidRDefault="00645BB1"/>
        </w:tc>
        <w:tc>
          <w:tcPr>
            <w:tcW w:w="5220" w:type="dxa"/>
            <w:tcBorders>
              <w:top w:val="single" w:sz="2" w:space="0" w:color="auto"/>
              <w:left w:val="single" w:sz="2" w:space="0" w:color="auto"/>
              <w:bottom w:val="single" w:sz="2" w:space="0" w:color="auto"/>
              <w:right w:val="single" w:sz="2" w:space="0" w:color="auto"/>
            </w:tcBorders>
          </w:tcPr>
          <w:p w14:paraId="68D8E049" w14:textId="77777777" w:rsidR="00645BB1" w:rsidRPr="00A8683D" w:rsidRDefault="00645BB1">
            <w:pPr>
              <w:pStyle w:val="Tekstaslentels"/>
            </w:pPr>
            <w:r w:rsidRPr="00A8683D">
              <w:rPr>
                <w:b/>
              </w:rPr>
              <w:t xml:space="preserve"> </w:t>
            </w:r>
            <w:r w:rsidRPr="00A8683D">
              <w:t xml:space="preserve"> </w:t>
            </w:r>
            <w:r w:rsidRPr="00A8683D">
              <w:rPr>
                <w:b/>
              </w:rPr>
              <w:t>0..*</w:t>
            </w:r>
            <w:r w:rsidRPr="00A8683D">
              <w:rPr>
                <w:b/>
              </w:rPr>
              <w:tab/>
            </w:r>
            <w:r w:rsidRPr="00A8683D">
              <w:t xml:space="preserve">PGL būsenų istorija. </w:t>
            </w:r>
          </w:p>
          <w:p w14:paraId="632148A1" w14:textId="77777777" w:rsidR="00645BB1" w:rsidRPr="00A8683D" w:rsidRDefault="00645BB1">
            <w:pPr>
              <w:pStyle w:val="Tekstaslentels"/>
            </w:pPr>
            <w:r w:rsidRPr="00A8683D">
              <w:rPr>
                <w:b/>
              </w:rPr>
              <w:lastRenderedPageBreak/>
              <w:t xml:space="preserve"> </w:t>
            </w:r>
            <w:r w:rsidRPr="00A8683D">
              <w:t xml:space="preserve"> </w:t>
            </w:r>
            <w:r w:rsidRPr="00A8683D">
              <w:rPr>
                <w:b/>
              </w:rPr>
              <w:t>1</w:t>
            </w:r>
            <w:r w:rsidRPr="00A8683D">
              <w:rPr>
                <w:b/>
              </w:rPr>
              <w:tab/>
            </w:r>
            <w:r w:rsidRPr="00A8683D">
              <w:t>Prašymai gauti lėšas.</w:t>
            </w:r>
          </w:p>
        </w:tc>
        <w:tc>
          <w:tcPr>
            <w:tcW w:w="1710" w:type="dxa"/>
            <w:tcBorders>
              <w:top w:val="single" w:sz="2" w:space="0" w:color="auto"/>
              <w:left w:val="single" w:sz="2" w:space="0" w:color="auto"/>
              <w:bottom w:val="single" w:sz="2" w:space="0" w:color="auto"/>
              <w:right w:val="single" w:sz="2" w:space="0" w:color="auto"/>
            </w:tcBorders>
          </w:tcPr>
          <w:p w14:paraId="0EEC28D9" w14:textId="77777777" w:rsidR="00645BB1" w:rsidRPr="00A8683D" w:rsidRDefault="00645BB1"/>
        </w:tc>
      </w:tr>
      <w:tr w:rsidR="00645BB1" w:rsidRPr="00A8683D" w14:paraId="167DAFA1"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1D2D8151" w14:textId="77777777" w:rsidR="00645BB1" w:rsidRPr="00A8683D" w:rsidRDefault="00645BB1"/>
        </w:tc>
        <w:tc>
          <w:tcPr>
            <w:tcW w:w="5220" w:type="dxa"/>
            <w:tcBorders>
              <w:top w:val="single" w:sz="2" w:space="0" w:color="auto"/>
              <w:left w:val="single" w:sz="2" w:space="0" w:color="auto"/>
              <w:bottom w:val="single" w:sz="2" w:space="0" w:color="auto"/>
              <w:right w:val="single" w:sz="2" w:space="0" w:color="auto"/>
            </w:tcBorders>
          </w:tcPr>
          <w:p w14:paraId="75C6C8E1" w14:textId="77777777" w:rsidR="00645BB1" w:rsidRPr="00A8683D" w:rsidRDefault="00645BB1">
            <w:pPr>
              <w:pStyle w:val="Tekstaslentels"/>
            </w:pPr>
            <w:r w:rsidRPr="00A8683D">
              <w:rPr>
                <w:b/>
              </w:rPr>
              <w:t xml:space="preserve"> </w:t>
            </w:r>
            <w:r w:rsidRPr="00A8683D">
              <w:t xml:space="preserve"> </w:t>
            </w:r>
            <w:r w:rsidRPr="00A8683D">
              <w:rPr>
                <w:b/>
              </w:rPr>
              <w:t>0..*</w:t>
            </w:r>
            <w:r w:rsidRPr="00A8683D">
              <w:rPr>
                <w:b/>
              </w:rPr>
              <w:tab/>
            </w:r>
            <w:r w:rsidRPr="00A8683D">
              <w:t xml:space="preserve">PGL būsenų istorija. </w:t>
            </w:r>
          </w:p>
          <w:p w14:paraId="66155260" w14:textId="77777777" w:rsidR="00645BB1" w:rsidRPr="00A8683D" w:rsidRDefault="00645BB1">
            <w:pPr>
              <w:pStyle w:val="Tekstaslentels"/>
            </w:pPr>
            <w:r w:rsidRPr="00A8683D">
              <w:rPr>
                <w:b/>
              </w:rPr>
              <w:t xml:space="preserve"> </w:t>
            </w:r>
            <w:r w:rsidRPr="00A8683D">
              <w:t xml:space="preserve"> </w:t>
            </w:r>
            <w:r w:rsidRPr="00A8683D">
              <w:rPr>
                <w:b/>
              </w:rPr>
              <w:t>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5B0629C7" w14:textId="77777777" w:rsidR="00645BB1" w:rsidRPr="00A8683D" w:rsidRDefault="00645BB1"/>
        </w:tc>
      </w:tr>
    </w:tbl>
    <w:p w14:paraId="6EC78263" w14:textId="77777777" w:rsidR="00645BB1" w:rsidRPr="00A8683D" w:rsidRDefault="00645BB1" w:rsidP="00645BB1"/>
    <w:p w14:paraId="76E1F411" w14:textId="77777777" w:rsidR="00753ACC" w:rsidRPr="00A8683D" w:rsidRDefault="00753ACC" w:rsidP="003E6AD6">
      <w:pPr>
        <w:pStyle w:val="Heading3"/>
        <w:rPr>
          <w:smallCaps/>
        </w:rPr>
      </w:pPr>
      <w:bookmarkStart w:id="497" w:name="_Toc159222187"/>
      <w:r w:rsidRPr="00A8683D">
        <w:lastRenderedPageBreak/>
        <w:t>Patikros vietoje</w:t>
      </w:r>
      <w:bookmarkEnd w:id="488"/>
      <w:bookmarkEnd w:id="489"/>
      <w:bookmarkEnd w:id="497"/>
      <w:r w:rsidRPr="00A8683D">
        <w:t xml:space="preserve"> </w:t>
      </w:r>
    </w:p>
    <w:p w14:paraId="555D23CA" w14:textId="77777777" w:rsidR="00753ACC" w:rsidRPr="00A8683D" w:rsidRDefault="00753ACC" w:rsidP="00753ACC">
      <w:pPr>
        <w:keepNext/>
        <w:ind w:left="1440" w:hanging="1440"/>
      </w:pPr>
    </w:p>
    <w:p w14:paraId="7132E0B6" w14:textId="77777777" w:rsidR="00C2106B" w:rsidRDefault="009814A3" w:rsidP="00113641">
      <w:pPr>
        <w:keepNext/>
        <w:jc w:val="center"/>
      </w:pPr>
      <w:bookmarkStart w:id="498" w:name="BKM_7943BC8E_F51E_4C55_B44D_C76EB7F99782"/>
      <w:r w:rsidRPr="009814A3">
        <w:t xml:space="preserve"> </w:t>
      </w:r>
      <w:r>
        <w:rPr>
          <w:noProof/>
        </w:rPr>
        <w:drawing>
          <wp:inline distT="0" distB="0" distL="0" distR="0" wp14:anchorId="59E39AD3" wp14:editId="4A791EB8">
            <wp:extent cx="4917277" cy="5168348"/>
            <wp:effectExtent l="0" t="0" r="0" b="0"/>
            <wp:docPr id="608967835" name="Picture 60896783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967835" name="Picture 4" descr="A screenshot of a computer&#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25060" cy="5176528"/>
                    </a:xfrm>
                    <a:prstGeom prst="rect">
                      <a:avLst/>
                    </a:prstGeom>
                    <a:noFill/>
                    <a:ln>
                      <a:noFill/>
                    </a:ln>
                  </pic:spPr>
                </pic:pic>
              </a:graphicData>
            </a:graphic>
          </wp:inline>
        </w:drawing>
      </w:r>
    </w:p>
    <w:p w14:paraId="47E38846" w14:textId="77777777" w:rsidR="00753ACC" w:rsidRPr="00626B23" w:rsidRDefault="00C2106B" w:rsidP="00113641">
      <w:pPr>
        <w:pStyle w:val="Caption"/>
        <w:jc w:val="center"/>
        <w:rPr>
          <w:iCs/>
        </w:rPr>
      </w:pPr>
      <w:r w:rsidRPr="00113641">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2</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19</w:t>
      </w:r>
      <w:r w:rsidR="00215C96">
        <w:rPr>
          <w:i w:val="0"/>
          <w:iCs/>
        </w:rPr>
        <w:fldChar w:fldCharType="end"/>
      </w:r>
      <w:r>
        <w:rPr>
          <w:i w:val="0"/>
          <w:iCs/>
        </w:rPr>
        <w:t xml:space="preserve"> Patikros vietoje</w:t>
      </w:r>
    </w:p>
    <w:p w14:paraId="7EEFBD78" w14:textId="77777777" w:rsidR="00753ACC" w:rsidRPr="00A8683D" w:rsidRDefault="00753ACC" w:rsidP="00DF40CE">
      <w:pPr>
        <w:pStyle w:val="Heading4"/>
        <w:rPr>
          <w:color w:val="004080"/>
          <w:sz w:val="28"/>
        </w:rPr>
      </w:pPr>
      <w:bookmarkStart w:id="499" w:name="_Toc138234238"/>
      <w:bookmarkStart w:id="500" w:name="_Toc150241020"/>
      <w:bookmarkStart w:id="501" w:name="_Toc452045816"/>
      <w:bookmarkStart w:id="502" w:name="_Toc92976782"/>
      <w:bookmarkStart w:id="503" w:name="_Toc159222188"/>
      <w:bookmarkStart w:id="504" w:name="BKM_24C14D7D_0019_4026_B656_F3C8639FCD9F"/>
      <w:bookmarkEnd w:id="498"/>
      <w:bookmarkEnd w:id="499"/>
      <w:bookmarkEnd w:id="500"/>
      <w:r w:rsidRPr="00A8683D">
        <w:lastRenderedPageBreak/>
        <w:t>Patikros</w:t>
      </w:r>
      <w:r w:rsidRPr="00A8683D">
        <w:rPr>
          <w:color w:val="004080"/>
          <w:sz w:val="28"/>
        </w:rPr>
        <w:t xml:space="preserve"> </w:t>
      </w:r>
      <w:r w:rsidRPr="00A8683D">
        <w:t>vietoje</w:t>
      </w:r>
      <w:bookmarkEnd w:id="501"/>
      <w:bookmarkEnd w:id="502"/>
      <w:bookmarkEnd w:id="503"/>
    </w:p>
    <w:p w14:paraId="4E448ED7" w14:textId="77777777" w:rsidR="00753ACC" w:rsidRPr="00A8683D" w:rsidRDefault="00753ACC" w:rsidP="00753ACC">
      <w:pPr>
        <w:tabs>
          <w:tab w:val="center" w:pos="7286"/>
        </w:tabs>
        <w:ind w:firstLine="0"/>
      </w:pPr>
      <w:r w:rsidRPr="00A8683D">
        <w:rPr>
          <w:rFonts w:eastAsiaTheme="minorEastAsia"/>
          <w:i/>
          <w:iCs/>
          <w:color w:val="447524"/>
        </w:rPr>
        <w:t>Katalogas</w:t>
      </w:r>
      <w:r w:rsidRPr="00A8683D">
        <w:rPr>
          <w:rStyle w:val="FieldLabel"/>
          <w:rFonts w:cs="Arial"/>
        </w:rPr>
        <w:t>:</w:t>
      </w:r>
      <w:r w:rsidRPr="00A8683D">
        <w:rPr>
          <w:rStyle w:val="FieldLabel"/>
          <w:rFonts w:cs="Arial"/>
          <w:color w:val="000000"/>
        </w:rPr>
        <w:t xml:space="preserve"> Patikros vietoje</w:t>
      </w:r>
    </w:p>
    <w:p w14:paraId="3728BDD3" w14:textId="77777777" w:rsidR="00753ACC" w:rsidRPr="00A8683D" w:rsidRDefault="00753ACC" w:rsidP="00753ACC">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2015-11-11. </w:t>
      </w:r>
      <w:r w:rsidRPr="00A8683D">
        <w:rPr>
          <w:i/>
        </w:rPr>
        <w:t xml:space="preserve">Modifikuota </w:t>
      </w:r>
      <w:r w:rsidRPr="00A8683D">
        <w:t>2021-11-15.</w:t>
      </w:r>
    </w:p>
    <w:p w14:paraId="31071AD3" w14:textId="77777777" w:rsidR="00753ACC" w:rsidRPr="00A8683D" w:rsidRDefault="00753ACC" w:rsidP="00753ACC">
      <w:pPr>
        <w:ind w:left="1440" w:hanging="1440"/>
        <w:rPr>
          <w:i/>
          <w:iCs/>
        </w:rPr>
      </w:pPr>
      <w:r w:rsidRPr="00A8683D">
        <w:rPr>
          <w:rFonts w:eastAsiaTheme="minorEastAsia"/>
          <w:i/>
          <w:iCs/>
          <w:color w:val="447524"/>
        </w:rPr>
        <w:t>Pastabos:</w:t>
      </w:r>
      <w:r w:rsidRPr="00A8683D">
        <w:rPr>
          <w:rStyle w:val="FieldLabel"/>
          <w:rFonts w:cs="Arial"/>
        </w:rPr>
        <w:tab/>
      </w:r>
    </w:p>
    <w:p w14:paraId="789CDBF4" w14:textId="77777777" w:rsidR="00753ACC" w:rsidRPr="00A8683D" w:rsidRDefault="00753ACC" w:rsidP="00753ACC"/>
    <w:p w14:paraId="34AF0E89" w14:textId="77777777" w:rsidR="00753ACC" w:rsidRPr="00A8683D" w:rsidRDefault="00753ACC" w:rsidP="00753ACC">
      <w:pPr>
        <w:ind w:left="1440" w:hanging="1440"/>
        <w:rPr>
          <w:rFonts w:eastAsiaTheme="minorEastAsia"/>
          <w:b/>
          <w:bCs/>
          <w:i/>
          <w:iCs/>
          <w:color w:val="447524"/>
          <w:u w:val="single"/>
        </w:rPr>
      </w:pPr>
      <w:bookmarkStart w:id="505" w:name="BKM_8CE7C882_189C_49AC_BF7D_AA2EEC534689"/>
      <w:bookmarkEnd w:id="505"/>
      <w:r w:rsidRPr="00A8683D">
        <w:rPr>
          <w:rFonts w:eastAsiaTheme="minorEastAsia"/>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44FADFE1"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3ACD7104"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767578B9"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13A53BFC" w14:textId="77777777" w:rsidR="00753ACC" w:rsidRPr="00A8683D" w:rsidRDefault="00753ACC">
            <w:pPr>
              <w:rPr>
                <w:b/>
              </w:rPr>
            </w:pPr>
            <w:r w:rsidRPr="00A8683D">
              <w:rPr>
                <w:b/>
              </w:rPr>
              <w:t>Pastabos</w:t>
            </w:r>
          </w:p>
        </w:tc>
      </w:tr>
      <w:tr w:rsidR="00753ACC" w:rsidRPr="00A8683D" w14:paraId="17F18757"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76B9074" w14:textId="77777777" w:rsidR="00753ACC" w:rsidRPr="00A8683D" w:rsidRDefault="00753ACC">
            <w:pPr>
              <w:pStyle w:val="Tekstaslentels"/>
            </w:pPr>
            <w:r w:rsidRPr="00A8683D">
              <w:t>Numeris</w:t>
            </w:r>
          </w:p>
        </w:tc>
        <w:tc>
          <w:tcPr>
            <w:tcW w:w="1980" w:type="dxa"/>
            <w:tcBorders>
              <w:top w:val="single" w:sz="2" w:space="0" w:color="auto"/>
              <w:left w:val="single" w:sz="2" w:space="0" w:color="auto"/>
              <w:bottom w:val="single" w:sz="2" w:space="0" w:color="auto"/>
              <w:right w:val="single" w:sz="2" w:space="0" w:color="auto"/>
            </w:tcBorders>
          </w:tcPr>
          <w:p w14:paraId="2491AA8D" w14:textId="77777777" w:rsidR="00753ACC" w:rsidRPr="00A8683D" w:rsidRDefault="00753ACC">
            <w:pPr>
              <w:pStyle w:val="Tekstaslentels"/>
            </w:pPr>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0348B918" w14:textId="77777777" w:rsidR="00753ACC" w:rsidRPr="00A8683D" w:rsidRDefault="00753ACC"/>
        </w:tc>
      </w:tr>
      <w:tr w:rsidR="00753ACC" w:rsidRPr="00A8683D" w14:paraId="5045D47A"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7E1E23C" w14:textId="77777777" w:rsidR="00753ACC" w:rsidRPr="00A8683D" w:rsidRDefault="00753ACC">
            <w:pPr>
              <w:pStyle w:val="Tekstaslentels"/>
            </w:pPr>
            <w:bookmarkStart w:id="506" w:name="BKM_1BAD237B_A5F8_4F95_9BAE_80A733D46131"/>
            <w:r w:rsidRPr="00A8683D">
              <w:t>Patikros vietoje tipas</w:t>
            </w:r>
          </w:p>
        </w:tc>
        <w:tc>
          <w:tcPr>
            <w:tcW w:w="1980" w:type="dxa"/>
            <w:tcBorders>
              <w:top w:val="single" w:sz="2" w:space="0" w:color="auto"/>
              <w:left w:val="single" w:sz="2" w:space="0" w:color="auto"/>
              <w:bottom w:val="single" w:sz="2" w:space="0" w:color="auto"/>
              <w:right w:val="single" w:sz="2" w:space="0" w:color="auto"/>
            </w:tcBorders>
          </w:tcPr>
          <w:p w14:paraId="1FB0E92C"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60EDFA80" w14:textId="77777777" w:rsidR="00753ACC" w:rsidRPr="00A8683D" w:rsidRDefault="00753ACC" w:rsidP="00436860">
            <w:pPr>
              <w:widowControl w:val="0"/>
              <w:numPr>
                <w:ilvl w:val="0"/>
                <w:numId w:val="26"/>
              </w:numPr>
              <w:autoSpaceDE w:val="0"/>
              <w:autoSpaceDN w:val="0"/>
              <w:adjustRightInd w:val="0"/>
              <w:ind w:left="360" w:hanging="360"/>
              <w:jc w:val="left"/>
            </w:pPr>
            <w:r w:rsidRPr="00A8683D">
              <w:t>Finansinė</w:t>
            </w:r>
          </w:p>
          <w:p w14:paraId="24AFDF36" w14:textId="77777777" w:rsidR="00753ACC" w:rsidRPr="00A8683D" w:rsidRDefault="00753ACC" w:rsidP="00436860">
            <w:pPr>
              <w:widowControl w:val="0"/>
              <w:numPr>
                <w:ilvl w:val="0"/>
                <w:numId w:val="26"/>
              </w:numPr>
              <w:autoSpaceDE w:val="0"/>
              <w:autoSpaceDN w:val="0"/>
              <w:adjustRightInd w:val="0"/>
              <w:ind w:left="360" w:hanging="360"/>
              <w:jc w:val="left"/>
            </w:pPr>
            <w:r w:rsidRPr="00A8683D">
              <w:t>Administracinė</w:t>
            </w:r>
          </w:p>
          <w:p w14:paraId="0A12E4E0" w14:textId="77777777" w:rsidR="00753ACC" w:rsidRPr="00A8683D" w:rsidRDefault="00753ACC" w:rsidP="00436860">
            <w:pPr>
              <w:widowControl w:val="0"/>
              <w:numPr>
                <w:ilvl w:val="0"/>
                <w:numId w:val="26"/>
              </w:numPr>
              <w:autoSpaceDE w:val="0"/>
              <w:autoSpaceDN w:val="0"/>
              <w:adjustRightInd w:val="0"/>
              <w:ind w:left="360" w:hanging="360"/>
              <w:jc w:val="left"/>
            </w:pPr>
            <w:r w:rsidRPr="00A8683D">
              <w:t>Finansinė ir administracinė</w:t>
            </w:r>
          </w:p>
          <w:p w14:paraId="11E31914" w14:textId="77777777" w:rsidR="00753ACC" w:rsidRPr="00A8683D" w:rsidRDefault="00753ACC"/>
        </w:tc>
        <w:bookmarkEnd w:id="506"/>
      </w:tr>
      <w:tr w:rsidR="00753ACC" w:rsidRPr="00A8683D" w14:paraId="1E6B840F"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1F53FB6" w14:textId="77777777" w:rsidR="00753ACC" w:rsidRPr="00A8683D" w:rsidRDefault="00753ACC">
            <w:pPr>
              <w:pStyle w:val="Tekstaslentels"/>
            </w:pPr>
            <w:bookmarkStart w:id="507" w:name="BKM_050D655B_C639_44DF_AC82_5C1CC082A926"/>
            <w:r w:rsidRPr="00A8683D">
              <w:t>Patikra vietoje planuota</w:t>
            </w:r>
          </w:p>
        </w:tc>
        <w:tc>
          <w:tcPr>
            <w:tcW w:w="1980" w:type="dxa"/>
            <w:tcBorders>
              <w:top w:val="single" w:sz="2" w:space="0" w:color="auto"/>
              <w:left w:val="single" w:sz="2" w:space="0" w:color="auto"/>
              <w:bottom w:val="single" w:sz="2" w:space="0" w:color="auto"/>
              <w:right w:val="single" w:sz="2" w:space="0" w:color="auto"/>
            </w:tcBorders>
          </w:tcPr>
          <w:p w14:paraId="5899F877"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25DDD4C9" w14:textId="77777777" w:rsidR="00753ACC" w:rsidRPr="00A8683D" w:rsidRDefault="00753ACC" w:rsidP="00436860">
            <w:pPr>
              <w:widowControl w:val="0"/>
              <w:numPr>
                <w:ilvl w:val="0"/>
                <w:numId w:val="27"/>
              </w:numPr>
              <w:autoSpaceDE w:val="0"/>
              <w:autoSpaceDN w:val="0"/>
              <w:adjustRightInd w:val="0"/>
              <w:ind w:left="360" w:hanging="360"/>
              <w:jc w:val="left"/>
            </w:pPr>
            <w:r w:rsidRPr="00A8683D">
              <w:t>Planuota</w:t>
            </w:r>
          </w:p>
          <w:p w14:paraId="4A38D78B" w14:textId="77777777" w:rsidR="00753ACC" w:rsidRPr="00A8683D" w:rsidRDefault="00753ACC" w:rsidP="00436860">
            <w:pPr>
              <w:widowControl w:val="0"/>
              <w:numPr>
                <w:ilvl w:val="0"/>
                <w:numId w:val="27"/>
              </w:numPr>
              <w:autoSpaceDE w:val="0"/>
              <w:autoSpaceDN w:val="0"/>
              <w:adjustRightInd w:val="0"/>
              <w:ind w:left="360" w:hanging="360"/>
              <w:jc w:val="left"/>
            </w:pPr>
            <w:r w:rsidRPr="00A8683D">
              <w:t>Neplanuota</w:t>
            </w:r>
          </w:p>
          <w:p w14:paraId="01B1D601" w14:textId="77777777" w:rsidR="00753ACC" w:rsidRPr="00A8683D" w:rsidRDefault="00753ACC"/>
        </w:tc>
        <w:bookmarkEnd w:id="507"/>
      </w:tr>
      <w:tr w:rsidR="00753ACC" w:rsidRPr="00A8683D" w14:paraId="3735A952"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DB606ED" w14:textId="77777777" w:rsidR="00753ACC" w:rsidRPr="00A8683D" w:rsidRDefault="00753ACC">
            <w:pPr>
              <w:pStyle w:val="Tekstaslentels"/>
            </w:pPr>
            <w:bookmarkStart w:id="508" w:name="BKM_268843A8_6542_4795_BB49_ADA1CDD60329"/>
            <w:r w:rsidRPr="00A8683D">
              <w:t>Planuojama patikros vietoje data</w:t>
            </w:r>
          </w:p>
        </w:tc>
        <w:tc>
          <w:tcPr>
            <w:tcW w:w="1980" w:type="dxa"/>
            <w:tcBorders>
              <w:top w:val="single" w:sz="2" w:space="0" w:color="auto"/>
              <w:left w:val="single" w:sz="2" w:space="0" w:color="auto"/>
              <w:bottom w:val="single" w:sz="2" w:space="0" w:color="auto"/>
              <w:right w:val="single" w:sz="2" w:space="0" w:color="auto"/>
            </w:tcBorders>
          </w:tcPr>
          <w:p w14:paraId="6B34638C"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53DBED91" w14:textId="77777777" w:rsidR="00753ACC" w:rsidRPr="00A8683D" w:rsidRDefault="00753ACC"/>
        </w:tc>
        <w:bookmarkEnd w:id="508"/>
      </w:tr>
      <w:tr w:rsidR="00753ACC" w:rsidRPr="00A8683D" w14:paraId="2B47F6C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0AD79DF" w14:textId="77777777" w:rsidR="00753ACC" w:rsidRPr="00A8683D" w:rsidRDefault="00753ACC">
            <w:pPr>
              <w:pStyle w:val="Tekstaslentels"/>
            </w:pPr>
            <w:bookmarkStart w:id="509" w:name="BKM_CC109FE8_3303_4CFC_8A16_5E77AB6E0A12"/>
            <w:r w:rsidRPr="00A8683D">
              <w:t>Patikros vietoje data</w:t>
            </w:r>
          </w:p>
        </w:tc>
        <w:tc>
          <w:tcPr>
            <w:tcW w:w="1980" w:type="dxa"/>
            <w:tcBorders>
              <w:top w:val="single" w:sz="2" w:space="0" w:color="auto"/>
              <w:left w:val="single" w:sz="2" w:space="0" w:color="auto"/>
              <w:bottom w:val="single" w:sz="2" w:space="0" w:color="auto"/>
              <w:right w:val="single" w:sz="2" w:space="0" w:color="auto"/>
            </w:tcBorders>
          </w:tcPr>
          <w:p w14:paraId="3A2913A3"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54E333D3" w14:textId="77777777" w:rsidR="00753ACC" w:rsidRPr="00A8683D" w:rsidRDefault="00753ACC"/>
        </w:tc>
        <w:bookmarkEnd w:id="509"/>
      </w:tr>
      <w:tr w:rsidR="00753ACC" w:rsidRPr="00A8683D" w14:paraId="6BC616C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2D3E573" w14:textId="77777777" w:rsidR="00753ACC" w:rsidRPr="00A8683D" w:rsidRDefault="00753ACC">
            <w:pPr>
              <w:pStyle w:val="Tekstaslentels"/>
            </w:pPr>
            <w:bookmarkStart w:id="510" w:name="BKM_AED4E91A_3D8B_491A_AEB7_22B334CEC545"/>
            <w:r w:rsidRPr="00A8683D">
              <w:t>Patikros vietoje veiklos ES suma</w:t>
            </w:r>
          </w:p>
        </w:tc>
        <w:tc>
          <w:tcPr>
            <w:tcW w:w="1980" w:type="dxa"/>
            <w:tcBorders>
              <w:top w:val="single" w:sz="2" w:space="0" w:color="auto"/>
              <w:left w:val="single" w:sz="2" w:space="0" w:color="auto"/>
              <w:bottom w:val="single" w:sz="2" w:space="0" w:color="auto"/>
              <w:right w:val="single" w:sz="2" w:space="0" w:color="auto"/>
            </w:tcBorders>
          </w:tcPr>
          <w:p w14:paraId="1616317D"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C75518A" w14:textId="77777777" w:rsidR="00753ACC" w:rsidRPr="00A8683D" w:rsidRDefault="00753ACC"/>
        </w:tc>
        <w:bookmarkEnd w:id="510"/>
      </w:tr>
      <w:tr w:rsidR="00753ACC" w:rsidRPr="00A8683D" w14:paraId="585BF2B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9642BF4" w14:textId="77777777" w:rsidR="00753ACC" w:rsidRPr="00A8683D" w:rsidRDefault="00753ACC">
            <w:pPr>
              <w:pStyle w:val="Tekstaslentels"/>
            </w:pPr>
            <w:r w:rsidRPr="00A8683D">
              <w:t>Patikros vietoje veiklos BF suma</w:t>
            </w:r>
          </w:p>
        </w:tc>
        <w:tc>
          <w:tcPr>
            <w:tcW w:w="1980" w:type="dxa"/>
            <w:tcBorders>
              <w:top w:val="single" w:sz="2" w:space="0" w:color="auto"/>
              <w:left w:val="single" w:sz="2" w:space="0" w:color="auto"/>
              <w:bottom w:val="single" w:sz="2" w:space="0" w:color="auto"/>
              <w:right w:val="single" w:sz="2" w:space="0" w:color="auto"/>
            </w:tcBorders>
          </w:tcPr>
          <w:p w14:paraId="02F705E3"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59A98B90" w14:textId="77777777" w:rsidR="00753ACC" w:rsidRPr="00A8683D" w:rsidRDefault="00753ACC"/>
        </w:tc>
      </w:tr>
      <w:tr w:rsidR="00982E9C" w:rsidRPr="00A8683D" w14:paraId="7F2E0C17"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A7A9045" w14:textId="77777777" w:rsidR="00982E9C" w:rsidRPr="00A8683D" w:rsidRDefault="00982E9C" w:rsidP="00982E9C">
            <w:pPr>
              <w:pStyle w:val="Tekstaslentels"/>
            </w:pPr>
            <w:r w:rsidRPr="00A8683D">
              <w:t xml:space="preserve">Patikros vietoje veiklos </w:t>
            </w:r>
            <w:r>
              <w:t>nuosavų lėšų</w:t>
            </w:r>
            <w:r w:rsidRPr="00A8683D">
              <w:t xml:space="preserve"> suma</w:t>
            </w:r>
          </w:p>
        </w:tc>
        <w:tc>
          <w:tcPr>
            <w:tcW w:w="1980" w:type="dxa"/>
            <w:tcBorders>
              <w:top w:val="single" w:sz="2" w:space="0" w:color="auto"/>
              <w:left w:val="single" w:sz="2" w:space="0" w:color="auto"/>
              <w:bottom w:val="single" w:sz="2" w:space="0" w:color="auto"/>
              <w:right w:val="single" w:sz="2" w:space="0" w:color="auto"/>
            </w:tcBorders>
          </w:tcPr>
          <w:p w14:paraId="2AFD9FB4" w14:textId="77777777" w:rsidR="00982E9C" w:rsidRPr="00A8683D" w:rsidRDefault="00982E9C" w:rsidP="00982E9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5EE480CC" w14:textId="77777777" w:rsidR="00982E9C" w:rsidRPr="00A8683D" w:rsidRDefault="00982E9C" w:rsidP="00982E9C"/>
        </w:tc>
      </w:tr>
      <w:tr w:rsidR="00982E9C" w:rsidRPr="00A8683D" w14:paraId="3870084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492C378" w14:textId="77777777" w:rsidR="00982E9C" w:rsidRPr="00A8683D" w:rsidRDefault="00982E9C" w:rsidP="00982E9C">
            <w:pPr>
              <w:pStyle w:val="Tekstaslentels"/>
            </w:pPr>
            <w:r w:rsidRPr="00A8683D">
              <w:t>Patikros vietoje finansinė ES suma</w:t>
            </w:r>
          </w:p>
        </w:tc>
        <w:tc>
          <w:tcPr>
            <w:tcW w:w="1980" w:type="dxa"/>
            <w:tcBorders>
              <w:top w:val="single" w:sz="2" w:space="0" w:color="auto"/>
              <w:left w:val="single" w:sz="2" w:space="0" w:color="auto"/>
              <w:bottom w:val="single" w:sz="2" w:space="0" w:color="auto"/>
              <w:right w:val="single" w:sz="2" w:space="0" w:color="auto"/>
            </w:tcBorders>
          </w:tcPr>
          <w:p w14:paraId="2D61A8D6" w14:textId="77777777" w:rsidR="00982E9C" w:rsidRPr="00A8683D" w:rsidRDefault="00982E9C" w:rsidP="00982E9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696F635" w14:textId="77777777" w:rsidR="00982E9C" w:rsidRPr="00A8683D" w:rsidRDefault="00982E9C" w:rsidP="00982E9C"/>
        </w:tc>
      </w:tr>
      <w:tr w:rsidR="00982E9C" w:rsidRPr="00A8683D" w14:paraId="6C3E07A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CFA4809" w14:textId="77777777" w:rsidR="00982E9C" w:rsidRPr="00A8683D" w:rsidRDefault="00982E9C" w:rsidP="00982E9C">
            <w:pPr>
              <w:pStyle w:val="Tekstaslentels"/>
            </w:pPr>
            <w:r w:rsidRPr="00A8683D">
              <w:t>Patikros vietoje finansinė BF suma</w:t>
            </w:r>
          </w:p>
        </w:tc>
        <w:tc>
          <w:tcPr>
            <w:tcW w:w="1980" w:type="dxa"/>
            <w:tcBorders>
              <w:top w:val="single" w:sz="2" w:space="0" w:color="auto"/>
              <w:left w:val="single" w:sz="2" w:space="0" w:color="auto"/>
              <w:bottom w:val="single" w:sz="2" w:space="0" w:color="auto"/>
              <w:right w:val="single" w:sz="2" w:space="0" w:color="auto"/>
            </w:tcBorders>
          </w:tcPr>
          <w:p w14:paraId="68AA5C9B" w14:textId="77777777" w:rsidR="00982E9C" w:rsidRPr="00A8683D" w:rsidRDefault="00982E9C" w:rsidP="00982E9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AAF9041" w14:textId="77777777" w:rsidR="00982E9C" w:rsidRPr="00A8683D" w:rsidRDefault="00982E9C" w:rsidP="00982E9C"/>
        </w:tc>
      </w:tr>
      <w:tr w:rsidR="004B09CE" w:rsidRPr="00A8683D" w14:paraId="11A7B112"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2B92734" w14:textId="77777777" w:rsidR="004B09CE" w:rsidRPr="00A8683D" w:rsidRDefault="004B09CE" w:rsidP="004B09CE">
            <w:pPr>
              <w:pStyle w:val="Tekstaslentels"/>
            </w:pPr>
            <w:r w:rsidRPr="00A8683D">
              <w:t xml:space="preserve">Patikros vietoje finansinė </w:t>
            </w:r>
            <w:r>
              <w:t>nuosavų lėšų</w:t>
            </w:r>
            <w:r w:rsidRPr="00A8683D">
              <w:t xml:space="preserve"> suma</w:t>
            </w:r>
          </w:p>
        </w:tc>
        <w:tc>
          <w:tcPr>
            <w:tcW w:w="1980" w:type="dxa"/>
            <w:tcBorders>
              <w:top w:val="single" w:sz="2" w:space="0" w:color="auto"/>
              <w:left w:val="single" w:sz="2" w:space="0" w:color="auto"/>
              <w:bottom w:val="single" w:sz="2" w:space="0" w:color="auto"/>
              <w:right w:val="single" w:sz="2" w:space="0" w:color="auto"/>
            </w:tcBorders>
          </w:tcPr>
          <w:p w14:paraId="3421C7F0" w14:textId="77777777" w:rsidR="004B09CE" w:rsidRPr="00A8683D" w:rsidRDefault="004B09CE" w:rsidP="004B09CE">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F00180F" w14:textId="77777777" w:rsidR="004B09CE" w:rsidRPr="00A8683D" w:rsidRDefault="004B09CE" w:rsidP="004B09CE"/>
        </w:tc>
      </w:tr>
      <w:tr w:rsidR="004B09CE" w:rsidRPr="00A8683D" w14:paraId="1266A9D7"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940CD2A" w14:textId="77777777" w:rsidR="004B09CE" w:rsidRPr="00A8683D" w:rsidRDefault="004B09CE" w:rsidP="004B09CE">
            <w:pPr>
              <w:pStyle w:val="Tekstaslentels"/>
            </w:pPr>
            <w:bookmarkStart w:id="511" w:name="BKM_D61ED0FF_760A_4145_A7C8_458513524959"/>
            <w:r w:rsidRPr="00A8683D">
              <w:t>Patikros apimtis</w:t>
            </w:r>
          </w:p>
        </w:tc>
        <w:tc>
          <w:tcPr>
            <w:tcW w:w="1980" w:type="dxa"/>
            <w:tcBorders>
              <w:top w:val="single" w:sz="2" w:space="0" w:color="auto"/>
              <w:left w:val="single" w:sz="2" w:space="0" w:color="auto"/>
              <w:bottom w:val="single" w:sz="2" w:space="0" w:color="auto"/>
              <w:right w:val="single" w:sz="2" w:space="0" w:color="auto"/>
            </w:tcBorders>
          </w:tcPr>
          <w:p w14:paraId="760BA4FD" w14:textId="77777777" w:rsidR="004B09CE" w:rsidRPr="00A8683D" w:rsidRDefault="004B09CE" w:rsidP="004B09CE">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37C56ADB" w14:textId="77777777" w:rsidR="004B09CE" w:rsidRPr="00A8683D" w:rsidRDefault="004B09CE" w:rsidP="004B09CE">
            <w:pPr>
              <w:widowControl w:val="0"/>
              <w:numPr>
                <w:ilvl w:val="0"/>
                <w:numId w:val="28"/>
              </w:numPr>
              <w:autoSpaceDE w:val="0"/>
              <w:autoSpaceDN w:val="0"/>
              <w:adjustRightInd w:val="0"/>
              <w:ind w:left="432" w:hanging="360"/>
              <w:jc w:val="left"/>
            </w:pPr>
            <w:r w:rsidRPr="00A8683D">
              <w:t>100 proc.</w:t>
            </w:r>
          </w:p>
          <w:p w14:paraId="2BA13198" w14:textId="77777777" w:rsidR="004B09CE" w:rsidRPr="00A8683D" w:rsidRDefault="004B09CE" w:rsidP="004B09CE">
            <w:pPr>
              <w:widowControl w:val="0"/>
              <w:numPr>
                <w:ilvl w:val="0"/>
                <w:numId w:val="28"/>
              </w:numPr>
              <w:autoSpaceDE w:val="0"/>
              <w:autoSpaceDN w:val="0"/>
              <w:adjustRightInd w:val="0"/>
              <w:ind w:left="432" w:hanging="360"/>
              <w:jc w:val="left"/>
            </w:pPr>
            <w:r w:rsidRPr="00A8683D">
              <w:t>Atrankinė</w:t>
            </w:r>
          </w:p>
          <w:p w14:paraId="61F86C7C" w14:textId="77777777" w:rsidR="004B09CE" w:rsidRPr="00A8683D" w:rsidRDefault="004B09CE" w:rsidP="004B09CE"/>
        </w:tc>
        <w:bookmarkEnd w:id="511"/>
      </w:tr>
      <w:tr w:rsidR="004B09CE" w:rsidRPr="00A8683D" w14:paraId="2DFB6002"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78E59F3" w14:textId="77777777" w:rsidR="004B09CE" w:rsidRPr="00A8683D" w:rsidRDefault="004B09CE" w:rsidP="004B09CE">
            <w:pPr>
              <w:pStyle w:val="Tekstaslentels"/>
            </w:pPr>
            <w:r w:rsidRPr="00A8683D">
              <w:t>Atliktos patikros vieta</w:t>
            </w:r>
          </w:p>
        </w:tc>
        <w:tc>
          <w:tcPr>
            <w:tcW w:w="1980" w:type="dxa"/>
            <w:tcBorders>
              <w:top w:val="single" w:sz="2" w:space="0" w:color="auto"/>
              <w:left w:val="single" w:sz="2" w:space="0" w:color="auto"/>
              <w:bottom w:val="single" w:sz="2" w:space="0" w:color="auto"/>
              <w:right w:val="single" w:sz="2" w:space="0" w:color="auto"/>
            </w:tcBorders>
          </w:tcPr>
          <w:p w14:paraId="7B1D85A2" w14:textId="77777777" w:rsidR="004B09CE" w:rsidRPr="00A8683D" w:rsidRDefault="004B09CE" w:rsidP="004B09CE">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69C8732" w14:textId="77777777" w:rsidR="004B09CE" w:rsidRPr="00A8683D" w:rsidRDefault="004B09CE" w:rsidP="004B09CE"/>
        </w:tc>
      </w:tr>
      <w:tr w:rsidR="004B09CE" w:rsidRPr="00A8683D" w14:paraId="3EE3E2C1"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F9EF436" w14:textId="77777777" w:rsidR="004B09CE" w:rsidRPr="00A8683D" w:rsidRDefault="004B09CE" w:rsidP="004B09CE">
            <w:pPr>
              <w:pStyle w:val="Tekstaslentels"/>
            </w:pPr>
            <w:r w:rsidRPr="00A8683D">
              <w:t>Projekto vykdytojo atstovai</w:t>
            </w:r>
          </w:p>
        </w:tc>
        <w:tc>
          <w:tcPr>
            <w:tcW w:w="1980" w:type="dxa"/>
            <w:tcBorders>
              <w:top w:val="single" w:sz="2" w:space="0" w:color="auto"/>
              <w:left w:val="single" w:sz="2" w:space="0" w:color="auto"/>
              <w:bottom w:val="single" w:sz="2" w:space="0" w:color="auto"/>
              <w:right w:val="single" w:sz="2" w:space="0" w:color="auto"/>
            </w:tcBorders>
          </w:tcPr>
          <w:p w14:paraId="300B7A09" w14:textId="77777777" w:rsidR="004B09CE" w:rsidRPr="00A8683D" w:rsidRDefault="004B09CE" w:rsidP="004B09CE">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3556A82" w14:textId="77777777" w:rsidR="004B09CE" w:rsidRPr="00A8683D" w:rsidRDefault="004B09CE" w:rsidP="004B09CE"/>
        </w:tc>
      </w:tr>
      <w:tr w:rsidR="004B09CE" w:rsidRPr="00A8683D" w14:paraId="3081F82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77EE4AC" w14:textId="77777777" w:rsidR="004B09CE" w:rsidRPr="00A8683D" w:rsidRDefault="004B09CE" w:rsidP="004B09CE">
            <w:pPr>
              <w:pStyle w:val="Tekstaslentels"/>
            </w:pPr>
            <w:r w:rsidRPr="00A8683D">
              <w:t>Kiti atstovai</w:t>
            </w:r>
          </w:p>
        </w:tc>
        <w:tc>
          <w:tcPr>
            <w:tcW w:w="1980" w:type="dxa"/>
            <w:tcBorders>
              <w:top w:val="single" w:sz="2" w:space="0" w:color="auto"/>
              <w:left w:val="single" w:sz="2" w:space="0" w:color="auto"/>
              <w:bottom w:val="single" w:sz="2" w:space="0" w:color="auto"/>
              <w:right w:val="single" w:sz="2" w:space="0" w:color="auto"/>
            </w:tcBorders>
          </w:tcPr>
          <w:p w14:paraId="6A177D2A" w14:textId="77777777" w:rsidR="004B09CE" w:rsidRPr="00A8683D" w:rsidRDefault="004B09CE" w:rsidP="004B09CE">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2299691" w14:textId="77777777" w:rsidR="004B09CE" w:rsidRPr="00A8683D" w:rsidRDefault="004B09CE" w:rsidP="004B09CE"/>
        </w:tc>
      </w:tr>
      <w:tr w:rsidR="004B09CE" w:rsidRPr="00A8683D" w14:paraId="28C4A94E"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5195127" w14:textId="77777777" w:rsidR="004B09CE" w:rsidRPr="00A8683D" w:rsidRDefault="004B09CE" w:rsidP="004B09CE">
            <w:pPr>
              <w:pStyle w:val="Tekstaslentels"/>
            </w:pPr>
            <w:bookmarkStart w:id="512" w:name="BKM_2490A741_6570_4699_B616_41E40D554D5C"/>
            <w:r w:rsidRPr="00A8683D">
              <w:t>Rezultatas</w:t>
            </w:r>
          </w:p>
        </w:tc>
        <w:tc>
          <w:tcPr>
            <w:tcW w:w="1980" w:type="dxa"/>
            <w:tcBorders>
              <w:top w:val="single" w:sz="2" w:space="0" w:color="auto"/>
              <w:left w:val="single" w:sz="2" w:space="0" w:color="auto"/>
              <w:bottom w:val="single" w:sz="2" w:space="0" w:color="auto"/>
              <w:right w:val="single" w:sz="2" w:space="0" w:color="auto"/>
            </w:tcBorders>
          </w:tcPr>
          <w:p w14:paraId="374AF100" w14:textId="77777777" w:rsidR="004B09CE" w:rsidRPr="00A8683D" w:rsidRDefault="004B09CE" w:rsidP="004B09CE">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510C70CE" w14:textId="77777777" w:rsidR="004B09CE" w:rsidRPr="00A8683D" w:rsidRDefault="004B09CE" w:rsidP="004B09CE">
            <w:pPr>
              <w:widowControl w:val="0"/>
              <w:numPr>
                <w:ilvl w:val="0"/>
                <w:numId w:val="29"/>
              </w:numPr>
              <w:autoSpaceDE w:val="0"/>
              <w:autoSpaceDN w:val="0"/>
              <w:adjustRightInd w:val="0"/>
              <w:ind w:left="720" w:hanging="360"/>
              <w:jc w:val="left"/>
            </w:pPr>
            <w:r w:rsidRPr="00A8683D">
              <w:t>Neatitikimų nenustatyta.</w:t>
            </w:r>
          </w:p>
          <w:p w14:paraId="65506693" w14:textId="77777777" w:rsidR="004B09CE" w:rsidRPr="00A8683D" w:rsidRDefault="004B09CE" w:rsidP="004B09CE">
            <w:pPr>
              <w:widowControl w:val="0"/>
              <w:numPr>
                <w:ilvl w:val="0"/>
                <w:numId w:val="29"/>
              </w:numPr>
              <w:autoSpaceDE w:val="0"/>
              <w:autoSpaceDN w:val="0"/>
              <w:adjustRightInd w:val="0"/>
              <w:ind w:left="720" w:hanging="360"/>
              <w:jc w:val="left"/>
            </w:pPr>
            <w:r w:rsidRPr="00A8683D">
              <w:lastRenderedPageBreak/>
              <w:t>Nustatyti neatitikimai.</w:t>
            </w:r>
          </w:p>
          <w:p w14:paraId="587C0A24" w14:textId="77777777" w:rsidR="004B09CE" w:rsidRPr="00A8683D" w:rsidRDefault="004B09CE" w:rsidP="004B09CE">
            <w:pPr>
              <w:widowControl w:val="0"/>
              <w:numPr>
                <w:ilvl w:val="0"/>
                <w:numId w:val="29"/>
              </w:numPr>
              <w:autoSpaceDE w:val="0"/>
              <w:autoSpaceDN w:val="0"/>
              <w:adjustRightInd w:val="0"/>
              <w:ind w:left="720" w:hanging="360"/>
              <w:jc w:val="left"/>
            </w:pPr>
            <w:r w:rsidRPr="00A8683D">
              <w:t>Neatitikimai ištaisyti.</w:t>
            </w:r>
          </w:p>
          <w:p w14:paraId="299DE0C5" w14:textId="77777777" w:rsidR="004B09CE" w:rsidRPr="00A8683D" w:rsidRDefault="004B09CE" w:rsidP="004B09CE"/>
        </w:tc>
        <w:bookmarkEnd w:id="512"/>
      </w:tr>
      <w:tr w:rsidR="004B09CE" w:rsidRPr="00A8683D" w14:paraId="4F9F3CC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B9FD09B" w14:textId="77777777" w:rsidR="004B09CE" w:rsidRPr="00A8683D" w:rsidRDefault="004B09CE" w:rsidP="004B09CE">
            <w:pPr>
              <w:pStyle w:val="Tekstaslentels"/>
            </w:pPr>
            <w:bookmarkStart w:id="513" w:name="BKM_06F62B5D_53FF_45DA_BA6F_5862BDC7CE7D"/>
            <w:r w:rsidRPr="00A8683D">
              <w:lastRenderedPageBreak/>
              <w:t>Būsena</w:t>
            </w:r>
          </w:p>
        </w:tc>
        <w:tc>
          <w:tcPr>
            <w:tcW w:w="1980" w:type="dxa"/>
            <w:tcBorders>
              <w:top w:val="single" w:sz="2" w:space="0" w:color="auto"/>
              <w:left w:val="single" w:sz="2" w:space="0" w:color="auto"/>
              <w:bottom w:val="single" w:sz="2" w:space="0" w:color="auto"/>
              <w:right w:val="single" w:sz="2" w:space="0" w:color="auto"/>
            </w:tcBorders>
          </w:tcPr>
          <w:p w14:paraId="5D1297C8" w14:textId="77777777" w:rsidR="004B09CE" w:rsidRPr="00A8683D" w:rsidRDefault="004B09CE" w:rsidP="004B09CE">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2D55CCD1" w14:textId="77777777" w:rsidR="004B09CE" w:rsidRPr="00A8683D" w:rsidRDefault="004B09CE" w:rsidP="004B09CE">
            <w:pPr>
              <w:pStyle w:val="Tekstaslentels"/>
            </w:pPr>
            <w:r w:rsidRPr="00A8683D">
              <w:t>Planuojama, Atlikta, Baigta.</w:t>
            </w:r>
          </w:p>
        </w:tc>
        <w:bookmarkEnd w:id="513"/>
      </w:tr>
    </w:tbl>
    <w:p w14:paraId="2AEA6EE3" w14:textId="77777777" w:rsidR="00753ACC" w:rsidRPr="00A8683D" w:rsidRDefault="00753ACC" w:rsidP="00753ACC"/>
    <w:p w14:paraId="7EACCBD5" w14:textId="77777777" w:rsidR="00753ACC" w:rsidRPr="00A8683D" w:rsidRDefault="00753ACC" w:rsidP="00753ACC"/>
    <w:p w14:paraId="4614B49F" w14:textId="77777777" w:rsidR="00753ACC" w:rsidRPr="00A8683D" w:rsidRDefault="00753ACC" w:rsidP="00753ACC">
      <w:pPr>
        <w:ind w:firstLine="0"/>
        <w:rPr>
          <w:rFonts w:eastAsiaTheme="minorEastAsia"/>
          <w:b/>
          <w:b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387290FE"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2362168C"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507CA16"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16E05D93" w14:textId="77777777" w:rsidR="00753ACC" w:rsidRPr="00A8683D" w:rsidRDefault="00753ACC">
            <w:pPr>
              <w:rPr>
                <w:b/>
              </w:rPr>
            </w:pPr>
            <w:r w:rsidRPr="00A8683D">
              <w:rPr>
                <w:b/>
              </w:rPr>
              <w:t>Pastabos</w:t>
            </w:r>
          </w:p>
        </w:tc>
      </w:tr>
      <w:tr w:rsidR="00753ACC" w:rsidRPr="00A8683D" w14:paraId="7A0F04EE"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1E3129C8"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5F1C9866"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w:t>
            </w:r>
          </w:p>
          <w:p w14:paraId="670F6A7A"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5574B9F6" w14:textId="77777777" w:rsidR="00753ACC" w:rsidRPr="00A8683D" w:rsidRDefault="00753ACC"/>
        </w:tc>
      </w:tr>
      <w:tr w:rsidR="00753ACC" w:rsidRPr="00A8683D" w14:paraId="277BCD33"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D3D1440"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1B3EA369"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patikros lapai. </w:t>
            </w:r>
          </w:p>
          <w:p w14:paraId="4D0FA38C"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6C0218BC" w14:textId="77777777" w:rsidR="00753ACC" w:rsidRPr="00A8683D" w:rsidRDefault="00753ACC"/>
        </w:tc>
      </w:tr>
      <w:tr w:rsidR="00753ACC" w:rsidRPr="00A8683D" w14:paraId="41A1379A"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37BDC64"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51C2D160"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pastabos. </w:t>
            </w:r>
          </w:p>
          <w:p w14:paraId="39E7430A"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7803B770" w14:textId="77777777" w:rsidR="00753ACC" w:rsidRPr="00A8683D" w:rsidRDefault="00753ACC"/>
        </w:tc>
      </w:tr>
      <w:tr w:rsidR="00753ACC" w:rsidRPr="00A8683D" w14:paraId="3B9939CC"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60DEE8C8"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629538B1"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dokumentai. </w:t>
            </w:r>
          </w:p>
          <w:p w14:paraId="11ACB7B2"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2A0FCF87" w14:textId="77777777" w:rsidR="00753ACC" w:rsidRPr="00A8683D" w:rsidRDefault="00753ACC"/>
        </w:tc>
      </w:tr>
      <w:tr w:rsidR="00753ACC" w:rsidRPr="00A8683D" w14:paraId="2FB83DFE"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04B1317"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5B2813E0"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atsakingi asmenys. </w:t>
            </w:r>
          </w:p>
          <w:p w14:paraId="2B8F4CE6"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3385D139" w14:textId="77777777" w:rsidR="00753ACC" w:rsidRPr="00A8683D" w:rsidRDefault="00753ACC"/>
        </w:tc>
      </w:tr>
      <w:tr w:rsidR="00753ACC" w:rsidRPr="00A8683D" w14:paraId="0FC80D09"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A2EFB49"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076AFA56"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 xml:space="preserve">Patikros vietoje neatitikimai. </w:t>
            </w:r>
          </w:p>
          <w:p w14:paraId="2E126E6A"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1422A2B1" w14:textId="77777777" w:rsidR="00753ACC" w:rsidRPr="00A8683D" w:rsidRDefault="00753ACC"/>
        </w:tc>
      </w:tr>
      <w:tr w:rsidR="00753ACC" w:rsidRPr="00A8683D" w14:paraId="6C6AE2BA"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8A8D69C"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503DC4F6" w14:textId="77777777" w:rsidR="00753ACC" w:rsidRPr="00A8683D" w:rsidRDefault="00753ACC">
            <w:pPr>
              <w:pStyle w:val="Tekstaslentels"/>
            </w:pPr>
            <w:r w:rsidRPr="00A8683D">
              <w:rPr>
                <w:b/>
              </w:rPr>
              <w:t xml:space="preserve"> </w:t>
            </w:r>
            <w:r w:rsidRPr="00A8683D">
              <w:t xml:space="preserve"> </w:t>
            </w:r>
            <w:r>
              <w:tab/>
            </w:r>
            <w:r w:rsidRPr="00A8683D">
              <w:t xml:space="preserve">Ex-Post patikros vietoje. </w:t>
            </w:r>
          </w:p>
          <w:p w14:paraId="6CB9E43C" w14:textId="77777777" w:rsidR="00753ACC" w:rsidRPr="00A8683D" w:rsidRDefault="00753ACC">
            <w:pPr>
              <w:pStyle w:val="Tekstaslentels"/>
            </w:pPr>
            <w:r w:rsidRPr="00A8683D">
              <w:rPr>
                <w:b/>
              </w:rPr>
              <w:t xml:space="preserve"> </w:t>
            </w:r>
            <w:r w:rsidRPr="00A8683D">
              <w:t xml:space="preserve"> </w:t>
            </w:r>
            <w: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3275CDF4" w14:textId="77777777" w:rsidR="00753ACC" w:rsidRPr="00A8683D" w:rsidRDefault="00753ACC"/>
        </w:tc>
      </w:tr>
      <w:tr w:rsidR="00753ACC" w:rsidRPr="00A8683D" w14:paraId="3FFA44D0"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B88F8A6"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30B7D48B"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būsenų istorija. </w:t>
            </w:r>
          </w:p>
          <w:p w14:paraId="1761A2FA"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17B6196E" w14:textId="77777777" w:rsidR="00753ACC" w:rsidRPr="00A8683D" w:rsidRDefault="00753ACC"/>
        </w:tc>
      </w:tr>
      <w:tr w:rsidR="00753ACC" w:rsidRPr="00A8683D" w14:paraId="1CFBB302"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7F2EADB6"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3CCB0A44"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Asmeninių rodiklių reikšmės Patikros vietoje. </w:t>
            </w:r>
          </w:p>
          <w:p w14:paraId="5455A2F3"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745932B8" w14:textId="77777777" w:rsidR="00753ACC" w:rsidRPr="00A8683D" w:rsidRDefault="00753ACC"/>
        </w:tc>
      </w:tr>
      <w:tr w:rsidR="00753ACC" w:rsidRPr="00A8683D" w14:paraId="3C80A686"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7F0F186F"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012949D2"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Subjekto informaciniai pranešimai. </w:t>
            </w:r>
          </w:p>
          <w:p w14:paraId="2801BB8E"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65850E40" w14:textId="77777777" w:rsidR="00753ACC" w:rsidRPr="00A8683D" w:rsidRDefault="00753ACC"/>
        </w:tc>
      </w:tr>
      <w:tr w:rsidR="00753ACC" w:rsidRPr="00A8683D" w14:paraId="1312F83D"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E8128D0"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2C078E01"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Projekto rizikos rodiklio detalės. </w:t>
            </w:r>
          </w:p>
          <w:p w14:paraId="38DF790E"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7033ECDE" w14:textId="77777777" w:rsidR="00753ACC" w:rsidRPr="00A8683D" w:rsidRDefault="00753ACC"/>
        </w:tc>
        <w:bookmarkEnd w:id="504"/>
      </w:tr>
      <w:tr w:rsidR="00BE2CC7" w:rsidRPr="00A8683D" w14:paraId="62CFC895"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9C9EBBD" w14:textId="77777777" w:rsidR="00BE2CC7" w:rsidRPr="00A8683D" w:rsidRDefault="00BE2CC7"/>
        </w:tc>
        <w:tc>
          <w:tcPr>
            <w:tcW w:w="5220" w:type="dxa"/>
            <w:tcBorders>
              <w:top w:val="single" w:sz="2" w:space="0" w:color="auto"/>
              <w:left w:val="single" w:sz="2" w:space="0" w:color="auto"/>
              <w:bottom w:val="single" w:sz="2" w:space="0" w:color="auto"/>
              <w:right w:val="single" w:sz="2" w:space="0" w:color="auto"/>
            </w:tcBorders>
          </w:tcPr>
          <w:p w14:paraId="3265989D" w14:textId="77777777" w:rsidR="00BE2CC7" w:rsidRPr="00A8683D" w:rsidRDefault="00BE2CC7" w:rsidP="00BE2CC7">
            <w:pPr>
              <w:pStyle w:val="Tekstaslentels"/>
            </w:pPr>
            <w:r>
              <w:rPr>
                <w:b/>
              </w:rPr>
              <w:t xml:space="preserve">  </w:t>
            </w:r>
            <w:r w:rsidRPr="00A8683D">
              <w:rPr>
                <w:b/>
              </w:rPr>
              <w:t>0..*</w:t>
            </w:r>
            <w:r w:rsidRPr="00A8683D">
              <w:rPr>
                <w:b/>
              </w:rPr>
              <w:tab/>
            </w:r>
            <w:r w:rsidR="006B007D" w:rsidRPr="006B007D">
              <w:t>Patikros vietoje išlaidų supaprastinimai</w:t>
            </w:r>
          </w:p>
          <w:p w14:paraId="7E9C8889" w14:textId="77777777" w:rsidR="00BE2CC7" w:rsidRPr="00A8683D" w:rsidRDefault="00BE2CC7" w:rsidP="00BE2CC7">
            <w:pPr>
              <w:pStyle w:val="Tekstaslentels"/>
              <w:rPr>
                <w:b/>
              </w:rPr>
            </w:pPr>
            <w:r w:rsidRPr="00A8683D">
              <w:rPr>
                <w:b/>
              </w:rPr>
              <w:t xml:space="preserve"> </w:t>
            </w:r>
            <w:r>
              <w:rPr>
                <w:b/>
              </w:rPr>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562EF73D" w14:textId="77777777" w:rsidR="00BE2CC7" w:rsidRPr="00A8683D" w:rsidRDefault="00BE2CC7"/>
        </w:tc>
      </w:tr>
    </w:tbl>
    <w:p w14:paraId="584EEBC5" w14:textId="77777777" w:rsidR="00753ACC" w:rsidRPr="00A8683D" w:rsidRDefault="00753ACC" w:rsidP="00DF40CE">
      <w:pPr>
        <w:pStyle w:val="Heading4"/>
      </w:pPr>
      <w:bookmarkStart w:id="514" w:name="_Toc452045817"/>
      <w:bookmarkStart w:id="515" w:name="_Toc92976783"/>
      <w:bookmarkStart w:id="516" w:name="_Toc159222189"/>
      <w:bookmarkStart w:id="517" w:name="BKM_860249E7_2D73_4F9C_91F9_BB7F1BD4CE4E"/>
      <w:r w:rsidRPr="00A8683D">
        <w:lastRenderedPageBreak/>
        <w:t>Patikros vietoje atsakingi asmenys</w:t>
      </w:r>
      <w:bookmarkEnd w:id="514"/>
      <w:bookmarkEnd w:id="515"/>
      <w:bookmarkEnd w:id="516"/>
    </w:p>
    <w:p w14:paraId="66B7D721"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rPr>
        <w:t>:</w:t>
      </w:r>
      <w:r w:rsidRPr="00A8683D">
        <w:rPr>
          <w:rStyle w:val="FieldLabel"/>
          <w:rFonts w:cs="Arial"/>
          <w:color w:val="000000"/>
        </w:rPr>
        <w:t xml:space="preserve"> Patikros vietoje</w:t>
      </w:r>
    </w:p>
    <w:p w14:paraId="35C502C7"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2015-11-11. </w:t>
      </w:r>
      <w:r w:rsidRPr="00A8683D">
        <w:rPr>
          <w:i/>
        </w:rPr>
        <w:t xml:space="preserve">Modifikuota </w:t>
      </w:r>
      <w:r w:rsidRPr="00A8683D">
        <w:t>2015-11-11.</w:t>
      </w:r>
    </w:p>
    <w:p w14:paraId="62085472" w14:textId="77777777" w:rsidR="00753ACC" w:rsidRPr="00A8683D" w:rsidRDefault="00753ACC" w:rsidP="00753ACC">
      <w:pPr>
        <w:ind w:left="1440" w:hanging="1440"/>
        <w:rPr>
          <w:i/>
          <w:iCs/>
        </w:rPr>
      </w:pPr>
      <w:r w:rsidRPr="00A8683D">
        <w:rPr>
          <w:rFonts w:eastAsiaTheme="minorEastAsia"/>
          <w:i/>
          <w:iCs/>
          <w:color w:val="447524"/>
        </w:rPr>
        <w:t>Pastabos:</w:t>
      </w:r>
      <w:r w:rsidRPr="00A8683D">
        <w:rPr>
          <w:rStyle w:val="FieldLabel"/>
          <w:rFonts w:cs="Arial"/>
        </w:rPr>
        <w:tab/>
      </w:r>
    </w:p>
    <w:p w14:paraId="749C968B" w14:textId="77777777" w:rsidR="00753ACC" w:rsidRPr="00A8683D" w:rsidRDefault="00753ACC" w:rsidP="00753ACC"/>
    <w:p w14:paraId="36483960" w14:textId="77777777" w:rsidR="00753ACC" w:rsidRPr="00A8683D" w:rsidRDefault="00753ACC" w:rsidP="00753ACC">
      <w:pPr>
        <w:ind w:firstLine="0"/>
        <w:rPr>
          <w:rFonts w:eastAsiaTheme="minorEastAsia"/>
          <w:b/>
          <w:bCs/>
          <w:i/>
          <w:iCs/>
          <w:color w:val="447524"/>
          <w:u w:val="single"/>
        </w:rPr>
      </w:pPr>
      <w:bookmarkStart w:id="518" w:name="BKM_8970C331_6038_4317_86D8_B2950D4D19D9"/>
      <w:bookmarkEnd w:id="518"/>
      <w:r w:rsidRPr="00A8683D">
        <w:rPr>
          <w:rFonts w:eastAsiaTheme="minorEastAsia"/>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4575CD64"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0BCDDA7D"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7343B33E"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07403675" w14:textId="77777777" w:rsidR="00753ACC" w:rsidRPr="00A8683D" w:rsidRDefault="00753ACC">
            <w:pPr>
              <w:rPr>
                <w:b/>
              </w:rPr>
            </w:pPr>
            <w:r w:rsidRPr="00A8683D">
              <w:rPr>
                <w:b/>
              </w:rPr>
              <w:t>Pastabos</w:t>
            </w:r>
          </w:p>
        </w:tc>
      </w:tr>
      <w:tr w:rsidR="00753ACC" w:rsidRPr="00A8683D" w14:paraId="2B91EBA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3555995" w14:textId="77777777" w:rsidR="00753ACC" w:rsidRPr="00A8683D" w:rsidRDefault="00753ACC">
            <w:pPr>
              <w:pStyle w:val="Tekstaslentels"/>
            </w:pPr>
            <w:r w:rsidRPr="00A8683D">
              <w:t>Tipas</w:t>
            </w:r>
          </w:p>
        </w:tc>
        <w:tc>
          <w:tcPr>
            <w:tcW w:w="1980" w:type="dxa"/>
            <w:tcBorders>
              <w:top w:val="single" w:sz="2" w:space="0" w:color="auto"/>
              <w:left w:val="single" w:sz="2" w:space="0" w:color="auto"/>
              <w:bottom w:val="single" w:sz="2" w:space="0" w:color="auto"/>
              <w:right w:val="single" w:sz="2" w:space="0" w:color="auto"/>
            </w:tcBorders>
          </w:tcPr>
          <w:p w14:paraId="0C5A8452"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0792F371" w14:textId="77777777" w:rsidR="00753ACC" w:rsidRPr="00A8683D" w:rsidRDefault="00753ACC">
            <w:pPr>
              <w:pStyle w:val="Tekstaslentels"/>
            </w:pPr>
            <w:r w:rsidRPr="00A8683D">
              <w:t>Projekto finansininkas, Projekto vadovas, Vertintojas</w:t>
            </w:r>
          </w:p>
        </w:tc>
      </w:tr>
    </w:tbl>
    <w:p w14:paraId="18092E19" w14:textId="77777777" w:rsidR="00753ACC" w:rsidRPr="00A8683D" w:rsidRDefault="00753ACC" w:rsidP="00753ACC"/>
    <w:p w14:paraId="333A27CF" w14:textId="77777777" w:rsidR="00753ACC" w:rsidRPr="00A8683D" w:rsidRDefault="00753ACC" w:rsidP="00753ACC"/>
    <w:p w14:paraId="591608EA" w14:textId="77777777" w:rsidR="00753ACC" w:rsidRPr="00A8683D" w:rsidRDefault="00753ACC" w:rsidP="00753ACC">
      <w:pPr>
        <w:ind w:firstLine="0"/>
        <w:rPr>
          <w:rFonts w:eastAsiaTheme="minorEastAsia"/>
          <w:b/>
          <w:bCs/>
          <w:color w:val="447524"/>
          <w:u w:val="single"/>
        </w:rPr>
      </w:pPr>
      <w:r w:rsidRPr="00A8683D">
        <w:rPr>
          <w:rFonts w:eastAsiaTheme="minorEastAsia"/>
          <w:b/>
          <w:bCs/>
          <w:i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0C2FE855"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3D60D53F"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6E19C5E"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58388AC1" w14:textId="77777777" w:rsidR="00753ACC" w:rsidRPr="00A8683D" w:rsidRDefault="00753ACC">
            <w:pPr>
              <w:rPr>
                <w:b/>
              </w:rPr>
            </w:pPr>
            <w:r w:rsidRPr="00A8683D">
              <w:rPr>
                <w:b/>
              </w:rPr>
              <w:t>Pastabos</w:t>
            </w:r>
          </w:p>
        </w:tc>
      </w:tr>
      <w:tr w:rsidR="00753ACC" w:rsidRPr="00A8683D" w14:paraId="59E4306D"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4F0ACAB"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401CE0E8"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atsakingi asmenys. </w:t>
            </w:r>
          </w:p>
          <w:p w14:paraId="2EECF462"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53680DBF" w14:textId="77777777" w:rsidR="00753ACC" w:rsidRPr="00A8683D" w:rsidRDefault="00753ACC"/>
        </w:tc>
      </w:tr>
      <w:tr w:rsidR="00753ACC" w:rsidRPr="00A8683D" w14:paraId="3E56C6F2"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222AFD9"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27C0E10A"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atsakingi asmenys. </w:t>
            </w:r>
          </w:p>
          <w:p w14:paraId="2D8601DE"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09027532" w14:textId="77777777" w:rsidR="00753ACC" w:rsidRPr="00A8683D" w:rsidRDefault="00753ACC"/>
        </w:tc>
        <w:bookmarkEnd w:id="517"/>
      </w:tr>
    </w:tbl>
    <w:p w14:paraId="221B0C34" w14:textId="77777777" w:rsidR="00753ACC" w:rsidRPr="00A8683D" w:rsidRDefault="00753ACC" w:rsidP="00DF40CE">
      <w:pPr>
        <w:pStyle w:val="Heading4"/>
      </w:pPr>
      <w:bookmarkStart w:id="519" w:name="_Toc452045818"/>
      <w:bookmarkStart w:id="520" w:name="_Toc92976784"/>
      <w:bookmarkStart w:id="521" w:name="_Toc159222190"/>
      <w:bookmarkStart w:id="522" w:name="BKM_217B8A6C_E07E_46F4_8A8A_E448F0A9966A"/>
      <w:r w:rsidRPr="00A8683D">
        <w:t>Patikros vietoje mokėjimo prašymai</w:t>
      </w:r>
      <w:bookmarkEnd w:id="519"/>
      <w:bookmarkEnd w:id="520"/>
      <w:bookmarkEnd w:id="521"/>
    </w:p>
    <w:p w14:paraId="02AFFC03"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Patikros vietoje</w:t>
      </w:r>
    </w:p>
    <w:p w14:paraId="3463BFC1" w14:textId="77777777" w:rsidR="00753ACC" w:rsidRPr="00A8683D" w:rsidRDefault="00753ACC" w:rsidP="00753ACC">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2015-11-12. </w:t>
      </w:r>
      <w:r w:rsidRPr="00A8683D">
        <w:rPr>
          <w:i/>
        </w:rPr>
        <w:t xml:space="preserve">Modifikuota </w:t>
      </w:r>
      <w:r w:rsidRPr="00A8683D">
        <w:t>2015-11-12.</w:t>
      </w:r>
    </w:p>
    <w:p w14:paraId="71C01F96" w14:textId="77777777" w:rsidR="00753ACC" w:rsidRPr="00A8683D" w:rsidRDefault="00753ACC" w:rsidP="00753ACC">
      <w:pPr>
        <w:ind w:left="1440" w:hanging="1440"/>
        <w:rPr>
          <w:i/>
          <w:iCs/>
        </w:rPr>
      </w:pPr>
      <w:r w:rsidRPr="00A8683D">
        <w:rPr>
          <w:rFonts w:eastAsiaTheme="minorEastAsia"/>
          <w:i/>
          <w:iCs/>
          <w:color w:val="447524"/>
        </w:rPr>
        <w:t>Pastabos:</w:t>
      </w:r>
      <w:r w:rsidRPr="00A8683D">
        <w:rPr>
          <w:rStyle w:val="FieldLabel"/>
          <w:rFonts w:cs="Arial"/>
        </w:rPr>
        <w:tab/>
      </w:r>
    </w:p>
    <w:p w14:paraId="7288B17A" w14:textId="77777777" w:rsidR="00753ACC" w:rsidRPr="00A8683D" w:rsidRDefault="00753ACC" w:rsidP="00753ACC"/>
    <w:p w14:paraId="010D9C6C" w14:textId="77777777" w:rsidR="00753ACC" w:rsidRPr="00A8683D" w:rsidRDefault="00753ACC" w:rsidP="00753ACC">
      <w:pPr>
        <w:pStyle w:val="ListHeader"/>
        <w:rPr>
          <w:bCs w:val="0"/>
          <w:i w:val="0"/>
          <w:iCs w:val="0"/>
          <w:color w:val="447524"/>
          <w:u w:val="single"/>
          <w:lang w:eastAsia="en-US"/>
        </w:rPr>
      </w:pPr>
      <w:bookmarkStart w:id="523" w:name="BKM_93D22770_5BAF_43FD_8EB1_5910A86FE981"/>
      <w:bookmarkEnd w:id="523"/>
      <w:r w:rsidRPr="00A8683D">
        <w:rPr>
          <w:bCs w:val="0"/>
          <w:color w:val="447524"/>
          <w:u w:val="single"/>
          <w:lang w:eastAsia="en-US"/>
        </w:rPr>
        <w:t>E</w:t>
      </w:r>
      <w:r w:rsidRPr="00A8683D">
        <w:rPr>
          <w:bCs w:val="0"/>
          <w:i w:val="0"/>
          <w:iCs w:val="0"/>
          <w:color w:val="447524"/>
          <w:u w:val="single"/>
          <w:lang w:eastAsia="en-US"/>
        </w:rPr>
        <w:t>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5E27266E"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02367B88"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7F2DCEE5"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1B671F44" w14:textId="77777777" w:rsidR="00753ACC" w:rsidRPr="00A8683D" w:rsidRDefault="00753ACC">
            <w:pPr>
              <w:rPr>
                <w:b/>
              </w:rPr>
            </w:pPr>
            <w:r w:rsidRPr="00A8683D">
              <w:rPr>
                <w:b/>
              </w:rPr>
              <w:t>Pastabos</w:t>
            </w:r>
          </w:p>
        </w:tc>
      </w:tr>
      <w:tr w:rsidR="00753ACC" w:rsidRPr="00A8683D" w14:paraId="498663B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EFA22AE" w14:textId="77777777" w:rsidR="00753ACC" w:rsidRPr="00A8683D" w:rsidRDefault="00753ACC">
            <w:pPr>
              <w:pStyle w:val="Tekstaslentels"/>
            </w:pPr>
            <w:r w:rsidRPr="00A8683D">
              <w:t>Suma</w:t>
            </w:r>
          </w:p>
        </w:tc>
        <w:tc>
          <w:tcPr>
            <w:tcW w:w="1980" w:type="dxa"/>
            <w:tcBorders>
              <w:top w:val="single" w:sz="2" w:space="0" w:color="auto"/>
              <w:left w:val="single" w:sz="2" w:space="0" w:color="auto"/>
              <w:bottom w:val="single" w:sz="2" w:space="0" w:color="auto"/>
              <w:right w:val="single" w:sz="2" w:space="0" w:color="auto"/>
            </w:tcBorders>
          </w:tcPr>
          <w:p w14:paraId="7D112315"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57BCD79" w14:textId="77777777" w:rsidR="00753ACC" w:rsidRPr="00A8683D" w:rsidRDefault="00753ACC"/>
        </w:tc>
      </w:tr>
      <w:tr w:rsidR="00753ACC" w:rsidRPr="00A8683D" w14:paraId="7857ED1C"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3AC2545" w14:textId="77777777" w:rsidR="00753ACC" w:rsidRPr="00A8683D" w:rsidRDefault="00753ACC">
            <w:pPr>
              <w:pStyle w:val="Tekstaslentels"/>
            </w:pPr>
            <w:bookmarkStart w:id="524" w:name="BKM_F83D093D_7BD3_432D_B847_5928ADE240B0"/>
            <w:r w:rsidRPr="00A8683D">
              <w:t>Pastaba</w:t>
            </w:r>
          </w:p>
        </w:tc>
        <w:tc>
          <w:tcPr>
            <w:tcW w:w="1980" w:type="dxa"/>
            <w:tcBorders>
              <w:top w:val="single" w:sz="2" w:space="0" w:color="auto"/>
              <w:left w:val="single" w:sz="2" w:space="0" w:color="auto"/>
              <w:bottom w:val="single" w:sz="2" w:space="0" w:color="auto"/>
              <w:right w:val="single" w:sz="2" w:space="0" w:color="auto"/>
            </w:tcBorders>
          </w:tcPr>
          <w:p w14:paraId="3E1E8DFA"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539755B" w14:textId="77777777" w:rsidR="00753ACC" w:rsidRPr="00A8683D" w:rsidRDefault="00753ACC"/>
        </w:tc>
        <w:bookmarkEnd w:id="524"/>
      </w:tr>
    </w:tbl>
    <w:p w14:paraId="60304F32" w14:textId="77777777" w:rsidR="00753ACC" w:rsidRPr="00A8683D" w:rsidRDefault="00753ACC" w:rsidP="00753ACC"/>
    <w:p w14:paraId="385B0D1A" w14:textId="77777777" w:rsidR="00753ACC" w:rsidRPr="00A8683D" w:rsidRDefault="00753ACC" w:rsidP="00753ACC"/>
    <w:p w14:paraId="1812736B" w14:textId="77777777" w:rsidR="00753ACC" w:rsidRPr="00A8683D" w:rsidRDefault="00753ACC" w:rsidP="00753ACC">
      <w:pPr>
        <w:pStyle w:val="ListHeader"/>
        <w:rPr>
          <w:bCs w:val="0"/>
          <w:color w:val="447524"/>
          <w:u w:val="single"/>
          <w:lang w:eastAsia="en-US"/>
        </w:rPr>
      </w:pPr>
      <w:r w:rsidRPr="00A8683D">
        <w:rPr>
          <w:i w:val="0"/>
          <w:iCs w:val="0"/>
          <w:color w:val="447524"/>
          <w:u w:val="single"/>
          <w:lang w:eastAsia="en-US"/>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0C973250"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16E2829A"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AB9004D"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764D3FD8" w14:textId="77777777" w:rsidR="00753ACC" w:rsidRPr="00A8683D" w:rsidRDefault="00753ACC">
            <w:pPr>
              <w:rPr>
                <w:b/>
              </w:rPr>
            </w:pPr>
            <w:r w:rsidRPr="00A8683D">
              <w:rPr>
                <w:b/>
              </w:rPr>
              <w:t>Pastabos</w:t>
            </w:r>
          </w:p>
        </w:tc>
      </w:tr>
      <w:tr w:rsidR="00753ACC" w:rsidRPr="00A8683D" w14:paraId="7BE70C06"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1F71EFD2"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710A0D13"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mokėjimo prašymai. </w:t>
            </w:r>
          </w:p>
          <w:p w14:paraId="29A47E2D"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268949F5" w14:textId="77777777" w:rsidR="00753ACC" w:rsidRPr="00A8683D" w:rsidRDefault="00753ACC"/>
        </w:tc>
      </w:tr>
      <w:tr w:rsidR="00753ACC" w:rsidRPr="00A8683D" w14:paraId="6E1DE16E"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69C54214"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4F84FBDD"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mokėjimo prašymai. </w:t>
            </w:r>
          </w:p>
          <w:p w14:paraId="3BBF3E21"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 neatitikimai.</w:t>
            </w:r>
          </w:p>
        </w:tc>
        <w:tc>
          <w:tcPr>
            <w:tcW w:w="1710" w:type="dxa"/>
            <w:tcBorders>
              <w:top w:val="single" w:sz="2" w:space="0" w:color="auto"/>
              <w:left w:val="single" w:sz="2" w:space="0" w:color="auto"/>
              <w:bottom w:val="single" w:sz="2" w:space="0" w:color="auto"/>
              <w:right w:val="single" w:sz="2" w:space="0" w:color="auto"/>
            </w:tcBorders>
          </w:tcPr>
          <w:p w14:paraId="32BF4098" w14:textId="77777777" w:rsidR="00753ACC" w:rsidRPr="00A8683D" w:rsidRDefault="00753ACC"/>
        </w:tc>
        <w:bookmarkEnd w:id="522"/>
      </w:tr>
    </w:tbl>
    <w:p w14:paraId="0B5E2D7A" w14:textId="77777777" w:rsidR="00753ACC" w:rsidRPr="00A8683D" w:rsidRDefault="00753ACC" w:rsidP="00DF40CE">
      <w:pPr>
        <w:pStyle w:val="Heading4"/>
      </w:pPr>
      <w:bookmarkStart w:id="525" w:name="_Toc452045819"/>
      <w:bookmarkStart w:id="526" w:name="_Toc92976785"/>
      <w:bookmarkStart w:id="527" w:name="_Toc159222191"/>
      <w:bookmarkStart w:id="528" w:name="BKM_4ED0787C_7E9D_4C6D_9219_7B44A3252BA0"/>
      <w:r w:rsidRPr="00A8683D">
        <w:lastRenderedPageBreak/>
        <w:t>Patikros vietoje neatitikimai</w:t>
      </w:r>
      <w:bookmarkEnd w:id="525"/>
      <w:bookmarkEnd w:id="526"/>
      <w:bookmarkEnd w:id="527"/>
    </w:p>
    <w:p w14:paraId="3703662E"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Patikros vietoje</w:t>
      </w:r>
    </w:p>
    <w:p w14:paraId="1873C9C8"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2015-11-11. </w:t>
      </w:r>
      <w:r w:rsidRPr="00A8683D">
        <w:rPr>
          <w:i/>
        </w:rPr>
        <w:t xml:space="preserve">Modifikuota </w:t>
      </w:r>
      <w:r w:rsidRPr="00A8683D">
        <w:t>2015-11-11.</w:t>
      </w:r>
    </w:p>
    <w:p w14:paraId="2D10B3AE" w14:textId="77777777" w:rsidR="00753ACC" w:rsidRPr="00A8683D" w:rsidRDefault="00753ACC" w:rsidP="00753ACC">
      <w:pPr>
        <w:ind w:left="1440" w:hanging="1440"/>
        <w:rPr>
          <w:i/>
          <w:iCs/>
        </w:rPr>
      </w:pPr>
      <w:r w:rsidRPr="00A8683D">
        <w:rPr>
          <w:rFonts w:eastAsiaTheme="minorEastAsia"/>
          <w:i/>
          <w:iCs/>
          <w:color w:val="447524"/>
        </w:rPr>
        <w:t>Pastabos:</w:t>
      </w:r>
      <w:r w:rsidRPr="00A8683D">
        <w:rPr>
          <w:rStyle w:val="FieldLabel"/>
          <w:rFonts w:cs="Arial"/>
        </w:rPr>
        <w:tab/>
      </w:r>
    </w:p>
    <w:p w14:paraId="74C9F2A0" w14:textId="77777777" w:rsidR="00753ACC" w:rsidRPr="00A8683D" w:rsidRDefault="00753ACC" w:rsidP="00753ACC"/>
    <w:p w14:paraId="026DCADB" w14:textId="77777777" w:rsidR="00753ACC" w:rsidRPr="00A8683D" w:rsidRDefault="00753ACC" w:rsidP="00753ACC">
      <w:pPr>
        <w:ind w:left="1440" w:hanging="1440"/>
        <w:rPr>
          <w:rFonts w:eastAsiaTheme="minorEastAsia"/>
          <w:b/>
          <w:bCs/>
          <w:i/>
          <w:iCs/>
          <w:color w:val="447524"/>
          <w:u w:val="single"/>
        </w:rPr>
      </w:pPr>
      <w:bookmarkStart w:id="529" w:name="BKM_2F5480E3_AB9B_4BF9_B6D3_A58E75EC1266"/>
      <w:bookmarkEnd w:id="529"/>
      <w:r w:rsidRPr="00A8683D">
        <w:rPr>
          <w:rFonts w:eastAsiaTheme="minorEastAsia"/>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208A4252"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490BE83C"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68D913DF"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6ADC4D31" w14:textId="77777777" w:rsidR="00753ACC" w:rsidRPr="00A8683D" w:rsidRDefault="00753ACC">
            <w:pPr>
              <w:rPr>
                <w:b/>
              </w:rPr>
            </w:pPr>
            <w:r w:rsidRPr="00A8683D">
              <w:rPr>
                <w:b/>
              </w:rPr>
              <w:t>Pastabos</w:t>
            </w:r>
          </w:p>
        </w:tc>
      </w:tr>
      <w:tr w:rsidR="00753ACC" w:rsidRPr="00A8683D" w14:paraId="00A5032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31EFE75" w14:textId="77777777" w:rsidR="00753ACC" w:rsidRPr="00A8683D" w:rsidRDefault="00753ACC">
            <w:pPr>
              <w:pStyle w:val="Tekstaslentels"/>
            </w:pPr>
            <w:r w:rsidRPr="00A8683D">
              <w:t>Neatitikimo aprašymas</w:t>
            </w:r>
          </w:p>
        </w:tc>
        <w:tc>
          <w:tcPr>
            <w:tcW w:w="1980" w:type="dxa"/>
            <w:tcBorders>
              <w:top w:val="single" w:sz="2" w:space="0" w:color="auto"/>
              <w:left w:val="single" w:sz="2" w:space="0" w:color="auto"/>
              <w:bottom w:val="single" w:sz="2" w:space="0" w:color="auto"/>
              <w:right w:val="single" w:sz="2" w:space="0" w:color="auto"/>
            </w:tcBorders>
          </w:tcPr>
          <w:p w14:paraId="0714B0F7"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FD59AEB" w14:textId="77777777" w:rsidR="00753ACC" w:rsidRPr="00A8683D" w:rsidRDefault="00753ACC"/>
        </w:tc>
      </w:tr>
      <w:tr w:rsidR="00753ACC" w:rsidRPr="00A8683D" w14:paraId="182D9CA1"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576206B" w14:textId="77777777" w:rsidR="00753ACC" w:rsidRPr="00A8683D" w:rsidRDefault="00753ACC">
            <w:pPr>
              <w:pStyle w:val="Tekstaslentels"/>
            </w:pPr>
            <w:bookmarkStart w:id="530" w:name="BKM_F023AA45_C668_45D2_8507_89167193B192"/>
            <w:r w:rsidRPr="00A8683D">
              <w:t>Neatitikimo suma</w:t>
            </w:r>
          </w:p>
        </w:tc>
        <w:tc>
          <w:tcPr>
            <w:tcW w:w="1980" w:type="dxa"/>
            <w:tcBorders>
              <w:top w:val="single" w:sz="2" w:space="0" w:color="auto"/>
              <w:left w:val="single" w:sz="2" w:space="0" w:color="auto"/>
              <w:bottom w:val="single" w:sz="2" w:space="0" w:color="auto"/>
              <w:right w:val="single" w:sz="2" w:space="0" w:color="auto"/>
            </w:tcBorders>
          </w:tcPr>
          <w:p w14:paraId="2FC68662"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E1E36EA" w14:textId="77777777" w:rsidR="00753ACC" w:rsidRPr="00A8683D" w:rsidRDefault="00753ACC"/>
        </w:tc>
        <w:bookmarkEnd w:id="530"/>
      </w:tr>
      <w:tr w:rsidR="00753ACC" w:rsidRPr="00A8683D" w14:paraId="685AC08C"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8DE9C70" w14:textId="77777777" w:rsidR="00753ACC" w:rsidRPr="00A8683D" w:rsidRDefault="00753ACC">
            <w:pPr>
              <w:pStyle w:val="Tekstaslentels"/>
            </w:pPr>
            <w:r w:rsidRPr="00A8683D">
              <w:t>Įtariamas pažeidimas</w:t>
            </w:r>
          </w:p>
        </w:tc>
        <w:tc>
          <w:tcPr>
            <w:tcW w:w="1980" w:type="dxa"/>
            <w:tcBorders>
              <w:top w:val="single" w:sz="2" w:space="0" w:color="auto"/>
              <w:left w:val="single" w:sz="2" w:space="0" w:color="auto"/>
              <w:bottom w:val="single" w:sz="2" w:space="0" w:color="auto"/>
              <w:right w:val="single" w:sz="2" w:space="0" w:color="auto"/>
            </w:tcBorders>
          </w:tcPr>
          <w:p w14:paraId="7F244741"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2DCE8F43" w14:textId="77777777" w:rsidR="00753ACC" w:rsidRPr="00A8683D" w:rsidRDefault="00753ACC"/>
        </w:tc>
      </w:tr>
      <w:tr w:rsidR="00753ACC" w:rsidRPr="00A8683D" w14:paraId="5A164BAF"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C99B870" w14:textId="77777777" w:rsidR="00753ACC" w:rsidRPr="00A8683D" w:rsidRDefault="00753ACC">
            <w:pPr>
              <w:pStyle w:val="Tekstaslentels"/>
            </w:pPr>
            <w:bookmarkStart w:id="531" w:name="BKM_36BF198F_F1BA_4206_B3FD_BB9B91F691E9"/>
            <w:r w:rsidRPr="00A8683D">
              <w:t>Reikalavimo aprašymas</w:t>
            </w:r>
          </w:p>
        </w:tc>
        <w:tc>
          <w:tcPr>
            <w:tcW w:w="1980" w:type="dxa"/>
            <w:tcBorders>
              <w:top w:val="single" w:sz="2" w:space="0" w:color="auto"/>
              <w:left w:val="single" w:sz="2" w:space="0" w:color="auto"/>
              <w:bottom w:val="single" w:sz="2" w:space="0" w:color="auto"/>
              <w:right w:val="single" w:sz="2" w:space="0" w:color="auto"/>
            </w:tcBorders>
          </w:tcPr>
          <w:p w14:paraId="30458B03"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6F2C256" w14:textId="77777777" w:rsidR="00753ACC" w:rsidRPr="00A8683D" w:rsidRDefault="00753ACC"/>
        </w:tc>
        <w:bookmarkEnd w:id="531"/>
      </w:tr>
      <w:tr w:rsidR="00753ACC" w:rsidRPr="00A8683D" w14:paraId="2720B4CC"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4626EE3" w14:textId="77777777" w:rsidR="00753ACC" w:rsidRPr="00A8683D" w:rsidRDefault="00753ACC">
            <w:pPr>
              <w:pStyle w:val="Tekstaslentels"/>
            </w:pPr>
            <w:bookmarkStart w:id="532" w:name="BKM_FC19245E_A299_4233_BC10_70138966BCC6"/>
            <w:r w:rsidRPr="00A8683D">
              <w:t>Ištaisymo terminas</w:t>
            </w:r>
          </w:p>
        </w:tc>
        <w:tc>
          <w:tcPr>
            <w:tcW w:w="1980" w:type="dxa"/>
            <w:tcBorders>
              <w:top w:val="single" w:sz="2" w:space="0" w:color="auto"/>
              <w:left w:val="single" w:sz="2" w:space="0" w:color="auto"/>
              <w:bottom w:val="single" w:sz="2" w:space="0" w:color="auto"/>
              <w:right w:val="single" w:sz="2" w:space="0" w:color="auto"/>
            </w:tcBorders>
          </w:tcPr>
          <w:p w14:paraId="6F44CD09"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3D7AB28E" w14:textId="77777777" w:rsidR="00753ACC" w:rsidRPr="00A8683D" w:rsidRDefault="00753ACC"/>
        </w:tc>
        <w:bookmarkEnd w:id="532"/>
      </w:tr>
      <w:tr w:rsidR="00753ACC" w:rsidRPr="00A8683D" w14:paraId="4E552C4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CC4CD54" w14:textId="77777777" w:rsidR="00753ACC" w:rsidRPr="00A8683D" w:rsidRDefault="00753ACC">
            <w:pPr>
              <w:pStyle w:val="Tekstaslentels"/>
            </w:pPr>
            <w:bookmarkStart w:id="533" w:name="BKM_F697FD68_47A3_4C08_A70D_C5C1EAC9429C"/>
            <w:r w:rsidRPr="00A8683D">
              <w:t>Ištaisymo data</w:t>
            </w:r>
          </w:p>
        </w:tc>
        <w:tc>
          <w:tcPr>
            <w:tcW w:w="1980" w:type="dxa"/>
            <w:tcBorders>
              <w:top w:val="single" w:sz="2" w:space="0" w:color="auto"/>
              <w:left w:val="single" w:sz="2" w:space="0" w:color="auto"/>
              <w:bottom w:val="single" w:sz="2" w:space="0" w:color="auto"/>
              <w:right w:val="single" w:sz="2" w:space="0" w:color="auto"/>
            </w:tcBorders>
          </w:tcPr>
          <w:p w14:paraId="1505D37B"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1B8EBF7F" w14:textId="77777777" w:rsidR="00753ACC" w:rsidRPr="00A8683D" w:rsidRDefault="00753ACC"/>
        </w:tc>
        <w:bookmarkEnd w:id="533"/>
      </w:tr>
    </w:tbl>
    <w:p w14:paraId="348F672C" w14:textId="77777777" w:rsidR="00753ACC" w:rsidRPr="00A8683D" w:rsidRDefault="00753ACC" w:rsidP="00753ACC"/>
    <w:p w14:paraId="7C75C73E" w14:textId="77777777" w:rsidR="00753ACC" w:rsidRPr="00A8683D" w:rsidRDefault="00753ACC" w:rsidP="00753ACC"/>
    <w:p w14:paraId="4D698192" w14:textId="77777777" w:rsidR="00753ACC" w:rsidRPr="00A8683D" w:rsidRDefault="00753ACC" w:rsidP="00753ACC">
      <w:pPr>
        <w:ind w:left="1440" w:hanging="1440"/>
        <w:rPr>
          <w:rFonts w:eastAsiaTheme="minorEastAsia"/>
          <w:b/>
          <w:bCs/>
          <w:color w:val="447524"/>
          <w:u w:val="single"/>
        </w:rPr>
      </w:pPr>
      <w:r w:rsidRPr="00A8683D">
        <w:rPr>
          <w:rFonts w:eastAsiaTheme="minorEastAsia"/>
          <w:b/>
          <w:bCs/>
          <w:i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629BB3B1"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639C952E"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913E912"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5BE10578" w14:textId="77777777" w:rsidR="00753ACC" w:rsidRPr="00A8683D" w:rsidRDefault="00753ACC">
            <w:pPr>
              <w:rPr>
                <w:b/>
              </w:rPr>
            </w:pPr>
            <w:r w:rsidRPr="00A8683D">
              <w:rPr>
                <w:b/>
              </w:rPr>
              <w:t>Pastabos</w:t>
            </w:r>
          </w:p>
        </w:tc>
      </w:tr>
      <w:tr w:rsidR="00753ACC" w:rsidRPr="00A8683D" w14:paraId="52D4D035"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A498B1C"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426A63AC"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 xml:space="preserve">Patikros vietoje neatitikimai. </w:t>
            </w:r>
          </w:p>
          <w:p w14:paraId="067EA7A9"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43F2C0A2" w14:textId="77777777" w:rsidR="00753ACC" w:rsidRPr="00A8683D" w:rsidRDefault="00753ACC"/>
        </w:tc>
      </w:tr>
      <w:tr w:rsidR="00753ACC" w:rsidRPr="00A8683D" w14:paraId="52DE7586"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944546D"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5D67A4E6"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mokėjimo prašymai. </w:t>
            </w:r>
          </w:p>
          <w:p w14:paraId="6C2DFA72"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 neatitikimai.</w:t>
            </w:r>
          </w:p>
        </w:tc>
        <w:tc>
          <w:tcPr>
            <w:tcW w:w="1710" w:type="dxa"/>
            <w:tcBorders>
              <w:top w:val="single" w:sz="2" w:space="0" w:color="auto"/>
              <w:left w:val="single" w:sz="2" w:space="0" w:color="auto"/>
              <w:bottom w:val="single" w:sz="2" w:space="0" w:color="auto"/>
              <w:right w:val="single" w:sz="2" w:space="0" w:color="auto"/>
            </w:tcBorders>
          </w:tcPr>
          <w:p w14:paraId="3AEDE106" w14:textId="77777777" w:rsidR="00753ACC" w:rsidRPr="00A8683D" w:rsidRDefault="00753ACC"/>
        </w:tc>
        <w:bookmarkEnd w:id="528"/>
      </w:tr>
    </w:tbl>
    <w:p w14:paraId="3B4F876C" w14:textId="77777777" w:rsidR="00753ACC" w:rsidRPr="00A8683D" w:rsidRDefault="00753ACC" w:rsidP="00DF40CE">
      <w:pPr>
        <w:pStyle w:val="Heading4"/>
      </w:pPr>
      <w:bookmarkStart w:id="534" w:name="_Toc452045820"/>
      <w:bookmarkStart w:id="535" w:name="_Toc92976786"/>
      <w:bookmarkStart w:id="536" w:name="_Toc159222192"/>
      <w:bookmarkStart w:id="537" w:name="BKM_5A490FBB_A883_489D_9B41_0A0BE07678DF"/>
      <w:r w:rsidRPr="00A8683D">
        <w:t>Patikros vietoje pastabos</w:t>
      </w:r>
      <w:bookmarkEnd w:id="534"/>
      <w:bookmarkEnd w:id="535"/>
      <w:bookmarkEnd w:id="536"/>
    </w:p>
    <w:p w14:paraId="750B09BB"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Patikros vietoje</w:t>
      </w:r>
    </w:p>
    <w:p w14:paraId="4381406C" w14:textId="77777777" w:rsidR="00753ACC" w:rsidRPr="00A8683D" w:rsidRDefault="00753ACC" w:rsidP="00753ACC">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2015-11-11. </w:t>
      </w:r>
    </w:p>
    <w:p w14:paraId="509141E1" w14:textId="77777777" w:rsidR="00753ACC" w:rsidRPr="00A8683D" w:rsidRDefault="00753ACC" w:rsidP="00753ACC">
      <w:pPr>
        <w:ind w:left="1440" w:hanging="1440"/>
      </w:pPr>
      <w:r w:rsidRPr="00A8683D">
        <w:rPr>
          <w:rFonts w:eastAsiaTheme="minorEastAsia"/>
          <w:i/>
          <w:iCs/>
          <w:color w:val="447524"/>
        </w:rPr>
        <w:t>Pastabos:</w:t>
      </w:r>
      <w:r w:rsidRPr="00A8683D">
        <w:rPr>
          <w:rStyle w:val="FieldLabel"/>
          <w:rFonts w:cs="Arial"/>
        </w:rPr>
        <w:tab/>
      </w:r>
    </w:p>
    <w:p w14:paraId="6F993BFD" w14:textId="77777777" w:rsidR="00753ACC" w:rsidRPr="00A8683D" w:rsidRDefault="00753ACC" w:rsidP="00753ACC"/>
    <w:p w14:paraId="649F3E49" w14:textId="77777777" w:rsidR="00753ACC" w:rsidRPr="00A8683D" w:rsidRDefault="00753ACC" w:rsidP="00753ACC"/>
    <w:p w14:paraId="4C256D95" w14:textId="77777777" w:rsidR="00753ACC" w:rsidRPr="00A8683D" w:rsidRDefault="00753ACC" w:rsidP="00753ACC"/>
    <w:p w14:paraId="52E9B8A8" w14:textId="77777777" w:rsidR="00753ACC" w:rsidRPr="00A8683D" w:rsidRDefault="00753ACC" w:rsidP="00753ACC">
      <w:pPr>
        <w:ind w:left="1440" w:hanging="1440"/>
        <w:rPr>
          <w:rFonts w:eastAsiaTheme="minorEastAsia"/>
          <w:b/>
          <w:bCs/>
          <w:i/>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0942976F"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6B5DE277"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BC5DC7B"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40A807DE" w14:textId="77777777" w:rsidR="00753ACC" w:rsidRPr="00A8683D" w:rsidRDefault="00753ACC">
            <w:pPr>
              <w:rPr>
                <w:b/>
              </w:rPr>
            </w:pPr>
            <w:r w:rsidRPr="00A8683D">
              <w:rPr>
                <w:b/>
              </w:rPr>
              <w:t>Pastabos</w:t>
            </w:r>
          </w:p>
        </w:tc>
      </w:tr>
      <w:tr w:rsidR="00753ACC" w:rsidRPr="00A8683D" w14:paraId="2C3BAD47"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AB83140"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6746395E" w14:textId="77777777" w:rsidR="00753ACC" w:rsidRPr="00A8683D" w:rsidRDefault="00753ACC">
            <w:pPr>
              <w:pStyle w:val="Tekstaslentels"/>
            </w:pPr>
            <w:r w:rsidRPr="00A8683D">
              <w:rPr>
                <w:b/>
              </w:rPr>
              <w:t xml:space="preserve"> </w:t>
            </w:r>
            <w:r w:rsidRPr="00A8683D">
              <w:t xml:space="preserve"> </w:t>
            </w:r>
            <w:r w:rsidRPr="00A8683D">
              <w:rPr>
                <w:b/>
              </w:rPr>
              <w:tab/>
            </w:r>
            <w:r w:rsidRPr="00A8683D">
              <w:t xml:space="preserve">Patikros vietoje pastabos. </w:t>
            </w:r>
          </w:p>
          <w:p w14:paraId="0C13B22E" w14:textId="77777777" w:rsidR="00753ACC" w:rsidRPr="00A8683D" w:rsidRDefault="00753ACC">
            <w:pPr>
              <w:pStyle w:val="Tekstaslentels"/>
            </w:pPr>
            <w:r w:rsidRPr="00A8683D">
              <w:rPr>
                <w:b/>
              </w:rPr>
              <w:t xml:space="preserve"> </w:t>
            </w:r>
            <w:r w:rsidRPr="00A8683D">
              <w:t xml:space="preserve"> </w:t>
            </w:r>
            <w:r w:rsidRPr="00A8683D">
              <w:rPr>
                <w:b/>
              </w:rPr>
              <w:tab/>
            </w:r>
            <w:r w:rsidRPr="00A8683D">
              <w:t>Pastabos.</w:t>
            </w:r>
          </w:p>
        </w:tc>
        <w:tc>
          <w:tcPr>
            <w:tcW w:w="1710" w:type="dxa"/>
            <w:tcBorders>
              <w:top w:val="single" w:sz="2" w:space="0" w:color="auto"/>
              <w:left w:val="single" w:sz="2" w:space="0" w:color="auto"/>
              <w:bottom w:val="single" w:sz="2" w:space="0" w:color="auto"/>
              <w:right w:val="single" w:sz="2" w:space="0" w:color="auto"/>
            </w:tcBorders>
          </w:tcPr>
          <w:p w14:paraId="6AA738D2" w14:textId="77777777" w:rsidR="00753ACC" w:rsidRPr="00A8683D" w:rsidRDefault="00753ACC"/>
        </w:tc>
      </w:tr>
      <w:tr w:rsidR="00753ACC" w:rsidRPr="00A8683D" w14:paraId="05BDABA1"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873403B"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4873DD31"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pastabos. </w:t>
            </w:r>
          </w:p>
          <w:p w14:paraId="1FF97EC3"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4180D023" w14:textId="77777777" w:rsidR="00753ACC" w:rsidRPr="00A8683D" w:rsidRDefault="00753ACC"/>
        </w:tc>
        <w:bookmarkEnd w:id="537"/>
      </w:tr>
    </w:tbl>
    <w:p w14:paraId="586DFBF4" w14:textId="77777777" w:rsidR="00753ACC" w:rsidRPr="00A8683D" w:rsidRDefault="00753ACC" w:rsidP="00DF40CE">
      <w:pPr>
        <w:pStyle w:val="Heading4"/>
        <w:rPr>
          <w:color w:val="004080"/>
          <w:sz w:val="28"/>
        </w:rPr>
      </w:pPr>
      <w:bookmarkStart w:id="538" w:name="_Toc452045821"/>
      <w:bookmarkStart w:id="539" w:name="_Toc92976787"/>
      <w:bookmarkStart w:id="540" w:name="_Toc159222193"/>
      <w:bookmarkStart w:id="541" w:name="BKM_CE98B5A1_19C6_4BB5_B9F8_41332907D754"/>
      <w:r w:rsidRPr="00A8683D">
        <w:lastRenderedPageBreak/>
        <w:t>Patikros vietoje patikros lapai</w:t>
      </w:r>
      <w:bookmarkEnd w:id="538"/>
      <w:bookmarkEnd w:id="539"/>
      <w:bookmarkEnd w:id="540"/>
    </w:p>
    <w:p w14:paraId="0E67AFE3"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Patikros vietoje</w:t>
      </w:r>
    </w:p>
    <w:p w14:paraId="3AD34EB0" w14:textId="77777777" w:rsidR="00753ACC" w:rsidRPr="00A8683D" w:rsidRDefault="00753ACC" w:rsidP="00753ACC">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2015-11-11. </w:t>
      </w:r>
    </w:p>
    <w:p w14:paraId="577E8AC1" w14:textId="77777777" w:rsidR="00753ACC" w:rsidRPr="00A8683D" w:rsidRDefault="00753ACC" w:rsidP="00753ACC">
      <w:pPr>
        <w:ind w:left="1440" w:hanging="1440"/>
      </w:pPr>
      <w:r w:rsidRPr="00A8683D">
        <w:rPr>
          <w:rFonts w:eastAsiaTheme="minorEastAsia"/>
          <w:i/>
          <w:iCs/>
          <w:color w:val="447524"/>
        </w:rPr>
        <w:t>Pastabos:</w:t>
      </w:r>
      <w:r w:rsidRPr="00A8683D">
        <w:rPr>
          <w:rStyle w:val="FieldLabel"/>
          <w:rFonts w:cs="Arial"/>
        </w:rPr>
        <w:tab/>
      </w:r>
    </w:p>
    <w:p w14:paraId="2C9DFFA2" w14:textId="77777777" w:rsidR="00753ACC" w:rsidRPr="00A8683D" w:rsidRDefault="00753ACC" w:rsidP="00753ACC"/>
    <w:p w14:paraId="4464A472" w14:textId="77777777" w:rsidR="00753ACC" w:rsidRPr="00A8683D" w:rsidRDefault="00753ACC" w:rsidP="00753ACC"/>
    <w:p w14:paraId="640584E6" w14:textId="77777777" w:rsidR="00753ACC" w:rsidRPr="00A8683D" w:rsidRDefault="00753ACC" w:rsidP="00753ACC"/>
    <w:p w14:paraId="42C86371" w14:textId="77777777" w:rsidR="00753ACC" w:rsidRPr="00A8683D" w:rsidRDefault="00753ACC" w:rsidP="00753ACC">
      <w:pPr>
        <w:ind w:left="1440" w:hanging="1440"/>
        <w:rPr>
          <w:rFonts w:eastAsiaTheme="minorEastAsia"/>
          <w:b/>
          <w:bCs/>
          <w:i/>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72D1F41F"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1C9BB182"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1BF57855"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3161FE2" w14:textId="77777777" w:rsidR="00753ACC" w:rsidRPr="00A8683D" w:rsidRDefault="00753ACC">
            <w:pPr>
              <w:rPr>
                <w:b/>
              </w:rPr>
            </w:pPr>
            <w:r w:rsidRPr="00A8683D">
              <w:rPr>
                <w:b/>
              </w:rPr>
              <w:t>Pastabos</w:t>
            </w:r>
          </w:p>
        </w:tc>
      </w:tr>
      <w:tr w:rsidR="00753ACC" w:rsidRPr="00A8683D" w14:paraId="541133B9"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7B8F2CFD"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3EBDDD1F" w14:textId="77777777" w:rsidR="00753ACC" w:rsidRPr="00A8683D" w:rsidRDefault="00753ACC">
            <w:pPr>
              <w:pStyle w:val="Tekstaslentels"/>
            </w:pPr>
            <w:r w:rsidRPr="00A8683D">
              <w:rPr>
                <w:b/>
              </w:rPr>
              <w:t xml:space="preserve"> </w:t>
            </w:r>
            <w:r w:rsidRPr="00A8683D">
              <w:t xml:space="preserve"> </w:t>
            </w:r>
            <w:r w:rsidRPr="00A8683D">
              <w:rPr>
                <w:b/>
              </w:rPr>
              <w:tab/>
            </w:r>
            <w:r w:rsidRPr="00A8683D">
              <w:t xml:space="preserve">Patikros vietoje patikros lapai. </w:t>
            </w:r>
          </w:p>
          <w:p w14:paraId="14D8C7CE" w14:textId="77777777" w:rsidR="00753ACC" w:rsidRPr="00A8683D" w:rsidRDefault="00753ACC">
            <w:pPr>
              <w:pStyle w:val="Tekstaslentels"/>
            </w:pPr>
            <w:r w:rsidRPr="00A8683D">
              <w:rPr>
                <w:b/>
              </w:rPr>
              <w:t xml:space="preserve"> </w:t>
            </w:r>
            <w:r w:rsidRPr="00A8683D">
              <w:t xml:space="preserve"> </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5B75DFA2" w14:textId="77777777" w:rsidR="00753ACC" w:rsidRPr="00A8683D" w:rsidRDefault="00753ACC"/>
        </w:tc>
      </w:tr>
      <w:tr w:rsidR="00753ACC" w:rsidRPr="00A8683D" w14:paraId="0039E9DA"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32FA334C"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438EC473"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patikros lapai. </w:t>
            </w:r>
          </w:p>
          <w:p w14:paraId="57134173"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18C2B22B" w14:textId="77777777" w:rsidR="00753ACC" w:rsidRPr="00A8683D" w:rsidRDefault="00753ACC"/>
        </w:tc>
        <w:bookmarkEnd w:id="541"/>
      </w:tr>
    </w:tbl>
    <w:p w14:paraId="48CCF596" w14:textId="77777777" w:rsidR="00753ACC" w:rsidRPr="00A8683D" w:rsidRDefault="00753ACC" w:rsidP="00DF40CE">
      <w:pPr>
        <w:pStyle w:val="Heading4"/>
      </w:pPr>
      <w:bookmarkStart w:id="542" w:name="_Toc452045822"/>
      <w:bookmarkStart w:id="543" w:name="_Toc92976788"/>
      <w:bookmarkStart w:id="544" w:name="_Toc159222194"/>
      <w:bookmarkStart w:id="545" w:name="BKM_D4556924_0BA1_40F7_97E7_647D1FFA0DA6"/>
      <w:r w:rsidRPr="00A8683D">
        <w:t>Patikros vietoje dokumentai</w:t>
      </w:r>
      <w:bookmarkEnd w:id="542"/>
      <w:bookmarkEnd w:id="543"/>
      <w:bookmarkEnd w:id="544"/>
    </w:p>
    <w:p w14:paraId="79F64778"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Patikros vietoje</w:t>
      </w:r>
    </w:p>
    <w:p w14:paraId="7820B5DC" w14:textId="77777777" w:rsidR="00753ACC" w:rsidRPr="00A8683D" w:rsidRDefault="00753ACC" w:rsidP="00753ACC">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2015-11-11. </w:t>
      </w:r>
    </w:p>
    <w:p w14:paraId="19EDAF16" w14:textId="77777777" w:rsidR="00753ACC" w:rsidRPr="00A8683D" w:rsidRDefault="00753ACC" w:rsidP="00753ACC">
      <w:pPr>
        <w:ind w:left="1440" w:hanging="1440"/>
      </w:pPr>
      <w:r w:rsidRPr="00A8683D">
        <w:rPr>
          <w:rFonts w:eastAsiaTheme="minorEastAsia"/>
          <w:i/>
          <w:iCs/>
          <w:color w:val="447524"/>
        </w:rPr>
        <w:t>Pastabos:</w:t>
      </w:r>
      <w:r w:rsidRPr="00A8683D">
        <w:rPr>
          <w:rStyle w:val="FieldLabel"/>
          <w:rFonts w:cs="Arial"/>
        </w:rPr>
        <w:tab/>
      </w:r>
    </w:p>
    <w:p w14:paraId="4E62A3B3" w14:textId="77777777" w:rsidR="00753ACC" w:rsidRPr="00A8683D" w:rsidRDefault="00753ACC" w:rsidP="00753ACC"/>
    <w:p w14:paraId="392EF985" w14:textId="77777777" w:rsidR="00753ACC" w:rsidRPr="00A8683D" w:rsidRDefault="00753ACC" w:rsidP="00753ACC"/>
    <w:p w14:paraId="5A2747F2" w14:textId="77777777" w:rsidR="00753ACC" w:rsidRPr="00A8683D" w:rsidRDefault="00753ACC" w:rsidP="00753ACC"/>
    <w:p w14:paraId="2FFFE695" w14:textId="77777777" w:rsidR="00753ACC" w:rsidRPr="00A8683D" w:rsidRDefault="00753ACC" w:rsidP="00753ACC">
      <w:pPr>
        <w:ind w:left="1440" w:hanging="1440"/>
        <w:rPr>
          <w:rFonts w:eastAsiaTheme="minorEastAsia"/>
          <w:b/>
          <w:bCs/>
          <w:i/>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174E9591"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073DA98A"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639DCA94"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771797E" w14:textId="77777777" w:rsidR="00753ACC" w:rsidRPr="00A8683D" w:rsidRDefault="00753ACC">
            <w:pPr>
              <w:rPr>
                <w:b/>
              </w:rPr>
            </w:pPr>
            <w:r w:rsidRPr="00A8683D">
              <w:rPr>
                <w:b/>
              </w:rPr>
              <w:t>Pastabos</w:t>
            </w:r>
          </w:p>
        </w:tc>
      </w:tr>
      <w:tr w:rsidR="00753ACC" w:rsidRPr="00A8683D" w14:paraId="0A6A6921"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3CCC9765"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0FD8CE9E" w14:textId="77777777" w:rsidR="00753ACC" w:rsidRPr="00A8683D" w:rsidRDefault="00753ACC">
            <w:pPr>
              <w:pStyle w:val="Tekstaslentels"/>
            </w:pPr>
            <w:r w:rsidRPr="00A8683D">
              <w:rPr>
                <w:b/>
              </w:rPr>
              <w:t xml:space="preserve"> </w:t>
            </w:r>
            <w:r w:rsidRPr="00A8683D">
              <w:t xml:space="preserve"> </w:t>
            </w:r>
            <w:r w:rsidRPr="00A8683D">
              <w:rPr>
                <w:b/>
              </w:rPr>
              <w:tab/>
            </w:r>
            <w:r w:rsidRPr="00A8683D">
              <w:t xml:space="preserve">Patikros vietoje dokumentai. </w:t>
            </w:r>
          </w:p>
          <w:p w14:paraId="0B7B3D79" w14:textId="77777777" w:rsidR="00753ACC" w:rsidRPr="00A8683D" w:rsidRDefault="00753ACC">
            <w:pPr>
              <w:pStyle w:val="Tekstaslentels"/>
            </w:pPr>
            <w:r w:rsidRPr="00A8683D">
              <w:rPr>
                <w:b/>
              </w:rPr>
              <w:t xml:space="preserve"> </w:t>
            </w:r>
            <w:r w:rsidRPr="00A8683D">
              <w:t xml:space="preserve"> </w:t>
            </w:r>
            <w:r w:rsidRPr="00A8683D">
              <w:rPr>
                <w:b/>
              </w:rPr>
              <w:tab/>
            </w:r>
            <w:r w:rsidRPr="00A8683D">
              <w:t>Dokumentai.</w:t>
            </w:r>
          </w:p>
        </w:tc>
        <w:tc>
          <w:tcPr>
            <w:tcW w:w="1710" w:type="dxa"/>
            <w:tcBorders>
              <w:top w:val="single" w:sz="2" w:space="0" w:color="auto"/>
              <w:left w:val="single" w:sz="2" w:space="0" w:color="auto"/>
              <w:bottom w:val="single" w:sz="2" w:space="0" w:color="auto"/>
              <w:right w:val="single" w:sz="2" w:space="0" w:color="auto"/>
            </w:tcBorders>
          </w:tcPr>
          <w:p w14:paraId="11F1F5AB" w14:textId="77777777" w:rsidR="00753ACC" w:rsidRPr="00A8683D" w:rsidRDefault="00753ACC"/>
        </w:tc>
      </w:tr>
      <w:tr w:rsidR="00753ACC" w:rsidRPr="00A8683D" w14:paraId="6E5E3F03"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F4FDFD2"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264A440C"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dokumentai. </w:t>
            </w:r>
          </w:p>
          <w:p w14:paraId="0A214226"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38F371B7" w14:textId="77777777" w:rsidR="00753ACC" w:rsidRPr="00A8683D" w:rsidRDefault="00753ACC"/>
        </w:tc>
        <w:bookmarkEnd w:id="545"/>
      </w:tr>
    </w:tbl>
    <w:p w14:paraId="30A44582" w14:textId="77777777" w:rsidR="00753ACC" w:rsidRPr="00A8683D" w:rsidRDefault="00753ACC" w:rsidP="00DF40CE">
      <w:pPr>
        <w:pStyle w:val="Heading4"/>
      </w:pPr>
      <w:bookmarkStart w:id="546" w:name="_Toc452045823"/>
      <w:bookmarkStart w:id="547" w:name="_Toc92976789"/>
      <w:bookmarkStart w:id="548" w:name="_Toc159222195"/>
      <w:bookmarkStart w:id="549" w:name="BKM_EBCE8DB2_015E_44F5_9136_8F0643732D1F"/>
      <w:r w:rsidRPr="00A8683D">
        <w:t>Patikros vietoje būsenų istorija</w:t>
      </w:r>
      <w:bookmarkEnd w:id="546"/>
      <w:bookmarkEnd w:id="547"/>
      <w:bookmarkEnd w:id="548"/>
    </w:p>
    <w:p w14:paraId="290B69F7"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Patikros vietoje</w:t>
      </w:r>
    </w:p>
    <w:p w14:paraId="35ECE520" w14:textId="77777777" w:rsidR="00753ACC" w:rsidRPr="00A8683D" w:rsidRDefault="00753ACC" w:rsidP="00753ACC">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2015-12-04. </w:t>
      </w:r>
    </w:p>
    <w:p w14:paraId="5C1EBF89" w14:textId="77777777" w:rsidR="00753ACC" w:rsidRPr="00A8683D" w:rsidRDefault="00753ACC" w:rsidP="00753ACC">
      <w:pPr>
        <w:ind w:left="1440" w:hanging="1440"/>
      </w:pPr>
      <w:r w:rsidRPr="00A8683D">
        <w:rPr>
          <w:rFonts w:eastAsiaTheme="minorEastAsia"/>
          <w:i/>
          <w:iCs/>
          <w:color w:val="447524"/>
        </w:rPr>
        <w:t>Pastabos:</w:t>
      </w:r>
      <w:r w:rsidRPr="00A8683D">
        <w:rPr>
          <w:rStyle w:val="FieldLabel"/>
          <w:rFonts w:cs="Arial"/>
        </w:rPr>
        <w:tab/>
      </w:r>
      <w:r w:rsidRPr="00A8683D">
        <w:rPr>
          <w:rStyle w:val="FieldLabel"/>
          <w:rFonts w:cs="Arial"/>
        </w:rPr>
        <w:tab/>
      </w:r>
    </w:p>
    <w:p w14:paraId="22A6CC7A" w14:textId="77777777" w:rsidR="00753ACC" w:rsidRPr="00A8683D" w:rsidRDefault="00753ACC" w:rsidP="00753ACC"/>
    <w:p w14:paraId="73FF38C3" w14:textId="77777777" w:rsidR="00753ACC" w:rsidRPr="00A8683D" w:rsidRDefault="00753ACC" w:rsidP="00753ACC">
      <w:pPr>
        <w:ind w:left="1440" w:hanging="1440"/>
        <w:rPr>
          <w:rFonts w:eastAsiaTheme="minorEastAsia"/>
          <w:b/>
          <w:bCs/>
          <w:color w:val="447524"/>
          <w:u w:val="single"/>
        </w:rPr>
      </w:pPr>
      <w:bookmarkStart w:id="550" w:name="BKM_F5486E31_F6B2_400D_B609_A738AE4019A4"/>
      <w:bookmarkEnd w:id="550"/>
      <w:r w:rsidRPr="00A8683D">
        <w:rPr>
          <w:rFonts w:eastAsiaTheme="minorEastAsia"/>
          <w:b/>
          <w:bCs/>
          <w:i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36A8CE63"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213185E1"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03E9D817"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3D13AB8B" w14:textId="77777777" w:rsidR="00753ACC" w:rsidRPr="00A8683D" w:rsidRDefault="00753ACC">
            <w:pPr>
              <w:rPr>
                <w:b/>
              </w:rPr>
            </w:pPr>
            <w:r w:rsidRPr="00A8683D">
              <w:rPr>
                <w:b/>
              </w:rPr>
              <w:t>Pastabos</w:t>
            </w:r>
          </w:p>
        </w:tc>
      </w:tr>
      <w:tr w:rsidR="00753ACC" w:rsidRPr="00A8683D" w14:paraId="6D4D5312"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5026C1B" w14:textId="77777777" w:rsidR="00753ACC" w:rsidRPr="00A8683D" w:rsidRDefault="00753ACC">
            <w:pPr>
              <w:pStyle w:val="Tekstaslentels"/>
            </w:pPr>
            <w:r w:rsidRPr="00A8683D">
              <w:t>Data ir laikas</w:t>
            </w:r>
          </w:p>
        </w:tc>
        <w:tc>
          <w:tcPr>
            <w:tcW w:w="1980" w:type="dxa"/>
            <w:tcBorders>
              <w:top w:val="single" w:sz="2" w:space="0" w:color="auto"/>
              <w:left w:val="single" w:sz="2" w:space="0" w:color="auto"/>
              <w:bottom w:val="single" w:sz="2" w:space="0" w:color="auto"/>
              <w:right w:val="single" w:sz="2" w:space="0" w:color="auto"/>
            </w:tcBorders>
          </w:tcPr>
          <w:p w14:paraId="48FA0DDE" w14:textId="77777777" w:rsidR="00753ACC" w:rsidRPr="00A8683D" w:rsidRDefault="00753ACC">
            <w:pPr>
              <w:pStyle w:val="Tekstaslentels"/>
            </w:pPr>
            <w:r w:rsidRPr="00A8683D">
              <w:t>Data ir laikas</w:t>
            </w:r>
          </w:p>
        </w:tc>
        <w:tc>
          <w:tcPr>
            <w:tcW w:w="4680" w:type="dxa"/>
            <w:tcBorders>
              <w:top w:val="single" w:sz="2" w:space="0" w:color="auto"/>
              <w:left w:val="single" w:sz="2" w:space="0" w:color="auto"/>
              <w:bottom w:val="single" w:sz="2" w:space="0" w:color="auto"/>
              <w:right w:val="single" w:sz="2" w:space="0" w:color="auto"/>
            </w:tcBorders>
          </w:tcPr>
          <w:p w14:paraId="3BF2D11E" w14:textId="77777777" w:rsidR="00753ACC" w:rsidRPr="00A8683D" w:rsidRDefault="00753ACC">
            <w:pPr>
              <w:pStyle w:val="Tekstaslentels"/>
            </w:pPr>
            <w:r w:rsidRPr="00A8683D">
              <w:t>Būsenos pakeitimo data ir laikas.</w:t>
            </w:r>
          </w:p>
        </w:tc>
      </w:tr>
      <w:tr w:rsidR="00753ACC" w:rsidRPr="00A8683D" w14:paraId="5D6F08AE"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A78DE50" w14:textId="77777777" w:rsidR="00753ACC" w:rsidRPr="00A8683D" w:rsidRDefault="00753ACC">
            <w:pPr>
              <w:pStyle w:val="Tekstaslentels"/>
            </w:pPr>
            <w:bookmarkStart w:id="551" w:name="BKM_C1351AC6_E7F5_4FA2_B581_A432A926F8E6"/>
            <w:r w:rsidRPr="00A8683D">
              <w:lastRenderedPageBreak/>
              <w:t>Būsena</w:t>
            </w:r>
          </w:p>
        </w:tc>
        <w:tc>
          <w:tcPr>
            <w:tcW w:w="1980" w:type="dxa"/>
            <w:tcBorders>
              <w:top w:val="single" w:sz="2" w:space="0" w:color="auto"/>
              <w:left w:val="single" w:sz="2" w:space="0" w:color="auto"/>
              <w:bottom w:val="single" w:sz="2" w:space="0" w:color="auto"/>
              <w:right w:val="single" w:sz="2" w:space="0" w:color="auto"/>
            </w:tcBorders>
          </w:tcPr>
          <w:p w14:paraId="19F577CF"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79020461" w14:textId="77777777" w:rsidR="00753ACC" w:rsidRPr="00A8683D" w:rsidRDefault="00753ACC">
            <w:pPr>
              <w:pStyle w:val="Tekstaslentels"/>
            </w:pPr>
          </w:p>
        </w:tc>
        <w:bookmarkEnd w:id="551"/>
      </w:tr>
    </w:tbl>
    <w:p w14:paraId="07ACD667" w14:textId="77777777" w:rsidR="00753ACC" w:rsidRPr="00A8683D" w:rsidRDefault="00753ACC" w:rsidP="00753ACC"/>
    <w:p w14:paraId="0CA9E312" w14:textId="77777777" w:rsidR="00753ACC" w:rsidRPr="00A8683D" w:rsidRDefault="00753ACC" w:rsidP="00753ACC"/>
    <w:p w14:paraId="6C78DF1C" w14:textId="77777777" w:rsidR="00753ACC" w:rsidRPr="00A8683D" w:rsidRDefault="00753ACC" w:rsidP="00753ACC">
      <w:pPr>
        <w:ind w:left="1440" w:hanging="1440"/>
        <w:rPr>
          <w:rFonts w:eastAsiaTheme="minorEastAsia"/>
          <w:b/>
          <w:bCs/>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68949CF2"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4143080"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5959E1A"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17DF322D" w14:textId="77777777" w:rsidR="00753ACC" w:rsidRPr="00A8683D" w:rsidRDefault="00753ACC">
            <w:pPr>
              <w:rPr>
                <w:b/>
              </w:rPr>
            </w:pPr>
            <w:r w:rsidRPr="00A8683D">
              <w:rPr>
                <w:b/>
              </w:rPr>
              <w:t>Pastabos</w:t>
            </w:r>
          </w:p>
        </w:tc>
      </w:tr>
      <w:tr w:rsidR="00753ACC" w:rsidRPr="00A8683D" w14:paraId="0BC7227C"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855DD63"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011AE0E8"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būsenų istorija. </w:t>
            </w:r>
          </w:p>
          <w:p w14:paraId="7F32D1C2"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5BA6097F" w14:textId="77777777" w:rsidR="00753ACC" w:rsidRPr="00A8683D" w:rsidRDefault="00753ACC"/>
        </w:tc>
      </w:tr>
      <w:tr w:rsidR="00753ACC" w:rsidRPr="00A8683D" w14:paraId="73955DF4"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71829E40"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3AFDE7B9"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būsenų istorija. </w:t>
            </w:r>
          </w:p>
          <w:p w14:paraId="39AF8265"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1D2A1C88" w14:textId="77777777" w:rsidR="00753ACC" w:rsidRPr="00A8683D" w:rsidRDefault="00753ACC"/>
        </w:tc>
        <w:bookmarkEnd w:id="490"/>
        <w:bookmarkEnd w:id="491"/>
        <w:bookmarkEnd w:id="549"/>
      </w:tr>
    </w:tbl>
    <w:p w14:paraId="44423D98" w14:textId="77777777" w:rsidR="00334AE8" w:rsidRPr="00A8683D" w:rsidRDefault="00334AE8" w:rsidP="00DF40CE">
      <w:pPr>
        <w:pStyle w:val="Heading4"/>
      </w:pPr>
      <w:bookmarkStart w:id="552" w:name="_Toc138234247"/>
      <w:bookmarkStart w:id="553" w:name="_Toc150241029"/>
      <w:bookmarkStart w:id="554" w:name="_Toc159221939"/>
      <w:bookmarkStart w:id="555" w:name="_Toc159222196"/>
      <w:bookmarkStart w:id="556" w:name="_Toc159222197"/>
      <w:bookmarkEnd w:id="552"/>
      <w:bookmarkEnd w:id="553"/>
      <w:bookmarkEnd w:id="554"/>
      <w:bookmarkEnd w:id="555"/>
      <w:r w:rsidRPr="00A8683D">
        <w:t xml:space="preserve">Patikros vietoje </w:t>
      </w:r>
      <w:r>
        <w:t>išlaidų supaprastinimai</w:t>
      </w:r>
      <w:bookmarkEnd w:id="556"/>
    </w:p>
    <w:p w14:paraId="3C41D60C" w14:textId="77777777" w:rsidR="00334AE8" w:rsidRPr="00A8683D" w:rsidRDefault="00334AE8" w:rsidP="00334AE8">
      <w:pPr>
        <w:ind w:firstLine="0"/>
      </w:pPr>
      <w:r w:rsidRPr="00A8683D">
        <w:rPr>
          <w:rFonts w:eastAsiaTheme="minorEastAsia"/>
          <w:i/>
          <w:iCs/>
          <w:color w:val="447524"/>
        </w:rPr>
        <w:t>Katalogas:</w:t>
      </w:r>
      <w:r w:rsidRPr="00A8683D">
        <w:rPr>
          <w:rStyle w:val="FieldLabel"/>
          <w:rFonts w:cs="Arial"/>
          <w:color w:val="000000"/>
        </w:rPr>
        <w:t xml:space="preserve"> Patikros vietoje</w:t>
      </w:r>
    </w:p>
    <w:p w14:paraId="44BD5E6E" w14:textId="77777777" w:rsidR="00334AE8" w:rsidRPr="00A8683D" w:rsidRDefault="00334AE8" w:rsidP="00334AE8">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w:t>
      </w:r>
      <w:r w:rsidR="00FC3991">
        <w:t>2023 m</w:t>
      </w:r>
      <w:r w:rsidRPr="00A8683D">
        <w:t xml:space="preserve">. </w:t>
      </w:r>
    </w:p>
    <w:p w14:paraId="2FDC7429" w14:textId="77777777" w:rsidR="00334AE8" w:rsidRPr="00A8683D" w:rsidRDefault="00334AE8" w:rsidP="00334AE8">
      <w:pPr>
        <w:ind w:left="1440" w:hanging="1440"/>
      </w:pPr>
      <w:r w:rsidRPr="00A8683D">
        <w:rPr>
          <w:rFonts w:eastAsiaTheme="minorEastAsia"/>
          <w:i/>
          <w:iCs/>
          <w:color w:val="447524"/>
        </w:rPr>
        <w:t>Pastabos:</w:t>
      </w:r>
      <w:r w:rsidRPr="00A8683D">
        <w:rPr>
          <w:rStyle w:val="FieldLabel"/>
          <w:rFonts w:cs="Arial"/>
        </w:rPr>
        <w:tab/>
      </w:r>
      <w:r w:rsidRPr="00A8683D">
        <w:rPr>
          <w:rStyle w:val="FieldLabel"/>
          <w:rFonts w:cs="Arial"/>
        </w:rPr>
        <w:tab/>
      </w:r>
    </w:p>
    <w:p w14:paraId="37610656" w14:textId="77777777" w:rsidR="00334AE8" w:rsidRPr="00A8683D" w:rsidRDefault="00334AE8" w:rsidP="00334AE8"/>
    <w:p w14:paraId="203CE8FC" w14:textId="77777777" w:rsidR="00334AE8" w:rsidRPr="00A8683D" w:rsidRDefault="00334AE8" w:rsidP="00334AE8">
      <w:pPr>
        <w:ind w:left="1440" w:hanging="1440"/>
        <w:rPr>
          <w:rFonts w:eastAsiaTheme="minorEastAsia"/>
          <w:b/>
          <w:bCs/>
          <w:color w:val="447524"/>
          <w:u w:val="single"/>
        </w:rPr>
      </w:pPr>
      <w:r w:rsidRPr="00A8683D">
        <w:rPr>
          <w:rFonts w:eastAsiaTheme="minorEastAsia"/>
          <w:b/>
          <w:bCs/>
          <w:i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334AE8" w:rsidRPr="00A8683D" w14:paraId="202E1F83"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5BC2D9EC" w14:textId="77777777" w:rsidR="00334AE8" w:rsidRPr="00A8683D" w:rsidRDefault="00334AE8">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5D2F0C6C" w14:textId="77777777" w:rsidR="00334AE8" w:rsidRPr="00A8683D" w:rsidRDefault="00334AE8">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70FC7555" w14:textId="77777777" w:rsidR="00334AE8" w:rsidRPr="00A8683D" w:rsidRDefault="00334AE8">
            <w:pPr>
              <w:rPr>
                <w:b/>
              </w:rPr>
            </w:pPr>
            <w:r w:rsidRPr="00A8683D">
              <w:rPr>
                <w:b/>
              </w:rPr>
              <w:t>Pastabos</w:t>
            </w:r>
          </w:p>
        </w:tc>
      </w:tr>
      <w:tr w:rsidR="00334AE8" w:rsidRPr="00A8683D" w14:paraId="3924827F"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47BB225" w14:textId="77777777" w:rsidR="00334AE8" w:rsidRPr="00A8683D" w:rsidRDefault="003B3F42">
            <w:pPr>
              <w:pStyle w:val="Tekstaslentels"/>
            </w:pPr>
            <w:r>
              <w:t>Eil. Nr.</w:t>
            </w:r>
          </w:p>
        </w:tc>
        <w:tc>
          <w:tcPr>
            <w:tcW w:w="1980" w:type="dxa"/>
            <w:tcBorders>
              <w:top w:val="single" w:sz="2" w:space="0" w:color="auto"/>
              <w:left w:val="single" w:sz="2" w:space="0" w:color="auto"/>
              <w:bottom w:val="single" w:sz="2" w:space="0" w:color="auto"/>
              <w:right w:val="single" w:sz="2" w:space="0" w:color="auto"/>
            </w:tcBorders>
          </w:tcPr>
          <w:p w14:paraId="386DE8D8" w14:textId="77777777" w:rsidR="00334AE8" w:rsidRPr="00A8683D" w:rsidRDefault="00066E55">
            <w:pPr>
              <w:pStyle w:val="Tekstaslentels"/>
            </w:pPr>
            <w:r>
              <w:t>Skaičius</w:t>
            </w:r>
          </w:p>
        </w:tc>
        <w:tc>
          <w:tcPr>
            <w:tcW w:w="4680" w:type="dxa"/>
            <w:tcBorders>
              <w:top w:val="single" w:sz="2" w:space="0" w:color="auto"/>
              <w:left w:val="single" w:sz="2" w:space="0" w:color="auto"/>
              <w:bottom w:val="single" w:sz="2" w:space="0" w:color="auto"/>
              <w:right w:val="single" w:sz="2" w:space="0" w:color="auto"/>
            </w:tcBorders>
          </w:tcPr>
          <w:p w14:paraId="6B8A712C" w14:textId="77777777" w:rsidR="00334AE8" w:rsidRPr="00A8683D" w:rsidRDefault="00334AE8">
            <w:pPr>
              <w:pStyle w:val="Tekstaslentels"/>
            </w:pPr>
          </w:p>
        </w:tc>
      </w:tr>
      <w:tr w:rsidR="00334AE8" w:rsidRPr="00A8683D" w14:paraId="46CFF71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8AF0FFD" w14:textId="77777777" w:rsidR="00334AE8" w:rsidRPr="00A8683D" w:rsidRDefault="00626128">
            <w:pPr>
              <w:pStyle w:val="Tekstaslentels"/>
            </w:pPr>
            <w:r>
              <w:t>ES lėšos</w:t>
            </w:r>
          </w:p>
        </w:tc>
        <w:tc>
          <w:tcPr>
            <w:tcW w:w="1980" w:type="dxa"/>
            <w:tcBorders>
              <w:top w:val="single" w:sz="2" w:space="0" w:color="auto"/>
              <w:left w:val="single" w:sz="2" w:space="0" w:color="auto"/>
              <w:bottom w:val="single" w:sz="2" w:space="0" w:color="auto"/>
              <w:right w:val="single" w:sz="2" w:space="0" w:color="auto"/>
            </w:tcBorders>
          </w:tcPr>
          <w:p w14:paraId="7F052C2E" w14:textId="77777777" w:rsidR="00334AE8" w:rsidRPr="00A8683D" w:rsidRDefault="00626128">
            <w:pPr>
              <w:pStyle w:val="Tekstaslentels"/>
            </w:pPr>
            <w:r>
              <w:t>Dešimtainis skaičius</w:t>
            </w:r>
          </w:p>
        </w:tc>
        <w:tc>
          <w:tcPr>
            <w:tcW w:w="4680" w:type="dxa"/>
            <w:tcBorders>
              <w:top w:val="single" w:sz="2" w:space="0" w:color="auto"/>
              <w:left w:val="single" w:sz="2" w:space="0" w:color="auto"/>
              <w:bottom w:val="single" w:sz="2" w:space="0" w:color="auto"/>
              <w:right w:val="single" w:sz="2" w:space="0" w:color="auto"/>
            </w:tcBorders>
          </w:tcPr>
          <w:p w14:paraId="047CE7A9" w14:textId="77777777" w:rsidR="00334AE8" w:rsidRPr="00A8683D" w:rsidRDefault="00334AE8">
            <w:pPr>
              <w:pStyle w:val="Tekstaslentels"/>
            </w:pPr>
          </w:p>
        </w:tc>
      </w:tr>
      <w:tr w:rsidR="00626128" w:rsidRPr="00A8683D" w14:paraId="7DC462BC"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34800A2" w14:textId="77777777" w:rsidR="00626128" w:rsidRDefault="00626128" w:rsidP="00626128">
            <w:pPr>
              <w:pStyle w:val="Tekstaslentels"/>
            </w:pPr>
            <w:r>
              <w:t xml:space="preserve">BF lėšos </w:t>
            </w:r>
          </w:p>
        </w:tc>
        <w:tc>
          <w:tcPr>
            <w:tcW w:w="1980" w:type="dxa"/>
            <w:tcBorders>
              <w:top w:val="single" w:sz="2" w:space="0" w:color="auto"/>
              <w:left w:val="single" w:sz="2" w:space="0" w:color="auto"/>
              <w:bottom w:val="single" w:sz="2" w:space="0" w:color="auto"/>
              <w:right w:val="single" w:sz="2" w:space="0" w:color="auto"/>
            </w:tcBorders>
          </w:tcPr>
          <w:p w14:paraId="6C4D0C4F" w14:textId="77777777" w:rsidR="00626128" w:rsidRDefault="00626128">
            <w:pPr>
              <w:pStyle w:val="Tekstaslentels"/>
            </w:pPr>
            <w:r>
              <w:t>Dešimtainis skaičius</w:t>
            </w:r>
          </w:p>
        </w:tc>
        <w:tc>
          <w:tcPr>
            <w:tcW w:w="4680" w:type="dxa"/>
            <w:tcBorders>
              <w:top w:val="single" w:sz="2" w:space="0" w:color="auto"/>
              <w:left w:val="single" w:sz="2" w:space="0" w:color="auto"/>
              <w:bottom w:val="single" w:sz="2" w:space="0" w:color="auto"/>
              <w:right w:val="single" w:sz="2" w:space="0" w:color="auto"/>
            </w:tcBorders>
          </w:tcPr>
          <w:p w14:paraId="62DE1B26" w14:textId="77777777" w:rsidR="00626128" w:rsidRPr="00A8683D" w:rsidRDefault="00626128">
            <w:pPr>
              <w:pStyle w:val="Tekstaslentels"/>
            </w:pPr>
          </w:p>
        </w:tc>
      </w:tr>
      <w:tr w:rsidR="00626128" w:rsidRPr="00A8683D" w14:paraId="15A541FC"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20CAFA5" w14:textId="77777777" w:rsidR="00626128" w:rsidRDefault="00626128">
            <w:pPr>
              <w:pStyle w:val="Tekstaslentels"/>
            </w:pPr>
            <w:r>
              <w:t>Nuosavos lėšos</w:t>
            </w:r>
          </w:p>
        </w:tc>
        <w:tc>
          <w:tcPr>
            <w:tcW w:w="1980" w:type="dxa"/>
            <w:tcBorders>
              <w:top w:val="single" w:sz="2" w:space="0" w:color="auto"/>
              <w:left w:val="single" w:sz="2" w:space="0" w:color="auto"/>
              <w:bottom w:val="single" w:sz="2" w:space="0" w:color="auto"/>
              <w:right w:val="single" w:sz="2" w:space="0" w:color="auto"/>
            </w:tcBorders>
          </w:tcPr>
          <w:p w14:paraId="6BBB35C4" w14:textId="77777777" w:rsidR="00626128" w:rsidRDefault="00626128">
            <w:pPr>
              <w:pStyle w:val="Tekstaslentels"/>
            </w:pPr>
            <w:r>
              <w:t>Dešimtainis skaičius</w:t>
            </w:r>
          </w:p>
        </w:tc>
        <w:tc>
          <w:tcPr>
            <w:tcW w:w="4680" w:type="dxa"/>
            <w:tcBorders>
              <w:top w:val="single" w:sz="2" w:space="0" w:color="auto"/>
              <w:left w:val="single" w:sz="2" w:space="0" w:color="auto"/>
              <w:bottom w:val="single" w:sz="2" w:space="0" w:color="auto"/>
              <w:right w:val="single" w:sz="2" w:space="0" w:color="auto"/>
            </w:tcBorders>
          </w:tcPr>
          <w:p w14:paraId="080A7E8B" w14:textId="77777777" w:rsidR="00626128" w:rsidRPr="00A8683D" w:rsidRDefault="00626128">
            <w:pPr>
              <w:pStyle w:val="Tekstaslentels"/>
            </w:pPr>
          </w:p>
        </w:tc>
      </w:tr>
      <w:tr w:rsidR="00626128" w:rsidRPr="00A8683D" w14:paraId="3DC46AE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FE12FD1" w14:textId="77777777" w:rsidR="00626128" w:rsidRDefault="00626128">
            <w:pPr>
              <w:pStyle w:val="Tekstaslentels"/>
            </w:pPr>
            <w:r>
              <w:t>Pastaba</w:t>
            </w:r>
          </w:p>
        </w:tc>
        <w:tc>
          <w:tcPr>
            <w:tcW w:w="1980" w:type="dxa"/>
            <w:tcBorders>
              <w:top w:val="single" w:sz="2" w:space="0" w:color="auto"/>
              <w:left w:val="single" w:sz="2" w:space="0" w:color="auto"/>
              <w:bottom w:val="single" w:sz="2" w:space="0" w:color="auto"/>
              <w:right w:val="single" w:sz="2" w:space="0" w:color="auto"/>
            </w:tcBorders>
          </w:tcPr>
          <w:p w14:paraId="7CF46BDE" w14:textId="77777777" w:rsidR="00626128" w:rsidRDefault="00626128">
            <w:pPr>
              <w:pStyle w:val="Tekstaslentels"/>
            </w:pPr>
            <w:r>
              <w:t>Tekstas</w:t>
            </w:r>
          </w:p>
        </w:tc>
        <w:tc>
          <w:tcPr>
            <w:tcW w:w="4680" w:type="dxa"/>
            <w:tcBorders>
              <w:top w:val="single" w:sz="2" w:space="0" w:color="auto"/>
              <w:left w:val="single" w:sz="2" w:space="0" w:color="auto"/>
              <w:bottom w:val="single" w:sz="2" w:space="0" w:color="auto"/>
              <w:right w:val="single" w:sz="2" w:space="0" w:color="auto"/>
            </w:tcBorders>
          </w:tcPr>
          <w:p w14:paraId="47DB2918" w14:textId="77777777" w:rsidR="00626128" w:rsidRPr="00A8683D" w:rsidRDefault="00626128">
            <w:pPr>
              <w:pStyle w:val="Tekstaslentels"/>
            </w:pPr>
          </w:p>
        </w:tc>
      </w:tr>
    </w:tbl>
    <w:p w14:paraId="33457942" w14:textId="77777777" w:rsidR="00334AE8" w:rsidRPr="00A8683D" w:rsidRDefault="00334AE8" w:rsidP="00334AE8"/>
    <w:p w14:paraId="0B4996F2" w14:textId="77777777" w:rsidR="00334AE8" w:rsidRPr="00A8683D" w:rsidRDefault="00334AE8" w:rsidP="00334AE8"/>
    <w:p w14:paraId="21307DB6" w14:textId="77777777" w:rsidR="00334AE8" w:rsidRPr="00A8683D" w:rsidRDefault="00334AE8" w:rsidP="00334AE8">
      <w:pPr>
        <w:ind w:left="1440" w:hanging="1440"/>
        <w:rPr>
          <w:rFonts w:eastAsiaTheme="minorEastAsia"/>
          <w:b/>
          <w:bCs/>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334AE8" w:rsidRPr="00A8683D" w14:paraId="565CC34C"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5C5360A5" w14:textId="77777777" w:rsidR="00334AE8" w:rsidRPr="00A8683D" w:rsidRDefault="00334AE8">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05AF7642" w14:textId="77777777" w:rsidR="00334AE8" w:rsidRPr="00A8683D" w:rsidRDefault="00334AE8">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7586D10" w14:textId="77777777" w:rsidR="00334AE8" w:rsidRPr="00A8683D" w:rsidRDefault="00334AE8">
            <w:pPr>
              <w:rPr>
                <w:b/>
              </w:rPr>
            </w:pPr>
            <w:r w:rsidRPr="00A8683D">
              <w:rPr>
                <w:b/>
              </w:rPr>
              <w:t>Pastabos</w:t>
            </w:r>
          </w:p>
        </w:tc>
      </w:tr>
      <w:tr w:rsidR="00334AE8" w:rsidRPr="00A8683D" w14:paraId="0F14AF47"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3FBD1533" w14:textId="77777777" w:rsidR="00334AE8" w:rsidRPr="00A8683D" w:rsidRDefault="00334AE8"/>
        </w:tc>
        <w:tc>
          <w:tcPr>
            <w:tcW w:w="5220" w:type="dxa"/>
            <w:tcBorders>
              <w:top w:val="single" w:sz="2" w:space="0" w:color="auto"/>
              <w:left w:val="single" w:sz="2" w:space="0" w:color="auto"/>
              <w:bottom w:val="single" w:sz="2" w:space="0" w:color="auto"/>
              <w:right w:val="single" w:sz="2" w:space="0" w:color="auto"/>
            </w:tcBorders>
          </w:tcPr>
          <w:p w14:paraId="53E31028" w14:textId="77777777" w:rsidR="00334AE8" w:rsidRPr="00A8683D" w:rsidRDefault="00334AE8">
            <w:pPr>
              <w:pStyle w:val="Tekstaslentels"/>
            </w:pPr>
            <w:r w:rsidRPr="00A8683D">
              <w:rPr>
                <w:b/>
              </w:rPr>
              <w:t xml:space="preserve"> </w:t>
            </w:r>
            <w:r w:rsidRPr="00A8683D">
              <w:t xml:space="preserve"> </w:t>
            </w:r>
            <w:r w:rsidRPr="00A8683D">
              <w:rPr>
                <w:b/>
              </w:rPr>
              <w:t>0..*</w:t>
            </w:r>
            <w:r w:rsidRPr="00A8683D">
              <w:rPr>
                <w:b/>
              </w:rPr>
              <w:tab/>
            </w:r>
            <w:r w:rsidR="000F25CC">
              <w:t>Patikros vietoje išlaidų supaprastinimai</w:t>
            </w:r>
            <w:r w:rsidRPr="00A8683D">
              <w:t xml:space="preserve"> </w:t>
            </w:r>
          </w:p>
          <w:p w14:paraId="48EFA513" w14:textId="77777777" w:rsidR="00334AE8" w:rsidRPr="00A8683D" w:rsidRDefault="00334AE8">
            <w:pPr>
              <w:pStyle w:val="Tekstaslentels"/>
            </w:pPr>
            <w:r w:rsidRPr="00A8683D">
              <w:rPr>
                <w:b/>
              </w:rPr>
              <w:t xml:space="preserve"> </w:t>
            </w:r>
            <w:r w:rsidRPr="00A8683D">
              <w:t xml:space="preserve"> </w:t>
            </w:r>
            <w:r w:rsidRPr="00A8683D">
              <w:rPr>
                <w:b/>
              </w:rPr>
              <w:t>1</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2C9C9BE0" w14:textId="77777777" w:rsidR="00334AE8" w:rsidRPr="00A8683D" w:rsidRDefault="00334AE8"/>
        </w:tc>
      </w:tr>
      <w:tr w:rsidR="00334AE8" w:rsidRPr="00A8683D" w14:paraId="4A5C9595"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794F489" w14:textId="77777777" w:rsidR="00334AE8" w:rsidRPr="00A8683D" w:rsidRDefault="00334AE8"/>
        </w:tc>
        <w:tc>
          <w:tcPr>
            <w:tcW w:w="5220" w:type="dxa"/>
            <w:tcBorders>
              <w:top w:val="single" w:sz="2" w:space="0" w:color="auto"/>
              <w:left w:val="single" w:sz="2" w:space="0" w:color="auto"/>
              <w:bottom w:val="single" w:sz="2" w:space="0" w:color="auto"/>
              <w:right w:val="single" w:sz="2" w:space="0" w:color="auto"/>
            </w:tcBorders>
          </w:tcPr>
          <w:p w14:paraId="1875F906" w14:textId="77777777" w:rsidR="00334AE8" w:rsidRPr="00A8683D" w:rsidRDefault="00334AE8">
            <w:pPr>
              <w:pStyle w:val="Tekstaslentels"/>
            </w:pPr>
            <w:r w:rsidRPr="00A8683D">
              <w:rPr>
                <w:b/>
              </w:rPr>
              <w:t xml:space="preserve"> </w:t>
            </w:r>
            <w:r w:rsidRPr="00A8683D">
              <w:t xml:space="preserve"> </w:t>
            </w:r>
            <w:r w:rsidRPr="00A8683D">
              <w:rPr>
                <w:b/>
              </w:rPr>
              <w:t>0..*</w:t>
            </w:r>
            <w:r w:rsidRPr="00A8683D">
              <w:rPr>
                <w:b/>
              </w:rPr>
              <w:tab/>
            </w:r>
            <w:r w:rsidRPr="00A8683D">
              <w:t xml:space="preserve">Patikros vietoje </w:t>
            </w:r>
            <w:r w:rsidR="00626128">
              <w:t>išlaidų supaprastinimai</w:t>
            </w:r>
          </w:p>
          <w:p w14:paraId="00DF1913" w14:textId="77777777" w:rsidR="00334AE8" w:rsidRPr="00A8683D" w:rsidRDefault="00334AE8">
            <w:pPr>
              <w:pStyle w:val="Tekstaslentels"/>
            </w:pPr>
            <w:r w:rsidRPr="00A8683D">
              <w:rPr>
                <w:b/>
              </w:rPr>
              <w:t xml:space="preserve"> </w:t>
            </w:r>
            <w:r w:rsidRPr="00A8683D">
              <w:t xml:space="preserve"> </w:t>
            </w:r>
            <w:r w:rsidRPr="00A8683D">
              <w:rPr>
                <w:b/>
              </w:rPr>
              <w:t>1</w:t>
            </w:r>
            <w:r w:rsidRPr="00A8683D">
              <w:rPr>
                <w:b/>
              </w:rPr>
              <w:tab/>
            </w:r>
            <w:r w:rsidR="00626128">
              <w:t>Projekto išlaidų supaprastinimai</w:t>
            </w:r>
          </w:p>
        </w:tc>
        <w:tc>
          <w:tcPr>
            <w:tcW w:w="1710" w:type="dxa"/>
            <w:tcBorders>
              <w:top w:val="single" w:sz="2" w:space="0" w:color="auto"/>
              <w:left w:val="single" w:sz="2" w:space="0" w:color="auto"/>
              <w:bottom w:val="single" w:sz="2" w:space="0" w:color="auto"/>
              <w:right w:val="single" w:sz="2" w:space="0" w:color="auto"/>
            </w:tcBorders>
          </w:tcPr>
          <w:p w14:paraId="09D1A2BB" w14:textId="77777777" w:rsidR="00334AE8" w:rsidRPr="00A8683D" w:rsidRDefault="00334AE8"/>
        </w:tc>
      </w:tr>
    </w:tbl>
    <w:p w14:paraId="5CE35C91" w14:textId="77777777" w:rsidR="00334AE8" w:rsidRPr="00334AE8" w:rsidRDefault="00334AE8" w:rsidP="00AD0B16"/>
    <w:p w14:paraId="19630A55" w14:textId="77777777" w:rsidR="00753ACC" w:rsidRPr="00A8683D" w:rsidRDefault="00A7430F" w:rsidP="003E6AD6">
      <w:pPr>
        <w:pStyle w:val="Heading3"/>
      </w:pPr>
      <w:bookmarkStart w:id="557" w:name="_Toc138234249"/>
      <w:bookmarkStart w:id="558" w:name="_Toc150241031"/>
      <w:bookmarkStart w:id="559" w:name="_Toc159221941"/>
      <w:bookmarkStart w:id="560" w:name="_Toc159222198"/>
      <w:bookmarkStart w:id="561" w:name="_Toc138234250"/>
      <w:bookmarkStart w:id="562" w:name="_Toc150241032"/>
      <w:bookmarkStart w:id="563" w:name="_Toc159221942"/>
      <w:bookmarkStart w:id="564" w:name="_Toc159222199"/>
      <w:bookmarkStart w:id="565" w:name="_Toc159222200"/>
      <w:bookmarkStart w:id="566" w:name="BKM_AA717918_145E_40F4_975E_C0245C735350"/>
      <w:bookmarkEnd w:id="557"/>
      <w:bookmarkEnd w:id="558"/>
      <w:bookmarkEnd w:id="559"/>
      <w:bookmarkEnd w:id="560"/>
      <w:bookmarkEnd w:id="561"/>
      <w:bookmarkEnd w:id="562"/>
      <w:bookmarkEnd w:id="563"/>
      <w:bookmarkEnd w:id="564"/>
      <w:r>
        <w:lastRenderedPageBreak/>
        <w:t>Pažeidimai</w:t>
      </w:r>
      <w:bookmarkEnd w:id="565"/>
    </w:p>
    <w:p w14:paraId="079028B0" w14:textId="77777777" w:rsidR="00A7430F" w:rsidRDefault="00753ACC" w:rsidP="00A7430F">
      <w:pPr>
        <w:jc w:val="center"/>
        <w:rPr>
          <w:iCs/>
        </w:rPr>
      </w:pPr>
      <w:r w:rsidRPr="00A8683D">
        <w:rPr>
          <w:noProof/>
        </w:rPr>
        <w:drawing>
          <wp:inline distT="0" distB="0" distL="0" distR="0" wp14:anchorId="64F70603" wp14:editId="091DC0CB">
            <wp:extent cx="8010163" cy="4229907"/>
            <wp:effectExtent l="0" t="0" r="0" b="0"/>
            <wp:docPr id="152" name="Picture 152"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descr="A picture containing timeline&#10;&#10;Description automatically generated"/>
                    <pic:cNvPicPr/>
                  </pic:nvPicPr>
                  <pic:blipFill>
                    <a:blip r:embed="rId41"/>
                    <a:stretch>
                      <a:fillRect/>
                    </a:stretch>
                  </pic:blipFill>
                  <pic:spPr>
                    <a:xfrm>
                      <a:off x="0" y="0"/>
                      <a:ext cx="8017543" cy="4233804"/>
                    </a:xfrm>
                    <a:prstGeom prst="rect">
                      <a:avLst/>
                    </a:prstGeom>
                  </pic:spPr>
                </pic:pic>
              </a:graphicData>
            </a:graphic>
          </wp:inline>
        </w:drawing>
      </w:r>
    </w:p>
    <w:p w14:paraId="40759831" w14:textId="77777777" w:rsidR="00753ACC" w:rsidRPr="00A7430F" w:rsidRDefault="00F65EC6" w:rsidP="00AD0B16">
      <w:pPr>
        <w:jc w:val="center"/>
        <w:rPr>
          <w:iCs/>
        </w:rPr>
      </w:pPr>
      <w:r w:rsidRPr="00A7430F">
        <w:rPr>
          <w:iCs/>
        </w:rPr>
        <w:t xml:space="preserve">pav. </w:t>
      </w:r>
      <w:r w:rsidR="00215C96">
        <w:rPr>
          <w:iCs/>
        </w:rPr>
        <w:fldChar w:fldCharType="begin"/>
      </w:r>
      <w:r w:rsidR="00215C96">
        <w:rPr>
          <w:iCs/>
        </w:rPr>
        <w:instrText xml:space="preserve"> STYLEREF 1 \s </w:instrText>
      </w:r>
      <w:r w:rsidR="00215C96">
        <w:rPr>
          <w:iCs/>
        </w:rPr>
        <w:fldChar w:fldCharType="separate"/>
      </w:r>
      <w:r w:rsidR="000E53E0">
        <w:rPr>
          <w:iCs/>
          <w:noProof/>
        </w:rPr>
        <w:t>2</w:t>
      </w:r>
      <w:r w:rsidR="00215C96">
        <w:rPr>
          <w:iCs/>
        </w:rPr>
        <w:fldChar w:fldCharType="end"/>
      </w:r>
      <w:r w:rsidR="00215C96">
        <w:rPr>
          <w:iCs/>
        </w:rPr>
        <w:t>.</w:t>
      </w:r>
      <w:r w:rsidR="00215C96">
        <w:rPr>
          <w:iCs/>
        </w:rPr>
        <w:fldChar w:fldCharType="begin"/>
      </w:r>
      <w:r w:rsidR="00215C96">
        <w:rPr>
          <w:iCs/>
        </w:rPr>
        <w:instrText xml:space="preserve"> SEQ pav. \* ARABIC \s 1 </w:instrText>
      </w:r>
      <w:r w:rsidR="00215C96">
        <w:rPr>
          <w:iCs/>
        </w:rPr>
        <w:fldChar w:fldCharType="separate"/>
      </w:r>
      <w:r w:rsidR="000E53E0">
        <w:rPr>
          <w:iCs/>
          <w:noProof/>
        </w:rPr>
        <w:t>20</w:t>
      </w:r>
      <w:r w:rsidR="00215C96">
        <w:rPr>
          <w:iCs/>
        </w:rPr>
        <w:fldChar w:fldCharType="end"/>
      </w:r>
      <w:r w:rsidR="00A7430F" w:rsidRPr="00A7430F">
        <w:rPr>
          <w:iCs/>
        </w:rPr>
        <w:t xml:space="preserve"> Pažeidimai</w:t>
      </w:r>
    </w:p>
    <w:p w14:paraId="7A5C68BD" w14:textId="77777777" w:rsidR="00A7430F" w:rsidRDefault="00753ACC" w:rsidP="00A7430F">
      <w:pPr>
        <w:keepNext/>
        <w:jc w:val="center"/>
      </w:pPr>
      <w:bookmarkStart w:id="567" w:name="BKM_8044E428_42EE_410F_9235_492FF8EEBEBB"/>
      <w:bookmarkStart w:id="568" w:name="PAŽEIDIMAI"/>
      <w:bookmarkStart w:id="569" w:name="BKM_8E7F49E2_23A8_417B_ACAB_366840359DFA"/>
      <w:bookmarkEnd w:id="566"/>
      <w:r w:rsidRPr="00A8683D">
        <w:rPr>
          <w:noProof/>
        </w:rPr>
        <w:lastRenderedPageBreak/>
        <w:drawing>
          <wp:inline distT="0" distB="0" distL="0" distR="0" wp14:anchorId="07DCCC11" wp14:editId="57E0BEB1">
            <wp:extent cx="4462019" cy="5520906"/>
            <wp:effectExtent l="0" t="0" r="0" b="3810"/>
            <wp:docPr id="153" name="Picture 153"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Graphical user interface, text&#10;&#10;Description automatically generated"/>
                    <pic:cNvPicPr/>
                  </pic:nvPicPr>
                  <pic:blipFill>
                    <a:blip r:embed="rId42"/>
                    <a:stretch>
                      <a:fillRect/>
                    </a:stretch>
                  </pic:blipFill>
                  <pic:spPr>
                    <a:xfrm>
                      <a:off x="0" y="0"/>
                      <a:ext cx="4471033" cy="5532059"/>
                    </a:xfrm>
                    <a:prstGeom prst="rect">
                      <a:avLst/>
                    </a:prstGeom>
                  </pic:spPr>
                </pic:pic>
              </a:graphicData>
            </a:graphic>
          </wp:inline>
        </w:drawing>
      </w:r>
    </w:p>
    <w:p w14:paraId="462B0BCD" w14:textId="77777777" w:rsidR="00753ACC" w:rsidRPr="00626B23" w:rsidRDefault="00A7430F" w:rsidP="00AD0B16">
      <w:pPr>
        <w:pStyle w:val="Caption"/>
        <w:jc w:val="center"/>
        <w:rPr>
          <w:iCs/>
        </w:rPr>
      </w:pPr>
      <w:r w:rsidRPr="00AD0B16">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2</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21</w:t>
      </w:r>
      <w:r w:rsidR="00215C96">
        <w:rPr>
          <w:i w:val="0"/>
          <w:iCs/>
        </w:rPr>
        <w:fldChar w:fldCharType="end"/>
      </w:r>
      <w:r>
        <w:rPr>
          <w:i w:val="0"/>
          <w:iCs/>
        </w:rPr>
        <w:t xml:space="preserve"> Pažeidimo tyrimai</w:t>
      </w:r>
    </w:p>
    <w:p w14:paraId="7C709C19" w14:textId="77777777" w:rsidR="00753ACC" w:rsidRPr="00A8683D" w:rsidRDefault="00753ACC" w:rsidP="00DF40CE">
      <w:pPr>
        <w:pStyle w:val="Heading4"/>
      </w:pPr>
      <w:bookmarkStart w:id="570" w:name="_Toc138234252"/>
      <w:bookmarkStart w:id="571" w:name="_Toc150241034"/>
      <w:bookmarkStart w:id="572" w:name="_Toc159221944"/>
      <w:bookmarkStart w:id="573" w:name="_Toc159222201"/>
      <w:bookmarkStart w:id="574" w:name="_Toc452045825"/>
      <w:bookmarkStart w:id="575" w:name="_Toc92976791"/>
      <w:bookmarkStart w:id="576" w:name="_Toc159222202"/>
      <w:bookmarkStart w:id="577" w:name="BKM_AB584382_C54A_488E_B186_857011B59D22"/>
      <w:bookmarkEnd w:id="567"/>
      <w:bookmarkEnd w:id="570"/>
      <w:bookmarkEnd w:id="571"/>
      <w:bookmarkEnd w:id="572"/>
      <w:bookmarkEnd w:id="573"/>
      <w:r w:rsidRPr="00A8683D">
        <w:lastRenderedPageBreak/>
        <w:t>Pažeidimai</w:t>
      </w:r>
      <w:bookmarkEnd w:id="574"/>
      <w:bookmarkEnd w:id="575"/>
      <w:bookmarkEnd w:id="576"/>
    </w:p>
    <w:p w14:paraId="0721691D"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Pažeidimai</w:t>
      </w:r>
    </w:p>
    <w:p w14:paraId="27CA4518" w14:textId="77777777" w:rsidR="00753ACC" w:rsidRPr="00A8683D" w:rsidRDefault="00753ACC" w:rsidP="00753ACC">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2015-11-08. </w:t>
      </w:r>
    </w:p>
    <w:p w14:paraId="15C96F1B" w14:textId="77777777" w:rsidR="00753ACC" w:rsidRPr="00A8683D" w:rsidRDefault="00753ACC" w:rsidP="00753ACC">
      <w:pPr>
        <w:ind w:left="1440" w:hanging="1440"/>
      </w:pPr>
      <w:r w:rsidRPr="00A8683D">
        <w:rPr>
          <w:rFonts w:eastAsiaTheme="minorEastAsia"/>
          <w:i/>
          <w:iCs/>
          <w:color w:val="447524"/>
        </w:rPr>
        <w:t>Pastabos:</w:t>
      </w:r>
      <w:r w:rsidRPr="00A8683D">
        <w:rPr>
          <w:rStyle w:val="FieldLabel"/>
          <w:rFonts w:cs="Arial"/>
        </w:rPr>
        <w:tab/>
      </w:r>
      <w:r w:rsidRPr="00A8683D">
        <w:rPr>
          <w:rStyle w:val="FieldLabel"/>
          <w:rFonts w:cs="Arial"/>
        </w:rPr>
        <w:tab/>
      </w:r>
    </w:p>
    <w:p w14:paraId="6BB819ED" w14:textId="77777777" w:rsidR="00753ACC" w:rsidRPr="00A8683D" w:rsidRDefault="00753ACC" w:rsidP="00753ACC"/>
    <w:p w14:paraId="10C77F01" w14:textId="77777777" w:rsidR="00753ACC" w:rsidRPr="00A8683D" w:rsidRDefault="00753ACC" w:rsidP="00753ACC">
      <w:pPr>
        <w:ind w:firstLine="0"/>
        <w:rPr>
          <w:rFonts w:eastAsiaTheme="minorEastAsia"/>
          <w:b/>
          <w:bCs/>
          <w:i/>
          <w:iCs/>
          <w:color w:val="447524"/>
          <w:u w:val="single"/>
        </w:rPr>
      </w:pPr>
      <w:bookmarkStart w:id="578" w:name="BKM_A50DE939_E989_42F6_A4FC_D27EAF25760E"/>
      <w:bookmarkEnd w:id="578"/>
      <w:r w:rsidRPr="00A8683D">
        <w:rPr>
          <w:rFonts w:eastAsiaTheme="minorEastAsia"/>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138F270C"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505FFE0A"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0DA193B6"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0AAC6AF0" w14:textId="77777777" w:rsidR="00753ACC" w:rsidRPr="00A8683D" w:rsidRDefault="00753ACC">
            <w:pPr>
              <w:rPr>
                <w:b/>
              </w:rPr>
            </w:pPr>
            <w:r w:rsidRPr="00A8683D">
              <w:rPr>
                <w:b/>
              </w:rPr>
              <w:t>Pastabos</w:t>
            </w:r>
          </w:p>
        </w:tc>
      </w:tr>
      <w:tr w:rsidR="00753ACC" w:rsidRPr="00A8683D" w14:paraId="1C56D28E"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5D9B120" w14:textId="77777777" w:rsidR="00753ACC" w:rsidRPr="00A8683D" w:rsidRDefault="00753ACC">
            <w:pPr>
              <w:pStyle w:val="Tekstaslentels"/>
            </w:pPr>
            <w:r w:rsidRPr="00A8683D">
              <w:t>Numeris</w:t>
            </w:r>
          </w:p>
        </w:tc>
        <w:tc>
          <w:tcPr>
            <w:tcW w:w="1980" w:type="dxa"/>
            <w:tcBorders>
              <w:top w:val="single" w:sz="2" w:space="0" w:color="auto"/>
              <w:left w:val="single" w:sz="2" w:space="0" w:color="auto"/>
              <w:bottom w:val="single" w:sz="2" w:space="0" w:color="auto"/>
              <w:right w:val="single" w:sz="2" w:space="0" w:color="auto"/>
            </w:tcBorders>
          </w:tcPr>
          <w:p w14:paraId="3B6D1A8D" w14:textId="77777777" w:rsidR="00753ACC" w:rsidRPr="00A8683D" w:rsidRDefault="00753ACC">
            <w:pPr>
              <w:pStyle w:val="Tekstaslentels"/>
            </w:pPr>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63A06BDC" w14:textId="77777777" w:rsidR="00753ACC" w:rsidRPr="00A8683D" w:rsidRDefault="00753ACC"/>
        </w:tc>
      </w:tr>
      <w:tr w:rsidR="00753ACC" w:rsidRPr="00A8683D" w14:paraId="13747E51"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9D8602F" w14:textId="77777777" w:rsidR="00753ACC" w:rsidRPr="00A8683D" w:rsidRDefault="00753ACC">
            <w:pPr>
              <w:pStyle w:val="Tekstaslentels"/>
            </w:pPr>
            <w:bookmarkStart w:id="579" w:name="BKM_2B5E6724_2E38_4A49_AD8E_0D43E235480A"/>
            <w:r w:rsidRPr="00A8683D">
              <w:t>Pranešimo apie įtariamą pažeidimą data</w:t>
            </w:r>
          </w:p>
        </w:tc>
        <w:tc>
          <w:tcPr>
            <w:tcW w:w="1980" w:type="dxa"/>
            <w:tcBorders>
              <w:top w:val="single" w:sz="2" w:space="0" w:color="auto"/>
              <w:left w:val="single" w:sz="2" w:space="0" w:color="auto"/>
              <w:bottom w:val="single" w:sz="2" w:space="0" w:color="auto"/>
              <w:right w:val="single" w:sz="2" w:space="0" w:color="auto"/>
            </w:tcBorders>
          </w:tcPr>
          <w:p w14:paraId="0CEED9AC"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422152DB" w14:textId="77777777" w:rsidR="00753ACC" w:rsidRPr="00A8683D" w:rsidRDefault="00753ACC"/>
        </w:tc>
        <w:bookmarkEnd w:id="579"/>
      </w:tr>
      <w:tr w:rsidR="00753ACC" w:rsidRPr="00A8683D" w14:paraId="62284DF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71EAC55" w14:textId="77777777" w:rsidR="00753ACC" w:rsidRPr="00A8683D" w:rsidRDefault="00753ACC">
            <w:pPr>
              <w:pStyle w:val="Tekstaslentels"/>
            </w:pPr>
            <w:bookmarkStart w:id="580" w:name="BKM_8F535129_E9C1_4F7E_8116_0FDACC243AB7"/>
            <w:r w:rsidRPr="00A8683D">
              <w:t>Pirminės informacijos gavimo data</w:t>
            </w:r>
          </w:p>
        </w:tc>
        <w:tc>
          <w:tcPr>
            <w:tcW w:w="1980" w:type="dxa"/>
            <w:tcBorders>
              <w:top w:val="single" w:sz="2" w:space="0" w:color="auto"/>
              <w:left w:val="single" w:sz="2" w:space="0" w:color="auto"/>
              <w:bottom w:val="single" w:sz="2" w:space="0" w:color="auto"/>
              <w:right w:val="single" w:sz="2" w:space="0" w:color="auto"/>
            </w:tcBorders>
          </w:tcPr>
          <w:p w14:paraId="6EC640F2"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46B67EB9" w14:textId="77777777" w:rsidR="00753ACC" w:rsidRPr="00A8683D" w:rsidRDefault="00753ACC"/>
        </w:tc>
        <w:bookmarkEnd w:id="580"/>
      </w:tr>
      <w:tr w:rsidR="00753ACC" w:rsidRPr="00A8683D" w14:paraId="719C52E1"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F43862C" w14:textId="77777777" w:rsidR="00753ACC" w:rsidRPr="00A8683D" w:rsidRDefault="00753ACC">
            <w:pPr>
              <w:pStyle w:val="Tekstaslentels"/>
            </w:pPr>
            <w:bookmarkStart w:id="581" w:name="BKM_B3BE1D2E_6533_4FCA_A57D_4F5310B102C5"/>
            <w:r w:rsidRPr="00A8683D">
              <w:t>Pirminis informacijos šaltinis</w:t>
            </w:r>
          </w:p>
        </w:tc>
        <w:tc>
          <w:tcPr>
            <w:tcW w:w="1980" w:type="dxa"/>
            <w:tcBorders>
              <w:top w:val="single" w:sz="2" w:space="0" w:color="auto"/>
              <w:left w:val="single" w:sz="2" w:space="0" w:color="auto"/>
              <w:bottom w:val="single" w:sz="2" w:space="0" w:color="auto"/>
              <w:right w:val="single" w:sz="2" w:space="0" w:color="auto"/>
            </w:tcBorders>
          </w:tcPr>
          <w:p w14:paraId="1C7F1B7B"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34DFAD3" w14:textId="77777777" w:rsidR="00753ACC" w:rsidRPr="00A8683D" w:rsidRDefault="00753ACC"/>
        </w:tc>
        <w:bookmarkEnd w:id="581"/>
      </w:tr>
      <w:tr w:rsidR="00753ACC" w:rsidRPr="00A8683D" w14:paraId="6490DEAC"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52486F7" w14:textId="77777777" w:rsidR="00753ACC" w:rsidRPr="00A8683D" w:rsidRDefault="00753ACC">
            <w:pPr>
              <w:pStyle w:val="Tekstaslentels"/>
            </w:pPr>
            <w:bookmarkStart w:id="582" w:name="BKM_F1149867_9B58_42DC_84DB_775E6918B73D"/>
            <w:r w:rsidRPr="00A8683D">
              <w:t>Įtarimo apie pažeidimo aprašymas</w:t>
            </w:r>
          </w:p>
        </w:tc>
        <w:tc>
          <w:tcPr>
            <w:tcW w:w="1980" w:type="dxa"/>
            <w:tcBorders>
              <w:top w:val="single" w:sz="2" w:space="0" w:color="auto"/>
              <w:left w:val="single" w:sz="2" w:space="0" w:color="auto"/>
              <w:bottom w:val="single" w:sz="2" w:space="0" w:color="auto"/>
              <w:right w:val="single" w:sz="2" w:space="0" w:color="auto"/>
            </w:tcBorders>
          </w:tcPr>
          <w:p w14:paraId="355A63B5"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7AFF683" w14:textId="77777777" w:rsidR="00753ACC" w:rsidRPr="00A8683D" w:rsidRDefault="00753ACC"/>
        </w:tc>
        <w:bookmarkEnd w:id="582"/>
      </w:tr>
      <w:tr w:rsidR="00753ACC" w:rsidRPr="00A8683D" w14:paraId="06CBF75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4BB5995" w14:textId="77777777" w:rsidR="00753ACC" w:rsidRPr="00A8683D" w:rsidRDefault="00753ACC">
            <w:pPr>
              <w:pStyle w:val="Tekstaslentels"/>
            </w:pPr>
            <w:bookmarkStart w:id="583" w:name="BKM_27012204_9051_4A1D_A195_A65A75EC25A9"/>
            <w:r w:rsidRPr="00A8683D">
              <w:t>Pridedami dokumentai</w:t>
            </w:r>
          </w:p>
        </w:tc>
        <w:tc>
          <w:tcPr>
            <w:tcW w:w="1980" w:type="dxa"/>
            <w:tcBorders>
              <w:top w:val="single" w:sz="2" w:space="0" w:color="auto"/>
              <w:left w:val="single" w:sz="2" w:space="0" w:color="auto"/>
              <w:bottom w:val="single" w:sz="2" w:space="0" w:color="auto"/>
              <w:right w:val="single" w:sz="2" w:space="0" w:color="auto"/>
            </w:tcBorders>
          </w:tcPr>
          <w:p w14:paraId="42686E96"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B6758F1" w14:textId="77777777" w:rsidR="00753ACC" w:rsidRPr="00A8683D" w:rsidRDefault="00753ACC"/>
        </w:tc>
        <w:bookmarkEnd w:id="583"/>
      </w:tr>
      <w:tr w:rsidR="00753ACC" w:rsidRPr="00A8683D" w14:paraId="773D2899"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9DC534A" w14:textId="77777777" w:rsidR="00753ACC" w:rsidRPr="00A8683D" w:rsidRDefault="00753ACC">
            <w:pPr>
              <w:pStyle w:val="Tekstaslentels"/>
            </w:pPr>
            <w:bookmarkStart w:id="584" w:name="BKM_10B3E357_E85B_448D_8C8E_6BA88F96147E"/>
            <w:r w:rsidRPr="00A8683D">
              <w:t>Siūlymas dėl išlaidų apmokėjimo stabdymo</w:t>
            </w:r>
          </w:p>
        </w:tc>
        <w:tc>
          <w:tcPr>
            <w:tcW w:w="1980" w:type="dxa"/>
            <w:tcBorders>
              <w:top w:val="single" w:sz="2" w:space="0" w:color="auto"/>
              <w:left w:val="single" w:sz="2" w:space="0" w:color="auto"/>
              <w:bottom w:val="single" w:sz="2" w:space="0" w:color="auto"/>
              <w:right w:val="single" w:sz="2" w:space="0" w:color="auto"/>
            </w:tcBorders>
          </w:tcPr>
          <w:p w14:paraId="74742ECC"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28343E0C" w14:textId="77777777" w:rsidR="00753ACC" w:rsidRPr="00A8683D" w:rsidRDefault="00753ACC"/>
        </w:tc>
        <w:bookmarkEnd w:id="584"/>
      </w:tr>
      <w:tr w:rsidR="00753ACC" w:rsidRPr="00A8683D" w14:paraId="1C5269C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04B7869" w14:textId="77777777" w:rsidR="00753ACC" w:rsidRPr="00A8683D" w:rsidRDefault="00753ACC">
            <w:pPr>
              <w:pStyle w:val="Tekstaslentels"/>
            </w:pPr>
            <w:bookmarkStart w:id="585" w:name="BKM_52374C3F_C6D9_4F7B_9E59_D0F6E605A046"/>
            <w:r w:rsidRPr="00A8683D">
              <w:t>Įtariamo pažeidimo registravimo data</w:t>
            </w:r>
          </w:p>
        </w:tc>
        <w:tc>
          <w:tcPr>
            <w:tcW w:w="1980" w:type="dxa"/>
            <w:tcBorders>
              <w:top w:val="single" w:sz="2" w:space="0" w:color="auto"/>
              <w:left w:val="single" w:sz="2" w:space="0" w:color="auto"/>
              <w:bottom w:val="single" w:sz="2" w:space="0" w:color="auto"/>
              <w:right w:val="single" w:sz="2" w:space="0" w:color="auto"/>
            </w:tcBorders>
          </w:tcPr>
          <w:p w14:paraId="6A570D50"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28A6A69C" w14:textId="77777777" w:rsidR="00753ACC" w:rsidRPr="00A8683D" w:rsidRDefault="00753ACC"/>
        </w:tc>
        <w:bookmarkEnd w:id="585"/>
      </w:tr>
      <w:tr w:rsidR="00753ACC" w:rsidRPr="00A8683D" w14:paraId="2A3ADAAE"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0B1504A" w14:textId="77777777" w:rsidR="00753ACC" w:rsidRPr="00A8683D" w:rsidRDefault="00753ACC">
            <w:pPr>
              <w:pStyle w:val="Tekstaslentels"/>
            </w:pPr>
            <w:bookmarkStart w:id="586" w:name="BKM_1B576DE7_8D8C_4479_9EE9_83CEC668CAF0"/>
            <w:r w:rsidRPr="00A8683D">
              <w:t>Įtariamo pažeidimo būseną</w:t>
            </w:r>
          </w:p>
        </w:tc>
        <w:tc>
          <w:tcPr>
            <w:tcW w:w="1980" w:type="dxa"/>
            <w:tcBorders>
              <w:top w:val="single" w:sz="2" w:space="0" w:color="auto"/>
              <w:left w:val="single" w:sz="2" w:space="0" w:color="auto"/>
              <w:bottom w:val="single" w:sz="2" w:space="0" w:color="auto"/>
              <w:right w:val="single" w:sz="2" w:space="0" w:color="auto"/>
            </w:tcBorders>
          </w:tcPr>
          <w:p w14:paraId="4D61DB8F"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3E30CB06" w14:textId="77777777" w:rsidR="00753ACC" w:rsidRPr="00A8683D" w:rsidRDefault="00753ACC" w:rsidP="00436860">
            <w:pPr>
              <w:widowControl w:val="0"/>
              <w:numPr>
                <w:ilvl w:val="0"/>
                <w:numId w:val="30"/>
              </w:numPr>
              <w:autoSpaceDE w:val="0"/>
              <w:autoSpaceDN w:val="0"/>
              <w:adjustRightInd w:val="0"/>
              <w:ind w:hanging="360"/>
              <w:jc w:val="left"/>
            </w:pPr>
            <w:r w:rsidRPr="00A8683D">
              <w:t>Neregistruotas</w:t>
            </w:r>
          </w:p>
          <w:p w14:paraId="70E9895B" w14:textId="77777777" w:rsidR="00753ACC" w:rsidRPr="00A8683D" w:rsidRDefault="00753ACC" w:rsidP="00436860">
            <w:pPr>
              <w:widowControl w:val="0"/>
              <w:numPr>
                <w:ilvl w:val="0"/>
                <w:numId w:val="30"/>
              </w:numPr>
              <w:autoSpaceDE w:val="0"/>
              <w:autoSpaceDN w:val="0"/>
              <w:adjustRightInd w:val="0"/>
              <w:ind w:hanging="360"/>
              <w:jc w:val="left"/>
            </w:pPr>
            <w:r w:rsidRPr="00A8683D">
              <w:t>Registruotas</w:t>
            </w:r>
          </w:p>
          <w:p w14:paraId="4A4762A4" w14:textId="77777777" w:rsidR="00753ACC" w:rsidRPr="00A8683D" w:rsidRDefault="00753ACC" w:rsidP="00436860">
            <w:pPr>
              <w:widowControl w:val="0"/>
              <w:numPr>
                <w:ilvl w:val="0"/>
                <w:numId w:val="30"/>
              </w:numPr>
              <w:autoSpaceDE w:val="0"/>
              <w:autoSpaceDN w:val="0"/>
              <w:adjustRightInd w:val="0"/>
              <w:ind w:hanging="360"/>
              <w:jc w:val="left"/>
            </w:pPr>
            <w:r w:rsidRPr="00A8683D">
              <w:t>Atmestas</w:t>
            </w:r>
          </w:p>
          <w:p w14:paraId="2FA00DB6" w14:textId="77777777" w:rsidR="00753ACC" w:rsidRPr="00A8683D" w:rsidRDefault="00753ACC"/>
        </w:tc>
        <w:bookmarkEnd w:id="586"/>
      </w:tr>
    </w:tbl>
    <w:p w14:paraId="2EE41DB4" w14:textId="77777777" w:rsidR="00753ACC" w:rsidRPr="00A8683D" w:rsidRDefault="00753ACC" w:rsidP="00753ACC"/>
    <w:p w14:paraId="005449BA" w14:textId="77777777" w:rsidR="00753ACC" w:rsidRPr="00A8683D" w:rsidRDefault="00753ACC" w:rsidP="00753ACC"/>
    <w:p w14:paraId="3C9D150D" w14:textId="77777777" w:rsidR="00753ACC" w:rsidRPr="00A8683D" w:rsidRDefault="00753ACC" w:rsidP="00753ACC">
      <w:pPr>
        <w:ind w:firstLine="0"/>
        <w:rPr>
          <w:rFonts w:eastAsiaTheme="minorEastAsia"/>
          <w:b/>
          <w:bCs/>
          <w:color w:val="447524"/>
          <w:u w:val="single"/>
        </w:rPr>
      </w:pPr>
      <w:r w:rsidRPr="00A8683D">
        <w:rPr>
          <w:rFonts w:eastAsiaTheme="minorEastAsia"/>
          <w:b/>
          <w:bCs/>
          <w:i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2472689D"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13D5B34"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9E0CD0E"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202772F8" w14:textId="77777777" w:rsidR="00753ACC" w:rsidRPr="00A8683D" w:rsidRDefault="00753ACC">
            <w:pPr>
              <w:rPr>
                <w:b/>
              </w:rPr>
            </w:pPr>
            <w:r w:rsidRPr="00A8683D">
              <w:rPr>
                <w:b/>
              </w:rPr>
              <w:t>Pastabos</w:t>
            </w:r>
          </w:p>
        </w:tc>
      </w:tr>
      <w:tr w:rsidR="00753ACC" w:rsidRPr="00A8683D" w14:paraId="771CB0E8"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42424AD"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099FF24B"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Pažeidimai. </w:t>
            </w:r>
          </w:p>
          <w:p w14:paraId="581EDADF"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32BF7C9F" w14:textId="77777777" w:rsidR="00753ACC" w:rsidRPr="00A8683D" w:rsidRDefault="00753ACC"/>
        </w:tc>
      </w:tr>
      <w:tr w:rsidR="00753ACC" w:rsidRPr="00A8683D" w14:paraId="342F2FD6"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2BBA99F"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1466FDA0"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Pažeidimo dokumentai. </w:t>
            </w:r>
          </w:p>
          <w:p w14:paraId="4E1C93D4"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Pažeidimai.</w:t>
            </w:r>
          </w:p>
        </w:tc>
        <w:tc>
          <w:tcPr>
            <w:tcW w:w="1710" w:type="dxa"/>
            <w:tcBorders>
              <w:top w:val="single" w:sz="2" w:space="0" w:color="auto"/>
              <w:left w:val="single" w:sz="2" w:space="0" w:color="auto"/>
              <w:bottom w:val="single" w:sz="2" w:space="0" w:color="auto"/>
              <w:right w:val="single" w:sz="2" w:space="0" w:color="auto"/>
            </w:tcBorders>
          </w:tcPr>
          <w:p w14:paraId="39600867" w14:textId="77777777" w:rsidR="00753ACC" w:rsidRPr="00A8683D" w:rsidRDefault="00753ACC"/>
        </w:tc>
      </w:tr>
      <w:tr w:rsidR="00753ACC" w:rsidRPr="00A8683D" w14:paraId="327E1B63"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114AE51C"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014417C7"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Pažeidimo pastabos. </w:t>
            </w:r>
          </w:p>
          <w:p w14:paraId="2C50CE0A"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Pažeidimai.</w:t>
            </w:r>
          </w:p>
        </w:tc>
        <w:tc>
          <w:tcPr>
            <w:tcW w:w="1710" w:type="dxa"/>
            <w:tcBorders>
              <w:top w:val="single" w:sz="2" w:space="0" w:color="auto"/>
              <w:left w:val="single" w:sz="2" w:space="0" w:color="auto"/>
              <w:bottom w:val="single" w:sz="2" w:space="0" w:color="auto"/>
              <w:right w:val="single" w:sz="2" w:space="0" w:color="auto"/>
            </w:tcBorders>
          </w:tcPr>
          <w:p w14:paraId="32FD1792" w14:textId="77777777" w:rsidR="00753ACC" w:rsidRPr="00A8683D" w:rsidRDefault="00753ACC"/>
        </w:tc>
      </w:tr>
      <w:tr w:rsidR="00753ACC" w:rsidRPr="00A8683D" w14:paraId="7D7317DC"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AED70E8"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72113E7F"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Pažeidimo PK sprendimai. </w:t>
            </w:r>
          </w:p>
          <w:p w14:paraId="1A9777E7"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Pažeidimai.</w:t>
            </w:r>
          </w:p>
        </w:tc>
        <w:tc>
          <w:tcPr>
            <w:tcW w:w="1710" w:type="dxa"/>
            <w:tcBorders>
              <w:top w:val="single" w:sz="2" w:space="0" w:color="auto"/>
              <w:left w:val="single" w:sz="2" w:space="0" w:color="auto"/>
              <w:bottom w:val="single" w:sz="2" w:space="0" w:color="auto"/>
              <w:right w:val="single" w:sz="2" w:space="0" w:color="auto"/>
            </w:tcBorders>
          </w:tcPr>
          <w:p w14:paraId="3FDF880C" w14:textId="77777777" w:rsidR="00753ACC" w:rsidRPr="00A8683D" w:rsidRDefault="00753ACC"/>
        </w:tc>
      </w:tr>
      <w:tr w:rsidR="00753ACC" w:rsidRPr="00A8683D" w14:paraId="17D1552C"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3675B84"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6F2EB5E2"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Pažeidimo tyrimai. </w:t>
            </w:r>
          </w:p>
          <w:p w14:paraId="6E04A49F"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Pažeidimai.</w:t>
            </w:r>
          </w:p>
        </w:tc>
        <w:tc>
          <w:tcPr>
            <w:tcW w:w="1710" w:type="dxa"/>
            <w:tcBorders>
              <w:top w:val="single" w:sz="2" w:space="0" w:color="auto"/>
              <w:left w:val="single" w:sz="2" w:space="0" w:color="auto"/>
              <w:bottom w:val="single" w:sz="2" w:space="0" w:color="auto"/>
              <w:right w:val="single" w:sz="2" w:space="0" w:color="auto"/>
            </w:tcBorders>
          </w:tcPr>
          <w:p w14:paraId="432C5BFA" w14:textId="77777777" w:rsidR="00753ACC" w:rsidRPr="00A8683D" w:rsidRDefault="00753ACC"/>
        </w:tc>
      </w:tr>
      <w:tr w:rsidR="00753ACC" w:rsidRPr="00A8683D" w14:paraId="02630990"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4BD3A2C" w14:textId="77777777" w:rsidR="00753ACC" w:rsidRPr="00A8683D" w:rsidRDefault="00753ACC">
            <w:pPr>
              <w:pStyle w:val="Tekstaslentels"/>
            </w:pPr>
            <w:r w:rsidRPr="00A8683D">
              <w:t>Įtariamą pažeidimą registravęs darbuotojas</w:t>
            </w:r>
          </w:p>
        </w:tc>
        <w:tc>
          <w:tcPr>
            <w:tcW w:w="5220" w:type="dxa"/>
            <w:tcBorders>
              <w:top w:val="single" w:sz="2" w:space="0" w:color="auto"/>
              <w:left w:val="single" w:sz="2" w:space="0" w:color="auto"/>
              <w:bottom w:val="single" w:sz="2" w:space="0" w:color="auto"/>
              <w:right w:val="single" w:sz="2" w:space="0" w:color="auto"/>
            </w:tcBorders>
          </w:tcPr>
          <w:p w14:paraId="7A6D84DF"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Pažeidimai. </w:t>
            </w:r>
          </w:p>
          <w:p w14:paraId="568F4583"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516A9F03" w14:textId="77777777" w:rsidR="00753ACC" w:rsidRPr="00A8683D" w:rsidRDefault="00753ACC"/>
        </w:tc>
      </w:tr>
      <w:tr w:rsidR="00753ACC" w:rsidRPr="00A8683D" w14:paraId="490541CD"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C729A21" w14:textId="77777777" w:rsidR="00753ACC" w:rsidRPr="00A8683D" w:rsidRDefault="00753ACC">
            <w:pPr>
              <w:pStyle w:val="Tekstaslentels"/>
            </w:pPr>
            <w:r w:rsidRPr="00A8683D">
              <w:t>Pranešimą pateikęs darbuotojas</w:t>
            </w:r>
          </w:p>
        </w:tc>
        <w:tc>
          <w:tcPr>
            <w:tcW w:w="5220" w:type="dxa"/>
            <w:tcBorders>
              <w:top w:val="single" w:sz="2" w:space="0" w:color="auto"/>
              <w:left w:val="single" w:sz="2" w:space="0" w:color="auto"/>
              <w:bottom w:val="single" w:sz="2" w:space="0" w:color="auto"/>
              <w:right w:val="single" w:sz="2" w:space="0" w:color="auto"/>
            </w:tcBorders>
          </w:tcPr>
          <w:p w14:paraId="438F9C09"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Pažeidimai. </w:t>
            </w:r>
          </w:p>
          <w:p w14:paraId="7761F103"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036807F0" w14:textId="77777777" w:rsidR="00753ACC" w:rsidRPr="00A8683D" w:rsidRDefault="00753ACC"/>
        </w:tc>
        <w:bookmarkEnd w:id="577"/>
      </w:tr>
    </w:tbl>
    <w:p w14:paraId="69BA377A" w14:textId="77777777" w:rsidR="00753ACC" w:rsidRPr="00A8683D" w:rsidRDefault="00753ACC" w:rsidP="00DF40CE">
      <w:pPr>
        <w:pStyle w:val="Heading4"/>
      </w:pPr>
      <w:bookmarkStart w:id="587" w:name="_Toc452045826"/>
      <w:bookmarkStart w:id="588" w:name="_Toc92976792"/>
      <w:bookmarkStart w:id="589" w:name="_Toc159222203"/>
      <w:bookmarkStart w:id="590" w:name="BKM_7FE25845_4453_46DA_A745_DAEA67D67081"/>
      <w:r w:rsidRPr="00A8683D">
        <w:t>Pažeidimo dokumentai</w:t>
      </w:r>
      <w:bookmarkEnd w:id="587"/>
      <w:bookmarkEnd w:id="588"/>
      <w:bookmarkEnd w:id="589"/>
    </w:p>
    <w:p w14:paraId="27EF33A4"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Pažeidimai</w:t>
      </w:r>
    </w:p>
    <w:p w14:paraId="1E9CD8C5" w14:textId="77777777" w:rsidR="00753ACC" w:rsidRPr="00A8683D" w:rsidRDefault="00753ACC" w:rsidP="00753ACC">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2015-11-08. </w:t>
      </w:r>
    </w:p>
    <w:p w14:paraId="0234CE45" w14:textId="77777777" w:rsidR="00753ACC" w:rsidRPr="00A8683D" w:rsidRDefault="00753ACC" w:rsidP="00753ACC">
      <w:pPr>
        <w:ind w:left="1440" w:hanging="1440"/>
      </w:pPr>
      <w:r w:rsidRPr="00A8683D">
        <w:rPr>
          <w:rFonts w:eastAsiaTheme="minorEastAsia"/>
          <w:i/>
          <w:iCs/>
          <w:color w:val="447524"/>
        </w:rPr>
        <w:t>Pastabos:</w:t>
      </w:r>
      <w:r w:rsidRPr="00A8683D">
        <w:rPr>
          <w:rStyle w:val="FieldLabel"/>
          <w:rFonts w:cs="Arial"/>
        </w:rPr>
        <w:tab/>
      </w:r>
    </w:p>
    <w:p w14:paraId="3ED9D23B" w14:textId="77777777" w:rsidR="00753ACC" w:rsidRPr="00A8683D" w:rsidRDefault="00753ACC" w:rsidP="00753ACC"/>
    <w:p w14:paraId="4562FEDF" w14:textId="77777777" w:rsidR="00753ACC" w:rsidRPr="00A8683D" w:rsidRDefault="00753ACC" w:rsidP="00753ACC"/>
    <w:p w14:paraId="01D88EE7" w14:textId="77777777" w:rsidR="00753ACC" w:rsidRPr="00A8683D" w:rsidRDefault="00753ACC" w:rsidP="00753ACC"/>
    <w:p w14:paraId="6BEED7E2" w14:textId="77777777" w:rsidR="00753ACC" w:rsidRPr="00A8683D" w:rsidRDefault="00753ACC" w:rsidP="00753ACC">
      <w:pPr>
        <w:ind w:firstLine="0"/>
        <w:rPr>
          <w:rFonts w:eastAsiaTheme="minorEastAsia"/>
          <w:b/>
          <w:bCs/>
          <w:i/>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56FBB235"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44DCDA23"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67A943CF"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639B46E5" w14:textId="77777777" w:rsidR="00753ACC" w:rsidRPr="00A8683D" w:rsidRDefault="00753ACC">
            <w:pPr>
              <w:rPr>
                <w:b/>
              </w:rPr>
            </w:pPr>
            <w:r w:rsidRPr="00A8683D">
              <w:rPr>
                <w:b/>
              </w:rPr>
              <w:t>Pastabos</w:t>
            </w:r>
          </w:p>
        </w:tc>
      </w:tr>
      <w:tr w:rsidR="00753ACC" w:rsidRPr="00A8683D" w14:paraId="3A52520D"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10F06E21"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72BD976A" w14:textId="77777777" w:rsidR="00753ACC" w:rsidRPr="00A8683D" w:rsidRDefault="00753ACC">
            <w:pPr>
              <w:pStyle w:val="Tekstaslentels"/>
            </w:pPr>
            <w:r w:rsidRPr="00A8683D">
              <w:rPr>
                <w:b/>
              </w:rPr>
              <w:t xml:space="preserve"> </w:t>
            </w:r>
            <w:r w:rsidRPr="00A8683D">
              <w:t xml:space="preserve"> </w:t>
            </w:r>
            <w:r w:rsidRPr="00A8683D">
              <w:rPr>
                <w:b/>
              </w:rPr>
              <w:tab/>
            </w:r>
            <w:r w:rsidRPr="00A8683D">
              <w:t xml:space="preserve">Pažeidimo dokumentai. </w:t>
            </w:r>
          </w:p>
          <w:p w14:paraId="6E66BCE2" w14:textId="77777777" w:rsidR="00753ACC" w:rsidRPr="00A8683D" w:rsidRDefault="00753ACC">
            <w:pPr>
              <w:pStyle w:val="Tekstaslentels"/>
            </w:pPr>
            <w:r w:rsidRPr="00A8683D">
              <w:rPr>
                <w:b/>
              </w:rPr>
              <w:t xml:space="preserve"> </w:t>
            </w:r>
            <w:r w:rsidRPr="00A8683D">
              <w:t xml:space="preserve"> </w:t>
            </w:r>
            <w:r w:rsidRPr="00A8683D">
              <w:rPr>
                <w:b/>
              </w:rPr>
              <w:tab/>
            </w:r>
            <w:r w:rsidRPr="00A8683D">
              <w:t>Dokumentai.</w:t>
            </w:r>
          </w:p>
        </w:tc>
        <w:tc>
          <w:tcPr>
            <w:tcW w:w="1710" w:type="dxa"/>
            <w:tcBorders>
              <w:top w:val="single" w:sz="2" w:space="0" w:color="auto"/>
              <w:left w:val="single" w:sz="2" w:space="0" w:color="auto"/>
              <w:bottom w:val="single" w:sz="2" w:space="0" w:color="auto"/>
              <w:right w:val="single" w:sz="2" w:space="0" w:color="auto"/>
            </w:tcBorders>
          </w:tcPr>
          <w:p w14:paraId="76692235" w14:textId="77777777" w:rsidR="00753ACC" w:rsidRPr="00A8683D" w:rsidRDefault="00753ACC"/>
        </w:tc>
      </w:tr>
      <w:tr w:rsidR="00753ACC" w:rsidRPr="00A8683D" w14:paraId="36B60BC2"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3228DE0"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5FA972FC"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Pažeidimo dokumentai. </w:t>
            </w:r>
          </w:p>
          <w:p w14:paraId="02AD18A0"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Pažeidimai.</w:t>
            </w:r>
          </w:p>
        </w:tc>
        <w:tc>
          <w:tcPr>
            <w:tcW w:w="1710" w:type="dxa"/>
            <w:tcBorders>
              <w:top w:val="single" w:sz="2" w:space="0" w:color="auto"/>
              <w:left w:val="single" w:sz="2" w:space="0" w:color="auto"/>
              <w:bottom w:val="single" w:sz="2" w:space="0" w:color="auto"/>
              <w:right w:val="single" w:sz="2" w:space="0" w:color="auto"/>
            </w:tcBorders>
          </w:tcPr>
          <w:p w14:paraId="45966BE5" w14:textId="77777777" w:rsidR="00753ACC" w:rsidRPr="00A8683D" w:rsidRDefault="00753ACC"/>
        </w:tc>
        <w:bookmarkEnd w:id="590"/>
      </w:tr>
    </w:tbl>
    <w:p w14:paraId="00EDDA9C" w14:textId="77777777" w:rsidR="00753ACC" w:rsidRPr="00A8683D" w:rsidRDefault="00753ACC" w:rsidP="00DF40CE">
      <w:pPr>
        <w:pStyle w:val="Heading4"/>
      </w:pPr>
      <w:bookmarkStart w:id="591" w:name="_Toc452045827"/>
      <w:bookmarkStart w:id="592" w:name="_Toc92976793"/>
      <w:bookmarkStart w:id="593" w:name="_Toc159222204"/>
      <w:bookmarkStart w:id="594" w:name="BKM_3BCC1E38_0675_4767_A411_5061CFA021CA"/>
      <w:r w:rsidRPr="00A8683D">
        <w:t>Pažeidimo pastabos</w:t>
      </w:r>
      <w:bookmarkEnd w:id="591"/>
      <w:bookmarkEnd w:id="592"/>
      <w:bookmarkEnd w:id="593"/>
    </w:p>
    <w:p w14:paraId="3FE850F0"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Pažeidimai</w:t>
      </w:r>
    </w:p>
    <w:p w14:paraId="4E75DEDB" w14:textId="77777777" w:rsidR="00753ACC" w:rsidRPr="00A8683D" w:rsidRDefault="00753ACC" w:rsidP="00753ACC">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2015-11-08. </w:t>
      </w:r>
    </w:p>
    <w:p w14:paraId="1AF34A6F" w14:textId="77777777" w:rsidR="00753ACC" w:rsidRPr="00A8683D" w:rsidRDefault="00753ACC" w:rsidP="00753ACC">
      <w:pPr>
        <w:ind w:left="1440" w:hanging="1440"/>
      </w:pPr>
      <w:r w:rsidRPr="00A8683D">
        <w:rPr>
          <w:rFonts w:eastAsiaTheme="minorEastAsia"/>
          <w:i/>
          <w:iCs/>
          <w:color w:val="447524"/>
        </w:rPr>
        <w:t>Pastabos:</w:t>
      </w:r>
      <w:r w:rsidRPr="00A8683D">
        <w:rPr>
          <w:rStyle w:val="FieldLabel"/>
          <w:rFonts w:cs="Arial"/>
        </w:rPr>
        <w:tab/>
      </w:r>
    </w:p>
    <w:p w14:paraId="027B33C2" w14:textId="77777777" w:rsidR="00753ACC" w:rsidRPr="00A8683D" w:rsidRDefault="00753ACC" w:rsidP="00753ACC"/>
    <w:p w14:paraId="4B7D4C21" w14:textId="77777777" w:rsidR="00753ACC" w:rsidRPr="00A8683D" w:rsidRDefault="00753ACC" w:rsidP="00753ACC"/>
    <w:p w14:paraId="20DE5FBD" w14:textId="77777777" w:rsidR="00753ACC" w:rsidRPr="00A8683D" w:rsidRDefault="00753ACC" w:rsidP="00753ACC"/>
    <w:p w14:paraId="0E0BA6A9" w14:textId="77777777" w:rsidR="00753ACC" w:rsidRPr="00A8683D" w:rsidRDefault="00753ACC" w:rsidP="00753ACC">
      <w:pPr>
        <w:ind w:firstLine="0"/>
        <w:rPr>
          <w:rFonts w:eastAsiaTheme="minorEastAsia"/>
          <w:b/>
          <w:bCs/>
          <w:i/>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6D5AB086"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005626E"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199E0947"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5ED6B13F" w14:textId="77777777" w:rsidR="00753ACC" w:rsidRPr="00A8683D" w:rsidRDefault="00753ACC">
            <w:pPr>
              <w:rPr>
                <w:b/>
              </w:rPr>
            </w:pPr>
            <w:r w:rsidRPr="00A8683D">
              <w:rPr>
                <w:b/>
              </w:rPr>
              <w:t>Pastabos</w:t>
            </w:r>
          </w:p>
        </w:tc>
      </w:tr>
      <w:tr w:rsidR="00753ACC" w:rsidRPr="00A8683D" w14:paraId="1B97D670"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B33016F"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7ECAE9CB" w14:textId="77777777" w:rsidR="00753ACC" w:rsidRPr="00A8683D" w:rsidRDefault="00753ACC">
            <w:pPr>
              <w:pStyle w:val="Tekstaslentels"/>
            </w:pPr>
            <w:r w:rsidRPr="00A8683D">
              <w:rPr>
                <w:b/>
              </w:rPr>
              <w:t xml:space="preserve"> </w:t>
            </w:r>
            <w:r w:rsidRPr="00A8683D">
              <w:t xml:space="preserve"> </w:t>
            </w:r>
            <w:r w:rsidRPr="00A8683D">
              <w:rPr>
                <w:b/>
              </w:rPr>
              <w:tab/>
            </w:r>
            <w:r w:rsidRPr="00A8683D">
              <w:t xml:space="preserve">Pažeidimo pastabos. </w:t>
            </w:r>
          </w:p>
          <w:p w14:paraId="49781538" w14:textId="77777777" w:rsidR="00753ACC" w:rsidRPr="00A8683D" w:rsidRDefault="00753ACC">
            <w:pPr>
              <w:pStyle w:val="Tekstaslentels"/>
            </w:pPr>
            <w:r w:rsidRPr="00A8683D">
              <w:rPr>
                <w:b/>
              </w:rPr>
              <w:t xml:space="preserve"> </w:t>
            </w:r>
            <w:r w:rsidRPr="00A8683D">
              <w:t xml:space="preserve"> </w:t>
            </w:r>
            <w:r w:rsidRPr="00A8683D">
              <w:rPr>
                <w:b/>
              </w:rPr>
              <w:tab/>
            </w:r>
            <w:r w:rsidRPr="00A8683D">
              <w:t>Pastabos.</w:t>
            </w:r>
          </w:p>
        </w:tc>
        <w:tc>
          <w:tcPr>
            <w:tcW w:w="1710" w:type="dxa"/>
            <w:tcBorders>
              <w:top w:val="single" w:sz="2" w:space="0" w:color="auto"/>
              <w:left w:val="single" w:sz="2" w:space="0" w:color="auto"/>
              <w:bottom w:val="single" w:sz="2" w:space="0" w:color="auto"/>
              <w:right w:val="single" w:sz="2" w:space="0" w:color="auto"/>
            </w:tcBorders>
          </w:tcPr>
          <w:p w14:paraId="1ED2E494" w14:textId="77777777" w:rsidR="00753ACC" w:rsidRPr="00A8683D" w:rsidRDefault="00753ACC"/>
        </w:tc>
      </w:tr>
      <w:tr w:rsidR="00753ACC" w:rsidRPr="00A8683D" w14:paraId="09020EF6"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B0A43E8"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43DBDE1E"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Pažeidimo pastabos. </w:t>
            </w:r>
          </w:p>
          <w:p w14:paraId="64E4FFA2"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Pažeidimai.</w:t>
            </w:r>
          </w:p>
        </w:tc>
        <w:tc>
          <w:tcPr>
            <w:tcW w:w="1710" w:type="dxa"/>
            <w:tcBorders>
              <w:top w:val="single" w:sz="2" w:space="0" w:color="auto"/>
              <w:left w:val="single" w:sz="2" w:space="0" w:color="auto"/>
              <w:bottom w:val="single" w:sz="2" w:space="0" w:color="auto"/>
              <w:right w:val="single" w:sz="2" w:space="0" w:color="auto"/>
            </w:tcBorders>
          </w:tcPr>
          <w:p w14:paraId="402FE8C8" w14:textId="77777777" w:rsidR="00753ACC" w:rsidRPr="00A8683D" w:rsidRDefault="00753ACC"/>
        </w:tc>
        <w:bookmarkEnd w:id="594"/>
      </w:tr>
    </w:tbl>
    <w:p w14:paraId="2F049FBA" w14:textId="77777777" w:rsidR="00753ACC" w:rsidRPr="00A8683D" w:rsidRDefault="00753ACC" w:rsidP="00DF40CE">
      <w:pPr>
        <w:pStyle w:val="Heading4"/>
      </w:pPr>
      <w:bookmarkStart w:id="595" w:name="_Toc452045828"/>
      <w:bookmarkStart w:id="596" w:name="_Toc92976794"/>
      <w:bookmarkStart w:id="597" w:name="_Toc159222205"/>
      <w:bookmarkStart w:id="598" w:name="BKM_3A363490_15BD_4146_9020_6DFD80001EFF"/>
      <w:r w:rsidRPr="00A8683D">
        <w:t>Pažeidimo PK sprendimai</w:t>
      </w:r>
      <w:bookmarkEnd w:id="595"/>
      <w:bookmarkEnd w:id="596"/>
      <w:bookmarkEnd w:id="597"/>
    </w:p>
    <w:p w14:paraId="5F706A6D"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Pažeidimai</w:t>
      </w:r>
    </w:p>
    <w:p w14:paraId="76AFB8DA" w14:textId="77777777" w:rsidR="00753ACC" w:rsidRPr="00A8683D" w:rsidRDefault="00753ACC" w:rsidP="00753ACC">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2015-11-25. </w:t>
      </w:r>
    </w:p>
    <w:p w14:paraId="4E537A8E" w14:textId="77777777" w:rsidR="00753ACC" w:rsidRPr="00A8683D" w:rsidRDefault="00753ACC" w:rsidP="00753ACC">
      <w:pPr>
        <w:ind w:left="1440" w:hanging="1440"/>
      </w:pPr>
      <w:r w:rsidRPr="00A8683D">
        <w:rPr>
          <w:rFonts w:eastAsiaTheme="minorEastAsia"/>
          <w:i/>
          <w:iCs/>
          <w:color w:val="447524"/>
        </w:rPr>
        <w:t>Pastabos:</w:t>
      </w:r>
      <w:r w:rsidRPr="00A8683D">
        <w:rPr>
          <w:rStyle w:val="FieldLabel"/>
          <w:rFonts w:cs="Arial"/>
        </w:rPr>
        <w:tab/>
      </w:r>
    </w:p>
    <w:p w14:paraId="7391810F" w14:textId="77777777" w:rsidR="00753ACC" w:rsidRPr="00A8683D" w:rsidRDefault="00753ACC" w:rsidP="00753ACC"/>
    <w:p w14:paraId="301116BC" w14:textId="77777777" w:rsidR="00753ACC" w:rsidRPr="00A8683D" w:rsidRDefault="00753ACC" w:rsidP="00753ACC">
      <w:pPr>
        <w:ind w:firstLine="0"/>
        <w:rPr>
          <w:rFonts w:eastAsiaTheme="minorEastAsia"/>
          <w:b/>
          <w:bCs/>
          <w:color w:val="447524"/>
          <w:u w:val="single"/>
        </w:rPr>
      </w:pPr>
      <w:bookmarkStart w:id="599" w:name="BKM_9C6CB1C7_5822_4FCC_AAAB_C4088C6306B2"/>
      <w:bookmarkEnd w:id="599"/>
      <w:r w:rsidRPr="00A8683D">
        <w:rPr>
          <w:rFonts w:eastAsiaTheme="minorEastAsia"/>
          <w:b/>
          <w:bCs/>
          <w:i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45916DE3"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1AA1EE8F"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5149A9A2"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11FD82D9" w14:textId="77777777" w:rsidR="00753ACC" w:rsidRPr="00A8683D" w:rsidRDefault="00753ACC">
            <w:pPr>
              <w:rPr>
                <w:b/>
              </w:rPr>
            </w:pPr>
            <w:r w:rsidRPr="00A8683D">
              <w:rPr>
                <w:b/>
              </w:rPr>
              <w:t>Pastabos</w:t>
            </w:r>
          </w:p>
        </w:tc>
      </w:tr>
      <w:tr w:rsidR="00753ACC" w:rsidRPr="00A8683D" w14:paraId="2F699742"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7317A00" w14:textId="77777777" w:rsidR="00753ACC" w:rsidRPr="00A8683D" w:rsidRDefault="00753ACC">
            <w:pPr>
              <w:pStyle w:val="Tekstaslentels"/>
            </w:pPr>
            <w:r w:rsidRPr="00A8683D">
              <w:t>PK sprendimas</w:t>
            </w:r>
          </w:p>
        </w:tc>
        <w:tc>
          <w:tcPr>
            <w:tcW w:w="1980" w:type="dxa"/>
            <w:tcBorders>
              <w:top w:val="single" w:sz="2" w:space="0" w:color="auto"/>
              <w:left w:val="single" w:sz="2" w:space="0" w:color="auto"/>
              <w:bottom w:val="single" w:sz="2" w:space="0" w:color="auto"/>
              <w:right w:val="single" w:sz="2" w:space="0" w:color="auto"/>
            </w:tcBorders>
          </w:tcPr>
          <w:p w14:paraId="4022385A"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7BD8B354" w14:textId="77777777" w:rsidR="00753ACC" w:rsidRPr="00A8683D" w:rsidRDefault="00753ACC" w:rsidP="00436860">
            <w:pPr>
              <w:widowControl w:val="0"/>
              <w:numPr>
                <w:ilvl w:val="0"/>
                <w:numId w:val="31"/>
              </w:numPr>
              <w:autoSpaceDE w:val="0"/>
              <w:autoSpaceDN w:val="0"/>
              <w:adjustRightInd w:val="0"/>
              <w:ind w:hanging="360"/>
              <w:jc w:val="left"/>
            </w:pPr>
            <w:r w:rsidRPr="00A8683D">
              <w:t>yra pakankamas pagrindas pradėti pažeidimo tyrimą</w:t>
            </w:r>
          </w:p>
          <w:p w14:paraId="4364872A" w14:textId="77777777" w:rsidR="00753ACC" w:rsidRPr="00A8683D" w:rsidRDefault="00753ACC" w:rsidP="00436860">
            <w:pPr>
              <w:widowControl w:val="0"/>
              <w:numPr>
                <w:ilvl w:val="0"/>
                <w:numId w:val="32"/>
              </w:numPr>
              <w:autoSpaceDE w:val="0"/>
              <w:autoSpaceDN w:val="0"/>
              <w:adjustRightInd w:val="0"/>
              <w:ind w:left="360" w:hanging="360"/>
              <w:jc w:val="left"/>
            </w:pPr>
            <w:r w:rsidRPr="00A8683D">
              <w:t>ar reikia stabdyti prašymo išlaidoms apmokėti / prašymo išlaidoms kompensuoti / išlaidų deklaracijos ar jo / jos dalies nagrinėjimą</w:t>
            </w:r>
          </w:p>
          <w:p w14:paraId="02A23499" w14:textId="77777777" w:rsidR="00753ACC" w:rsidRPr="00A8683D" w:rsidRDefault="00753ACC" w:rsidP="00436860">
            <w:pPr>
              <w:widowControl w:val="0"/>
              <w:numPr>
                <w:ilvl w:val="0"/>
                <w:numId w:val="33"/>
              </w:numPr>
              <w:autoSpaceDE w:val="0"/>
              <w:autoSpaceDN w:val="0"/>
              <w:adjustRightInd w:val="0"/>
              <w:ind w:left="360" w:hanging="360"/>
              <w:jc w:val="left"/>
            </w:pPr>
            <w:r w:rsidRPr="00A8683D">
              <w:t>ar siūlyti VRM sustabdyti pateikto mokėjimo p</w:t>
            </w:r>
            <w:r w:rsidR="00A72A18">
              <w:t>rašymo</w:t>
            </w:r>
            <w:r w:rsidRPr="00A8683D">
              <w:t xml:space="preserve"> apmokėjimą</w:t>
            </w:r>
          </w:p>
          <w:p w14:paraId="23C878FF" w14:textId="77777777" w:rsidR="00753ACC" w:rsidRPr="00A8683D" w:rsidRDefault="00753ACC" w:rsidP="00436860">
            <w:pPr>
              <w:widowControl w:val="0"/>
              <w:numPr>
                <w:ilvl w:val="0"/>
                <w:numId w:val="33"/>
              </w:numPr>
              <w:autoSpaceDE w:val="0"/>
              <w:autoSpaceDN w:val="0"/>
              <w:adjustRightInd w:val="0"/>
              <w:ind w:left="360" w:hanging="360"/>
              <w:jc w:val="left"/>
            </w:pPr>
            <w:r w:rsidRPr="00A8683D">
              <w:t>ar teikti išmokėti su įtariamu pažeidimu nesusijusią lėšų dalį (išskyrus galutinį prašymą išlaidoms apmokėti), jeigu įtariamas pažeidimas susijęs su išlaidomis, kurioms apmokėti Projekto vykdytojas yra jau pateikęs prašymą</w:t>
            </w:r>
          </w:p>
          <w:p w14:paraId="5CD696F2" w14:textId="77777777" w:rsidR="00753ACC" w:rsidRPr="00A8683D" w:rsidRDefault="00753ACC"/>
        </w:tc>
      </w:tr>
    </w:tbl>
    <w:p w14:paraId="00DC948D" w14:textId="77777777" w:rsidR="00753ACC" w:rsidRPr="00A8683D" w:rsidRDefault="00753ACC" w:rsidP="00753ACC"/>
    <w:p w14:paraId="293B82F9" w14:textId="77777777" w:rsidR="00753ACC" w:rsidRPr="00A8683D" w:rsidRDefault="00753ACC" w:rsidP="00753ACC"/>
    <w:p w14:paraId="6B1C4234" w14:textId="77777777" w:rsidR="00753ACC" w:rsidRPr="00A8683D" w:rsidRDefault="00753ACC" w:rsidP="00753ACC">
      <w:pPr>
        <w:ind w:firstLine="0"/>
        <w:rPr>
          <w:rFonts w:eastAsiaTheme="minorEastAsia"/>
          <w:b/>
          <w:bCs/>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6629B1CF"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3624AFA0"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3872708E"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1954D2DA" w14:textId="77777777" w:rsidR="00753ACC" w:rsidRPr="00A8683D" w:rsidRDefault="00753ACC">
            <w:pPr>
              <w:rPr>
                <w:b/>
              </w:rPr>
            </w:pPr>
            <w:r w:rsidRPr="00A8683D">
              <w:rPr>
                <w:b/>
              </w:rPr>
              <w:t>Pastabos</w:t>
            </w:r>
          </w:p>
        </w:tc>
      </w:tr>
      <w:tr w:rsidR="00753ACC" w:rsidRPr="00A8683D" w14:paraId="5B6F4ED3"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68975060"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0FF36E96"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Pažeidimo PK sprendimai. </w:t>
            </w:r>
          </w:p>
          <w:p w14:paraId="08E61FB3"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Pažeidimai.</w:t>
            </w:r>
          </w:p>
        </w:tc>
        <w:tc>
          <w:tcPr>
            <w:tcW w:w="1710" w:type="dxa"/>
            <w:tcBorders>
              <w:top w:val="single" w:sz="2" w:space="0" w:color="auto"/>
              <w:left w:val="single" w:sz="2" w:space="0" w:color="auto"/>
              <w:bottom w:val="single" w:sz="2" w:space="0" w:color="auto"/>
              <w:right w:val="single" w:sz="2" w:space="0" w:color="auto"/>
            </w:tcBorders>
          </w:tcPr>
          <w:p w14:paraId="7F5ADA22" w14:textId="77777777" w:rsidR="00753ACC" w:rsidRPr="00A8683D" w:rsidRDefault="00753ACC"/>
        </w:tc>
        <w:bookmarkEnd w:id="598"/>
      </w:tr>
    </w:tbl>
    <w:p w14:paraId="582FD3E3" w14:textId="77777777" w:rsidR="00753ACC" w:rsidRPr="00A8683D" w:rsidRDefault="00753ACC" w:rsidP="00DF40CE">
      <w:pPr>
        <w:pStyle w:val="Heading4"/>
      </w:pPr>
      <w:bookmarkStart w:id="600" w:name="_Toc452045829"/>
      <w:bookmarkStart w:id="601" w:name="_Toc92976795"/>
      <w:bookmarkStart w:id="602" w:name="_Toc159222206"/>
      <w:bookmarkStart w:id="603" w:name="BKM_53A15904_2B6A_43F6_8491_21C03E3D045D"/>
      <w:r w:rsidRPr="00A8683D">
        <w:t>Pažeidimo tyrimai</w:t>
      </w:r>
      <w:bookmarkEnd w:id="600"/>
      <w:bookmarkEnd w:id="601"/>
      <w:bookmarkEnd w:id="602"/>
    </w:p>
    <w:p w14:paraId="3DE08022"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Pažeidimai</w:t>
      </w:r>
    </w:p>
    <w:p w14:paraId="68A07BEE" w14:textId="77777777" w:rsidR="00753ACC" w:rsidRPr="00A8683D" w:rsidRDefault="00753ACC" w:rsidP="00753ACC">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2015-11-25. </w:t>
      </w:r>
    </w:p>
    <w:p w14:paraId="6FBF42A8" w14:textId="77777777" w:rsidR="00753ACC" w:rsidRPr="00A8683D" w:rsidRDefault="00753ACC" w:rsidP="00753ACC">
      <w:pPr>
        <w:ind w:left="1440" w:hanging="1440"/>
      </w:pPr>
      <w:r w:rsidRPr="00A8683D">
        <w:rPr>
          <w:rFonts w:eastAsiaTheme="minorEastAsia"/>
          <w:i/>
          <w:iCs/>
          <w:color w:val="447524"/>
        </w:rPr>
        <w:t>Pastabos:</w:t>
      </w:r>
      <w:r w:rsidRPr="00A8683D">
        <w:rPr>
          <w:rStyle w:val="FieldLabel"/>
          <w:rFonts w:cs="Arial"/>
        </w:rPr>
        <w:tab/>
      </w:r>
    </w:p>
    <w:p w14:paraId="176D2823" w14:textId="77777777" w:rsidR="00753ACC" w:rsidRPr="00A8683D" w:rsidRDefault="00753ACC" w:rsidP="00753ACC"/>
    <w:p w14:paraId="51A978FE" w14:textId="77777777" w:rsidR="00753ACC" w:rsidRPr="00A8683D" w:rsidRDefault="00753ACC" w:rsidP="00753ACC">
      <w:pPr>
        <w:ind w:firstLine="0"/>
        <w:rPr>
          <w:rFonts w:eastAsiaTheme="minorEastAsia"/>
          <w:b/>
          <w:bCs/>
          <w:color w:val="447524"/>
          <w:u w:val="single"/>
        </w:rPr>
      </w:pPr>
      <w:r w:rsidRPr="00A8683D">
        <w:rPr>
          <w:rFonts w:eastAsiaTheme="minorEastAsia"/>
          <w:b/>
          <w:bCs/>
          <w:i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087031AC"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6D937D8A"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4E440C18"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2390E364" w14:textId="77777777" w:rsidR="00753ACC" w:rsidRPr="00A8683D" w:rsidRDefault="00753ACC">
            <w:pPr>
              <w:rPr>
                <w:b/>
              </w:rPr>
            </w:pPr>
            <w:r w:rsidRPr="00A8683D">
              <w:rPr>
                <w:b/>
              </w:rPr>
              <w:t>Pastabos</w:t>
            </w:r>
          </w:p>
        </w:tc>
      </w:tr>
      <w:tr w:rsidR="00753ACC" w:rsidRPr="00A8683D" w14:paraId="755ADB61"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32E4BC1" w14:textId="77777777" w:rsidR="00753ACC" w:rsidRPr="00A8683D" w:rsidRDefault="00753ACC">
            <w:pPr>
              <w:pStyle w:val="Tekstaslentels"/>
            </w:pPr>
            <w:r w:rsidRPr="00A8683D">
              <w:lastRenderedPageBreak/>
              <w:t>Eil. Nr.</w:t>
            </w:r>
          </w:p>
        </w:tc>
        <w:tc>
          <w:tcPr>
            <w:tcW w:w="1980" w:type="dxa"/>
            <w:tcBorders>
              <w:top w:val="single" w:sz="2" w:space="0" w:color="auto"/>
              <w:left w:val="single" w:sz="2" w:space="0" w:color="auto"/>
              <w:bottom w:val="single" w:sz="2" w:space="0" w:color="auto"/>
              <w:right w:val="single" w:sz="2" w:space="0" w:color="auto"/>
            </w:tcBorders>
          </w:tcPr>
          <w:p w14:paraId="321D14C3" w14:textId="77777777" w:rsidR="00753ACC" w:rsidRPr="00A8683D" w:rsidRDefault="00753ACC">
            <w:pPr>
              <w:pStyle w:val="Tekstaslentels"/>
            </w:pPr>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20B25B07" w14:textId="77777777" w:rsidR="00753ACC" w:rsidRPr="00A8683D" w:rsidRDefault="00753ACC"/>
        </w:tc>
      </w:tr>
      <w:tr w:rsidR="00753ACC" w:rsidRPr="00A8683D" w14:paraId="07D38E8F"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99F0F26" w14:textId="77777777" w:rsidR="00753ACC" w:rsidRPr="00A8683D" w:rsidRDefault="00753ACC">
            <w:pPr>
              <w:pStyle w:val="Tekstaslentels"/>
            </w:pPr>
            <w:bookmarkStart w:id="604" w:name="BKM_D13EE6F8_32A3_4049_B481_6D7DA907F2CF"/>
            <w:r w:rsidRPr="00A8683D">
              <w:t>Pažeidimas sisteminis</w:t>
            </w:r>
          </w:p>
        </w:tc>
        <w:tc>
          <w:tcPr>
            <w:tcW w:w="1980" w:type="dxa"/>
            <w:tcBorders>
              <w:top w:val="single" w:sz="2" w:space="0" w:color="auto"/>
              <w:left w:val="single" w:sz="2" w:space="0" w:color="auto"/>
              <w:bottom w:val="single" w:sz="2" w:space="0" w:color="auto"/>
              <w:right w:val="single" w:sz="2" w:space="0" w:color="auto"/>
            </w:tcBorders>
          </w:tcPr>
          <w:p w14:paraId="261508D6"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1000C007" w14:textId="77777777" w:rsidR="00753ACC" w:rsidRPr="00A8683D" w:rsidRDefault="00753ACC">
            <w:pPr>
              <w:pStyle w:val="Tekstaslentels"/>
            </w:pPr>
            <w:r w:rsidRPr="00A8683D">
              <w:t>Taip arba Ne</w:t>
            </w:r>
          </w:p>
        </w:tc>
        <w:bookmarkEnd w:id="604"/>
      </w:tr>
      <w:tr w:rsidR="00753ACC" w:rsidRPr="00A8683D" w14:paraId="1D850B5E"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A10B866" w14:textId="77777777" w:rsidR="00753ACC" w:rsidRPr="00A8683D" w:rsidRDefault="00753ACC">
            <w:pPr>
              <w:pStyle w:val="Tekstaslentels"/>
            </w:pPr>
            <w:bookmarkStart w:id="605" w:name="BKM_E1E30A0E_E0BB_4B0E_96EB_A51975D589CD"/>
            <w:r w:rsidRPr="00A8683D">
              <w:t>Pažeidimo nustatymo metodas</w:t>
            </w:r>
          </w:p>
        </w:tc>
        <w:tc>
          <w:tcPr>
            <w:tcW w:w="1980" w:type="dxa"/>
            <w:tcBorders>
              <w:top w:val="single" w:sz="2" w:space="0" w:color="auto"/>
              <w:left w:val="single" w:sz="2" w:space="0" w:color="auto"/>
              <w:bottom w:val="single" w:sz="2" w:space="0" w:color="auto"/>
              <w:right w:val="single" w:sz="2" w:space="0" w:color="auto"/>
            </w:tcBorders>
          </w:tcPr>
          <w:p w14:paraId="4E7F0096"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9466B08" w14:textId="77777777" w:rsidR="00753ACC" w:rsidRPr="00A8683D" w:rsidRDefault="00753ACC"/>
        </w:tc>
        <w:bookmarkEnd w:id="605"/>
      </w:tr>
      <w:tr w:rsidR="00753ACC" w:rsidRPr="00A8683D" w14:paraId="6481F48C"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411D990" w14:textId="77777777" w:rsidR="00753ACC" w:rsidRPr="00A8683D" w:rsidRDefault="00753ACC">
            <w:pPr>
              <w:pStyle w:val="Tekstaslentels"/>
            </w:pPr>
            <w:bookmarkStart w:id="606" w:name="BKM_6641217B_81F1_40E5_9194_284FD6130283"/>
            <w:r w:rsidRPr="00A8683D">
              <w:t>Pažeidimo tyrimo veiksmai</w:t>
            </w:r>
          </w:p>
        </w:tc>
        <w:tc>
          <w:tcPr>
            <w:tcW w:w="1980" w:type="dxa"/>
            <w:tcBorders>
              <w:top w:val="single" w:sz="2" w:space="0" w:color="auto"/>
              <w:left w:val="single" w:sz="2" w:space="0" w:color="auto"/>
              <w:bottom w:val="single" w:sz="2" w:space="0" w:color="auto"/>
              <w:right w:val="single" w:sz="2" w:space="0" w:color="auto"/>
            </w:tcBorders>
          </w:tcPr>
          <w:p w14:paraId="0BD41693"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272ADC9" w14:textId="77777777" w:rsidR="00753ACC" w:rsidRPr="00A8683D" w:rsidRDefault="00753ACC"/>
        </w:tc>
        <w:bookmarkEnd w:id="606"/>
      </w:tr>
      <w:tr w:rsidR="00753ACC" w:rsidRPr="00A8683D" w14:paraId="3025AB27"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88F9AB7" w14:textId="77777777" w:rsidR="00753ACC" w:rsidRPr="00A8683D" w:rsidRDefault="00753ACC">
            <w:pPr>
              <w:pStyle w:val="Tekstaslentels"/>
            </w:pPr>
            <w:bookmarkStart w:id="607" w:name="BKM_8860A6D9_BF2D_4B1F_B45B_9D790E0EA0CA"/>
            <w:r w:rsidRPr="00A8683D">
              <w:t>Reikalinga papildoma informacija</w:t>
            </w:r>
          </w:p>
        </w:tc>
        <w:tc>
          <w:tcPr>
            <w:tcW w:w="1980" w:type="dxa"/>
            <w:tcBorders>
              <w:top w:val="single" w:sz="2" w:space="0" w:color="auto"/>
              <w:left w:val="single" w:sz="2" w:space="0" w:color="auto"/>
              <w:bottom w:val="single" w:sz="2" w:space="0" w:color="auto"/>
              <w:right w:val="single" w:sz="2" w:space="0" w:color="auto"/>
            </w:tcBorders>
          </w:tcPr>
          <w:p w14:paraId="682F41FC" w14:textId="77777777" w:rsidR="00753ACC" w:rsidRPr="00A8683D" w:rsidRDefault="00753ACC">
            <w:pPr>
              <w:pStyle w:val="Tekstaslentels"/>
            </w:pPr>
            <w:r w:rsidRPr="00A8683D">
              <w:t>Požymis</w:t>
            </w:r>
          </w:p>
        </w:tc>
        <w:tc>
          <w:tcPr>
            <w:tcW w:w="4680" w:type="dxa"/>
            <w:tcBorders>
              <w:top w:val="single" w:sz="2" w:space="0" w:color="auto"/>
              <w:left w:val="single" w:sz="2" w:space="0" w:color="auto"/>
              <w:bottom w:val="single" w:sz="2" w:space="0" w:color="auto"/>
              <w:right w:val="single" w:sz="2" w:space="0" w:color="auto"/>
            </w:tcBorders>
          </w:tcPr>
          <w:p w14:paraId="780342C6" w14:textId="77777777" w:rsidR="00753ACC" w:rsidRPr="00A8683D" w:rsidRDefault="00753ACC"/>
        </w:tc>
        <w:bookmarkEnd w:id="607"/>
      </w:tr>
      <w:tr w:rsidR="00753ACC" w:rsidRPr="00A8683D" w14:paraId="5CD99C95"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023CF82" w14:textId="77777777" w:rsidR="00753ACC" w:rsidRPr="00A8683D" w:rsidRDefault="00753ACC">
            <w:pPr>
              <w:pStyle w:val="Tekstaslentels"/>
            </w:pPr>
            <w:bookmarkStart w:id="608" w:name="BKM_9C26CD6C_6F6A_4C2E_9425_22238FB45B9E"/>
            <w:r w:rsidRPr="00A8683D">
              <w:t>Papildomos informacijos gavimo data</w:t>
            </w:r>
          </w:p>
        </w:tc>
        <w:tc>
          <w:tcPr>
            <w:tcW w:w="1980" w:type="dxa"/>
            <w:tcBorders>
              <w:top w:val="single" w:sz="2" w:space="0" w:color="auto"/>
              <w:left w:val="single" w:sz="2" w:space="0" w:color="auto"/>
              <w:bottom w:val="single" w:sz="2" w:space="0" w:color="auto"/>
              <w:right w:val="single" w:sz="2" w:space="0" w:color="auto"/>
            </w:tcBorders>
          </w:tcPr>
          <w:p w14:paraId="68DC8DFC"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703FDBA1" w14:textId="77777777" w:rsidR="00753ACC" w:rsidRPr="00A8683D" w:rsidRDefault="00753ACC"/>
        </w:tc>
        <w:bookmarkEnd w:id="608"/>
      </w:tr>
      <w:tr w:rsidR="00753ACC" w:rsidRPr="00A8683D" w14:paraId="50266E1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358EBF4" w14:textId="77777777" w:rsidR="00753ACC" w:rsidRPr="00A8683D" w:rsidRDefault="00753ACC">
            <w:pPr>
              <w:pStyle w:val="Tekstaslentels"/>
            </w:pPr>
            <w:bookmarkStart w:id="609" w:name="BKM_BC5B4A07_939F_4474_B4FE_2842BD709FB5"/>
            <w:r w:rsidRPr="00A8683D">
              <w:t xml:space="preserve">Gautos </w:t>
            </w:r>
            <w:r w:rsidR="004C1B59">
              <w:t>kompetentingos</w:t>
            </w:r>
            <w:r w:rsidRPr="00A8683D">
              <w:t xml:space="preserve"> institucijos išvados</w:t>
            </w:r>
          </w:p>
        </w:tc>
        <w:tc>
          <w:tcPr>
            <w:tcW w:w="1980" w:type="dxa"/>
            <w:tcBorders>
              <w:top w:val="single" w:sz="2" w:space="0" w:color="auto"/>
              <w:left w:val="single" w:sz="2" w:space="0" w:color="auto"/>
              <w:bottom w:val="single" w:sz="2" w:space="0" w:color="auto"/>
              <w:right w:val="single" w:sz="2" w:space="0" w:color="auto"/>
            </w:tcBorders>
          </w:tcPr>
          <w:p w14:paraId="2560B1BB"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98F0E5B" w14:textId="77777777" w:rsidR="00753ACC" w:rsidRPr="00A8683D" w:rsidRDefault="00753ACC"/>
        </w:tc>
        <w:bookmarkEnd w:id="609"/>
      </w:tr>
      <w:tr w:rsidR="00753ACC" w:rsidRPr="00A8683D" w14:paraId="3E357409"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D5AF2B9" w14:textId="77777777" w:rsidR="00753ACC" w:rsidRPr="00A8683D" w:rsidRDefault="00753ACC">
            <w:pPr>
              <w:pStyle w:val="Tekstaslentels"/>
            </w:pPr>
            <w:bookmarkStart w:id="610" w:name="BKM_3BB099E1_0CCE_45AB_A413_811C09D83B23"/>
            <w:r w:rsidRPr="00A8683D">
              <w:t>Tyrimo pabaigos terminas</w:t>
            </w:r>
          </w:p>
        </w:tc>
        <w:tc>
          <w:tcPr>
            <w:tcW w:w="1980" w:type="dxa"/>
            <w:tcBorders>
              <w:top w:val="single" w:sz="2" w:space="0" w:color="auto"/>
              <w:left w:val="single" w:sz="2" w:space="0" w:color="auto"/>
              <w:bottom w:val="single" w:sz="2" w:space="0" w:color="auto"/>
              <w:right w:val="single" w:sz="2" w:space="0" w:color="auto"/>
            </w:tcBorders>
          </w:tcPr>
          <w:p w14:paraId="551E9925"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11E5F6B0" w14:textId="77777777" w:rsidR="00753ACC" w:rsidRPr="00A8683D" w:rsidRDefault="00753ACC"/>
        </w:tc>
        <w:bookmarkEnd w:id="610"/>
      </w:tr>
      <w:tr w:rsidR="00753ACC" w:rsidRPr="00A8683D" w14:paraId="24D4FE27"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3B15CA8" w14:textId="77777777" w:rsidR="00753ACC" w:rsidRPr="00A8683D" w:rsidRDefault="00753ACC">
            <w:pPr>
              <w:pStyle w:val="Tekstaslentels"/>
            </w:pPr>
            <w:bookmarkStart w:id="611" w:name="BKM_60B27B2D_6EC7_49A2_8457_1F67039FB420"/>
            <w:r w:rsidRPr="00A8683D">
              <w:t>Tyrimo atnaujinimo data</w:t>
            </w:r>
          </w:p>
        </w:tc>
        <w:tc>
          <w:tcPr>
            <w:tcW w:w="1980" w:type="dxa"/>
            <w:tcBorders>
              <w:top w:val="single" w:sz="2" w:space="0" w:color="auto"/>
              <w:left w:val="single" w:sz="2" w:space="0" w:color="auto"/>
              <w:bottom w:val="single" w:sz="2" w:space="0" w:color="auto"/>
              <w:right w:val="single" w:sz="2" w:space="0" w:color="auto"/>
            </w:tcBorders>
          </w:tcPr>
          <w:p w14:paraId="663C5546"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33A039C5" w14:textId="77777777" w:rsidR="00753ACC" w:rsidRPr="00A8683D" w:rsidRDefault="00753ACC"/>
        </w:tc>
        <w:bookmarkEnd w:id="611"/>
      </w:tr>
      <w:tr w:rsidR="00753ACC" w:rsidRPr="00A8683D" w14:paraId="3DE5F30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A26F1DE" w14:textId="77777777" w:rsidR="00753ACC" w:rsidRPr="00A8683D" w:rsidRDefault="00753ACC">
            <w:pPr>
              <w:pStyle w:val="Tekstaslentels"/>
            </w:pPr>
            <w:bookmarkStart w:id="612" w:name="BKM_F15FCC0C_88A3_4F12_B26F_529BBC7E19E2"/>
            <w:r w:rsidRPr="00A8683D">
              <w:t>Tyrimo būsena</w:t>
            </w:r>
          </w:p>
        </w:tc>
        <w:tc>
          <w:tcPr>
            <w:tcW w:w="1980" w:type="dxa"/>
            <w:tcBorders>
              <w:top w:val="single" w:sz="2" w:space="0" w:color="auto"/>
              <w:left w:val="single" w:sz="2" w:space="0" w:color="auto"/>
              <w:bottom w:val="single" w:sz="2" w:space="0" w:color="auto"/>
              <w:right w:val="single" w:sz="2" w:space="0" w:color="auto"/>
            </w:tcBorders>
          </w:tcPr>
          <w:p w14:paraId="63198100"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6476D568" w14:textId="77777777" w:rsidR="00753ACC" w:rsidRPr="00A8683D" w:rsidRDefault="00753ACC">
            <w:pPr>
              <w:pStyle w:val="Tekstaslentels"/>
            </w:pPr>
            <w:r w:rsidRPr="00A8683D">
              <w:t>Vykdomas/Atliktas/Baigtas/Grąžintas</w:t>
            </w:r>
          </w:p>
        </w:tc>
        <w:bookmarkEnd w:id="612"/>
      </w:tr>
      <w:tr w:rsidR="00753ACC" w:rsidRPr="00A8683D" w14:paraId="7B60388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9A89A13" w14:textId="77777777" w:rsidR="00753ACC" w:rsidRPr="00A8683D" w:rsidRDefault="00753ACC">
            <w:pPr>
              <w:pStyle w:val="Tekstaslentels"/>
            </w:pPr>
            <w:bookmarkStart w:id="613" w:name="BKM_8FF480CB_A88C_4975_8E88_E1046F6CD046"/>
            <w:r w:rsidRPr="00A8683D">
              <w:t>Tyrimo išvada</w:t>
            </w:r>
          </w:p>
        </w:tc>
        <w:tc>
          <w:tcPr>
            <w:tcW w:w="1980" w:type="dxa"/>
            <w:tcBorders>
              <w:top w:val="single" w:sz="2" w:space="0" w:color="auto"/>
              <w:left w:val="single" w:sz="2" w:space="0" w:color="auto"/>
              <w:bottom w:val="single" w:sz="2" w:space="0" w:color="auto"/>
              <w:right w:val="single" w:sz="2" w:space="0" w:color="auto"/>
            </w:tcBorders>
          </w:tcPr>
          <w:p w14:paraId="142B9888"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678753C6" w14:textId="77777777" w:rsidR="00753ACC" w:rsidRPr="00A8683D" w:rsidRDefault="00753ACC" w:rsidP="00436860">
            <w:pPr>
              <w:widowControl w:val="0"/>
              <w:numPr>
                <w:ilvl w:val="0"/>
                <w:numId w:val="34"/>
              </w:numPr>
              <w:autoSpaceDE w:val="0"/>
              <w:autoSpaceDN w:val="0"/>
              <w:adjustRightInd w:val="0"/>
              <w:ind w:left="360" w:hanging="360"/>
              <w:jc w:val="left"/>
            </w:pPr>
            <w:r w:rsidRPr="00A8683D">
              <w:t>Nustatytas pažeidimas ištaisytas.</w:t>
            </w:r>
          </w:p>
          <w:p w14:paraId="4DA5BFE0" w14:textId="77777777" w:rsidR="00753ACC" w:rsidRPr="00A8683D" w:rsidRDefault="00753ACC" w:rsidP="00436860">
            <w:pPr>
              <w:widowControl w:val="0"/>
              <w:numPr>
                <w:ilvl w:val="0"/>
                <w:numId w:val="34"/>
              </w:numPr>
              <w:autoSpaceDE w:val="0"/>
              <w:autoSpaceDN w:val="0"/>
              <w:adjustRightInd w:val="0"/>
              <w:ind w:left="360" w:hanging="360"/>
              <w:jc w:val="left"/>
            </w:pPr>
            <w:r w:rsidRPr="00A8683D">
              <w:t>Nustatytas ištaisomas pažeidimas.</w:t>
            </w:r>
          </w:p>
          <w:p w14:paraId="6ABED242" w14:textId="77777777" w:rsidR="00753ACC" w:rsidRPr="00A8683D" w:rsidRDefault="00753ACC" w:rsidP="00436860">
            <w:pPr>
              <w:widowControl w:val="0"/>
              <w:numPr>
                <w:ilvl w:val="0"/>
                <w:numId w:val="34"/>
              </w:numPr>
              <w:autoSpaceDE w:val="0"/>
              <w:autoSpaceDN w:val="0"/>
              <w:adjustRightInd w:val="0"/>
              <w:ind w:left="360" w:hanging="360"/>
              <w:jc w:val="left"/>
            </w:pPr>
            <w:r w:rsidRPr="00A8683D">
              <w:t>Nustatytas neištaisomas pažeidimas.</w:t>
            </w:r>
          </w:p>
          <w:p w14:paraId="35951EAB" w14:textId="77777777" w:rsidR="00753ACC" w:rsidRPr="00A8683D" w:rsidRDefault="00753ACC" w:rsidP="00436860">
            <w:pPr>
              <w:widowControl w:val="0"/>
              <w:numPr>
                <w:ilvl w:val="0"/>
                <w:numId w:val="34"/>
              </w:numPr>
              <w:autoSpaceDE w:val="0"/>
              <w:autoSpaceDN w:val="0"/>
              <w:adjustRightInd w:val="0"/>
              <w:ind w:left="360" w:hanging="360"/>
              <w:jc w:val="left"/>
            </w:pPr>
            <w:r w:rsidRPr="00A8683D">
              <w:t>Pažeidimas nenustatytas.</w:t>
            </w:r>
          </w:p>
          <w:p w14:paraId="34C66727" w14:textId="77777777" w:rsidR="00753ACC" w:rsidRPr="00A8683D" w:rsidRDefault="00753ACC" w:rsidP="00436860">
            <w:pPr>
              <w:widowControl w:val="0"/>
              <w:numPr>
                <w:ilvl w:val="0"/>
                <w:numId w:val="34"/>
              </w:numPr>
              <w:autoSpaceDE w:val="0"/>
              <w:autoSpaceDN w:val="0"/>
              <w:adjustRightInd w:val="0"/>
              <w:ind w:left="360" w:hanging="360"/>
              <w:jc w:val="left"/>
            </w:pPr>
            <w:r w:rsidRPr="00A8683D">
              <w:t>Neištaisytas pažeidimas.</w:t>
            </w:r>
          </w:p>
          <w:p w14:paraId="3A7025A0" w14:textId="77777777" w:rsidR="00753ACC" w:rsidRPr="00A8683D" w:rsidRDefault="00753ACC"/>
        </w:tc>
        <w:bookmarkEnd w:id="613"/>
      </w:tr>
      <w:tr w:rsidR="00753ACC" w:rsidRPr="00A8683D" w14:paraId="0BC0561A"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5655EDF" w14:textId="77777777" w:rsidR="00753ACC" w:rsidRPr="00A8683D" w:rsidRDefault="00753ACC">
            <w:pPr>
              <w:pStyle w:val="Tekstaslentels"/>
            </w:pPr>
            <w:bookmarkStart w:id="614" w:name="BKM_6AD19CBA_695A_4F99_9DB0_1A9AB2689352"/>
            <w:r w:rsidRPr="00A8683D">
              <w:t>Informacija apie nustatytą pažeidimą</w:t>
            </w:r>
          </w:p>
        </w:tc>
        <w:tc>
          <w:tcPr>
            <w:tcW w:w="1980" w:type="dxa"/>
            <w:tcBorders>
              <w:top w:val="single" w:sz="2" w:space="0" w:color="auto"/>
              <w:left w:val="single" w:sz="2" w:space="0" w:color="auto"/>
              <w:bottom w:val="single" w:sz="2" w:space="0" w:color="auto"/>
              <w:right w:val="single" w:sz="2" w:space="0" w:color="auto"/>
            </w:tcBorders>
          </w:tcPr>
          <w:p w14:paraId="0CF563F6"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D088AC4" w14:textId="77777777" w:rsidR="00753ACC" w:rsidRPr="00A8683D" w:rsidRDefault="00753ACC"/>
        </w:tc>
        <w:bookmarkEnd w:id="614"/>
      </w:tr>
      <w:tr w:rsidR="00753ACC" w:rsidRPr="00A8683D" w14:paraId="566B6932"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CB3CF33" w14:textId="77777777" w:rsidR="00753ACC" w:rsidRPr="00A8683D" w:rsidRDefault="00753ACC">
            <w:pPr>
              <w:pStyle w:val="Tekstaslentels"/>
            </w:pPr>
            <w:bookmarkStart w:id="615" w:name="BKM_A415FA7B_2E93_404E_A2A7_75263EA395ED"/>
            <w:r w:rsidRPr="00A8683D">
              <w:t>Pažeidimo ištaisymo terminas</w:t>
            </w:r>
          </w:p>
        </w:tc>
        <w:tc>
          <w:tcPr>
            <w:tcW w:w="1980" w:type="dxa"/>
            <w:tcBorders>
              <w:top w:val="single" w:sz="2" w:space="0" w:color="auto"/>
              <w:left w:val="single" w:sz="2" w:space="0" w:color="auto"/>
              <w:bottom w:val="single" w:sz="2" w:space="0" w:color="auto"/>
              <w:right w:val="single" w:sz="2" w:space="0" w:color="auto"/>
            </w:tcBorders>
          </w:tcPr>
          <w:p w14:paraId="4920DABA"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0C73ED83" w14:textId="77777777" w:rsidR="00753ACC" w:rsidRPr="00A8683D" w:rsidRDefault="00753ACC"/>
        </w:tc>
        <w:bookmarkEnd w:id="615"/>
      </w:tr>
      <w:tr w:rsidR="00753ACC" w:rsidRPr="00A8683D" w14:paraId="1B1B52A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1AF7C40" w14:textId="77777777" w:rsidR="00753ACC" w:rsidRPr="00A8683D" w:rsidRDefault="00753ACC">
            <w:pPr>
              <w:pStyle w:val="Tekstaslentels"/>
            </w:pPr>
            <w:bookmarkStart w:id="616" w:name="BKM_1892EE8D_30FA_46F0_9C80_3AFD51F29602"/>
            <w:r w:rsidRPr="00A8683D">
              <w:t>Pažeidimo ištaisymo data</w:t>
            </w:r>
          </w:p>
        </w:tc>
        <w:tc>
          <w:tcPr>
            <w:tcW w:w="1980" w:type="dxa"/>
            <w:tcBorders>
              <w:top w:val="single" w:sz="2" w:space="0" w:color="auto"/>
              <w:left w:val="single" w:sz="2" w:space="0" w:color="auto"/>
              <w:bottom w:val="single" w:sz="2" w:space="0" w:color="auto"/>
              <w:right w:val="single" w:sz="2" w:space="0" w:color="auto"/>
            </w:tcBorders>
          </w:tcPr>
          <w:p w14:paraId="743EA253"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21E64CC1" w14:textId="77777777" w:rsidR="00753ACC" w:rsidRPr="00A8683D" w:rsidRDefault="00753ACC"/>
        </w:tc>
        <w:bookmarkEnd w:id="616"/>
      </w:tr>
      <w:tr w:rsidR="00753ACC" w:rsidRPr="00A8683D" w14:paraId="166CEAA2"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23F39B3" w14:textId="77777777" w:rsidR="00753ACC" w:rsidRPr="00A8683D" w:rsidRDefault="00753ACC">
            <w:pPr>
              <w:pStyle w:val="Tekstaslentels"/>
            </w:pPr>
            <w:bookmarkStart w:id="617" w:name="BKM_01156A14_4C05_4E50_9A5D_5F527D89C63B"/>
            <w:r w:rsidRPr="00A8683D">
              <w:t>Pasiūlymai dėl tolimesnių veiksmų ir sprendimų</w:t>
            </w:r>
          </w:p>
        </w:tc>
        <w:tc>
          <w:tcPr>
            <w:tcW w:w="1980" w:type="dxa"/>
            <w:tcBorders>
              <w:top w:val="single" w:sz="2" w:space="0" w:color="auto"/>
              <w:left w:val="single" w:sz="2" w:space="0" w:color="auto"/>
              <w:bottom w:val="single" w:sz="2" w:space="0" w:color="auto"/>
              <w:right w:val="single" w:sz="2" w:space="0" w:color="auto"/>
            </w:tcBorders>
          </w:tcPr>
          <w:p w14:paraId="4E9537C2"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D88DC01" w14:textId="77777777" w:rsidR="00753ACC" w:rsidRPr="00A8683D" w:rsidRDefault="00753ACC"/>
        </w:tc>
        <w:bookmarkEnd w:id="617"/>
      </w:tr>
      <w:tr w:rsidR="00753ACC" w:rsidRPr="00A8683D" w14:paraId="37986667"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B71FB47" w14:textId="77777777" w:rsidR="00753ACC" w:rsidRPr="00A8683D" w:rsidRDefault="00753ACC">
            <w:pPr>
              <w:pStyle w:val="Tekstaslentels"/>
            </w:pPr>
            <w:bookmarkStart w:id="618" w:name="BKM_6E5CC737_E77B_4C3B_91CE_457AC7A4E0EE"/>
            <w:r w:rsidRPr="00A8683D">
              <w:t>Komentarai</w:t>
            </w:r>
          </w:p>
        </w:tc>
        <w:tc>
          <w:tcPr>
            <w:tcW w:w="1980" w:type="dxa"/>
            <w:tcBorders>
              <w:top w:val="single" w:sz="2" w:space="0" w:color="auto"/>
              <w:left w:val="single" w:sz="2" w:space="0" w:color="auto"/>
              <w:bottom w:val="single" w:sz="2" w:space="0" w:color="auto"/>
              <w:right w:val="single" w:sz="2" w:space="0" w:color="auto"/>
            </w:tcBorders>
          </w:tcPr>
          <w:p w14:paraId="0EC1B600"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86FE45C" w14:textId="77777777" w:rsidR="00753ACC" w:rsidRPr="00A8683D" w:rsidRDefault="00753ACC"/>
        </w:tc>
        <w:bookmarkEnd w:id="618"/>
      </w:tr>
      <w:tr w:rsidR="00753ACC" w:rsidRPr="00A8683D" w14:paraId="5A4C575F"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C9D541C" w14:textId="77777777" w:rsidR="00753ACC" w:rsidRPr="00A8683D" w:rsidRDefault="00753ACC">
            <w:pPr>
              <w:pStyle w:val="Tekstaslentels"/>
            </w:pPr>
            <w:bookmarkStart w:id="619" w:name="BKM_684CCED8_1989_4F83_B9C8_0A268740F2CB"/>
            <w:r w:rsidRPr="00A8683D">
              <w:t>Pridedami dokumentai</w:t>
            </w:r>
          </w:p>
        </w:tc>
        <w:tc>
          <w:tcPr>
            <w:tcW w:w="1980" w:type="dxa"/>
            <w:tcBorders>
              <w:top w:val="single" w:sz="2" w:space="0" w:color="auto"/>
              <w:left w:val="single" w:sz="2" w:space="0" w:color="auto"/>
              <w:bottom w:val="single" w:sz="2" w:space="0" w:color="auto"/>
              <w:right w:val="single" w:sz="2" w:space="0" w:color="auto"/>
            </w:tcBorders>
          </w:tcPr>
          <w:p w14:paraId="6AB09614"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37A6A4A" w14:textId="77777777" w:rsidR="00753ACC" w:rsidRPr="00A8683D" w:rsidRDefault="00753ACC"/>
        </w:tc>
        <w:bookmarkEnd w:id="619"/>
      </w:tr>
      <w:tr w:rsidR="00753ACC" w:rsidRPr="00A8683D" w14:paraId="3333550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DC0C415" w14:textId="77777777" w:rsidR="00753ACC" w:rsidRPr="00A8683D" w:rsidRDefault="00753ACC">
            <w:pPr>
              <w:pStyle w:val="Tekstaslentels"/>
            </w:pPr>
            <w:bookmarkStart w:id="620" w:name="BKM_32772E35_ECA6_47C7_87F2_5303B0FF424B"/>
            <w:r w:rsidRPr="00A8683D">
              <w:t>Atsakingos institucijos sprendimo data</w:t>
            </w:r>
          </w:p>
        </w:tc>
        <w:tc>
          <w:tcPr>
            <w:tcW w:w="1980" w:type="dxa"/>
            <w:tcBorders>
              <w:top w:val="single" w:sz="2" w:space="0" w:color="auto"/>
              <w:left w:val="single" w:sz="2" w:space="0" w:color="auto"/>
              <w:bottom w:val="single" w:sz="2" w:space="0" w:color="auto"/>
              <w:right w:val="single" w:sz="2" w:space="0" w:color="auto"/>
            </w:tcBorders>
          </w:tcPr>
          <w:p w14:paraId="272F3B0A"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59F8A734" w14:textId="77777777" w:rsidR="00753ACC" w:rsidRPr="00A8683D" w:rsidRDefault="00753ACC"/>
        </w:tc>
        <w:bookmarkEnd w:id="620"/>
      </w:tr>
      <w:tr w:rsidR="00753ACC" w:rsidRPr="00A8683D" w14:paraId="45C85E9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352A16C" w14:textId="77777777" w:rsidR="00753ACC" w:rsidRPr="00A8683D" w:rsidRDefault="00753ACC">
            <w:pPr>
              <w:pStyle w:val="Tekstaslentels"/>
            </w:pPr>
            <w:bookmarkStart w:id="621" w:name="BKM_F9EF3623_1AC9_4D5E_BF7A_D0FB97BE9C28"/>
            <w:r w:rsidRPr="00A8683D">
              <w:t>Atsakingos institucijos sprendimo numeris</w:t>
            </w:r>
          </w:p>
        </w:tc>
        <w:tc>
          <w:tcPr>
            <w:tcW w:w="1980" w:type="dxa"/>
            <w:tcBorders>
              <w:top w:val="single" w:sz="2" w:space="0" w:color="auto"/>
              <w:left w:val="single" w:sz="2" w:space="0" w:color="auto"/>
              <w:bottom w:val="single" w:sz="2" w:space="0" w:color="auto"/>
              <w:right w:val="single" w:sz="2" w:space="0" w:color="auto"/>
            </w:tcBorders>
          </w:tcPr>
          <w:p w14:paraId="240793F0"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1C320A6" w14:textId="77777777" w:rsidR="00753ACC" w:rsidRPr="00A8683D" w:rsidRDefault="00753ACC"/>
        </w:tc>
        <w:bookmarkEnd w:id="621"/>
      </w:tr>
    </w:tbl>
    <w:p w14:paraId="32E0A77C" w14:textId="77777777" w:rsidR="00753ACC" w:rsidRPr="00A8683D" w:rsidRDefault="00753ACC" w:rsidP="00753ACC"/>
    <w:p w14:paraId="6F860C79" w14:textId="77777777" w:rsidR="00753ACC" w:rsidRPr="00A8683D" w:rsidRDefault="00753ACC" w:rsidP="00753ACC"/>
    <w:p w14:paraId="0499624A" w14:textId="77777777" w:rsidR="00753ACC" w:rsidRPr="00A8683D" w:rsidRDefault="00753ACC" w:rsidP="00753ACC">
      <w:pPr>
        <w:ind w:firstLine="0"/>
        <w:rPr>
          <w:rFonts w:eastAsiaTheme="minorEastAsia"/>
          <w:b/>
          <w:bCs/>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369A282F"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0B5C6CC1" w14:textId="77777777" w:rsidR="00753ACC" w:rsidRPr="00A8683D" w:rsidRDefault="00753ACC">
            <w:pPr>
              <w:rPr>
                <w:b/>
              </w:rPr>
            </w:pPr>
            <w:r w:rsidRPr="00A8683D">
              <w:rPr>
                <w:b/>
              </w:rPr>
              <w:lastRenderedPageBreak/>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73C4E09B"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62E998DC" w14:textId="77777777" w:rsidR="00753ACC" w:rsidRPr="00A8683D" w:rsidRDefault="00753ACC">
            <w:pPr>
              <w:rPr>
                <w:b/>
              </w:rPr>
            </w:pPr>
            <w:r w:rsidRPr="00A8683D">
              <w:rPr>
                <w:b/>
              </w:rPr>
              <w:t>Pastabos</w:t>
            </w:r>
          </w:p>
        </w:tc>
      </w:tr>
      <w:tr w:rsidR="00753ACC" w:rsidRPr="00A8683D" w14:paraId="00DA4E8D"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3045B01"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69241D96"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Pažeidimo tyrimo mokėjimo prašymai. </w:t>
            </w:r>
          </w:p>
          <w:p w14:paraId="298FF6BC"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Pažeidimo tyrimai.</w:t>
            </w:r>
          </w:p>
        </w:tc>
        <w:tc>
          <w:tcPr>
            <w:tcW w:w="1710" w:type="dxa"/>
            <w:tcBorders>
              <w:top w:val="single" w:sz="2" w:space="0" w:color="auto"/>
              <w:left w:val="single" w:sz="2" w:space="0" w:color="auto"/>
              <w:bottom w:val="single" w:sz="2" w:space="0" w:color="auto"/>
              <w:right w:val="single" w:sz="2" w:space="0" w:color="auto"/>
            </w:tcBorders>
          </w:tcPr>
          <w:p w14:paraId="12F94BB6" w14:textId="77777777" w:rsidR="00753ACC" w:rsidRPr="00A8683D" w:rsidRDefault="00753ACC"/>
        </w:tc>
      </w:tr>
      <w:tr w:rsidR="00753ACC" w:rsidRPr="00A8683D" w14:paraId="3D61D695"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2042AFF"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04F26630"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Pažeidimo tyrimai. </w:t>
            </w:r>
          </w:p>
          <w:p w14:paraId="6246ED71"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Pažeidimai.</w:t>
            </w:r>
          </w:p>
        </w:tc>
        <w:tc>
          <w:tcPr>
            <w:tcW w:w="1710" w:type="dxa"/>
            <w:tcBorders>
              <w:top w:val="single" w:sz="2" w:space="0" w:color="auto"/>
              <w:left w:val="single" w:sz="2" w:space="0" w:color="auto"/>
              <w:bottom w:val="single" w:sz="2" w:space="0" w:color="auto"/>
              <w:right w:val="single" w:sz="2" w:space="0" w:color="auto"/>
            </w:tcBorders>
          </w:tcPr>
          <w:p w14:paraId="560FF61F" w14:textId="77777777" w:rsidR="00753ACC" w:rsidRPr="00A8683D" w:rsidRDefault="00753ACC"/>
        </w:tc>
      </w:tr>
      <w:tr w:rsidR="00753ACC" w:rsidRPr="00A8683D" w14:paraId="32CCD4FF"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6D71EB5E"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465F5BCD"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 xml:space="preserve">Pažeidimo tyrimo finansinė informacija. </w:t>
            </w:r>
          </w:p>
          <w:p w14:paraId="53519B9E"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Pažeidimo tyrimai.</w:t>
            </w:r>
          </w:p>
        </w:tc>
        <w:tc>
          <w:tcPr>
            <w:tcW w:w="1710" w:type="dxa"/>
            <w:tcBorders>
              <w:top w:val="single" w:sz="2" w:space="0" w:color="auto"/>
              <w:left w:val="single" w:sz="2" w:space="0" w:color="auto"/>
              <w:bottom w:val="single" w:sz="2" w:space="0" w:color="auto"/>
              <w:right w:val="single" w:sz="2" w:space="0" w:color="auto"/>
            </w:tcBorders>
          </w:tcPr>
          <w:p w14:paraId="7CCBD58F" w14:textId="77777777" w:rsidR="00753ACC" w:rsidRPr="00A8683D" w:rsidRDefault="00753ACC"/>
        </w:tc>
      </w:tr>
      <w:tr w:rsidR="00753ACC" w:rsidRPr="00A8683D" w14:paraId="16639A2F"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771412D3"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582320D6"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Asmeninių rodiklių reikšmės pažeidimo tyrimai. </w:t>
            </w:r>
          </w:p>
          <w:p w14:paraId="56AF9911"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Pažeidimo tyrimai.</w:t>
            </w:r>
          </w:p>
        </w:tc>
        <w:tc>
          <w:tcPr>
            <w:tcW w:w="1710" w:type="dxa"/>
            <w:tcBorders>
              <w:top w:val="single" w:sz="2" w:space="0" w:color="auto"/>
              <w:left w:val="single" w:sz="2" w:space="0" w:color="auto"/>
              <w:bottom w:val="single" w:sz="2" w:space="0" w:color="auto"/>
              <w:right w:val="single" w:sz="2" w:space="0" w:color="auto"/>
            </w:tcBorders>
          </w:tcPr>
          <w:p w14:paraId="29900D86" w14:textId="77777777" w:rsidR="00753ACC" w:rsidRPr="00A8683D" w:rsidRDefault="00753ACC"/>
        </w:tc>
      </w:tr>
      <w:tr w:rsidR="00753ACC" w:rsidRPr="00A8683D" w14:paraId="10EF31CA"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61EC203"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6505A4C2"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Projekto rizikos rodiklio detalės. </w:t>
            </w:r>
          </w:p>
          <w:p w14:paraId="248EA51B"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Pažeidimo tyrimai.</w:t>
            </w:r>
          </w:p>
        </w:tc>
        <w:tc>
          <w:tcPr>
            <w:tcW w:w="1710" w:type="dxa"/>
            <w:tcBorders>
              <w:top w:val="single" w:sz="2" w:space="0" w:color="auto"/>
              <w:left w:val="single" w:sz="2" w:space="0" w:color="auto"/>
              <w:bottom w:val="single" w:sz="2" w:space="0" w:color="auto"/>
              <w:right w:val="single" w:sz="2" w:space="0" w:color="auto"/>
            </w:tcBorders>
          </w:tcPr>
          <w:p w14:paraId="0F60D59A" w14:textId="77777777" w:rsidR="00753ACC" w:rsidRPr="00A8683D" w:rsidRDefault="00753ACC"/>
        </w:tc>
      </w:tr>
      <w:tr w:rsidR="00753ACC" w:rsidRPr="00A8683D" w14:paraId="6BCA5C4B"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355D8BE" w14:textId="77777777" w:rsidR="00753ACC" w:rsidRPr="00A8683D" w:rsidRDefault="00753ACC">
            <w:pPr>
              <w:pStyle w:val="Tekstaslentels"/>
            </w:pPr>
            <w:r w:rsidRPr="00A8683D">
              <w:t>Tyrimą atliekantis darbuotojas</w:t>
            </w:r>
          </w:p>
        </w:tc>
        <w:tc>
          <w:tcPr>
            <w:tcW w:w="5220" w:type="dxa"/>
            <w:tcBorders>
              <w:top w:val="single" w:sz="2" w:space="0" w:color="auto"/>
              <w:left w:val="single" w:sz="2" w:space="0" w:color="auto"/>
              <w:bottom w:val="single" w:sz="2" w:space="0" w:color="auto"/>
              <w:right w:val="single" w:sz="2" w:space="0" w:color="auto"/>
            </w:tcBorders>
          </w:tcPr>
          <w:p w14:paraId="4F68BA01"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Pažeidimo tyrimai. </w:t>
            </w:r>
          </w:p>
          <w:p w14:paraId="7FB48F0D"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4CE0EBFE" w14:textId="77777777" w:rsidR="00753ACC" w:rsidRPr="00A8683D" w:rsidRDefault="00753ACC"/>
        </w:tc>
        <w:bookmarkEnd w:id="603"/>
      </w:tr>
    </w:tbl>
    <w:p w14:paraId="4D438E19" w14:textId="77777777" w:rsidR="00753ACC" w:rsidRPr="00A8683D" w:rsidRDefault="00753ACC" w:rsidP="00DF40CE">
      <w:pPr>
        <w:pStyle w:val="Heading4"/>
      </w:pPr>
      <w:bookmarkStart w:id="622" w:name="_Toc92976796"/>
      <w:bookmarkStart w:id="623" w:name="_Toc159222207"/>
      <w:bookmarkStart w:id="624" w:name="BKM_DFE23B31_7291_430C_A9D4_084D332F97FC"/>
      <w:r w:rsidRPr="00A8683D">
        <w:t>Finansavimo duomenys</w:t>
      </w:r>
      <w:bookmarkEnd w:id="622"/>
      <w:bookmarkEnd w:id="623"/>
    </w:p>
    <w:p w14:paraId="33AF41CE"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Pažeidimai</w:t>
      </w:r>
    </w:p>
    <w:p w14:paraId="657C44D0" w14:textId="77777777" w:rsidR="00753ACC" w:rsidRPr="00A8683D" w:rsidRDefault="00753ACC" w:rsidP="00753ACC">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2015-11-25. </w:t>
      </w:r>
    </w:p>
    <w:p w14:paraId="6B68DC9E" w14:textId="77777777" w:rsidR="00753ACC" w:rsidRPr="00A8683D" w:rsidRDefault="00753ACC" w:rsidP="00753ACC">
      <w:pPr>
        <w:ind w:left="1440" w:hanging="1440"/>
      </w:pPr>
      <w:r w:rsidRPr="00A8683D">
        <w:rPr>
          <w:rFonts w:eastAsiaTheme="minorEastAsia"/>
          <w:i/>
          <w:iCs/>
          <w:color w:val="447524"/>
        </w:rPr>
        <w:t>Pastabos:</w:t>
      </w:r>
      <w:r w:rsidRPr="00A8683D">
        <w:rPr>
          <w:rStyle w:val="FieldLabel"/>
          <w:rFonts w:cs="Arial"/>
        </w:rPr>
        <w:tab/>
      </w:r>
    </w:p>
    <w:p w14:paraId="30E4794F" w14:textId="77777777" w:rsidR="00753ACC" w:rsidRPr="00A8683D" w:rsidRDefault="00753ACC" w:rsidP="00753ACC"/>
    <w:p w14:paraId="480E925B" w14:textId="77777777" w:rsidR="00753ACC" w:rsidRPr="00A8683D" w:rsidRDefault="00753ACC" w:rsidP="00753ACC">
      <w:pPr>
        <w:ind w:firstLine="0"/>
        <w:rPr>
          <w:rFonts w:eastAsiaTheme="minorEastAsia"/>
          <w:b/>
          <w:bCs/>
          <w:color w:val="447524"/>
          <w:u w:val="single"/>
        </w:rPr>
      </w:pPr>
      <w:r w:rsidRPr="00A8683D">
        <w:rPr>
          <w:rFonts w:eastAsiaTheme="minorEastAsia"/>
          <w:b/>
          <w:bCs/>
          <w:i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1E4F7BC6"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721191E9"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27178438"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4C381376" w14:textId="77777777" w:rsidR="00753ACC" w:rsidRPr="00A8683D" w:rsidRDefault="00753ACC">
            <w:pPr>
              <w:rPr>
                <w:b/>
              </w:rPr>
            </w:pPr>
            <w:r w:rsidRPr="00A8683D">
              <w:rPr>
                <w:b/>
              </w:rPr>
              <w:t>Pastabos</w:t>
            </w:r>
          </w:p>
        </w:tc>
      </w:tr>
      <w:tr w:rsidR="00753ACC" w:rsidRPr="00A8683D" w14:paraId="4967C6E1"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A4C0F9A" w14:textId="77777777" w:rsidR="00753ACC" w:rsidRPr="00A8683D" w:rsidRDefault="00753ACC">
            <w:pPr>
              <w:pStyle w:val="Tekstaslentels"/>
            </w:pPr>
            <w:r w:rsidRPr="00A8683D">
              <w:t>Projekto tinkamų finansuoti išlaidų dydis ES</w:t>
            </w:r>
          </w:p>
        </w:tc>
        <w:tc>
          <w:tcPr>
            <w:tcW w:w="1980" w:type="dxa"/>
            <w:tcBorders>
              <w:top w:val="single" w:sz="2" w:space="0" w:color="auto"/>
              <w:left w:val="single" w:sz="2" w:space="0" w:color="auto"/>
              <w:bottom w:val="single" w:sz="2" w:space="0" w:color="auto"/>
              <w:right w:val="single" w:sz="2" w:space="0" w:color="auto"/>
            </w:tcBorders>
          </w:tcPr>
          <w:p w14:paraId="02FF7B63"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E2D42C8" w14:textId="77777777" w:rsidR="00753ACC" w:rsidRPr="00A8683D" w:rsidRDefault="00753ACC"/>
        </w:tc>
      </w:tr>
      <w:tr w:rsidR="00753ACC" w:rsidRPr="00A8683D" w14:paraId="0C1E70F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D457683" w14:textId="77777777" w:rsidR="00753ACC" w:rsidRPr="00A8683D" w:rsidRDefault="00753ACC">
            <w:pPr>
              <w:pStyle w:val="Tekstaslentels"/>
            </w:pPr>
            <w:bookmarkStart w:id="625" w:name="BKM_A60A4C9F_E80A_4498_843F_D3947A6073DC"/>
            <w:r w:rsidRPr="00A8683D">
              <w:t>Projekto tinkamų finansuoti išlaidų dydis BF</w:t>
            </w:r>
          </w:p>
        </w:tc>
        <w:tc>
          <w:tcPr>
            <w:tcW w:w="1980" w:type="dxa"/>
            <w:tcBorders>
              <w:top w:val="single" w:sz="2" w:space="0" w:color="auto"/>
              <w:left w:val="single" w:sz="2" w:space="0" w:color="auto"/>
              <w:bottom w:val="single" w:sz="2" w:space="0" w:color="auto"/>
              <w:right w:val="single" w:sz="2" w:space="0" w:color="auto"/>
            </w:tcBorders>
          </w:tcPr>
          <w:p w14:paraId="5CE05216"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4B9EF4F" w14:textId="77777777" w:rsidR="00753ACC" w:rsidRPr="00A8683D" w:rsidRDefault="00753ACC"/>
        </w:tc>
        <w:bookmarkEnd w:id="625"/>
      </w:tr>
      <w:tr w:rsidR="00753ACC" w:rsidRPr="00A8683D" w14:paraId="069994D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6E036E2" w14:textId="77777777" w:rsidR="00753ACC" w:rsidRPr="00A8683D" w:rsidRDefault="00753ACC">
            <w:pPr>
              <w:pStyle w:val="Tekstaslentels"/>
            </w:pPr>
            <w:bookmarkStart w:id="626" w:name="BKM_6890AA6C_F1ED_479D_9CDA_566325E61A20"/>
            <w:r w:rsidRPr="00A8683D">
              <w:t>Projekto tinkamų finansuoti išlaidų dydis Nuosavos</w:t>
            </w:r>
          </w:p>
        </w:tc>
        <w:tc>
          <w:tcPr>
            <w:tcW w:w="1980" w:type="dxa"/>
            <w:tcBorders>
              <w:top w:val="single" w:sz="2" w:space="0" w:color="auto"/>
              <w:left w:val="single" w:sz="2" w:space="0" w:color="auto"/>
              <w:bottom w:val="single" w:sz="2" w:space="0" w:color="auto"/>
              <w:right w:val="single" w:sz="2" w:space="0" w:color="auto"/>
            </w:tcBorders>
          </w:tcPr>
          <w:p w14:paraId="62A62157"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1A59EB03" w14:textId="77777777" w:rsidR="00753ACC" w:rsidRPr="00A8683D" w:rsidRDefault="00753ACC"/>
        </w:tc>
        <w:bookmarkEnd w:id="626"/>
      </w:tr>
      <w:tr w:rsidR="00753ACC" w:rsidRPr="00A8683D" w14:paraId="2333505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CF042F7" w14:textId="77777777" w:rsidR="00753ACC" w:rsidRPr="00A8683D" w:rsidRDefault="00753ACC">
            <w:pPr>
              <w:pStyle w:val="Tekstaslentels"/>
            </w:pPr>
            <w:bookmarkStart w:id="627" w:name="BKM_99398780_8F61_4C98_9803_A278BCDD02D2"/>
            <w:r w:rsidRPr="00A8683D">
              <w:t>Su pažeidimu susijusios lėšos ES</w:t>
            </w:r>
          </w:p>
        </w:tc>
        <w:tc>
          <w:tcPr>
            <w:tcW w:w="1980" w:type="dxa"/>
            <w:tcBorders>
              <w:top w:val="single" w:sz="2" w:space="0" w:color="auto"/>
              <w:left w:val="single" w:sz="2" w:space="0" w:color="auto"/>
              <w:bottom w:val="single" w:sz="2" w:space="0" w:color="auto"/>
              <w:right w:val="single" w:sz="2" w:space="0" w:color="auto"/>
            </w:tcBorders>
          </w:tcPr>
          <w:p w14:paraId="3845DA6B"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6AD908CB" w14:textId="77777777" w:rsidR="00753ACC" w:rsidRPr="00A8683D" w:rsidRDefault="00753ACC"/>
        </w:tc>
        <w:bookmarkEnd w:id="627"/>
      </w:tr>
      <w:tr w:rsidR="00753ACC" w:rsidRPr="00A8683D" w14:paraId="0906A295"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29E693C" w14:textId="77777777" w:rsidR="00753ACC" w:rsidRPr="00A8683D" w:rsidRDefault="00753ACC">
            <w:pPr>
              <w:pStyle w:val="Tekstaslentels"/>
            </w:pPr>
            <w:bookmarkStart w:id="628" w:name="BKM_C1CA6AB8_D06D_45E8_9917_C2BE7FF90A0B"/>
            <w:r w:rsidRPr="00A8683D">
              <w:t>Su pažeidimu susijusios lėšos BF</w:t>
            </w:r>
          </w:p>
        </w:tc>
        <w:tc>
          <w:tcPr>
            <w:tcW w:w="1980" w:type="dxa"/>
            <w:tcBorders>
              <w:top w:val="single" w:sz="2" w:space="0" w:color="auto"/>
              <w:left w:val="single" w:sz="2" w:space="0" w:color="auto"/>
              <w:bottom w:val="single" w:sz="2" w:space="0" w:color="auto"/>
              <w:right w:val="single" w:sz="2" w:space="0" w:color="auto"/>
            </w:tcBorders>
          </w:tcPr>
          <w:p w14:paraId="1237E2CA"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5041783" w14:textId="77777777" w:rsidR="00753ACC" w:rsidRPr="00A8683D" w:rsidRDefault="00753ACC"/>
        </w:tc>
        <w:bookmarkEnd w:id="628"/>
      </w:tr>
      <w:tr w:rsidR="00753ACC" w:rsidRPr="00A8683D" w14:paraId="29297529"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E97E520" w14:textId="77777777" w:rsidR="00753ACC" w:rsidRPr="00A8683D" w:rsidRDefault="00753ACC">
            <w:pPr>
              <w:pStyle w:val="Tekstaslentels"/>
            </w:pPr>
            <w:bookmarkStart w:id="629" w:name="BKM_4FA5C7D9_E73B_4796_B060_8A99C790171C"/>
            <w:r w:rsidRPr="00A8683D">
              <w:t>Su pažeidimu susijusios lėšos Nuosavos</w:t>
            </w:r>
          </w:p>
        </w:tc>
        <w:tc>
          <w:tcPr>
            <w:tcW w:w="1980" w:type="dxa"/>
            <w:tcBorders>
              <w:top w:val="single" w:sz="2" w:space="0" w:color="auto"/>
              <w:left w:val="single" w:sz="2" w:space="0" w:color="auto"/>
              <w:bottom w:val="single" w:sz="2" w:space="0" w:color="auto"/>
              <w:right w:val="single" w:sz="2" w:space="0" w:color="auto"/>
            </w:tcBorders>
          </w:tcPr>
          <w:p w14:paraId="043DE2E8"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55368F6F" w14:textId="77777777" w:rsidR="00753ACC" w:rsidRPr="00A8683D" w:rsidRDefault="00753ACC"/>
        </w:tc>
        <w:bookmarkEnd w:id="629"/>
      </w:tr>
      <w:tr w:rsidR="00753ACC" w:rsidRPr="00A8683D" w14:paraId="63654381"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6806596" w14:textId="77777777" w:rsidR="00753ACC" w:rsidRPr="00A8683D" w:rsidRDefault="00753ACC">
            <w:pPr>
              <w:pStyle w:val="Tekstaslentels"/>
            </w:pPr>
            <w:bookmarkStart w:id="630" w:name="BKM_D8A30450_8219_486B_BDE6_887D21F8369A"/>
            <w:r w:rsidRPr="00A8683D">
              <w:t>Su pažeidimu susijusios išmokėtos lėšos ES</w:t>
            </w:r>
          </w:p>
        </w:tc>
        <w:tc>
          <w:tcPr>
            <w:tcW w:w="1980" w:type="dxa"/>
            <w:tcBorders>
              <w:top w:val="single" w:sz="2" w:space="0" w:color="auto"/>
              <w:left w:val="single" w:sz="2" w:space="0" w:color="auto"/>
              <w:bottom w:val="single" w:sz="2" w:space="0" w:color="auto"/>
              <w:right w:val="single" w:sz="2" w:space="0" w:color="auto"/>
            </w:tcBorders>
          </w:tcPr>
          <w:p w14:paraId="76C5EE1A"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24C47A5" w14:textId="77777777" w:rsidR="00753ACC" w:rsidRPr="00A8683D" w:rsidRDefault="00753ACC"/>
        </w:tc>
        <w:bookmarkEnd w:id="630"/>
      </w:tr>
      <w:tr w:rsidR="00753ACC" w:rsidRPr="00A8683D" w14:paraId="1F86EDA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EDB9F67" w14:textId="77777777" w:rsidR="00753ACC" w:rsidRPr="00A8683D" w:rsidRDefault="00753ACC">
            <w:pPr>
              <w:pStyle w:val="Tekstaslentels"/>
            </w:pPr>
            <w:bookmarkStart w:id="631" w:name="BKM_02805BD3_B9C8_447D_952F_341C7CC5917F"/>
            <w:r w:rsidRPr="00A8683D">
              <w:lastRenderedPageBreak/>
              <w:t>Su pažeidimu susijusios išmokėtos lėšos BF</w:t>
            </w:r>
          </w:p>
        </w:tc>
        <w:tc>
          <w:tcPr>
            <w:tcW w:w="1980" w:type="dxa"/>
            <w:tcBorders>
              <w:top w:val="single" w:sz="2" w:space="0" w:color="auto"/>
              <w:left w:val="single" w:sz="2" w:space="0" w:color="auto"/>
              <w:bottom w:val="single" w:sz="2" w:space="0" w:color="auto"/>
              <w:right w:val="single" w:sz="2" w:space="0" w:color="auto"/>
            </w:tcBorders>
          </w:tcPr>
          <w:p w14:paraId="0A7F0FB5"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78A4BB3" w14:textId="77777777" w:rsidR="00753ACC" w:rsidRPr="00A8683D" w:rsidRDefault="00753ACC"/>
        </w:tc>
        <w:bookmarkEnd w:id="631"/>
      </w:tr>
      <w:tr w:rsidR="00753ACC" w:rsidRPr="00A8683D" w14:paraId="003561C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6587238" w14:textId="77777777" w:rsidR="00753ACC" w:rsidRPr="00A8683D" w:rsidRDefault="00753ACC">
            <w:pPr>
              <w:pStyle w:val="Tekstaslentels"/>
            </w:pPr>
            <w:bookmarkStart w:id="632" w:name="BKM_AEB8CE58_5BE7_43E5_88FC_96FC31B9E4E0"/>
            <w:r w:rsidRPr="00A8683D">
              <w:t>Su pažeidimu susijusios išmokėtos lėšos Nuosavos</w:t>
            </w:r>
          </w:p>
        </w:tc>
        <w:tc>
          <w:tcPr>
            <w:tcW w:w="1980" w:type="dxa"/>
            <w:tcBorders>
              <w:top w:val="single" w:sz="2" w:space="0" w:color="auto"/>
              <w:left w:val="single" w:sz="2" w:space="0" w:color="auto"/>
              <w:bottom w:val="single" w:sz="2" w:space="0" w:color="auto"/>
              <w:right w:val="single" w:sz="2" w:space="0" w:color="auto"/>
            </w:tcBorders>
          </w:tcPr>
          <w:p w14:paraId="5A22918E"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7B36CBCD" w14:textId="77777777" w:rsidR="00753ACC" w:rsidRPr="00A8683D" w:rsidRDefault="00753ACC"/>
        </w:tc>
        <w:bookmarkEnd w:id="632"/>
      </w:tr>
      <w:tr w:rsidR="00753ACC" w:rsidRPr="00A8683D" w14:paraId="49402D9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AF59F5C" w14:textId="77777777" w:rsidR="00753ACC" w:rsidRPr="00A8683D" w:rsidRDefault="00753ACC">
            <w:pPr>
              <w:pStyle w:val="Tekstaslentels"/>
            </w:pPr>
            <w:bookmarkStart w:id="633" w:name="BKM_8BEA35DE_7263_4448_AA57_9AABFF6B5430"/>
            <w:r w:rsidRPr="00A8683D">
              <w:t>Su pažeidimu susijusios neišmokėtos lėšos ES</w:t>
            </w:r>
          </w:p>
        </w:tc>
        <w:tc>
          <w:tcPr>
            <w:tcW w:w="1980" w:type="dxa"/>
            <w:tcBorders>
              <w:top w:val="single" w:sz="2" w:space="0" w:color="auto"/>
              <w:left w:val="single" w:sz="2" w:space="0" w:color="auto"/>
              <w:bottom w:val="single" w:sz="2" w:space="0" w:color="auto"/>
              <w:right w:val="single" w:sz="2" w:space="0" w:color="auto"/>
            </w:tcBorders>
          </w:tcPr>
          <w:p w14:paraId="5BEF5481"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789B70D" w14:textId="77777777" w:rsidR="00753ACC" w:rsidRPr="00A8683D" w:rsidRDefault="00753ACC"/>
        </w:tc>
        <w:bookmarkEnd w:id="633"/>
      </w:tr>
      <w:tr w:rsidR="00753ACC" w:rsidRPr="00A8683D" w14:paraId="0895BE39"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E20BDDC" w14:textId="77777777" w:rsidR="00753ACC" w:rsidRPr="00A8683D" w:rsidRDefault="00753ACC">
            <w:pPr>
              <w:pStyle w:val="Tekstaslentels"/>
            </w:pPr>
            <w:bookmarkStart w:id="634" w:name="BKM_A617F623_0DA1_4DE0_B486_AC447D6EECBF"/>
            <w:r w:rsidRPr="00A8683D">
              <w:t>Su pažeidimu susijusios neišmokėtos lėšos BF</w:t>
            </w:r>
          </w:p>
        </w:tc>
        <w:tc>
          <w:tcPr>
            <w:tcW w:w="1980" w:type="dxa"/>
            <w:tcBorders>
              <w:top w:val="single" w:sz="2" w:space="0" w:color="auto"/>
              <w:left w:val="single" w:sz="2" w:space="0" w:color="auto"/>
              <w:bottom w:val="single" w:sz="2" w:space="0" w:color="auto"/>
              <w:right w:val="single" w:sz="2" w:space="0" w:color="auto"/>
            </w:tcBorders>
          </w:tcPr>
          <w:p w14:paraId="092084E1"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F966B0E" w14:textId="77777777" w:rsidR="00753ACC" w:rsidRPr="00A8683D" w:rsidRDefault="00753ACC"/>
        </w:tc>
        <w:bookmarkEnd w:id="634"/>
      </w:tr>
      <w:tr w:rsidR="00753ACC" w:rsidRPr="00A8683D" w14:paraId="070389E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3AF44C8" w14:textId="77777777" w:rsidR="00753ACC" w:rsidRPr="00A8683D" w:rsidRDefault="00753ACC">
            <w:pPr>
              <w:pStyle w:val="Tekstaslentels"/>
            </w:pPr>
            <w:bookmarkStart w:id="635" w:name="BKM_2A517D6B_26CA_4C02_9004_97D1A19F04BA"/>
            <w:r w:rsidRPr="00A8683D">
              <w:t>Su pažeidimu susijusios neišmokėtos lėšos Nuosavos</w:t>
            </w:r>
          </w:p>
        </w:tc>
        <w:tc>
          <w:tcPr>
            <w:tcW w:w="1980" w:type="dxa"/>
            <w:tcBorders>
              <w:top w:val="single" w:sz="2" w:space="0" w:color="auto"/>
              <w:left w:val="single" w:sz="2" w:space="0" w:color="auto"/>
              <w:bottom w:val="single" w:sz="2" w:space="0" w:color="auto"/>
              <w:right w:val="single" w:sz="2" w:space="0" w:color="auto"/>
            </w:tcBorders>
          </w:tcPr>
          <w:p w14:paraId="25EE8FB7"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4C0C180D" w14:textId="77777777" w:rsidR="00753ACC" w:rsidRPr="00A8683D" w:rsidRDefault="00753ACC"/>
        </w:tc>
        <w:bookmarkEnd w:id="635"/>
      </w:tr>
      <w:tr w:rsidR="00753ACC" w:rsidRPr="00A8683D" w14:paraId="75253375"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DCD70CE" w14:textId="77777777" w:rsidR="00753ACC" w:rsidRPr="00A8683D" w:rsidRDefault="00753ACC">
            <w:pPr>
              <w:pStyle w:val="Tekstaslentels"/>
            </w:pPr>
            <w:r w:rsidRPr="00A8683D">
              <w:t>Susigrąžintina lėšų suma ES</w:t>
            </w:r>
          </w:p>
        </w:tc>
        <w:tc>
          <w:tcPr>
            <w:tcW w:w="1980" w:type="dxa"/>
            <w:tcBorders>
              <w:top w:val="single" w:sz="2" w:space="0" w:color="auto"/>
              <w:left w:val="single" w:sz="2" w:space="0" w:color="auto"/>
              <w:bottom w:val="single" w:sz="2" w:space="0" w:color="auto"/>
              <w:right w:val="single" w:sz="2" w:space="0" w:color="auto"/>
            </w:tcBorders>
          </w:tcPr>
          <w:p w14:paraId="3D6D502D"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5A990D0" w14:textId="77777777" w:rsidR="00753ACC" w:rsidRPr="00A8683D" w:rsidRDefault="00753ACC"/>
        </w:tc>
      </w:tr>
      <w:tr w:rsidR="00753ACC" w:rsidRPr="00A8683D" w14:paraId="0534C887"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F33FCAD" w14:textId="77777777" w:rsidR="00753ACC" w:rsidRPr="00A8683D" w:rsidRDefault="00753ACC">
            <w:pPr>
              <w:pStyle w:val="Tekstaslentels"/>
            </w:pPr>
            <w:r w:rsidRPr="00A8683D">
              <w:t>Susigrąžintina lėšų suma BF</w:t>
            </w:r>
          </w:p>
        </w:tc>
        <w:tc>
          <w:tcPr>
            <w:tcW w:w="1980" w:type="dxa"/>
            <w:tcBorders>
              <w:top w:val="single" w:sz="2" w:space="0" w:color="auto"/>
              <w:left w:val="single" w:sz="2" w:space="0" w:color="auto"/>
              <w:bottom w:val="single" w:sz="2" w:space="0" w:color="auto"/>
              <w:right w:val="single" w:sz="2" w:space="0" w:color="auto"/>
            </w:tcBorders>
          </w:tcPr>
          <w:p w14:paraId="78714559"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C7E52A2" w14:textId="77777777" w:rsidR="00753ACC" w:rsidRPr="00A8683D" w:rsidRDefault="00753ACC"/>
        </w:tc>
      </w:tr>
      <w:tr w:rsidR="00753ACC" w:rsidRPr="00A8683D" w14:paraId="23157FF1"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4FD94F2" w14:textId="77777777" w:rsidR="00753ACC" w:rsidRPr="00A8683D" w:rsidRDefault="00753ACC">
            <w:pPr>
              <w:pStyle w:val="Tekstaslentels"/>
            </w:pPr>
            <w:r w:rsidRPr="00A8683D">
              <w:t>Susigrąžintina lėšų suma Nuosavos</w:t>
            </w:r>
          </w:p>
        </w:tc>
        <w:tc>
          <w:tcPr>
            <w:tcW w:w="1980" w:type="dxa"/>
            <w:tcBorders>
              <w:top w:val="single" w:sz="2" w:space="0" w:color="auto"/>
              <w:left w:val="single" w:sz="2" w:space="0" w:color="auto"/>
              <w:bottom w:val="single" w:sz="2" w:space="0" w:color="auto"/>
              <w:right w:val="single" w:sz="2" w:space="0" w:color="auto"/>
            </w:tcBorders>
          </w:tcPr>
          <w:p w14:paraId="1F47E0B5"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23843C99" w14:textId="77777777" w:rsidR="00753ACC" w:rsidRPr="00A8683D" w:rsidRDefault="00753ACC"/>
        </w:tc>
      </w:tr>
    </w:tbl>
    <w:p w14:paraId="0ADA0989" w14:textId="77777777" w:rsidR="00753ACC" w:rsidRPr="00A8683D" w:rsidRDefault="00753ACC" w:rsidP="00753ACC"/>
    <w:p w14:paraId="69AC7D19" w14:textId="77777777" w:rsidR="00753ACC" w:rsidRPr="00A8683D" w:rsidRDefault="00753ACC" w:rsidP="00753ACC"/>
    <w:p w14:paraId="194807FE" w14:textId="77777777" w:rsidR="00753ACC" w:rsidRPr="00A8683D" w:rsidRDefault="00753ACC" w:rsidP="00753ACC">
      <w:pPr>
        <w:ind w:firstLine="0"/>
        <w:rPr>
          <w:rFonts w:eastAsiaTheme="minorEastAsia"/>
          <w:b/>
          <w:bCs/>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294DB900"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B6761ED"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824CC50"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46BF05C9" w14:textId="77777777" w:rsidR="00753ACC" w:rsidRPr="00A8683D" w:rsidRDefault="00753ACC">
            <w:pPr>
              <w:rPr>
                <w:b/>
              </w:rPr>
            </w:pPr>
            <w:r w:rsidRPr="00A8683D">
              <w:rPr>
                <w:b/>
              </w:rPr>
              <w:t>Pastabos</w:t>
            </w:r>
          </w:p>
        </w:tc>
      </w:tr>
      <w:tr w:rsidR="00753ACC" w:rsidRPr="00A8683D" w14:paraId="284497BB"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5BF0BB2"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2D306536"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 xml:space="preserve">Pažeidimo tyrimo finansinė informacija. </w:t>
            </w:r>
          </w:p>
          <w:p w14:paraId="34A78F47"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Pažeidimo tyrimai.</w:t>
            </w:r>
          </w:p>
        </w:tc>
        <w:tc>
          <w:tcPr>
            <w:tcW w:w="1710" w:type="dxa"/>
            <w:tcBorders>
              <w:top w:val="single" w:sz="2" w:space="0" w:color="auto"/>
              <w:left w:val="single" w:sz="2" w:space="0" w:color="auto"/>
              <w:bottom w:val="single" w:sz="2" w:space="0" w:color="auto"/>
              <w:right w:val="single" w:sz="2" w:space="0" w:color="auto"/>
            </w:tcBorders>
          </w:tcPr>
          <w:p w14:paraId="1B305549" w14:textId="77777777" w:rsidR="00753ACC" w:rsidRPr="00A8683D" w:rsidRDefault="00753ACC"/>
        </w:tc>
        <w:bookmarkEnd w:id="624"/>
      </w:tr>
    </w:tbl>
    <w:p w14:paraId="6A7D9BFA" w14:textId="77777777" w:rsidR="00753ACC" w:rsidRPr="00A8683D" w:rsidRDefault="00753ACC" w:rsidP="00DF40CE">
      <w:pPr>
        <w:pStyle w:val="Heading4"/>
      </w:pPr>
      <w:bookmarkStart w:id="636" w:name="_Toc452045831"/>
      <w:bookmarkStart w:id="637" w:name="_Toc92976797"/>
      <w:bookmarkStart w:id="638" w:name="_Toc159222208"/>
      <w:bookmarkStart w:id="639" w:name="BKM_3807DBE5_2FEC_4BCB_9E53_2DD7946D7AEA"/>
      <w:r w:rsidRPr="00A8683D">
        <w:t>Pažeidimo tyrimo mokėjimo prašymai</w:t>
      </w:r>
      <w:bookmarkEnd w:id="636"/>
      <w:bookmarkEnd w:id="637"/>
      <w:bookmarkEnd w:id="638"/>
    </w:p>
    <w:p w14:paraId="6FD5A4C0"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Pažeidimai</w:t>
      </w:r>
    </w:p>
    <w:p w14:paraId="721E5F45" w14:textId="77777777" w:rsidR="00753ACC" w:rsidRPr="00A8683D" w:rsidRDefault="00753ACC" w:rsidP="00753ACC">
      <w:pPr>
        <w:ind w:firstLine="0"/>
      </w:pPr>
      <w:r w:rsidRPr="00A8683D">
        <w:rPr>
          <w:rFonts w:eastAsiaTheme="minorEastAsia"/>
          <w:i/>
          <w:iCs/>
          <w:color w:val="447524"/>
        </w:rPr>
        <w:t>Detalės:</w:t>
      </w:r>
      <w:r w:rsidRPr="00A8683D">
        <w:rPr>
          <w:rFonts w:eastAsiaTheme="minorEastAsia"/>
          <w:i/>
          <w:iCs/>
          <w:color w:val="447524"/>
        </w:rPr>
        <w:tab/>
      </w:r>
      <w:r w:rsidRPr="00A8683D">
        <w:tab/>
      </w:r>
      <w:r w:rsidRPr="00A8683D">
        <w:rPr>
          <w:i/>
        </w:rPr>
        <w:t>Sukurta</w:t>
      </w:r>
      <w:r w:rsidRPr="00A8683D">
        <w:t xml:space="preserve"> 2015-11-25. </w:t>
      </w:r>
    </w:p>
    <w:p w14:paraId="1239CE49" w14:textId="77777777" w:rsidR="00753ACC" w:rsidRPr="00A8683D" w:rsidRDefault="00753ACC" w:rsidP="00753ACC">
      <w:pPr>
        <w:ind w:left="1440" w:hanging="1440"/>
      </w:pPr>
      <w:r w:rsidRPr="00A8683D">
        <w:rPr>
          <w:rFonts w:eastAsiaTheme="minorEastAsia"/>
          <w:i/>
          <w:iCs/>
          <w:color w:val="447524"/>
        </w:rPr>
        <w:t>Pastabos:</w:t>
      </w:r>
      <w:r w:rsidRPr="00A8683D">
        <w:rPr>
          <w:rStyle w:val="FieldLabel"/>
          <w:rFonts w:cs="Arial"/>
        </w:rPr>
        <w:tab/>
      </w:r>
    </w:p>
    <w:p w14:paraId="4EAB6F81" w14:textId="77777777" w:rsidR="00753ACC" w:rsidRPr="00A8683D" w:rsidRDefault="00753ACC" w:rsidP="00753ACC"/>
    <w:p w14:paraId="21E18F6B" w14:textId="77777777" w:rsidR="00753ACC" w:rsidRPr="00A8683D" w:rsidRDefault="00753ACC" w:rsidP="00753ACC">
      <w:pPr>
        <w:ind w:firstLine="0"/>
        <w:rPr>
          <w:rFonts w:eastAsiaTheme="minorEastAsia"/>
          <w:b/>
          <w:bCs/>
          <w:color w:val="447524"/>
          <w:u w:val="single"/>
        </w:rPr>
      </w:pPr>
      <w:r w:rsidRPr="00A8683D">
        <w:rPr>
          <w:rFonts w:eastAsiaTheme="minorEastAsia"/>
          <w:b/>
          <w:bCs/>
          <w:i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3218932E"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6547B065"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0A46F932"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5FD2B938" w14:textId="77777777" w:rsidR="00753ACC" w:rsidRPr="00A8683D" w:rsidRDefault="00753ACC">
            <w:pPr>
              <w:rPr>
                <w:b/>
              </w:rPr>
            </w:pPr>
            <w:r w:rsidRPr="00A8683D">
              <w:rPr>
                <w:b/>
              </w:rPr>
              <w:t>Pastabos</w:t>
            </w:r>
          </w:p>
        </w:tc>
      </w:tr>
      <w:tr w:rsidR="00753ACC" w:rsidRPr="00A8683D" w14:paraId="50497BA2"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3D30C85" w14:textId="77777777" w:rsidR="00753ACC" w:rsidRPr="00A8683D" w:rsidRDefault="00753ACC">
            <w:pPr>
              <w:pStyle w:val="Tekstaslentels"/>
            </w:pPr>
            <w:r w:rsidRPr="00A8683D">
              <w:t>Suma</w:t>
            </w:r>
          </w:p>
        </w:tc>
        <w:tc>
          <w:tcPr>
            <w:tcW w:w="1980" w:type="dxa"/>
            <w:tcBorders>
              <w:top w:val="single" w:sz="2" w:space="0" w:color="auto"/>
              <w:left w:val="single" w:sz="2" w:space="0" w:color="auto"/>
              <w:bottom w:val="single" w:sz="2" w:space="0" w:color="auto"/>
              <w:right w:val="single" w:sz="2" w:space="0" w:color="auto"/>
            </w:tcBorders>
          </w:tcPr>
          <w:p w14:paraId="02944F18"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0EAAFA1A" w14:textId="77777777" w:rsidR="00753ACC" w:rsidRPr="00A8683D" w:rsidRDefault="00753ACC"/>
        </w:tc>
      </w:tr>
      <w:tr w:rsidR="00753ACC" w:rsidRPr="00A8683D" w14:paraId="646956E7"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E18CB92" w14:textId="77777777" w:rsidR="00753ACC" w:rsidRPr="00A8683D" w:rsidRDefault="00753ACC">
            <w:pPr>
              <w:pStyle w:val="Tekstaslentels"/>
            </w:pPr>
            <w:bookmarkStart w:id="640" w:name="BKM_242FAEA6_018A_446F_9BCC_C456534D221A"/>
            <w:r w:rsidRPr="00A8683D">
              <w:t>Pastaba</w:t>
            </w:r>
          </w:p>
        </w:tc>
        <w:tc>
          <w:tcPr>
            <w:tcW w:w="1980" w:type="dxa"/>
            <w:tcBorders>
              <w:top w:val="single" w:sz="2" w:space="0" w:color="auto"/>
              <w:left w:val="single" w:sz="2" w:space="0" w:color="auto"/>
              <w:bottom w:val="single" w:sz="2" w:space="0" w:color="auto"/>
              <w:right w:val="single" w:sz="2" w:space="0" w:color="auto"/>
            </w:tcBorders>
          </w:tcPr>
          <w:p w14:paraId="08467217"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11938BDD" w14:textId="77777777" w:rsidR="00753ACC" w:rsidRPr="00A8683D" w:rsidRDefault="00753ACC"/>
        </w:tc>
        <w:bookmarkEnd w:id="640"/>
      </w:tr>
    </w:tbl>
    <w:p w14:paraId="3837CFE8" w14:textId="77777777" w:rsidR="00753ACC" w:rsidRPr="00A8683D" w:rsidRDefault="00753ACC" w:rsidP="00753ACC"/>
    <w:p w14:paraId="502FD803" w14:textId="77777777" w:rsidR="00753ACC" w:rsidRPr="00A8683D" w:rsidRDefault="00753ACC" w:rsidP="00753ACC"/>
    <w:p w14:paraId="567ED809" w14:textId="77777777" w:rsidR="00753ACC" w:rsidRPr="00A8683D" w:rsidRDefault="00753ACC" w:rsidP="00753ACC">
      <w:pPr>
        <w:ind w:firstLine="0"/>
        <w:rPr>
          <w:rFonts w:eastAsiaTheme="minorEastAsia"/>
          <w:b/>
          <w:bCs/>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3E055E19"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5B32AF27"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2765BDC"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51AEE7F4" w14:textId="77777777" w:rsidR="00753ACC" w:rsidRPr="00A8683D" w:rsidRDefault="00753ACC">
            <w:pPr>
              <w:rPr>
                <w:b/>
              </w:rPr>
            </w:pPr>
            <w:r w:rsidRPr="00A8683D">
              <w:rPr>
                <w:b/>
              </w:rPr>
              <w:t>Pastabos</w:t>
            </w:r>
          </w:p>
        </w:tc>
      </w:tr>
      <w:tr w:rsidR="00753ACC" w:rsidRPr="00A8683D" w14:paraId="0D9C7A1F"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6EF7B27B"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2F870AE0"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Pažeidimo tyrimo mokėjimo prašymai. </w:t>
            </w:r>
          </w:p>
          <w:p w14:paraId="6AB90651" w14:textId="77777777" w:rsidR="00753ACC" w:rsidRPr="00A8683D" w:rsidRDefault="00753ACC">
            <w:pPr>
              <w:pStyle w:val="Tekstaslentels"/>
            </w:pPr>
            <w:r w:rsidRPr="00A8683D">
              <w:rPr>
                <w:b/>
              </w:rPr>
              <w:lastRenderedPageBreak/>
              <w:t xml:space="preserve"> </w:t>
            </w:r>
            <w:r w:rsidRPr="00A8683D">
              <w:t xml:space="preserve"> </w:t>
            </w:r>
            <w:r w:rsidRPr="00A8683D">
              <w:rPr>
                <w:b/>
              </w:rPr>
              <w:t>1</w:t>
            </w:r>
            <w:r w:rsidRPr="00A8683D">
              <w:rPr>
                <w:b/>
              </w:rPr>
              <w:tab/>
            </w:r>
            <w:r w:rsidRPr="00A8683D">
              <w:t>Pažeidimo tyrimai.</w:t>
            </w:r>
          </w:p>
        </w:tc>
        <w:tc>
          <w:tcPr>
            <w:tcW w:w="1710" w:type="dxa"/>
            <w:tcBorders>
              <w:top w:val="single" w:sz="2" w:space="0" w:color="auto"/>
              <w:left w:val="single" w:sz="2" w:space="0" w:color="auto"/>
              <w:bottom w:val="single" w:sz="2" w:space="0" w:color="auto"/>
              <w:right w:val="single" w:sz="2" w:space="0" w:color="auto"/>
            </w:tcBorders>
          </w:tcPr>
          <w:p w14:paraId="5734548D" w14:textId="77777777" w:rsidR="00753ACC" w:rsidRPr="00A8683D" w:rsidRDefault="00753ACC"/>
        </w:tc>
      </w:tr>
      <w:tr w:rsidR="00753ACC" w:rsidRPr="00A8683D" w14:paraId="27101712"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705A305"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3E4BD3A7"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Pažeidimo tyrimo mokėjimo prašymai. </w:t>
            </w:r>
          </w:p>
          <w:p w14:paraId="7E038987"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Mokėjimo prašymai.</w:t>
            </w:r>
          </w:p>
        </w:tc>
        <w:tc>
          <w:tcPr>
            <w:tcW w:w="1710" w:type="dxa"/>
            <w:tcBorders>
              <w:top w:val="single" w:sz="2" w:space="0" w:color="auto"/>
              <w:left w:val="single" w:sz="2" w:space="0" w:color="auto"/>
              <w:bottom w:val="single" w:sz="2" w:space="0" w:color="auto"/>
              <w:right w:val="single" w:sz="2" w:space="0" w:color="auto"/>
            </w:tcBorders>
          </w:tcPr>
          <w:p w14:paraId="68BFF468" w14:textId="77777777" w:rsidR="00753ACC" w:rsidRPr="00A8683D" w:rsidRDefault="00753ACC"/>
        </w:tc>
        <w:bookmarkEnd w:id="568"/>
        <w:bookmarkEnd w:id="569"/>
        <w:bookmarkEnd w:id="639"/>
      </w:tr>
    </w:tbl>
    <w:p w14:paraId="2F51C67C" w14:textId="77777777" w:rsidR="00753ACC" w:rsidRPr="00A8683D" w:rsidRDefault="00FA2EDE" w:rsidP="003E6AD6">
      <w:pPr>
        <w:pStyle w:val="Heading3"/>
      </w:pPr>
      <w:bookmarkStart w:id="641" w:name="_Toc138234260"/>
      <w:bookmarkStart w:id="642" w:name="_Toc150241042"/>
      <w:bookmarkStart w:id="643" w:name="_Toc159221952"/>
      <w:bookmarkStart w:id="644" w:name="_Toc159222209"/>
      <w:bookmarkStart w:id="645" w:name="_Toc138234261"/>
      <w:bookmarkStart w:id="646" w:name="_Toc150241043"/>
      <w:bookmarkStart w:id="647" w:name="_Toc159221953"/>
      <w:bookmarkStart w:id="648" w:name="_Toc159222210"/>
      <w:bookmarkStart w:id="649" w:name="_Toc159222211"/>
      <w:bookmarkStart w:id="650" w:name="BKM_51C7424B_6A0F_43DE_8382_E90C5C785790"/>
      <w:bookmarkEnd w:id="641"/>
      <w:bookmarkEnd w:id="642"/>
      <w:bookmarkEnd w:id="643"/>
      <w:bookmarkEnd w:id="644"/>
      <w:bookmarkEnd w:id="645"/>
      <w:bookmarkEnd w:id="646"/>
      <w:bookmarkEnd w:id="647"/>
      <w:bookmarkEnd w:id="648"/>
      <w:r>
        <w:lastRenderedPageBreak/>
        <w:t>Ex-</w:t>
      </w:r>
      <w:r w:rsidR="00B1088C">
        <w:t>P</w:t>
      </w:r>
      <w:r>
        <w:t>ost</w:t>
      </w:r>
      <w:bookmarkEnd w:id="649"/>
    </w:p>
    <w:p w14:paraId="6F385EAE" w14:textId="77777777" w:rsidR="00753ACC" w:rsidRPr="00A8683D" w:rsidRDefault="00753ACC" w:rsidP="00753ACC">
      <w:pPr>
        <w:keepNext/>
      </w:pPr>
    </w:p>
    <w:p w14:paraId="60953F08" w14:textId="77777777" w:rsidR="00157A45" w:rsidRDefault="00753ACC" w:rsidP="00157A45">
      <w:pPr>
        <w:keepNext/>
        <w:jc w:val="center"/>
      </w:pPr>
      <w:r w:rsidRPr="00A8683D">
        <w:t xml:space="preserve"> </w:t>
      </w:r>
      <w:r w:rsidR="00CC1D3B">
        <w:rPr>
          <w:noProof/>
        </w:rPr>
        <w:drawing>
          <wp:inline distT="0" distB="0" distL="0" distR="0" wp14:anchorId="35D051E4" wp14:editId="2C25B312">
            <wp:extent cx="6009007" cy="5056513"/>
            <wp:effectExtent l="0" t="0" r="0" b="0"/>
            <wp:docPr id="553306976" name="Picture 55330697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306976"/>
                    <pic:cNvPicPr/>
                  </pic:nvPicPr>
                  <pic:blipFill>
                    <a:blip r:embed="rId43">
                      <a:extLst>
                        <a:ext uri="{28A0092B-C50C-407E-A947-70E740481C1C}">
                          <a14:useLocalDpi xmlns:a14="http://schemas.microsoft.com/office/drawing/2010/main" val="0"/>
                        </a:ext>
                      </a:extLst>
                    </a:blip>
                    <a:stretch>
                      <a:fillRect/>
                    </a:stretch>
                  </pic:blipFill>
                  <pic:spPr>
                    <a:xfrm>
                      <a:off x="0" y="0"/>
                      <a:ext cx="6009007" cy="5056513"/>
                    </a:xfrm>
                    <a:prstGeom prst="rect">
                      <a:avLst/>
                    </a:prstGeom>
                  </pic:spPr>
                </pic:pic>
              </a:graphicData>
            </a:graphic>
          </wp:inline>
        </w:drawing>
      </w:r>
    </w:p>
    <w:p w14:paraId="589FFFA1" w14:textId="77777777" w:rsidR="00753ACC" w:rsidRPr="00626B23" w:rsidRDefault="00157A45" w:rsidP="003E6AD6">
      <w:pPr>
        <w:pStyle w:val="Caption"/>
        <w:jc w:val="center"/>
        <w:rPr>
          <w:iCs/>
        </w:rPr>
      </w:pPr>
      <w:r w:rsidRPr="003E6AD6">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2</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22</w:t>
      </w:r>
      <w:r w:rsidR="00215C96">
        <w:rPr>
          <w:i w:val="0"/>
          <w:iCs/>
        </w:rPr>
        <w:fldChar w:fldCharType="end"/>
      </w:r>
      <w:r w:rsidR="00B27F6F" w:rsidRPr="003E6AD6">
        <w:rPr>
          <w:i w:val="0"/>
          <w:iCs/>
        </w:rPr>
        <w:t xml:space="preserve"> Ex-Post ataskaita</w:t>
      </w:r>
    </w:p>
    <w:p w14:paraId="0D1EA8A5" w14:textId="77777777" w:rsidR="00753ACC" w:rsidRPr="00A8683D" w:rsidRDefault="00753ACC" w:rsidP="003E6AD6">
      <w:pPr>
        <w:jc w:val="center"/>
      </w:pPr>
      <w:bookmarkStart w:id="651" w:name="BKM_CF0D74D6_09AF_42C9_B874_3FAC6888C5D1"/>
      <w:bookmarkStart w:id="652" w:name="EX_POST"/>
      <w:bookmarkStart w:id="653" w:name="BKM_C2D16FFC_A4F3_415C_843C_72A87CB43F60"/>
      <w:bookmarkEnd w:id="650"/>
    </w:p>
    <w:p w14:paraId="6C387DA8" w14:textId="77777777" w:rsidR="00B27F6F" w:rsidRDefault="00753ACC" w:rsidP="00B27F6F">
      <w:pPr>
        <w:keepNext/>
        <w:jc w:val="center"/>
      </w:pPr>
      <w:r w:rsidRPr="00A8683D">
        <w:rPr>
          <w:noProof/>
        </w:rPr>
        <w:lastRenderedPageBreak/>
        <w:t xml:space="preserve"> </w:t>
      </w:r>
      <w:r w:rsidRPr="00A8683D">
        <w:rPr>
          <w:noProof/>
        </w:rPr>
        <w:drawing>
          <wp:inline distT="0" distB="0" distL="0" distR="0" wp14:anchorId="1794553D" wp14:editId="3096B6B0">
            <wp:extent cx="5256670" cy="4281055"/>
            <wp:effectExtent l="0" t="0" r="1270" b="5715"/>
            <wp:docPr id="154" name="Picture 15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Graphical user interface, text&#10;&#10;Description automatically generated"/>
                    <pic:cNvPicPr/>
                  </pic:nvPicPr>
                  <pic:blipFill>
                    <a:blip r:embed="rId44"/>
                    <a:stretch>
                      <a:fillRect/>
                    </a:stretch>
                  </pic:blipFill>
                  <pic:spPr>
                    <a:xfrm>
                      <a:off x="0" y="0"/>
                      <a:ext cx="5263023" cy="4286229"/>
                    </a:xfrm>
                    <a:prstGeom prst="rect">
                      <a:avLst/>
                    </a:prstGeom>
                  </pic:spPr>
                </pic:pic>
              </a:graphicData>
            </a:graphic>
          </wp:inline>
        </w:drawing>
      </w:r>
    </w:p>
    <w:p w14:paraId="4E398D51" w14:textId="77777777" w:rsidR="00753ACC" w:rsidRPr="00626B23" w:rsidRDefault="00B27F6F" w:rsidP="003E6AD6">
      <w:pPr>
        <w:pStyle w:val="Caption"/>
        <w:jc w:val="center"/>
        <w:rPr>
          <w:iCs/>
        </w:rPr>
      </w:pPr>
      <w:r w:rsidRPr="003E6AD6">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2</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23</w:t>
      </w:r>
      <w:r w:rsidR="00215C96">
        <w:rPr>
          <w:i w:val="0"/>
          <w:iCs/>
        </w:rPr>
        <w:fldChar w:fldCharType="end"/>
      </w:r>
      <w:r w:rsidRPr="003E6AD6">
        <w:rPr>
          <w:i w:val="0"/>
          <w:iCs/>
        </w:rPr>
        <w:t xml:space="preserve"> Ex-post patikros vietoje</w:t>
      </w:r>
    </w:p>
    <w:p w14:paraId="10EF3CDD" w14:textId="77777777" w:rsidR="00753ACC" w:rsidRPr="00A8683D" w:rsidRDefault="00753ACC" w:rsidP="00DF40CE">
      <w:pPr>
        <w:pStyle w:val="Heading4"/>
      </w:pPr>
      <w:bookmarkStart w:id="654" w:name="_Toc138234263"/>
      <w:bookmarkStart w:id="655" w:name="_Toc150241045"/>
      <w:bookmarkStart w:id="656" w:name="_Toc452045833"/>
      <w:bookmarkStart w:id="657" w:name="_Toc92976799"/>
      <w:bookmarkStart w:id="658" w:name="_Toc159222212"/>
      <w:bookmarkStart w:id="659" w:name="BKM_D3ED5302_C1F9_4B99_B141_E6BDD10A149E"/>
      <w:bookmarkEnd w:id="651"/>
      <w:bookmarkEnd w:id="654"/>
      <w:bookmarkEnd w:id="655"/>
      <w:r w:rsidRPr="00A8683D">
        <w:t>Ex-Post ataskaitos</w:t>
      </w:r>
      <w:bookmarkEnd w:id="656"/>
      <w:bookmarkEnd w:id="657"/>
      <w:bookmarkEnd w:id="658"/>
    </w:p>
    <w:p w14:paraId="44FE94FF"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Ex-post</w:t>
      </w:r>
    </w:p>
    <w:p w14:paraId="75A6C2A4"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2015-11-11. </w:t>
      </w:r>
      <w:r w:rsidRPr="00A8683D">
        <w:rPr>
          <w:i/>
        </w:rPr>
        <w:t xml:space="preserve">Modifikuota </w:t>
      </w:r>
      <w:r w:rsidRPr="00A8683D">
        <w:t>2016-01-08.</w:t>
      </w:r>
    </w:p>
    <w:p w14:paraId="1985FCC6" w14:textId="77777777" w:rsidR="00753ACC" w:rsidRPr="00A8683D" w:rsidRDefault="00753ACC" w:rsidP="00753ACC">
      <w:pPr>
        <w:ind w:left="1440" w:hanging="1440"/>
        <w:rPr>
          <w:i/>
          <w:iCs/>
        </w:rPr>
      </w:pPr>
      <w:r w:rsidRPr="00A8683D">
        <w:rPr>
          <w:rFonts w:eastAsiaTheme="minorEastAsia"/>
          <w:i/>
          <w:iCs/>
          <w:color w:val="447524"/>
        </w:rPr>
        <w:t>Pastabos:</w:t>
      </w:r>
      <w:r w:rsidRPr="00A8683D">
        <w:rPr>
          <w:rStyle w:val="FieldLabel"/>
          <w:rFonts w:cs="Arial"/>
        </w:rPr>
        <w:tab/>
      </w:r>
    </w:p>
    <w:p w14:paraId="443F00AF" w14:textId="77777777" w:rsidR="00753ACC" w:rsidRPr="00A8683D" w:rsidRDefault="00753ACC" w:rsidP="00753ACC"/>
    <w:p w14:paraId="400A21BA" w14:textId="77777777" w:rsidR="00753ACC" w:rsidRPr="00A8683D" w:rsidRDefault="00753ACC" w:rsidP="00753ACC">
      <w:pPr>
        <w:ind w:left="1440" w:hanging="1440"/>
        <w:rPr>
          <w:rFonts w:eastAsiaTheme="minorEastAsia"/>
          <w:b/>
          <w:bCs/>
          <w:i/>
          <w:iCs/>
          <w:color w:val="447524"/>
          <w:u w:val="single"/>
        </w:rPr>
      </w:pPr>
      <w:bookmarkStart w:id="660" w:name="BKM_3494B20D_FF03_4A30_9BDE_0CDE08B90DF6"/>
      <w:bookmarkEnd w:id="660"/>
      <w:r w:rsidRPr="00A8683D">
        <w:rPr>
          <w:rFonts w:eastAsiaTheme="minorEastAsia"/>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7A9E7DB6"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5FBCA27A"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62B20E37"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63D84366" w14:textId="77777777" w:rsidR="00753ACC" w:rsidRPr="00A8683D" w:rsidRDefault="00753ACC">
            <w:pPr>
              <w:rPr>
                <w:b/>
              </w:rPr>
            </w:pPr>
            <w:r w:rsidRPr="00A8683D">
              <w:rPr>
                <w:b/>
              </w:rPr>
              <w:t>Pastabos</w:t>
            </w:r>
          </w:p>
        </w:tc>
      </w:tr>
      <w:tr w:rsidR="00753ACC" w:rsidRPr="00A8683D" w14:paraId="6632475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D49B145" w14:textId="77777777" w:rsidR="00753ACC" w:rsidRPr="00A8683D" w:rsidRDefault="00753ACC">
            <w:pPr>
              <w:pStyle w:val="Tekstaslentels"/>
            </w:pPr>
            <w:r w:rsidRPr="00A8683D">
              <w:t>Numeris</w:t>
            </w:r>
          </w:p>
        </w:tc>
        <w:tc>
          <w:tcPr>
            <w:tcW w:w="1980" w:type="dxa"/>
            <w:tcBorders>
              <w:top w:val="single" w:sz="2" w:space="0" w:color="auto"/>
              <w:left w:val="single" w:sz="2" w:space="0" w:color="auto"/>
              <w:bottom w:val="single" w:sz="2" w:space="0" w:color="auto"/>
              <w:right w:val="single" w:sz="2" w:space="0" w:color="auto"/>
            </w:tcBorders>
          </w:tcPr>
          <w:p w14:paraId="7F226B2B" w14:textId="77777777" w:rsidR="00753ACC" w:rsidRPr="00A8683D" w:rsidRDefault="00753ACC">
            <w:pPr>
              <w:pStyle w:val="Tekstaslentels"/>
            </w:pPr>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66765F48" w14:textId="77777777" w:rsidR="00753ACC" w:rsidRPr="00A8683D" w:rsidRDefault="00753ACC">
            <w:pPr>
              <w:pStyle w:val="Tekstaslentels"/>
            </w:pPr>
          </w:p>
        </w:tc>
      </w:tr>
      <w:tr w:rsidR="0013283A" w:rsidRPr="00A8683D" w14:paraId="33C22D4A"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1E89E71" w14:textId="77777777" w:rsidR="0013283A" w:rsidRPr="00A8683D" w:rsidRDefault="0013283A">
            <w:pPr>
              <w:pStyle w:val="Tekstaslentels"/>
            </w:pPr>
            <w:r>
              <w:lastRenderedPageBreak/>
              <w:t>Registracijos numeris</w:t>
            </w:r>
          </w:p>
        </w:tc>
        <w:tc>
          <w:tcPr>
            <w:tcW w:w="1980" w:type="dxa"/>
            <w:tcBorders>
              <w:top w:val="single" w:sz="2" w:space="0" w:color="auto"/>
              <w:left w:val="single" w:sz="2" w:space="0" w:color="auto"/>
              <w:bottom w:val="single" w:sz="2" w:space="0" w:color="auto"/>
              <w:right w:val="single" w:sz="2" w:space="0" w:color="auto"/>
            </w:tcBorders>
          </w:tcPr>
          <w:p w14:paraId="44131EDB" w14:textId="77777777" w:rsidR="0013283A" w:rsidRPr="00A8683D" w:rsidRDefault="00B17D2F">
            <w:pPr>
              <w:pStyle w:val="Tekstaslentels"/>
            </w:pPr>
            <w:r>
              <w:t>Tekstas</w:t>
            </w:r>
          </w:p>
        </w:tc>
        <w:tc>
          <w:tcPr>
            <w:tcW w:w="4680" w:type="dxa"/>
            <w:tcBorders>
              <w:top w:val="single" w:sz="2" w:space="0" w:color="auto"/>
              <w:left w:val="single" w:sz="2" w:space="0" w:color="auto"/>
              <w:bottom w:val="single" w:sz="2" w:space="0" w:color="auto"/>
              <w:right w:val="single" w:sz="2" w:space="0" w:color="auto"/>
            </w:tcBorders>
          </w:tcPr>
          <w:p w14:paraId="2C938E2D" w14:textId="77777777" w:rsidR="0013283A" w:rsidRPr="00A8683D" w:rsidRDefault="0013283A">
            <w:pPr>
              <w:pStyle w:val="Tekstaslentels"/>
            </w:pPr>
          </w:p>
        </w:tc>
      </w:tr>
      <w:tr w:rsidR="00753ACC" w:rsidRPr="00A8683D" w14:paraId="10E73B7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B503AA9" w14:textId="77777777" w:rsidR="00753ACC" w:rsidRPr="00A8683D" w:rsidRDefault="00753ACC">
            <w:pPr>
              <w:pStyle w:val="Tekstaslentels"/>
            </w:pPr>
            <w:bookmarkStart w:id="661" w:name="BKM_EF140637_4C18_4C98_907C_DED108276D02"/>
            <w:r w:rsidRPr="00A8683D">
              <w:t>Laikotarpis nuo</w:t>
            </w:r>
          </w:p>
        </w:tc>
        <w:tc>
          <w:tcPr>
            <w:tcW w:w="1980" w:type="dxa"/>
            <w:tcBorders>
              <w:top w:val="single" w:sz="2" w:space="0" w:color="auto"/>
              <w:left w:val="single" w:sz="2" w:space="0" w:color="auto"/>
              <w:bottom w:val="single" w:sz="2" w:space="0" w:color="auto"/>
              <w:right w:val="single" w:sz="2" w:space="0" w:color="auto"/>
            </w:tcBorders>
          </w:tcPr>
          <w:p w14:paraId="0FE749E0"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3709E01B" w14:textId="77777777" w:rsidR="00753ACC" w:rsidRPr="00A8683D" w:rsidRDefault="00753ACC">
            <w:pPr>
              <w:pStyle w:val="Tekstaslentels"/>
            </w:pPr>
          </w:p>
        </w:tc>
        <w:bookmarkEnd w:id="661"/>
      </w:tr>
      <w:tr w:rsidR="00753ACC" w:rsidRPr="00A8683D" w14:paraId="0C778B0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1E0D491" w14:textId="77777777" w:rsidR="00753ACC" w:rsidRPr="00A8683D" w:rsidRDefault="00753ACC">
            <w:pPr>
              <w:pStyle w:val="Tekstaslentels"/>
            </w:pPr>
            <w:bookmarkStart w:id="662" w:name="BKM_FFF8BF3E_91C6_44A6_A730_7CD92ECE0C2C"/>
            <w:r w:rsidRPr="00A8683D">
              <w:t>Laikotarpis iki</w:t>
            </w:r>
          </w:p>
        </w:tc>
        <w:tc>
          <w:tcPr>
            <w:tcW w:w="1980" w:type="dxa"/>
            <w:tcBorders>
              <w:top w:val="single" w:sz="2" w:space="0" w:color="auto"/>
              <w:left w:val="single" w:sz="2" w:space="0" w:color="auto"/>
              <w:bottom w:val="single" w:sz="2" w:space="0" w:color="auto"/>
              <w:right w:val="single" w:sz="2" w:space="0" w:color="auto"/>
            </w:tcBorders>
          </w:tcPr>
          <w:p w14:paraId="79478914"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4862AC44" w14:textId="77777777" w:rsidR="00753ACC" w:rsidRPr="00A8683D" w:rsidRDefault="00753ACC">
            <w:pPr>
              <w:pStyle w:val="Tekstaslentels"/>
            </w:pPr>
          </w:p>
        </w:tc>
        <w:bookmarkEnd w:id="662"/>
      </w:tr>
      <w:tr w:rsidR="00753ACC" w:rsidRPr="00A8683D" w14:paraId="119D8D52"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11DCC68" w14:textId="77777777" w:rsidR="00753ACC" w:rsidRPr="00A8683D" w:rsidRDefault="00753ACC">
            <w:pPr>
              <w:pStyle w:val="Tekstaslentels"/>
            </w:pPr>
            <w:bookmarkStart w:id="663" w:name="BKM_EAEED88D_FD42_49AD_893B_1AD187F0498C"/>
            <w:r w:rsidRPr="00A8683D">
              <w:t>Planuojama pateikimo data</w:t>
            </w:r>
          </w:p>
        </w:tc>
        <w:tc>
          <w:tcPr>
            <w:tcW w:w="1980" w:type="dxa"/>
            <w:tcBorders>
              <w:top w:val="single" w:sz="2" w:space="0" w:color="auto"/>
              <w:left w:val="single" w:sz="2" w:space="0" w:color="auto"/>
              <w:bottom w:val="single" w:sz="2" w:space="0" w:color="auto"/>
              <w:right w:val="single" w:sz="2" w:space="0" w:color="auto"/>
            </w:tcBorders>
          </w:tcPr>
          <w:p w14:paraId="4F37A073"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2413407C" w14:textId="77777777" w:rsidR="00753ACC" w:rsidRPr="00A8683D" w:rsidRDefault="00753ACC">
            <w:pPr>
              <w:pStyle w:val="Tekstaslentels"/>
            </w:pPr>
          </w:p>
        </w:tc>
        <w:bookmarkEnd w:id="663"/>
      </w:tr>
      <w:tr w:rsidR="00753ACC" w:rsidRPr="00A8683D" w14:paraId="6FD485B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4434613" w14:textId="77777777" w:rsidR="00753ACC" w:rsidRPr="00A8683D" w:rsidRDefault="00753ACC">
            <w:pPr>
              <w:pStyle w:val="Tekstaslentels"/>
            </w:pPr>
            <w:bookmarkStart w:id="664" w:name="BKM_8790125F_89EA_4AB6_9616_656150038218"/>
            <w:r w:rsidRPr="00A8683D">
              <w:t>Pateikta</w:t>
            </w:r>
          </w:p>
        </w:tc>
        <w:tc>
          <w:tcPr>
            <w:tcW w:w="1980" w:type="dxa"/>
            <w:tcBorders>
              <w:top w:val="single" w:sz="2" w:space="0" w:color="auto"/>
              <w:left w:val="single" w:sz="2" w:space="0" w:color="auto"/>
              <w:bottom w:val="single" w:sz="2" w:space="0" w:color="auto"/>
              <w:right w:val="single" w:sz="2" w:space="0" w:color="auto"/>
            </w:tcBorders>
          </w:tcPr>
          <w:p w14:paraId="03E42517"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626FA331" w14:textId="77777777" w:rsidR="00753ACC" w:rsidRPr="00A8683D" w:rsidRDefault="00753ACC">
            <w:pPr>
              <w:pStyle w:val="Tekstaslentels"/>
            </w:pPr>
          </w:p>
        </w:tc>
        <w:bookmarkEnd w:id="664"/>
      </w:tr>
      <w:tr w:rsidR="00753ACC" w:rsidRPr="00A8683D" w14:paraId="11AAF78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71A7B12" w14:textId="77777777" w:rsidR="00753ACC" w:rsidRPr="00A8683D" w:rsidRDefault="00753ACC">
            <w:pPr>
              <w:pStyle w:val="Tekstaslentels"/>
            </w:pPr>
            <w:bookmarkStart w:id="665" w:name="BKM_2E7F1447_7DFA_4EC0_B36A_EFEF6E0E5D61"/>
            <w:r w:rsidRPr="00A8683D">
              <w:t>Išnagrinėjimo terminas</w:t>
            </w:r>
          </w:p>
        </w:tc>
        <w:tc>
          <w:tcPr>
            <w:tcW w:w="1980" w:type="dxa"/>
            <w:tcBorders>
              <w:top w:val="single" w:sz="2" w:space="0" w:color="auto"/>
              <w:left w:val="single" w:sz="2" w:space="0" w:color="auto"/>
              <w:bottom w:val="single" w:sz="2" w:space="0" w:color="auto"/>
              <w:right w:val="single" w:sz="2" w:space="0" w:color="auto"/>
            </w:tcBorders>
          </w:tcPr>
          <w:p w14:paraId="5DF0475D"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65EEB537" w14:textId="77777777" w:rsidR="00753ACC" w:rsidRPr="00A8683D" w:rsidRDefault="00753ACC">
            <w:pPr>
              <w:pStyle w:val="Tekstaslentels"/>
            </w:pPr>
          </w:p>
        </w:tc>
        <w:bookmarkEnd w:id="665"/>
      </w:tr>
      <w:tr w:rsidR="00753ACC" w:rsidRPr="00A8683D" w14:paraId="1AE4BD6F"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6E74CEF" w14:textId="77777777" w:rsidR="00753ACC" w:rsidRPr="00A8683D" w:rsidRDefault="00753ACC">
            <w:pPr>
              <w:pStyle w:val="Tekstaslentels"/>
            </w:pPr>
            <w:bookmarkStart w:id="666" w:name="BKM_F7D68885_58AA_4548_B050_AFEA9955E1F0"/>
            <w:r w:rsidRPr="00A8683D">
              <w:t>Atsakingo asmens vardas pavardė</w:t>
            </w:r>
          </w:p>
        </w:tc>
        <w:tc>
          <w:tcPr>
            <w:tcW w:w="1980" w:type="dxa"/>
            <w:tcBorders>
              <w:top w:val="single" w:sz="2" w:space="0" w:color="auto"/>
              <w:left w:val="single" w:sz="2" w:space="0" w:color="auto"/>
              <w:bottom w:val="single" w:sz="2" w:space="0" w:color="auto"/>
              <w:right w:val="single" w:sz="2" w:space="0" w:color="auto"/>
            </w:tcBorders>
          </w:tcPr>
          <w:p w14:paraId="527F6AED"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D35FAD5" w14:textId="77777777" w:rsidR="00753ACC" w:rsidRPr="00A8683D" w:rsidRDefault="00753ACC">
            <w:pPr>
              <w:pStyle w:val="Tekstaslentels"/>
            </w:pPr>
          </w:p>
        </w:tc>
        <w:bookmarkEnd w:id="666"/>
      </w:tr>
      <w:tr w:rsidR="00753ACC" w:rsidRPr="00A8683D" w14:paraId="0884A9D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4440F22" w14:textId="77777777" w:rsidR="00753ACC" w:rsidRPr="00A8683D" w:rsidRDefault="00753ACC">
            <w:pPr>
              <w:pStyle w:val="Tekstaslentels"/>
            </w:pPr>
            <w:bookmarkStart w:id="667" w:name="BKM_A167D56E_9F07_49ED_B52D_E0AA0B26B8E6"/>
            <w:r w:rsidRPr="00A8683D">
              <w:t>Atsakingo asmens tel. Nr.</w:t>
            </w:r>
          </w:p>
        </w:tc>
        <w:tc>
          <w:tcPr>
            <w:tcW w:w="1980" w:type="dxa"/>
            <w:tcBorders>
              <w:top w:val="single" w:sz="2" w:space="0" w:color="auto"/>
              <w:left w:val="single" w:sz="2" w:space="0" w:color="auto"/>
              <w:bottom w:val="single" w:sz="2" w:space="0" w:color="auto"/>
              <w:right w:val="single" w:sz="2" w:space="0" w:color="auto"/>
            </w:tcBorders>
          </w:tcPr>
          <w:p w14:paraId="520573F3"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63E20FF" w14:textId="77777777" w:rsidR="00753ACC" w:rsidRPr="00A8683D" w:rsidRDefault="00753ACC">
            <w:pPr>
              <w:pStyle w:val="Tekstaslentels"/>
            </w:pPr>
          </w:p>
        </w:tc>
        <w:bookmarkEnd w:id="667"/>
      </w:tr>
      <w:tr w:rsidR="00753ACC" w:rsidRPr="00A8683D" w14:paraId="65FE9875"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4733580" w14:textId="77777777" w:rsidR="00753ACC" w:rsidRPr="00A8683D" w:rsidRDefault="00753ACC">
            <w:pPr>
              <w:pStyle w:val="Tekstaslentels"/>
            </w:pPr>
            <w:bookmarkStart w:id="668" w:name="BKM_06D51319_EC26_416D_8C8F_FB6235ADB385"/>
            <w:r w:rsidRPr="00A8683D">
              <w:t>Atsakingo asmens el. paštas</w:t>
            </w:r>
          </w:p>
        </w:tc>
        <w:tc>
          <w:tcPr>
            <w:tcW w:w="1980" w:type="dxa"/>
            <w:tcBorders>
              <w:top w:val="single" w:sz="2" w:space="0" w:color="auto"/>
              <w:left w:val="single" w:sz="2" w:space="0" w:color="auto"/>
              <w:bottom w:val="single" w:sz="2" w:space="0" w:color="auto"/>
              <w:right w:val="single" w:sz="2" w:space="0" w:color="auto"/>
            </w:tcBorders>
          </w:tcPr>
          <w:p w14:paraId="32D85E65"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1AA1BF0" w14:textId="77777777" w:rsidR="00753ACC" w:rsidRPr="00A8683D" w:rsidRDefault="00753ACC">
            <w:pPr>
              <w:pStyle w:val="Tekstaslentels"/>
            </w:pPr>
          </w:p>
        </w:tc>
        <w:bookmarkEnd w:id="668"/>
      </w:tr>
      <w:tr w:rsidR="00753ACC" w:rsidRPr="00A8683D" w14:paraId="6682CD38"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32BAB46" w14:textId="77777777" w:rsidR="00753ACC" w:rsidRPr="00A8683D" w:rsidRDefault="00753ACC">
            <w:pPr>
              <w:pStyle w:val="Tekstaslentels"/>
            </w:pPr>
            <w:bookmarkStart w:id="669" w:name="BKM_3D51C776_D708_462D_926E_FFF2F0D376B1"/>
            <w:r w:rsidRPr="00A8683D">
              <w:t>Būsena</w:t>
            </w:r>
          </w:p>
        </w:tc>
        <w:tc>
          <w:tcPr>
            <w:tcW w:w="1980" w:type="dxa"/>
            <w:tcBorders>
              <w:top w:val="single" w:sz="2" w:space="0" w:color="auto"/>
              <w:left w:val="single" w:sz="2" w:space="0" w:color="auto"/>
              <w:bottom w:val="single" w:sz="2" w:space="0" w:color="auto"/>
              <w:right w:val="single" w:sz="2" w:space="0" w:color="auto"/>
            </w:tcBorders>
          </w:tcPr>
          <w:p w14:paraId="6D569669"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2DD52F42" w14:textId="77777777" w:rsidR="00753ACC" w:rsidRPr="00A8683D" w:rsidRDefault="00753ACC">
            <w:pPr>
              <w:pStyle w:val="Tekstaslentels"/>
            </w:pPr>
            <w:r w:rsidRPr="00A8683D">
              <w:t>Pagal Ex-post ataskaitų būsenų diagramą.</w:t>
            </w:r>
          </w:p>
        </w:tc>
        <w:bookmarkEnd w:id="669"/>
      </w:tr>
    </w:tbl>
    <w:p w14:paraId="4307B9CE" w14:textId="77777777" w:rsidR="00753ACC" w:rsidRPr="00A8683D" w:rsidRDefault="00753ACC" w:rsidP="00753ACC"/>
    <w:p w14:paraId="1A6FF339" w14:textId="77777777" w:rsidR="00753ACC" w:rsidRPr="00A8683D" w:rsidRDefault="00753ACC" w:rsidP="00753ACC"/>
    <w:p w14:paraId="53D28DF3" w14:textId="77777777" w:rsidR="00753ACC" w:rsidRPr="00A8683D" w:rsidRDefault="00753ACC" w:rsidP="00753ACC">
      <w:pPr>
        <w:ind w:left="1440" w:hanging="1440"/>
        <w:rPr>
          <w:rFonts w:eastAsiaTheme="minorEastAsia"/>
          <w:b/>
          <w:bCs/>
          <w:color w:val="447524"/>
          <w:u w:val="single"/>
        </w:rPr>
      </w:pPr>
      <w:r w:rsidRPr="00A8683D">
        <w:rPr>
          <w:rFonts w:eastAsiaTheme="minorEastAsia"/>
          <w:b/>
          <w:bCs/>
          <w:i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6FAB613D"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4F9C7E9D"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1B236FC"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6CF4353D" w14:textId="77777777" w:rsidR="00753ACC" w:rsidRPr="00A8683D" w:rsidRDefault="00753ACC">
            <w:pPr>
              <w:rPr>
                <w:b/>
              </w:rPr>
            </w:pPr>
            <w:r w:rsidRPr="00A8683D">
              <w:rPr>
                <w:b/>
              </w:rPr>
              <w:t>Pastabos</w:t>
            </w:r>
          </w:p>
        </w:tc>
      </w:tr>
      <w:tr w:rsidR="00753ACC" w:rsidRPr="00A8683D" w14:paraId="15030874"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1CBE5993"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4D7F0BFB"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Ex-Post ataskaitos. </w:t>
            </w:r>
          </w:p>
          <w:p w14:paraId="1DFB8323"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54E29F38" w14:textId="77777777" w:rsidR="00753ACC" w:rsidRPr="00A8683D" w:rsidRDefault="00753ACC"/>
        </w:tc>
      </w:tr>
      <w:tr w:rsidR="00753ACC" w:rsidRPr="00A8683D" w14:paraId="31B3EB71"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30680D34"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22CF4D2C"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Ex-Post ataskaitos pastabos. </w:t>
            </w:r>
          </w:p>
          <w:p w14:paraId="05D05D31"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Ex-Post ataskaitos.</w:t>
            </w:r>
          </w:p>
        </w:tc>
        <w:tc>
          <w:tcPr>
            <w:tcW w:w="1710" w:type="dxa"/>
            <w:tcBorders>
              <w:top w:val="single" w:sz="2" w:space="0" w:color="auto"/>
              <w:left w:val="single" w:sz="2" w:space="0" w:color="auto"/>
              <w:bottom w:val="single" w:sz="2" w:space="0" w:color="auto"/>
              <w:right w:val="single" w:sz="2" w:space="0" w:color="auto"/>
            </w:tcBorders>
          </w:tcPr>
          <w:p w14:paraId="2593C9DD" w14:textId="77777777" w:rsidR="00753ACC" w:rsidRPr="00A8683D" w:rsidRDefault="00753ACC"/>
        </w:tc>
      </w:tr>
      <w:tr w:rsidR="00753ACC" w:rsidRPr="00A8683D" w14:paraId="7C5B1DB5"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E5C24D1"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0FFD4CCE"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Ex-Post ataskaitos dokumentai. </w:t>
            </w:r>
          </w:p>
          <w:p w14:paraId="03783D60"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Ex-Post ataskaitos.</w:t>
            </w:r>
          </w:p>
        </w:tc>
        <w:tc>
          <w:tcPr>
            <w:tcW w:w="1710" w:type="dxa"/>
            <w:tcBorders>
              <w:top w:val="single" w:sz="2" w:space="0" w:color="auto"/>
              <w:left w:val="single" w:sz="2" w:space="0" w:color="auto"/>
              <w:bottom w:val="single" w:sz="2" w:space="0" w:color="auto"/>
              <w:right w:val="single" w:sz="2" w:space="0" w:color="auto"/>
            </w:tcBorders>
          </w:tcPr>
          <w:p w14:paraId="36D74ABE" w14:textId="77777777" w:rsidR="00753ACC" w:rsidRPr="00A8683D" w:rsidRDefault="00753ACC"/>
        </w:tc>
      </w:tr>
      <w:tr w:rsidR="00753ACC" w:rsidRPr="00A8683D" w14:paraId="23B1BFCB"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E8F9BEB"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765D6740"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Ex-Post ataskaitos patikros lapai. </w:t>
            </w:r>
          </w:p>
          <w:p w14:paraId="784EFD21"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Ex-Post ataskaitos.</w:t>
            </w:r>
          </w:p>
        </w:tc>
        <w:tc>
          <w:tcPr>
            <w:tcW w:w="1710" w:type="dxa"/>
            <w:tcBorders>
              <w:top w:val="single" w:sz="2" w:space="0" w:color="auto"/>
              <w:left w:val="single" w:sz="2" w:space="0" w:color="auto"/>
              <w:bottom w:val="single" w:sz="2" w:space="0" w:color="auto"/>
              <w:right w:val="single" w:sz="2" w:space="0" w:color="auto"/>
            </w:tcBorders>
          </w:tcPr>
          <w:p w14:paraId="0951D700" w14:textId="77777777" w:rsidR="00753ACC" w:rsidRPr="00A8683D" w:rsidRDefault="00753ACC"/>
        </w:tc>
      </w:tr>
      <w:tr w:rsidR="00753ACC" w:rsidRPr="00A8683D" w14:paraId="4D80E42D"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75178956"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22FCAA18"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Ex-Post ataskaitos atsakingi asmenys. </w:t>
            </w:r>
          </w:p>
          <w:p w14:paraId="52162C51"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Ex-Post ataskaitos.</w:t>
            </w:r>
          </w:p>
        </w:tc>
        <w:tc>
          <w:tcPr>
            <w:tcW w:w="1710" w:type="dxa"/>
            <w:tcBorders>
              <w:top w:val="single" w:sz="2" w:space="0" w:color="auto"/>
              <w:left w:val="single" w:sz="2" w:space="0" w:color="auto"/>
              <w:bottom w:val="single" w:sz="2" w:space="0" w:color="auto"/>
              <w:right w:val="single" w:sz="2" w:space="0" w:color="auto"/>
            </w:tcBorders>
          </w:tcPr>
          <w:p w14:paraId="37AEF1D9" w14:textId="77777777" w:rsidR="00753ACC" w:rsidRPr="00A8683D" w:rsidRDefault="00753ACC"/>
        </w:tc>
      </w:tr>
      <w:tr w:rsidR="00753ACC" w:rsidRPr="00A8683D" w14:paraId="5DBE5098"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64BE8416"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7BDE35DA"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Ex-Post ataskaitų būsenų istorija. </w:t>
            </w:r>
          </w:p>
          <w:p w14:paraId="16C4E1B0"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Ex-Post ataskaitos.</w:t>
            </w:r>
          </w:p>
        </w:tc>
        <w:tc>
          <w:tcPr>
            <w:tcW w:w="1710" w:type="dxa"/>
            <w:tcBorders>
              <w:top w:val="single" w:sz="2" w:space="0" w:color="auto"/>
              <w:left w:val="single" w:sz="2" w:space="0" w:color="auto"/>
              <w:bottom w:val="single" w:sz="2" w:space="0" w:color="auto"/>
              <w:right w:val="single" w:sz="2" w:space="0" w:color="auto"/>
            </w:tcBorders>
          </w:tcPr>
          <w:p w14:paraId="1A12C939" w14:textId="77777777" w:rsidR="00753ACC" w:rsidRPr="00A8683D" w:rsidRDefault="00753ACC"/>
        </w:tc>
      </w:tr>
      <w:tr w:rsidR="00753ACC" w:rsidRPr="00A8683D" w14:paraId="184973C6"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6926BC98"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0E1E0A35"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Subjekto informaciniai pranešimai. </w:t>
            </w:r>
          </w:p>
          <w:p w14:paraId="317A57D1"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Ex-Post ataskaitos.</w:t>
            </w:r>
          </w:p>
        </w:tc>
        <w:tc>
          <w:tcPr>
            <w:tcW w:w="1710" w:type="dxa"/>
            <w:tcBorders>
              <w:top w:val="single" w:sz="2" w:space="0" w:color="auto"/>
              <w:left w:val="single" w:sz="2" w:space="0" w:color="auto"/>
              <w:bottom w:val="single" w:sz="2" w:space="0" w:color="auto"/>
              <w:right w:val="single" w:sz="2" w:space="0" w:color="auto"/>
            </w:tcBorders>
          </w:tcPr>
          <w:p w14:paraId="3D87A81F" w14:textId="77777777" w:rsidR="00753ACC" w:rsidRPr="00A8683D" w:rsidRDefault="00753ACC"/>
        </w:tc>
      </w:tr>
      <w:bookmarkEnd w:id="659"/>
      <w:tr w:rsidR="00302287" w:rsidRPr="00A8683D" w14:paraId="4F41B237"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4EB237B" w14:textId="77777777" w:rsidR="00302287" w:rsidRPr="00A8683D" w:rsidRDefault="00302287" w:rsidP="00302287"/>
        </w:tc>
        <w:tc>
          <w:tcPr>
            <w:tcW w:w="5220" w:type="dxa"/>
            <w:tcBorders>
              <w:top w:val="single" w:sz="2" w:space="0" w:color="auto"/>
              <w:left w:val="single" w:sz="2" w:space="0" w:color="auto"/>
              <w:bottom w:val="single" w:sz="2" w:space="0" w:color="auto"/>
              <w:right w:val="single" w:sz="2" w:space="0" w:color="auto"/>
            </w:tcBorders>
          </w:tcPr>
          <w:p w14:paraId="5BBD1A7F" w14:textId="77777777" w:rsidR="00302287" w:rsidRPr="00A8683D" w:rsidRDefault="00302287" w:rsidP="00302287">
            <w:pPr>
              <w:pStyle w:val="Tekstaslentels"/>
            </w:pPr>
            <w:r w:rsidRPr="00A8683D">
              <w:rPr>
                <w:b/>
              </w:rPr>
              <w:t xml:space="preserve"> </w:t>
            </w:r>
            <w:r w:rsidRPr="00A8683D">
              <w:t xml:space="preserve"> </w:t>
            </w:r>
            <w:r w:rsidRPr="00A8683D">
              <w:rPr>
                <w:b/>
              </w:rPr>
              <w:t>0..*</w:t>
            </w:r>
            <w:r w:rsidRPr="00A8683D">
              <w:rPr>
                <w:b/>
              </w:rPr>
              <w:tab/>
            </w:r>
            <w:r w:rsidRPr="00A8683D">
              <w:t xml:space="preserve"> </w:t>
            </w:r>
            <w:r w:rsidR="00C43A71">
              <w:t>Ex-Post ataskaitos kita informacija</w:t>
            </w:r>
          </w:p>
          <w:p w14:paraId="00AE5ACC" w14:textId="77777777" w:rsidR="00302287" w:rsidRPr="00A8683D" w:rsidRDefault="00302287" w:rsidP="00302287">
            <w:pPr>
              <w:pStyle w:val="Tekstaslentels"/>
              <w:rPr>
                <w:b/>
              </w:rPr>
            </w:pPr>
            <w:r w:rsidRPr="00A8683D">
              <w:rPr>
                <w:b/>
              </w:rPr>
              <w:t xml:space="preserve"> </w:t>
            </w:r>
            <w:r w:rsidRPr="00A8683D">
              <w:t xml:space="preserve"> </w:t>
            </w:r>
            <w:r w:rsidRPr="00A8683D">
              <w:rPr>
                <w:b/>
              </w:rPr>
              <w:t>1</w:t>
            </w:r>
            <w:r w:rsidRPr="00A8683D">
              <w:rPr>
                <w:b/>
              </w:rPr>
              <w:tab/>
            </w:r>
            <w:r w:rsidRPr="00A8683D">
              <w:t>Ex-Post ataskaitos.</w:t>
            </w:r>
          </w:p>
        </w:tc>
        <w:tc>
          <w:tcPr>
            <w:tcW w:w="1710" w:type="dxa"/>
            <w:tcBorders>
              <w:top w:val="single" w:sz="2" w:space="0" w:color="auto"/>
              <w:left w:val="single" w:sz="2" w:space="0" w:color="auto"/>
              <w:bottom w:val="single" w:sz="2" w:space="0" w:color="auto"/>
              <w:right w:val="single" w:sz="2" w:space="0" w:color="auto"/>
            </w:tcBorders>
          </w:tcPr>
          <w:p w14:paraId="3BDE03B9" w14:textId="77777777" w:rsidR="00302287" w:rsidRPr="00A8683D" w:rsidRDefault="00302287" w:rsidP="00302287"/>
        </w:tc>
      </w:tr>
      <w:tr w:rsidR="00302287" w:rsidRPr="00A8683D" w14:paraId="5FDA665F"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65EBD67" w14:textId="77777777" w:rsidR="00302287" w:rsidRPr="00A8683D" w:rsidRDefault="00302287" w:rsidP="00302287"/>
        </w:tc>
        <w:tc>
          <w:tcPr>
            <w:tcW w:w="5220" w:type="dxa"/>
            <w:tcBorders>
              <w:top w:val="single" w:sz="2" w:space="0" w:color="auto"/>
              <w:left w:val="single" w:sz="2" w:space="0" w:color="auto"/>
              <w:bottom w:val="single" w:sz="2" w:space="0" w:color="auto"/>
              <w:right w:val="single" w:sz="2" w:space="0" w:color="auto"/>
            </w:tcBorders>
          </w:tcPr>
          <w:p w14:paraId="1B94CE98" w14:textId="77777777" w:rsidR="00302287" w:rsidRPr="00A8683D" w:rsidRDefault="00302287" w:rsidP="00302287">
            <w:pPr>
              <w:pStyle w:val="Tekstaslentels"/>
            </w:pPr>
            <w:r w:rsidRPr="00A8683D">
              <w:rPr>
                <w:b/>
              </w:rPr>
              <w:t xml:space="preserve"> </w:t>
            </w:r>
            <w:r w:rsidRPr="00A8683D">
              <w:t xml:space="preserve"> </w:t>
            </w:r>
            <w:r w:rsidRPr="00A8683D">
              <w:rPr>
                <w:b/>
              </w:rPr>
              <w:t>0..*</w:t>
            </w:r>
            <w:r w:rsidRPr="00A8683D">
              <w:rPr>
                <w:b/>
              </w:rPr>
              <w:tab/>
            </w:r>
            <w:r w:rsidRPr="00A8683D">
              <w:t xml:space="preserve">Projekto rizikos rodiklio detalės. </w:t>
            </w:r>
          </w:p>
          <w:p w14:paraId="36C65D35" w14:textId="77777777" w:rsidR="00302287" w:rsidRPr="00A8683D" w:rsidRDefault="00302287" w:rsidP="00302287">
            <w:pPr>
              <w:pStyle w:val="Tekstaslentels"/>
            </w:pPr>
            <w:r w:rsidRPr="00A8683D">
              <w:rPr>
                <w:b/>
              </w:rPr>
              <w:t xml:space="preserve"> </w:t>
            </w:r>
            <w:r w:rsidRPr="00A8683D">
              <w:t xml:space="preserve"> </w:t>
            </w:r>
            <w:r w:rsidRPr="00A8683D">
              <w:rPr>
                <w:b/>
              </w:rPr>
              <w:t>0..1</w:t>
            </w:r>
            <w:r w:rsidRPr="00A8683D">
              <w:rPr>
                <w:b/>
              </w:rPr>
              <w:tab/>
            </w:r>
            <w:r w:rsidRPr="00A8683D">
              <w:t>Ex-Post ataskaitos.</w:t>
            </w:r>
          </w:p>
        </w:tc>
        <w:tc>
          <w:tcPr>
            <w:tcW w:w="1710" w:type="dxa"/>
            <w:tcBorders>
              <w:top w:val="single" w:sz="2" w:space="0" w:color="auto"/>
              <w:left w:val="single" w:sz="2" w:space="0" w:color="auto"/>
              <w:bottom w:val="single" w:sz="2" w:space="0" w:color="auto"/>
              <w:right w:val="single" w:sz="2" w:space="0" w:color="auto"/>
            </w:tcBorders>
          </w:tcPr>
          <w:p w14:paraId="72F298BC" w14:textId="77777777" w:rsidR="00302287" w:rsidRPr="00A8683D" w:rsidRDefault="00302287" w:rsidP="00302287"/>
        </w:tc>
      </w:tr>
    </w:tbl>
    <w:p w14:paraId="589630F0" w14:textId="77777777" w:rsidR="00753ACC" w:rsidRPr="00A8683D" w:rsidRDefault="00753ACC" w:rsidP="00DF40CE">
      <w:pPr>
        <w:pStyle w:val="Heading4"/>
      </w:pPr>
      <w:bookmarkStart w:id="670" w:name="_Toc452045834"/>
      <w:bookmarkStart w:id="671" w:name="_Toc92976800"/>
      <w:bookmarkStart w:id="672" w:name="_Toc159222213"/>
      <w:bookmarkStart w:id="673" w:name="BKM_9A112601_6D10_418B_A50F_3CCDC0ABE39E"/>
      <w:r w:rsidRPr="00A8683D">
        <w:t>Ex-Post ataskaitos dokumentai</w:t>
      </w:r>
      <w:bookmarkEnd w:id="670"/>
      <w:bookmarkEnd w:id="671"/>
      <w:bookmarkEnd w:id="672"/>
    </w:p>
    <w:p w14:paraId="14E04CA5"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Ex-post</w:t>
      </w:r>
    </w:p>
    <w:p w14:paraId="7BE9072A"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2015-11-11. </w:t>
      </w:r>
    </w:p>
    <w:p w14:paraId="35C4E36C" w14:textId="77777777" w:rsidR="00753ACC" w:rsidRPr="00A8683D" w:rsidRDefault="00753ACC" w:rsidP="00753ACC">
      <w:pPr>
        <w:ind w:left="1440" w:hanging="1440"/>
      </w:pPr>
      <w:r w:rsidRPr="00A8683D">
        <w:rPr>
          <w:rFonts w:eastAsiaTheme="minorEastAsia"/>
          <w:i/>
          <w:iCs/>
          <w:color w:val="447524"/>
        </w:rPr>
        <w:t>Pastabos:</w:t>
      </w:r>
    </w:p>
    <w:p w14:paraId="5D55882A" w14:textId="77777777" w:rsidR="00753ACC" w:rsidRPr="00A8683D" w:rsidRDefault="00753ACC" w:rsidP="00753ACC"/>
    <w:p w14:paraId="35559C9C" w14:textId="77777777" w:rsidR="00753ACC" w:rsidRPr="00A8683D" w:rsidRDefault="00753ACC" w:rsidP="00753ACC"/>
    <w:p w14:paraId="3065CEFC" w14:textId="77777777" w:rsidR="00753ACC" w:rsidRPr="00A8683D" w:rsidRDefault="00753ACC" w:rsidP="00753ACC"/>
    <w:p w14:paraId="4CC269DF" w14:textId="77777777" w:rsidR="00753ACC" w:rsidRPr="00A8683D" w:rsidRDefault="00753ACC" w:rsidP="00753ACC">
      <w:pPr>
        <w:ind w:left="1440" w:hanging="1440"/>
        <w:rPr>
          <w:rFonts w:eastAsiaTheme="minorEastAsia"/>
          <w:b/>
          <w:bCs/>
          <w:i/>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23967FBD"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59645F0F"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7A9FB47D"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5BDC0AC8" w14:textId="77777777" w:rsidR="00753ACC" w:rsidRPr="00A8683D" w:rsidRDefault="00753ACC">
            <w:pPr>
              <w:rPr>
                <w:b/>
              </w:rPr>
            </w:pPr>
            <w:r w:rsidRPr="00A8683D">
              <w:rPr>
                <w:b/>
              </w:rPr>
              <w:t>Pastabos</w:t>
            </w:r>
          </w:p>
        </w:tc>
      </w:tr>
      <w:tr w:rsidR="00753ACC" w:rsidRPr="00A8683D" w14:paraId="2670469F"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FAF2A68"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5DFAD330"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Ex-Post ataskaitos dokumentai. </w:t>
            </w:r>
          </w:p>
          <w:p w14:paraId="7A84B87E"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Ex-Post ataskaitos.</w:t>
            </w:r>
          </w:p>
        </w:tc>
        <w:tc>
          <w:tcPr>
            <w:tcW w:w="1710" w:type="dxa"/>
            <w:tcBorders>
              <w:top w:val="single" w:sz="2" w:space="0" w:color="auto"/>
              <w:left w:val="single" w:sz="2" w:space="0" w:color="auto"/>
              <w:bottom w:val="single" w:sz="2" w:space="0" w:color="auto"/>
              <w:right w:val="single" w:sz="2" w:space="0" w:color="auto"/>
            </w:tcBorders>
          </w:tcPr>
          <w:p w14:paraId="50A6B4BB" w14:textId="77777777" w:rsidR="00753ACC" w:rsidRPr="00A8683D" w:rsidRDefault="00753ACC"/>
        </w:tc>
      </w:tr>
      <w:tr w:rsidR="00753ACC" w:rsidRPr="00A8683D" w14:paraId="7AD209D3"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3C520FB0"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3330A92E" w14:textId="77777777" w:rsidR="00753ACC" w:rsidRPr="00A8683D" w:rsidRDefault="00753ACC">
            <w:pPr>
              <w:pStyle w:val="Tekstaslentels"/>
            </w:pPr>
            <w:r w:rsidRPr="00A8683D">
              <w:rPr>
                <w:b/>
              </w:rPr>
              <w:t xml:space="preserve"> </w:t>
            </w:r>
            <w:r w:rsidRPr="00A8683D">
              <w:t xml:space="preserve"> </w:t>
            </w:r>
            <w:r w:rsidRPr="00A8683D">
              <w:rPr>
                <w:b/>
              </w:rPr>
              <w:tab/>
            </w:r>
            <w:r w:rsidRPr="00A8683D">
              <w:t xml:space="preserve">Ex-Post ataskaitos dokumentai. </w:t>
            </w:r>
          </w:p>
          <w:p w14:paraId="6CD7262C" w14:textId="77777777" w:rsidR="00753ACC" w:rsidRPr="00A8683D" w:rsidRDefault="00753ACC">
            <w:pPr>
              <w:pStyle w:val="Tekstaslentels"/>
            </w:pPr>
            <w:r w:rsidRPr="00A8683D">
              <w:rPr>
                <w:b/>
              </w:rPr>
              <w:t xml:space="preserve"> </w:t>
            </w:r>
            <w:r w:rsidRPr="00A8683D">
              <w:t xml:space="preserve"> </w:t>
            </w:r>
            <w:r w:rsidRPr="00A8683D">
              <w:rPr>
                <w:b/>
              </w:rPr>
              <w:tab/>
            </w:r>
            <w:r w:rsidRPr="00A8683D">
              <w:t>Dokumentai.</w:t>
            </w:r>
          </w:p>
        </w:tc>
        <w:tc>
          <w:tcPr>
            <w:tcW w:w="1710" w:type="dxa"/>
            <w:tcBorders>
              <w:top w:val="single" w:sz="2" w:space="0" w:color="auto"/>
              <w:left w:val="single" w:sz="2" w:space="0" w:color="auto"/>
              <w:bottom w:val="single" w:sz="2" w:space="0" w:color="auto"/>
              <w:right w:val="single" w:sz="2" w:space="0" w:color="auto"/>
            </w:tcBorders>
          </w:tcPr>
          <w:p w14:paraId="14E0455F" w14:textId="77777777" w:rsidR="00753ACC" w:rsidRPr="00A8683D" w:rsidRDefault="00753ACC"/>
        </w:tc>
        <w:bookmarkEnd w:id="673"/>
      </w:tr>
    </w:tbl>
    <w:p w14:paraId="66CFEC52" w14:textId="77777777" w:rsidR="00753ACC" w:rsidRPr="00A8683D" w:rsidRDefault="00753ACC" w:rsidP="00DF40CE">
      <w:pPr>
        <w:pStyle w:val="Heading4"/>
      </w:pPr>
      <w:bookmarkStart w:id="674" w:name="_Toc452045835"/>
      <w:bookmarkStart w:id="675" w:name="_Toc92976801"/>
      <w:bookmarkStart w:id="676" w:name="_Toc159222214"/>
      <w:bookmarkStart w:id="677" w:name="BKM_CB825062_53E0_4E7B_BC4C_7C3137B98734"/>
      <w:r w:rsidRPr="00A8683D">
        <w:t>Ex-Post ataskaitos pastabos</w:t>
      </w:r>
      <w:bookmarkEnd w:id="674"/>
      <w:bookmarkEnd w:id="675"/>
      <w:bookmarkEnd w:id="676"/>
    </w:p>
    <w:p w14:paraId="51A9EB9E"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Ex-post</w:t>
      </w:r>
    </w:p>
    <w:p w14:paraId="7EC0E077"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2015-11-11. </w:t>
      </w:r>
    </w:p>
    <w:p w14:paraId="48702DCA" w14:textId="77777777" w:rsidR="00753ACC" w:rsidRPr="00A8683D" w:rsidRDefault="00753ACC" w:rsidP="00753ACC">
      <w:pPr>
        <w:ind w:left="1440" w:hanging="1440"/>
      </w:pPr>
      <w:r w:rsidRPr="00A8683D">
        <w:rPr>
          <w:rFonts w:eastAsiaTheme="minorEastAsia"/>
          <w:i/>
          <w:iCs/>
          <w:color w:val="447524"/>
        </w:rPr>
        <w:t>Pastabos:</w:t>
      </w:r>
    </w:p>
    <w:p w14:paraId="12998244" w14:textId="77777777" w:rsidR="00753ACC" w:rsidRPr="00A8683D" w:rsidRDefault="00753ACC" w:rsidP="00753ACC"/>
    <w:p w14:paraId="2627230D" w14:textId="77777777" w:rsidR="00753ACC" w:rsidRPr="00A8683D" w:rsidRDefault="00753ACC" w:rsidP="00753ACC"/>
    <w:p w14:paraId="467873FA" w14:textId="77777777" w:rsidR="00753ACC" w:rsidRPr="00A8683D" w:rsidRDefault="00753ACC" w:rsidP="00753ACC"/>
    <w:p w14:paraId="160617E3" w14:textId="77777777" w:rsidR="00753ACC" w:rsidRPr="00A8683D" w:rsidRDefault="00753ACC" w:rsidP="00753ACC">
      <w:pPr>
        <w:ind w:left="1440" w:hanging="1440"/>
        <w:rPr>
          <w:rFonts w:eastAsiaTheme="minorEastAsia"/>
          <w:b/>
          <w:bCs/>
          <w:i/>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44553BC8"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02CF1FAF"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EFF233C"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7CF7AA82" w14:textId="77777777" w:rsidR="00753ACC" w:rsidRPr="00A8683D" w:rsidRDefault="00753ACC">
            <w:pPr>
              <w:rPr>
                <w:b/>
              </w:rPr>
            </w:pPr>
            <w:r w:rsidRPr="00A8683D">
              <w:rPr>
                <w:b/>
              </w:rPr>
              <w:t>Pastabos</w:t>
            </w:r>
          </w:p>
        </w:tc>
      </w:tr>
      <w:tr w:rsidR="00753ACC" w:rsidRPr="00A8683D" w14:paraId="36009324"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14E3398E"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6C23C484"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Ex-Post ataskaitos pastabos. </w:t>
            </w:r>
          </w:p>
          <w:p w14:paraId="3336E42E"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Ex-Post ataskaitos.</w:t>
            </w:r>
          </w:p>
        </w:tc>
        <w:tc>
          <w:tcPr>
            <w:tcW w:w="1710" w:type="dxa"/>
            <w:tcBorders>
              <w:top w:val="single" w:sz="2" w:space="0" w:color="auto"/>
              <w:left w:val="single" w:sz="2" w:space="0" w:color="auto"/>
              <w:bottom w:val="single" w:sz="2" w:space="0" w:color="auto"/>
              <w:right w:val="single" w:sz="2" w:space="0" w:color="auto"/>
            </w:tcBorders>
          </w:tcPr>
          <w:p w14:paraId="5BDC85A9" w14:textId="77777777" w:rsidR="00753ACC" w:rsidRPr="00A8683D" w:rsidRDefault="00753ACC"/>
        </w:tc>
      </w:tr>
      <w:tr w:rsidR="00753ACC" w:rsidRPr="00A8683D" w14:paraId="28BFCD73"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F199163"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22EB5D7B" w14:textId="77777777" w:rsidR="00753ACC" w:rsidRPr="00A8683D" w:rsidRDefault="00753ACC">
            <w:pPr>
              <w:pStyle w:val="Tekstaslentels"/>
            </w:pPr>
            <w:r w:rsidRPr="00A8683D">
              <w:rPr>
                <w:b/>
              </w:rPr>
              <w:t xml:space="preserve"> </w:t>
            </w:r>
            <w:r w:rsidRPr="00A8683D">
              <w:t xml:space="preserve"> </w:t>
            </w:r>
            <w:r w:rsidRPr="00A8683D">
              <w:rPr>
                <w:b/>
              </w:rPr>
              <w:tab/>
            </w:r>
            <w:r w:rsidRPr="00A8683D">
              <w:t xml:space="preserve">Ex-Post ataskaitos pastabos. </w:t>
            </w:r>
          </w:p>
          <w:p w14:paraId="3A6DFB58" w14:textId="77777777" w:rsidR="00753ACC" w:rsidRPr="00A8683D" w:rsidRDefault="00753ACC">
            <w:pPr>
              <w:pStyle w:val="Tekstaslentels"/>
            </w:pPr>
            <w:r w:rsidRPr="00A8683D">
              <w:rPr>
                <w:b/>
              </w:rPr>
              <w:t xml:space="preserve"> </w:t>
            </w:r>
            <w:r w:rsidRPr="00A8683D">
              <w:t xml:space="preserve"> </w:t>
            </w:r>
            <w:r w:rsidRPr="00A8683D">
              <w:rPr>
                <w:b/>
              </w:rPr>
              <w:tab/>
            </w:r>
            <w:r w:rsidRPr="00A8683D">
              <w:t>Pastabos.</w:t>
            </w:r>
          </w:p>
        </w:tc>
        <w:tc>
          <w:tcPr>
            <w:tcW w:w="1710" w:type="dxa"/>
            <w:tcBorders>
              <w:top w:val="single" w:sz="2" w:space="0" w:color="auto"/>
              <w:left w:val="single" w:sz="2" w:space="0" w:color="auto"/>
              <w:bottom w:val="single" w:sz="2" w:space="0" w:color="auto"/>
              <w:right w:val="single" w:sz="2" w:space="0" w:color="auto"/>
            </w:tcBorders>
          </w:tcPr>
          <w:p w14:paraId="285039A2" w14:textId="77777777" w:rsidR="00753ACC" w:rsidRPr="00A8683D" w:rsidRDefault="00753ACC"/>
        </w:tc>
        <w:bookmarkEnd w:id="677"/>
      </w:tr>
    </w:tbl>
    <w:p w14:paraId="61398732" w14:textId="77777777" w:rsidR="00753ACC" w:rsidRPr="00A8683D" w:rsidRDefault="00753ACC" w:rsidP="00DF40CE">
      <w:pPr>
        <w:pStyle w:val="Heading4"/>
      </w:pPr>
      <w:bookmarkStart w:id="678" w:name="_Toc452045836"/>
      <w:bookmarkStart w:id="679" w:name="_Toc92976802"/>
      <w:bookmarkStart w:id="680" w:name="_Toc159222215"/>
      <w:bookmarkStart w:id="681" w:name="BKM_3FF874EE_E16B_4AF4_850C_D43DBF108FBF"/>
      <w:r w:rsidRPr="00A8683D">
        <w:t>Ex-Post ataskaitos patikros lapai</w:t>
      </w:r>
      <w:bookmarkEnd w:id="678"/>
      <w:bookmarkEnd w:id="679"/>
      <w:bookmarkEnd w:id="680"/>
    </w:p>
    <w:p w14:paraId="770481DF"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Ex-post</w:t>
      </w:r>
    </w:p>
    <w:p w14:paraId="02F739C2"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2015-11-11. </w:t>
      </w:r>
    </w:p>
    <w:p w14:paraId="616F70C3" w14:textId="77777777" w:rsidR="00753ACC" w:rsidRPr="00A8683D" w:rsidRDefault="00753ACC" w:rsidP="00753ACC">
      <w:pPr>
        <w:ind w:left="1440" w:hanging="1440"/>
      </w:pPr>
      <w:r w:rsidRPr="00A8683D">
        <w:rPr>
          <w:rFonts w:eastAsiaTheme="minorEastAsia"/>
          <w:i/>
          <w:iCs/>
          <w:color w:val="447524"/>
        </w:rPr>
        <w:t>Pastabos:</w:t>
      </w:r>
    </w:p>
    <w:p w14:paraId="0B45C5E8" w14:textId="77777777" w:rsidR="00753ACC" w:rsidRPr="00A8683D" w:rsidRDefault="00753ACC" w:rsidP="00753ACC"/>
    <w:p w14:paraId="0EC61054" w14:textId="77777777" w:rsidR="00753ACC" w:rsidRPr="00A8683D" w:rsidRDefault="00753ACC" w:rsidP="00753ACC"/>
    <w:p w14:paraId="5F6D1F16" w14:textId="77777777" w:rsidR="00753ACC" w:rsidRPr="00A8683D" w:rsidRDefault="00753ACC" w:rsidP="00753ACC"/>
    <w:p w14:paraId="784E6E26" w14:textId="77777777" w:rsidR="00753ACC" w:rsidRPr="00A8683D" w:rsidRDefault="00753ACC" w:rsidP="00753ACC">
      <w:pPr>
        <w:ind w:left="1440" w:hanging="1440"/>
        <w:rPr>
          <w:rFonts w:eastAsiaTheme="minorEastAsia"/>
          <w:b/>
          <w:bCs/>
          <w:i/>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268A9C8E"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3E49BDE"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243C7B6D"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F57CE1A" w14:textId="77777777" w:rsidR="00753ACC" w:rsidRPr="00A8683D" w:rsidRDefault="00753ACC">
            <w:pPr>
              <w:rPr>
                <w:b/>
              </w:rPr>
            </w:pPr>
            <w:r w:rsidRPr="00A8683D">
              <w:rPr>
                <w:b/>
              </w:rPr>
              <w:t>Pastabos</w:t>
            </w:r>
          </w:p>
        </w:tc>
      </w:tr>
      <w:tr w:rsidR="00753ACC" w:rsidRPr="00A8683D" w14:paraId="40A9FF62"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2EA4B6A6"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7FFFC795"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Ex-Post ataskaitos patikros lapai. </w:t>
            </w:r>
          </w:p>
          <w:p w14:paraId="129891B3"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Ex-Post ataskaitos.</w:t>
            </w:r>
          </w:p>
        </w:tc>
        <w:tc>
          <w:tcPr>
            <w:tcW w:w="1710" w:type="dxa"/>
            <w:tcBorders>
              <w:top w:val="single" w:sz="2" w:space="0" w:color="auto"/>
              <w:left w:val="single" w:sz="2" w:space="0" w:color="auto"/>
              <w:bottom w:val="single" w:sz="2" w:space="0" w:color="auto"/>
              <w:right w:val="single" w:sz="2" w:space="0" w:color="auto"/>
            </w:tcBorders>
          </w:tcPr>
          <w:p w14:paraId="021A292B" w14:textId="77777777" w:rsidR="00753ACC" w:rsidRPr="00A8683D" w:rsidRDefault="00753ACC"/>
        </w:tc>
      </w:tr>
      <w:tr w:rsidR="00753ACC" w:rsidRPr="00A8683D" w14:paraId="539478C7"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4B72540"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111CE025" w14:textId="77777777" w:rsidR="00753ACC" w:rsidRPr="00A8683D" w:rsidRDefault="00753ACC">
            <w:pPr>
              <w:pStyle w:val="Tekstaslentels"/>
            </w:pPr>
            <w:r w:rsidRPr="00A8683D">
              <w:rPr>
                <w:b/>
              </w:rPr>
              <w:t xml:space="preserve"> </w:t>
            </w:r>
            <w:r w:rsidRPr="00A8683D">
              <w:t xml:space="preserve"> </w:t>
            </w:r>
            <w:r w:rsidRPr="00A8683D">
              <w:rPr>
                <w:b/>
              </w:rPr>
              <w:tab/>
            </w:r>
            <w:r w:rsidRPr="00A8683D">
              <w:t xml:space="preserve">Ex-Post ataskaitos patikros lapai. </w:t>
            </w:r>
          </w:p>
          <w:p w14:paraId="1BCFA164" w14:textId="77777777" w:rsidR="00753ACC" w:rsidRPr="00A8683D" w:rsidRDefault="00753ACC">
            <w:pPr>
              <w:pStyle w:val="Tekstaslentels"/>
            </w:pPr>
            <w:r w:rsidRPr="00A8683D">
              <w:rPr>
                <w:b/>
              </w:rPr>
              <w:t xml:space="preserve"> </w:t>
            </w:r>
            <w:r w:rsidRPr="00A8683D">
              <w:t xml:space="preserve"> </w:t>
            </w:r>
            <w:r w:rsidRPr="00A8683D">
              <w:rPr>
                <w:b/>
              </w:rPr>
              <w:tab/>
            </w:r>
            <w:r w:rsidRPr="00A8683D">
              <w:t>Patikros lapai.</w:t>
            </w:r>
          </w:p>
        </w:tc>
        <w:tc>
          <w:tcPr>
            <w:tcW w:w="1710" w:type="dxa"/>
            <w:tcBorders>
              <w:top w:val="single" w:sz="2" w:space="0" w:color="auto"/>
              <w:left w:val="single" w:sz="2" w:space="0" w:color="auto"/>
              <w:bottom w:val="single" w:sz="2" w:space="0" w:color="auto"/>
              <w:right w:val="single" w:sz="2" w:space="0" w:color="auto"/>
            </w:tcBorders>
          </w:tcPr>
          <w:p w14:paraId="076F4AC7" w14:textId="77777777" w:rsidR="00753ACC" w:rsidRPr="00A8683D" w:rsidRDefault="00753ACC"/>
        </w:tc>
        <w:bookmarkEnd w:id="681"/>
      </w:tr>
    </w:tbl>
    <w:p w14:paraId="01EA44E3" w14:textId="77777777" w:rsidR="00753ACC" w:rsidRPr="00A8683D" w:rsidRDefault="00753ACC" w:rsidP="00DF40CE">
      <w:pPr>
        <w:pStyle w:val="Heading4"/>
      </w:pPr>
      <w:bookmarkStart w:id="682" w:name="_Toc452045837"/>
      <w:bookmarkStart w:id="683" w:name="_Toc92976803"/>
      <w:bookmarkStart w:id="684" w:name="_Toc159222216"/>
      <w:bookmarkStart w:id="685" w:name="BKM_9601CECD_7BCB_4285_AC38_1500F1EAA5C5"/>
      <w:r w:rsidRPr="00A8683D">
        <w:t>Ex-Post ataskaitos atsakingi asmenys</w:t>
      </w:r>
      <w:bookmarkEnd w:id="682"/>
      <w:bookmarkEnd w:id="683"/>
      <w:bookmarkEnd w:id="684"/>
    </w:p>
    <w:p w14:paraId="13615CBC"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Ex-post</w:t>
      </w:r>
    </w:p>
    <w:p w14:paraId="192F487B"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2015-11-30. </w:t>
      </w:r>
    </w:p>
    <w:p w14:paraId="45FC594B" w14:textId="77777777" w:rsidR="00753ACC" w:rsidRPr="00A8683D" w:rsidRDefault="00753ACC" w:rsidP="00753ACC">
      <w:pPr>
        <w:ind w:left="1440" w:hanging="1440"/>
      </w:pPr>
      <w:r w:rsidRPr="00A8683D">
        <w:rPr>
          <w:rFonts w:eastAsiaTheme="minorEastAsia"/>
          <w:i/>
          <w:iCs/>
          <w:color w:val="447524"/>
        </w:rPr>
        <w:t>Pastabos:</w:t>
      </w:r>
    </w:p>
    <w:p w14:paraId="7CFA7E70" w14:textId="77777777" w:rsidR="00753ACC" w:rsidRPr="00A8683D" w:rsidRDefault="00753ACC" w:rsidP="00753ACC">
      <w:pPr>
        <w:ind w:left="1440" w:hanging="1440"/>
      </w:pPr>
    </w:p>
    <w:p w14:paraId="30D199FB" w14:textId="77777777" w:rsidR="00753ACC" w:rsidRPr="00A8683D" w:rsidRDefault="00753ACC" w:rsidP="00753ACC"/>
    <w:p w14:paraId="740CFF6F" w14:textId="77777777" w:rsidR="00753ACC" w:rsidRPr="00A8683D" w:rsidRDefault="00753ACC" w:rsidP="00753ACC">
      <w:pPr>
        <w:ind w:left="1440" w:hanging="1440"/>
        <w:rPr>
          <w:rFonts w:eastAsiaTheme="minorEastAsia"/>
          <w:b/>
          <w:bCs/>
          <w:color w:val="447524"/>
          <w:u w:val="single"/>
        </w:rPr>
      </w:pPr>
      <w:bookmarkStart w:id="686" w:name="BKM_2EBE5EDF_06F5_4BCB_9AD6_1A766A299F68"/>
      <w:bookmarkEnd w:id="686"/>
      <w:r w:rsidRPr="00A8683D">
        <w:rPr>
          <w:rFonts w:eastAsiaTheme="minorEastAsia"/>
          <w:b/>
          <w:bCs/>
          <w:i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35910763"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31B02994"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4E37EE1A"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52B64565" w14:textId="77777777" w:rsidR="00753ACC" w:rsidRPr="00A8683D" w:rsidRDefault="00753ACC">
            <w:pPr>
              <w:rPr>
                <w:b/>
              </w:rPr>
            </w:pPr>
            <w:r w:rsidRPr="00A8683D">
              <w:rPr>
                <w:b/>
              </w:rPr>
              <w:t>Pastabos</w:t>
            </w:r>
          </w:p>
        </w:tc>
      </w:tr>
      <w:tr w:rsidR="00753ACC" w:rsidRPr="00A8683D" w14:paraId="3CFE4DD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7D536B0" w14:textId="77777777" w:rsidR="00753ACC" w:rsidRPr="00A8683D" w:rsidRDefault="00753ACC">
            <w:pPr>
              <w:pStyle w:val="Tekstaslentels"/>
            </w:pPr>
            <w:r w:rsidRPr="00A8683D">
              <w:t>Tipas</w:t>
            </w:r>
          </w:p>
        </w:tc>
        <w:tc>
          <w:tcPr>
            <w:tcW w:w="1980" w:type="dxa"/>
            <w:tcBorders>
              <w:top w:val="single" w:sz="2" w:space="0" w:color="auto"/>
              <w:left w:val="single" w:sz="2" w:space="0" w:color="auto"/>
              <w:bottom w:val="single" w:sz="2" w:space="0" w:color="auto"/>
              <w:right w:val="single" w:sz="2" w:space="0" w:color="auto"/>
            </w:tcBorders>
          </w:tcPr>
          <w:p w14:paraId="699FA99E"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2D3B0EA2" w14:textId="77777777" w:rsidR="00753ACC" w:rsidRPr="00A8683D" w:rsidRDefault="00753ACC">
            <w:pPr>
              <w:pStyle w:val="Tekstaslentels"/>
            </w:pPr>
            <w:r w:rsidRPr="00A8683D">
              <w:t>Projekto vadovas</w:t>
            </w:r>
          </w:p>
          <w:p w14:paraId="4DAD1679" w14:textId="77777777" w:rsidR="00753ACC" w:rsidRPr="00A8683D" w:rsidRDefault="00753ACC">
            <w:pPr>
              <w:pStyle w:val="Tekstaslentels"/>
            </w:pPr>
            <w:r w:rsidRPr="00A8683D">
              <w:t>Finansininkas</w:t>
            </w:r>
          </w:p>
          <w:p w14:paraId="0443ED96" w14:textId="77777777" w:rsidR="00753ACC" w:rsidRPr="00A8683D" w:rsidRDefault="00753ACC">
            <w:pPr>
              <w:pStyle w:val="Tekstaslentels"/>
            </w:pPr>
            <w:r w:rsidRPr="00A8683D">
              <w:t>Vertintojas</w:t>
            </w:r>
          </w:p>
        </w:tc>
      </w:tr>
    </w:tbl>
    <w:p w14:paraId="02FDDDDF" w14:textId="77777777" w:rsidR="00753ACC" w:rsidRPr="00A8683D" w:rsidRDefault="00753ACC" w:rsidP="00753ACC"/>
    <w:p w14:paraId="60356B88" w14:textId="77777777" w:rsidR="00753ACC" w:rsidRPr="00A8683D" w:rsidRDefault="00753ACC" w:rsidP="00753ACC"/>
    <w:p w14:paraId="7C6B3119" w14:textId="77777777" w:rsidR="00753ACC" w:rsidRPr="00A8683D" w:rsidRDefault="00753ACC" w:rsidP="00753ACC">
      <w:pPr>
        <w:ind w:left="1440" w:hanging="1440"/>
        <w:rPr>
          <w:rFonts w:cs="Arial"/>
          <w:bCs/>
          <w:iCs/>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5165AEB4"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3747841E"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DA44C70"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31540DA" w14:textId="77777777" w:rsidR="00753ACC" w:rsidRPr="00A8683D" w:rsidRDefault="00753ACC">
            <w:pPr>
              <w:rPr>
                <w:b/>
              </w:rPr>
            </w:pPr>
            <w:r w:rsidRPr="00A8683D">
              <w:rPr>
                <w:b/>
              </w:rPr>
              <w:t>Pastabos</w:t>
            </w:r>
          </w:p>
        </w:tc>
      </w:tr>
      <w:tr w:rsidR="00753ACC" w:rsidRPr="00A8683D" w14:paraId="635A1837"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4EC227B"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31F3A286"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Ex-Post ataskaitos atsakingi asmenys. </w:t>
            </w:r>
          </w:p>
          <w:p w14:paraId="6AAEC059"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Ex-Post ataskaitos.</w:t>
            </w:r>
          </w:p>
        </w:tc>
        <w:tc>
          <w:tcPr>
            <w:tcW w:w="1710" w:type="dxa"/>
            <w:tcBorders>
              <w:top w:val="single" w:sz="2" w:space="0" w:color="auto"/>
              <w:left w:val="single" w:sz="2" w:space="0" w:color="auto"/>
              <w:bottom w:val="single" w:sz="2" w:space="0" w:color="auto"/>
              <w:right w:val="single" w:sz="2" w:space="0" w:color="auto"/>
            </w:tcBorders>
          </w:tcPr>
          <w:p w14:paraId="4D161616" w14:textId="77777777" w:rsidR="00753ACC" w:rsidRPr="00A8683D" w:rsidRDefault="00753ACC"/>
        </w:tc>
      </w:tr>
      <w:tr w:rsidR="00753ACC" w:rsidRPr="00A8683D" w14:paraId="23FB0AB3"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125FE819"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0457D310"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Ex-Post ataskaitos atsakingi asmenys. </w:t>
            </w:r>
          </w:p>
          <w:p w14:paraId="3848C755"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5B13DC66" w14:textId="77777777" w:rsidR="00753ACC" w:rsidRPr="00A8683D" w:rsidRDefault="00753ACC"/>
        </w:tc>
        <w:bookmarkEnd w:id="685"/>
      </w:tr>
    </w:tbl>
    <w:p w14:paraId="70D6401A" w14:textId="77777777" w:rsidR="00753ACC" w:rsidRPr="00A8683D" w:rsidRDefault="00753ACC" w:rsidP="00DF40CE">
      <w:pPr>
        <w:pStyle w:val="Heading4"/>
      </w:pPr>
      <w:bookmarkStart w:id="687" w:name="_Toc452045838"/>
      <w:bookmarkStart w:id="688" w:name="_Toc92976804"/>
      <w:bookmarkStart w:id="689" w:name="_Toc159222217"/>
      <w:bookmarkStart w:id="690" w:name="BKM_BA40C2D0_089B_42AC_9FE9_57629636536E"/>
      <w:r w:rsidRPr="00A8683D">
        <w:t>Ex-Post ataskaitų būsenų istorija</w:t>
      </w:r>
      <w:bookmarkEnd w:id="687"/>
      <w:bookmarkEnd w:id="688"/>
      <w:bookmarkEnd w:id="689"/>
    </w:p>
    <w:p w14:paraId="666625CC"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Ex-post</w:t>
      </w:r>
    </w:p>
    <w:p w14:paraId="77C4E2CA"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2015-11-30. </w:t>
      </w:r>
    </w:p>
    <w:p w14:paraId="573D5DDC" w14:textId="77777777" w:rsidR="00753ACC" w:rsidRPr="00A8683D" w:rsidRDefault="00753ACC" w:rsidP="00753ACC">
      <w:pPr>
        <w:ind w:left="1440" w:hanging="1440"/>
      </w:pPr>
      <w:r w:rsidRPr="00A8683D">
        <w:rPr>
          <w:rFonts w:eastAsiaTheme="minorEastAsia"/>
          <w:i/>
          <w:iCs/>
          <w:color w:val="447524"/>
        </w:rPr>
        <w:t>Pastabos:</w:t>
      </w:r>
    </w:p>
    <w:p w14:paraId="6846B223" w14:textId="77777777" w:rsidR="00753ACC" w:rsidRPr="00A8683D" w:rsidRDefault="00753ACC" w:rsidP="00753ACC">
      <w:pPr>
        <w:ind w:left="1440" w:hanging="1440"/>
      </w:pPr>
    </w:p>
    <w:p w14:paraId="7B2CD429" w14:textId="77777777" w:rsidR="00753ACC" w:rsidRPr="00A8683D" w:rsidRDefault="00753ACC" w:rsidP="00753ACC"/>
    <w:p w14:paraId="01D414DF" w14:textId="77777777" w:rsidR="00753ACC" w:rsidRPr="00A8683D" w:rsidRDefault="00753ACC" w:rsidP="00753ACC">
      <w:pPr>
        <w:ind w:left="1440" w:hanging="1440"/>
        <w:rPr>
          <w:rFonts w:eastAsiaTheme="minorEastAsia"/>
          <w:b/>
          <w:bCs/>
          <w:color w:val="447524"/>
          <w:u w:val="single"/>
        </w:rPr>
      </w:pPr>
      <w:r w:rsidRPr="00A8683D">
        <w:rPr>
          <w:rFonts w:eastAsiaTheme="minorEastAsia"/>
          <w:b/>
          <w:bCs/>
          <w:iCs/>
          <w:color w:val="447524"/>
          <w:u w:val="single"/>
        </w:rPr>
        <w:lastRenderedPageBreak/>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0BCE8DFB"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403158BF"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402677E6"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1ED27B3D" w14:textId="77777777" w:rsidR="00753ACC" w:rsidRPr="00A8683D" w:rsidRDefault="00753ACC">
            <w:pPr>
              <w:rPr>
                <w:b/>
              </w:rPr>
            </w:pPr>
            <w:r w:rsidRPr="00A8683D">
              <w:rPr>
                <w:b/>
              </w:rPr>
              <w:t>Pastabos</w:t>
            </w:r>
          </w:p>
        </w:tc>
      </w:tr>
      <w:tr w:rsidR="00753ACC" w:rsidRPr="00A8683D" w14:paraId="538E4115"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E29A037" w14:textId="77777777" w:rsidR="00753ACC" w:rsidRPr="00A8683D" w:rsidRDefault="00753ACC">
            <w:pPr>
              <w:pStyle w:val="Tekstaslentels"/>
            </w:pPr>
            <w:r w:rsidRPr="00A8683D">
              <w:t>Data ir laikas</w:t>
            </w:r>
          </w:p>
        </w:tc>
        <w:tc>
          <w:tcPr>
            <w:tcW w:w="1980" w:type="dxa"/>
            <w:tcBorders>
              <w:top w:val="single" w:sz="2" w:space="0" w:color="auto"/>
              <w:left w:val="single" w:sz="2" w:space="0" w:color="auto"/>
              <w:bottom w:val="single" w:sz="2" w:space="0" w:color="auto"/>
              <w:right w:val="single" w:sz="2" w:space="0" w:color="auto"/>
            </w:tcBorders>
          </w:tcPr>
          <w:p w14:paraId="6DF42323" w14:textId="77777777" w:rsidR="00753ACC" w:rsidRPr="00A8683D" w:rsidRDefault="00753ACC">
            <w:pPr>
              <w:pStyle w:val="Tekstaslentels"/>
            </w:pPr>
            <w:r w:rsidRPr="00A8683D">
              <w:t>Data ir laikas</w:t>
            </w:r>
          </w:p>
        </w:tc>
        <w:tc>
          <w:tcPr>
            <w:tcW w:w="4680" w:type="dxa"/>
            <w:tcBorders>
              <w:top w:val="single" w:sz="2" w:space="0" w:color="auto"/>
              <w:left w:val="single" w:sz="2" w:space="0" w:color="auto"/>
              <w:bottom w:val="single" w:sz="2" w:space="0" w:color="auto"/>
              <w:right w:val="single" w:sz="2" w:space="0" w:color="auto"/>
            </w:tcBorders>
          </w:tcPr>
          <w:p w14:paraId="49F4E8A8" w14:textId="77777777" w:rsidR="00753ACC" w:rsidRPr="00A8683D" w:rsidRDefault="00753ACC">
            <w:pPr>
              <w:pStyle w:val="Tekstaslentels"/>
            </w:pPr>
            <w:r w:rsidRPr="00A8683D">
              <w:t>Būsenos pakeitimo data ir laikas.</w:t>
            </w:r>
          </w:p>
        </w:tc>
      </w:tr>
      <w:tr w:rsidR="00753ACC" w:rsidRPr="00A8683D" w14:paraId="09039FD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363AA7C" w14:textId="77777777" w:rsidR="00753ACC" w:rsidRPr="00A8683D" w:rsidRDefault="00753ACC">
            <w:pPr>
              <w:pStyle w:val="Tekstaslentels"/>
            </w:pPr>
            <w:bookmarkStart w:id="691" w:name="BKM_9F506CEC_B80F_4917_8DCD_8CA00494027C"/>
            <w:r w:rsidRPr="00A8683D">
              <w:t>Būsena</w:t>
            </w:r>
          </w:p>
        </w:tc>
        <w:tc>
          <w:tcPr>
            <w:tcW w:w="1980" w:type="dxa"/>
            <w:tcBorders>
              <w:top w:val="single" w:sz="2" w:space="0" w:color="auto"/>
              <w:left w:val="single" w:sz="2" w:space="0" w:color="auto"/>
              <w:bottom w:val="single" w:sz="2" w:space="0" w:color="auto"/>
              <w:right w:val="single" w:sz="2" w:space="0" w:color="auto"/>
            </w:tcBorders>
          </w:tcPr>
          <w:p w14:paraId="71900114"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3C8658A6" w14:textId="77777777" w:rsidR="00753ACC" w:rsidRPr="00A8683D" w:rsidRDefault="00753ACC">
            <w:pPr>
              <w:pStyle w:val="Tekstaslentels"/>
            </w:pPr>
          </w:p>
        </w:tc>
        <w:bookmarkEnd w:id="691"/>
      </w:tr>
    </w:tbl>
    <w:p w14:paraId="6B18A6AB" w14:textId="77777777" w:rsidR="00753ACC" w:rsidRPr="00A8683D" w:rsidRDefault="00753ACC" w:rsidP="00753ACC"/>
    <w:p w14:paraId="2BBECF9B" w14:textId="77777777" w:rsidR="00753ACC" w:rsidRPr="00A8683D" w:rsidRDefault="00753ACC" w:rsidP="00753ACC"/>
    <w:p w14:paraId="522F2CEC" w14:textId="77777777" w:rsidR="00753ACC" w:rsidRPr="00A8683D" w:rsidRDefault="00753ACC" w:rsidP="00753ACC">
      <w:pPr>
        <w:ind w:left="1440" w:hanging="1440"/>
        <w:rPr>
          <w:rFonts w:eastAsiaTheme="minorEastAsia"/>
          <w:b/>
          <w:bCs/>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366A1B72"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76DB3BBD"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38FB1FA"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4AABA873" w14:textId="77777777" w:rsidR="00753ACC" w:rsidRPr="00A8683D" w:rsidRDefault="00753ACC">
            <w:pPr>
              <w:rPr>
                <w:b/>
              </w:rPr>
            </w:pPr>
            <w:r w:rsidRPr="00A8683D">
              <w:rPr>
                <w:b/>
              </w:rPr>
              <w:t>Pastabos</w:t>
            </w:r>
          </w:p>
        </w:tc>
      </w:tr>
      <w:tr w:rsidR="00753ACC" w:rsidRPr="00A8683D" w14:paraId="3727D3FE"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1FABABD3"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17EB751A"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Ex-Post ataskaitų būsenų istorija. </w:t>
            </w:r>
          </w:p>
          <w:p w14:paraId="3EF829CE"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Ex-Post ataskaitos.</w:t>
            </w:r>
          </w:p>
        </w:tc>
        <w:tc>
          <w:tcPr>
            <w:tcW w:w="1710" w:type="dxa"/>
            <w:tcBorders>
              <w:top w:val="single" w:sz="2" w:space="0" w:color="auto"/>
              <w:left w:val="single" w:sz="2" w:space="0" w:color="auto"/>
              <w:bottom w:val="single" w:sz="2" w:space="0" w:color="auto"/>
              <w:right w:val="single" w:sz="2" w:space="0" w:color="auto"/>
            </w:tcBorders>
          </w:tcPr>
          <w:p w14:paraId="5168A8FD" w14:textId="77777777" w:rsidR="00753ACC" w:rsidRPr="00A8683D" w:rsidRDefault="00753ACC"/>
        </w:tc>
      </w:tr>
      <w:tr w:rsidR="00753ACC" w:rsidRPr="00A8683D" w14:paraId="7F455576"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DFC8833"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2C01C699"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Ex-Post ataskaitų būsenų istorija. </w:t>
            </w:r>
          </w:p>
          <w:p w14:paraId="5B2CACA7"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5BE87109" w14:textId="77777777" w:rsidR="00753ACC" w:rsidRPr="00A8683D" w:rsidRDefault="00753ACC"/>
        </w:tc>
        <w:bookmarkEnd w:id="690"/>
      </w:tr>
    </w:tbl>
    <w:p w14:paraId="21EC7EFD" w14:textId="77777777" w:rsidR="00753ACC" w:rsidRPr="00A8683D" w:rsidRDefault="00753ACC" w:rsidP="00DF40CE">
      <w:pPr>
        <w:pStyle w:val="Heading4"/>
      </w:pPr>
      <w:bookmarkStart w:id="692" w:name="_Toc452045839"/>
      <w:bookmarkStart w:id="693" w:name="_Toc92976805"/>
      <w:bookmarkStart w:id="694" w:name="_Toc159222218"/>
      <w:bookmarkStart w:id="695" w:name="BKM_FE7EB41F_F912_41C1_A900_D48C971BD3CF"/>
      <w:r w:rsidRPr="00A8683D">
        <w:t>Ex-Post patikros vietoje</w:t>
      </w:r>
      <w:bookmarkEnd w:id="692"/>
      <w:bookmarkEnd w:id="693"/>
      <w:bookmarkEnd w:id="694"/>
    </w:p>
    <w:p w14:paraId="08D071C7"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Ex-post</w:t>
      </w:r>
    </w:p>
    <w:p w14:paraId="3FA985CE"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2015-11-30. </w:t>
      </w:r>
      <w:r w:rsidRPr="00A8683D">
        <w:rPr>
          <w:i/>
        </w:rPr>
        <w:t xml:space="preserve">Modifikuota </w:t>
      </w:r>
      <w:r w:rsidRPr="00A8683D">
        <w:t>2016-01-07.</w:t>
      </w:r>
    </w:p>
    <w:p w14:paraId="657F179C" w14:textId="77777777" w:rsidR="00753ACC" w:rsidRPr="00A8683D" w:rsidRDefault="00753ACC" w:rsidP="00753ACC">
      <w:pPr>
        <w:ind w:left="1440" w:hanging="1440"/>
        <w:rPr>
          <w:i/>
          <w:iCs/>
        </w:rPr>
      </w:pPr>
      <w:r w:rsidRPr="00A8683D">
        <w:rPr>
          <w:rFonts w:eastAsiaTheme="minorEastAsia"/>
          <w:i/>
          <w:iCs/>
          <w:color w:val="447524"/>
        </w:rPr>
        <w:t>Pastabos:</w:t>
      </w:r>
      <w:r w:rsidRPr="00A8683D">
        <w:rPr>
          <w:rStyle w:val="FieldLabel"/>
          <w:rFonts w:cs="Arial"/>
        </w:rPr>
        <w:tab/>
      </w:r>
    </w:p>
    <w:p w14:paraId="57B9AB77" w14:textId="77777777" w:rsidR="00753ACC" w:rsidRPr="00A8683D" w:rsidRDefault="00753ACC" w:rsidP="00753ACC"/>
    <w:p w14:paraId="08F3CE5F" w14:textId="77777777" w:rsidR="00753ACC" w:rsidRPr="00A8683D" w:rsidRDefault="00753ACC" w:rsidP="00753ACC"/>
    <w:p w14:paraId="0C40D9B2" w14:textId="77777777" w:rsidR="00753ACC" w:rsidRPr="00A8683D" w:rsidRDefault="00753ACC" w:rsidP="00753ACC"/>
    <w:p w14:paraId="2EEC4A92" w14:textId="77777777" w:rsidR="00753ACC" w:rsidRPr="00A8683D" w:rsidRDefault="00753ACC" w:rsidP="00753ACC">
      <w:pPr>
        <w:ind w:left="1440" w:hanging="1440"/>
        <w:rPr>
          <w:rFonts w:eastAsiaTheme="minorEastAsia"/>
          <w:b/>
          <w:bCs/>
          <w:i/>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76BDC89E" w14:textId="77777777" w:rsidTr="4560C70B">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39F592C3"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1D0C26DF"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763BFF4B" w14:textId="77777777" w:rsidR="00753ACC" w:rsidRPr="00A8683D" w:rsidRDefault="00753ACC">
            <w:pPr>
              <w:rPr>
                <w:b/>
              </w:rPr>
            </w:pPr>
            <w:r w:rsidRPr="00A8683D">
              <w:rPr>
                <w:b/>
              </w:rPr>
              <w:t>Pastabos</w:t>
            </w:r>
          </w:p>
        </w:tc>
      </w:tr>
      <w:tr w:rsidR="00753ACC" w:rsidRPr="00A8683D" w14:paraId="18093ECC" w14:textId="77777777" w:rsidTr="4560C70B">
        <w:trPr>
          <w:trHeight w:val="338"/>
        </w:trPr>
        <w:tc>
          <w:tcPr>
            <w:tcW w:w="2610" w:type="dxa"/>
            <w:tcBorders>
              <w:top w:val="single" w:sz="2" w:space="0" w:color="auto"/>
              <w:left w:val="single" w:sz="2" w:space="0" w:color="auto"/>
              <w:bottom w:val="single" w:sz="2" w:space="0" w:color="auto"/>
              <w:right w:val="single" w:sz="2" w:space="0" w:color="auto"/>
            </w:tcBorders>
          </w:tcPr>
          <w:p w14:paraId="69C656A6"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78F704E1" w14:textId="77777777" w:rsidR="00753ACC" w:rsidRPr="00A8683D" w:rsidRDefault="00753ACC">
            <w:pPr>
              <w:pStyle w:val="Tekstaslentels"/>
            </w:pPr>
            <w:r w:rsidRPr="00A8683D">
              <w:rPr>
                <w:b/>
              </w:rPr>
              <w:t xml:space="preserve"> </w:t>
            </w:r>
            <w:r w:rsidRPr="00A8683D">
              <w:t xml:space="preserve"> </w:t>
            </w:r>
            <w:r w:rsidRPr="00A8683D">
              <w:rPr>
                <w:b/>
              </w:rPr>
              <w:tab/>
            </w:r>
            <w:r w:rsidRPr="00A8683D">
              <w:t xml:space="preserve">Ex-Post patikros vietoje. </w:t>
            </w:r>
          </w:p>
          <w:p w14:paraId="37831F21" w14:textId="77777777" w:rsidR="00753ACC" w:rsidRPr="00A8683D" w:rsidRDefault="00753ACC">
            <w:pPr>
              <w:pStyle w:val="Tekstaslentels"/>
            </w:pPr>
            <w:r w:rsidRPr="00A8683D">
              <w:rPr>
                <w:b/>
              </w:rPr>
              <w:t xml:space="preserve"> </w:t>
            </w:r>
            <w:r w:rsidRPr="00A8683D">
              <w:t xml:space="preserve"> </w:t>
            </w:r>
            <w:r w:rsidRPr="00A8683D">
              <w:rPr>
                <w:b/>
              </w:rPr>
              <w:tab/>
            </w:r>
            <w:r w:rsidRPr="00A8683D">
              <w:t>Patikros vietoje.</w:t>
            </w:r>
          </w:p>
        </w:tc>
        <w:tc>
          <w:tcPr>
            <w:tcW w:w="1710" w:type="dxa"/>
            <w:tcBorders>
              <w:top w:val="single" w:sz="2" w:space="0" w:color="auto"/>
              <w:left w:val="single" w:sz="2" w:space="0" w:color="auto"/>
              <w:bottom w:val="single" w:sz="2" w:space="0" w:color="auto"/>
              <w:right w:val="single" w:sz="2" w:space="0" w:color="auto"/>
            </w:tcBorders>
          </w:tcPr>
          <w:p w14:paraId="3C4E0457" w14:textId="77777777" w:rsidR="00753ACC" w:rsidRPr="00A8683D" w:rsidRDefault="00753ACC"/>
        </w:tc>
      </w:tr>
      <w:tr w:rsidR="00753ACC" w:rsidRPr="00A8683D" w14:paraId="5049A553" w14:textId="77777777" w:rsidTr="4560C70B">
        <w:trPr>
          <w:trHeight w:val="338"/>
        </w:trPr>
        <w:tc>
          <w:tcPr>
            <w:tcW w:w="2610" w:type="dxa"/>
            <w:tcBorders>
              <w:top w:val="single" w:sz="2" w:space="0" w:color="auto"/>
              <w:left w:val="single" w:sz="2" w:space="0" w:color="auto"/>
              <w:bottom w:val="single" w:sz="2" w:space="0" w:color="auto"/>
              <w:right w:val="single" w:sz="2" w:space="0" w:color="auto"/>
            </w:tcBorders>
          </w:tcPr>
          <w:p w14:paraId="35BACCA3"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5A49495A"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Subjekto informaciniai pranešimai. </w:t>
            </w:r>
          </w:p>
          <w:p w14:paraId="488FEE1E"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Ex-Post patikros vietoje.</w:t>
            </w:r>
          </w:p>
        </w:tc>
        <w:tc>
          <w:tcPr>
            <w:tcW w:w="1710" w:type="dxa"/>
            <w:tcBorders>
              <w:top w:val="single" w:sz="2" w:space="0" w:color="auto"/>
              <w:left w:val="single" w:sz="2" w:space="0" w:color="auto"/>
              <w:bottom w:val="single" w:sz="2" w:space="0" w:color="auto"/>
              <w:right w:val="single" w:sz="2" w:space="0" w:color="auto"/>
            </w:tcBorders>
          </w:tcPr>
          <w:p w14:paraId="54AEC85E" w14:textId="77777777" w:rsidR="00753ACC" w:rsidRPr="00A8683D" w:rsidRDefault="00753ACC"/>
        </w:tc>
        <w:bookmarkEnd w:id="652"/>
        <w:bookmarkEnd w:id="653"/>
        <w:bookmarkEnd w:id="695"/>
      </w:tr>
    </w:tbl>
    <w:p w14:paraId="34583F90" w14:textId="77777777" w:rsidR="000D488A" w:rsidRPr="00A8683D" w:rsidRDefault="000D488A" w:rsidP="4560C70B">
      <w:pPr>
        <w:pStyle w:val="ListParagraph"/>
        <w:numPr>
          <w:ilvl w:val="0"/>
          <w:numId w:val="1"/>
        </w:numPr>
        <w:rPr>
          <w:rFonts w:eastAsiaTheme="minorEastAsia"/>
        </w:rPr>
      </w:pPr>
      <w:bookmarkStart w:id="696" w:name="_Toc452045840"/>
      <w:bookmarkStart w:id="697" w:name="_Toc92976806"/>
      <w:bookmarkStart w:id="698" w:name="AUDITAI__REKOMENDACIJOS__JŲ_ĮGYVENDINIMA"/>
      <w:bookmarkStart w:id="699" w:name="BKM_AB7F0E38_A447_4E80_A02A_4A1D58039620"/>
    </w:p>
    <w:p w14:paraId="388B4C0F" w14:textId="77777777" w:rsidR="4560C70B" w:rsidRDefault="4560C70B"/>
    <w:p w14:paraId="52F19FA2" w14:textId="77777777" w:rsidR="4560C70B" w:rsidRDefault="4560C70B"/>
    <w:p w14:paraId="1A85EEEF" w14:textId="77777777" w:rsidR="4560C70B" w:rsidRDefault="4560C70B"/>
    <w:p w14:paraId="1F2BFB93" w14:textId="77777777" w:rsidR="4560C70B" w:rsidRDefault="4560C70B"/>
    <w:p w14:paraId="755F0B71" w14:textId="77777777" w:rsidR="4560C70B" w:rsidRDefault="4560C70B"/>
    <w:p w14:paraId="5A46F479" w14:textId="77777777" w:rsidR="4560C70B" w:rsidRDefault="4560C70B"/>
    <w:p w14:paraId="6F1D9AB3" w14:textId="77777777" w:rsidR="4560C70B" w:rsidRDefault="4560C70B"/>
    <w:p w14:paraId="5DC4AF93" w14:textId="77777777" w:rsidR="4560C70B" w:rsidRDefault="4560C70B"/>
    <w:p w14:paraId="5D907FA1" w14:textId="77777777" w:rsidR="4560C70B" w:rsidRDefault="4560C70B"/>
    <w:p w14:paraId="0B7D2C8B" w14:textId="77777777" w:rsidR="4560C70B" w:rsidRDefault="4560C70B"/>
    <w:p w14:paraId="5C2276EF" w14:textId="77777777" w:rsidR="4560C70B" w:rsidRDefault="4560C70B"/>
    <w:p w14:paraId="31398FA2" w14:textId="77777777" w:rsidR="4560C70B" w:rsidRDefault="4560C70B"/>
    <w:p w14:paraId="08480768" w14:textId="77777777" w:rsidR="000D488A" w:rsidRPr="00A8683D" w:rsidRDefault="000D488A" w:rsidP="4560C70B">
      <w:pPr>
        <w:rPr>
          <w:rFonts w:eastAsiaTheme="minorEastAsia"/>
        </w:rPr>
      </w:pPr>
    </w:p>
    <w:p w14:paraId="4E50D42E" w14:textId="77777777" w:rsidR="4560C70B" w:rsidRDefault="4560C70B"/>
    <w:p w14:paraId="0DE8D9C8" w14:textId="77777777" w:rsidR="00753ACC" w:rsidRPr="00A8683D" w:rsidRDefault="00753ACC" w:rsidP="003E6AD6">
      <w:pPr>
        <w:pStyle w:val="Heading3"/>
        <w:rPr>
          <w:smallCaps/>
        </w:rPr>
      </w:pPr>
      <w:bookmarkStart w:id="700" w:name="_Toc159222219"/>
      <w:r w:rsidRPr="00A8683D">
        <w:lastRenderedPageBreak/>
        <w:t>Auditai, rekomendacijos, jų įgyvendinimas</w:t>
      </w:r>
      <w:bookmarkEnd w:id="696"/>
      <w:bookmarkEnd w:id="697"/>
      <w:bookmarkEnd w:id="700"/>
      <w:r w:rsidRPr="00A8683D">
        <w:t xml:space="preserve"> </w:t>
      </w:r>
    </w:p>
    <w:p w14:paraId="38F784CE" w14:textId="77777777" w:rsidR="00753ACC" w:rsidRPr="00A8683D" w:rsidRDefault="00753ACC" w:rsidP="00753ACC">
      <w:pPr>
        <w:keepNext/>
        <w:ind w:left="1440" w:hanging="1440"/>
      </w:pPr>
    </w:p>
    <w:p w14:paraId="0AAEA0B1" w14:textId="77777777" w:rsidR="00753ACC" w:rsidRPr="00A8683D" w:rsidRDefault="00753ACC" w:rsidP="00753ACC">
      <w:pPr>
        <w:keepNext/>
      </w:pPr>
      <w:bookmarkStart w:id="701" w:name="BKM_648E906E_4CDC_44CB_AF90_309D6B042B97"/>
    </w:p>
    <w:p w14:paraId="68574F36" w14:textId="77777777" w:rsidR="00753ACC" w:rsidRPr="00A8683D" w:rsidRDefault="00753ACC" w:rsidP="00753ACC">
      <w:pPr>
        <w:keepNext/>
      </w:pPr>
    </w:p>
    <w:p w14:paraId="7886AB32" w14:textId="77777777" w:rsidR="00BD2085" w:rsidRDefault="00753ACC" w:rsidP="00BD2085">
      <w:pPr>
        <w:keepNext/>
        <w:jc w:val="center"/>
      </w:pPr>
      <w:r w:rsidRPr="00A8683D">
        <w:rPr>
          <w:noProof/>
          <w:lang w:eastAsia="lt-LT"/>
        </w:rPr>
        <w:drawing>
          <wp:inline distT="0" distB="0" distL="0" distR="0" wp14:anchorId="20EB5A40" wp14:editId="7FF21AB2">
            <wp:extent cx="6464300" cy="479488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64300" cy="4794885"/>
                    </a:xfrm>
                    <a:prstGeom prst="rect">
                      <a:avLst/>
                    </a:prstGeom>
                    <a:noFill/>
                    <a:ln>
                      <a:noFill/>
                    </a:ln>
                  </pic:spPr>
                </pic:pic>
              </a:graphicData>
            </a:graphic>
          </wp:inline>
        </w:drawing>
      </w:r>
    </w:p>
    <w:p w14:paraId="6162A289" w14:textId="77777777" w:rsidR="00753ACC" w:rsidRPr="00626B23" w:rsidRDefault="00BD2085" w:rsidP="003E6AD6">
      <w:pPr>
        <w:pStyle w:val="Caption"/>
        <w:jc w:val="center"/>
        <w:rPr>
          <w:iCs/>
        </w:rPr>
      </w:pPr>
      <w:r w:rsidRPr="003E6AD6">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2</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24</w:t>
      </w:r>
      <w:r w:rsidR="00215C96">
        <w:rPr>
          <w:i w:val="0"/>
          <w:iCs/>
        </w:rPr>
        <w:fldChar w:fldCharType="end"/>
      </w:r>
      <w:r w:rsidRPr="003E6AD6">
        <w:rPr>
          <w:i w:val="0"/>
          <w:iCs/>
        </w:rPr>
        <w:t xml:space="preserve"> Auditai, rekomendacijos, jų įgyvendinimas</w:t>
      </w:r>
    </w:p>
    <w:p w14:paraId="200247E6" w14:textId="77777777" w:rsidR="00753ACC" w:rsidRPr="00A8683D" w:rsidRDefault="00753ACC" w:rsidP="00DF40CE">
      <w:pPr>
        <w:pStyle w:val="Heading4"/>
      </w:pPr>
      <w:bookmarkStart w:id="702" w:name="_Toc138234273"/>
      <w:bookmarkStart w:id="703" w:name="_Toc150241055"/>
      <w:bookmarkStart w:id="704" w:name="_Toc452045841"/>
      <w:bookmarkStart w:id="705" w:name="_Toc92976807"/>
      <w:bookmarkStart w:id="706" w:name="_Toc159222220"/>
      <w:bookmarkStart w:id="707" w:name="BKM_203AAF60_901F_4CC2_8BC3_8B134C3B484D"/>
      <w:bookmarkEnd w:id="701"/>
      <w:bookmarkEnd w:id="702"/>
      <w:bookmarkEnd w:id="703"/>
      <w:r w:rsidRPr="00A8683D">
        <w:lastRenderedPageBreak/>
        <w:t>Auditai</w:t>
      </w:r>
      <w:bookmarkEnd w:id="704"/>
      <w:bookmarkEnd w:id="705"/>
      <w:bookmarkEnd w:id="706"/>
    </w:p>
    <w:p w14:paraId="128D0C23"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Auditai, rekomendacijos, jų įgyvendinimas</w:t>
      </w:r>
    </w:p>
    <w:p w14:paraId="48175C6D"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2015-11-27. </w:t>
      </w:r>
    </w:p>
    <w:p w14:paraId="4341A6E7" w14:textId="77777777" w:rsidR="00753ACC" w:rsidRPr="00A8683D" w:rsidRDefault="00753ACC" w:rsidP="00753ACC">
      <w:pPr>
        <w:ind w:left="1440" w:hanging="1440"/>
        <w:rPr>
          <w:i/>
          <w:iCs/>
        </w:rPr>
      </w:pPr>
      <w:r w:rsidRPr="00A8683D">
        <w:rPr>
          <w:rFonts w:eastAsiaTheme="minorEastAsia"/>
          <w:i/>
          <w:iCs/>
          <w:color w:val="447524"/>
        </w:rPr>
        <w:t>Pastabos:</w:t>
      </w:r>
      <w:r w:rsidRPr="00A8683D">
        <w:rPr>
          <w:rStyle w:val="FieldLabel"/>
          <w:rFonts w:cs="Arial"/>
        </w:rPr>
        <w:tab/>
      </w:r>
    </w:p>
    <w:p w14:paraId="48ACB593" w14:textId="77777777" w:rsidR="00753ACC" w:rsidRPr="00A8683D" w:rsidRDefault="00753ACC" w:rsidP="00753ACC"/>
    <w:p w14:paraId="24BE9116" w14:textId="77777777" w:rsidR="00753ACC" w:rsidRPr="00A8683D" w:rsidRDefault="00753ACC" w:rsidP="00753ACC">
      <w:pPr>
        <w:ind w:left="1440" w:hanging="1440"/>
        <w:rPr>
          <w:rFonts w:eastAsiaTheme="minorEastAsia"/>
          <w:b/>
          <w:bCs/>
          <w:i/>
          <w:iCs/>
          <w:color w:val="447524"/>
          <w:u w:val="single"/>
        </w:rPr>
      </w:pPr>
      <w:bookmarkStart w:id="708" w:name="BKM_16163CAC_2827_4816_B054_79EDD1398BB4"/>
      <w:bookmarkEnd w:id="708"/>
      <w:r w:rsidRPr="00A8683D">
        <w:rPr>
          <w:rFonts w:eastAsiaTheme="minorEastAsia"/>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1C1D0DD1"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3DD0B3D0"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0A8EFC98"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2A7D1861" w14:textId="77777777" w:rsidR="00753ACC" w:rsidRPr="00A8683D" w:rsidRDefault="00753ACC">
            <w:pPr>
              <w:rPr>
                <w:b/>
              </w:rPr>
            </w:pPr>
            <w:r w:rsidRPr="00A8683D">
              <w:rPr>
                <w:b/>
              </w:rPr>
              <w:t>Pastabos</w:t>
            </w:r>
          </w:p>
        </w:tc>
      </w:tr>
      <w:tr w:rsidR="00753ACC" w:rsidRPr="00A8683D" w14:paraId="01478DB8"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1A7D6D5" w14:textId="77777777" w:rsidR="00753ACC" w:rsidRPr="00A8683D" w:rsidRDefault="00753ACC">
            <w:pPr>
              <w:pStyle w:val="Tekstaslentels"/>
            </w:pPr>
            <w:r w:rsidRPr="00A8683D">
              <w:t>Numeris</w:t>
            </w:r>
          </w:p>
        </w:tc>
        <w:tc>
          <w:tcPr>
            <w:tcW w:w="1980" w:type="dxa"/>
            <w:tcBorders>
              <w:top w:val="single" w:sz="2" w:space="0" w:color="auto"/>
              <w:left w:val="single" w:sz="2" w:space="0" w:color="auto"/>
              <w:bottom w:val="single" w:sz="2" w:space="0" w:color="auto"/>
              <w:right w:val="single" w:sz="2" w:space="0" w:color="auto"/>
            </w:tcBorders>
          </w:tcPr>
          <w:p w14:paraId="3EE95CEE" w14:textId="77777777" w:rsidR="00753ACC" w:rsidRPr="00A8683D" w:rsidRDefault="00753ACC">
            <w:pPr>
              <w:pStyle w:val="Tekstaslentels"/>
            </w:pPr>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199EEF1B" w14:textId="77777777" w:rsidR="00753ACC" w:rsidRPr="00A8683D" w:rsidRDefault="00753ACC">
            <w:pPr>
              <w:pStyle w:val="Tekstaslentels"/>
            </w:pPr>
          </w:p>
        </w:tc>
      </w:tr>
      <w:tr w:rsidR="00753ACC" w:rsidRPr="00A8683D" w14:paraId="2AA4060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1147415" w14:textId="77777777" w:rsidR="00753ACC" w:rsidRPr="00A8683D" w:rsidRDefault="00753ACC">
            <w:pPr>
              <w:pStyle w:val="Tekstaslentels"/>
            </w:pPr>
            <w:bookmarkStart w:id="709" w:name="BKM_E626F738_6D15_4421_B787_AAA84DB3901E"/>
            <w:r w:rsidRPr="00A8683D">
              <w:t>Būsena</w:t>
            </w:r>
          </w:p>
        </w:tc>
        <w:tc>
          <w:tcPr>
            <w:tcW w:w="1980" w:type="dxa"/>
            <w:tcBorders>
              <w:top w:val="single" w:sz="2" w:space="0" w:color="auto"/>
              <w:left w:val="single" w:sz="2" w:space="0" w:color="auto"/>
              <w:bottom w:val="single" w:sz="2" w:space="0" w:color="auto"/>
              <w:right w:val="single" w:sz="2" w:space="0" w:color="auto"/>
            </w:tcBorders>
          </w:tcPr>
          <w:p w14:paraId="78B611DC"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7BD80E28" w14:textId="77777777" w:rsidR="00753ACC" w:rsidRPr="00A8683D" w:rsidRDefault="00753ACC">
            <w:pPr>
              <w:pStyle w:val="Tekstaslentels"/>
            </w:pPr>
            <w:r w:rsidRPr="00A8683D">
              <w:t>Planuojamas, Vykdomas, Sustabdytas, Baigtas</w:t>
            </w:r>
          </w:p>
        </w:tc>
        <w:bookmarkEnd w:id="709"/>
      </w:tr>
      <w:tr w:rsidR="00753ACC" w:rsidRPr="00A8683D" w14:paraId="7A4E0BC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7188DB64" w14:textId="77777777" w:rsidR="00753ACC" w:rsidRPr="00A8683D" w:rsidRDefault="00753ACC">
            <w:pPr>
              <w:pStyle w:val="Tekstaslentels"/>
            </w:pPr>
            <w:bookmarkStart w:id="710" w:name="BKM_156BC5B5_3115_4FEE_9DC0_BA2D29EA05A4"/>
            <w:r w:rsidRPr="00A8683D">
              <w:t>Tipas</w:t>
            </w:r>
          </w:p>
        </w:tc>
        <w:tc>
          <w:tcPr>
            <w:tcW w:w="1980" w:type="dxa"/>
            <w:tcBorders>
              <w:top w:val="single" w:sz="2" w:space="0" w:color="auto"/>
              <w:left w:val="single" w:sz="2" w:space="0" w:color="auto"/>
              <w:bottom w:val="single" w:sz="2" w:space="0" w:color="auto"/>
              <w:right w:val="single" w:sz="2" w:space="0" w:color="auto"/>
            </w:tcBorders>
          </w:tcPr>
          <w:p w14:paraId="2A556DC9"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2A618592" w14:textId="77777777" w:rsidR="00753ACC" w:rsidRPr="00A8683D" w:rsidRDefault="00753ACC">
            <w:pPr>
              <w:pStyle w:val="Tekstaslentels"/>
            </w:pPr>
            <w:r w:rsidRPr="00A8683D">
              <w:t>Projekto auditas, Pakartotinis auditas, Sistemos auditas, Metinių sąskaitų auditas</w:t>
            </w:r>
          </w:p>
        </w:tc>
        <w:bookmarkEnd w:id="710"/>
      </w:tr>
      <w:tr w:rsidR="00753ACC" w:rsidRPr="00A8683D" w14:paraId="4D191AE9"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F27A88B" w14:textId="77777777" w:rsidR="00753ACC" w:rsidRPr="00A8683D" w:rsidRDefault="00753ACC">
            <w:pPr>
              <w:pStyle w:val="Tekstaslentels"/>
            </w:pPr>
            <w:bookmarkStart w:id="711" w:name="BKM_A7A01EDD_A11A_46D7_9866_50A34122E9F0"/>
            <w:r w:rsidRPr="00A8683D">
              <w:t>Metai</w:t>
            </w:r>
          </w:p>
        </w:tc>
        <w:tc>
          <w:tcPr>
            <w:tcW w:w="1980" w:type="dxa"/>
            <w:tcBorders>
              <w:top w:val="single" w:sz="2" w:space="0" w:color="auto"/>
              <w:left w:val="single" w:sz="2" w:space="0" w:color="auto"/>
              <w:bottom w:val="single" w:sz="2" w:space="0" w:color="auto"/>
              <w:right w:val="single" w:sz="2" w:space="0" w:color="auto"/>
            </w:tcBorders>
          </w:tcPr>
          <w:p w14:paraId="4F7993B8" w14:textId="77777777" w:rsidR="00753ACC" w:rsidRPr="00A8683D" w:rsidRDefault="00753ACC">
            <w:pPr>
              <w:pStyle w:val="Tekstaslentels"/>
            </w:pPr>
            <w:r w:rsidRPr="00A8683D">
              <w:t>Skaičius</w:t>
            </w:r>
          </w:p>
        </w:tc>
        <w:tc>
          <w:tcPr>
            <w:tcW w:w="4680" w:type="dxa"/>
            <w:tcBorders>
              <w:top w:val="single" w:sz="2" w:space="0" w:color="auto"/>
              <w:left w:val="single" w:sz="2" w:space="0" w:color="auto"/>
              <w:bottom w:val="single" w:sz="2" w:space="0" w:color="auto"/>
              <w:right w:val="single" w:sz="2" w:space="0" w:color="auto"/>
            </w:tcBorders>
          </w:tcPr>
          <w:p w14:paraId="0624CEAB" w14:textId="77777777" w:rsidR="00753ACC" w:rsidRPr="00A8683D" w:rsidRDefault="00753ACC">
            <w:pPr>
              <w:pStyle w:val="Tekstaslentels"/>
            </w:pPr>
            <w:r w:rsidRPr="00A8683D">
              <w:t>Kalendoriniai metai, kuriems planuojamas auditas.</w:t>
            </w:r>
          </w:p>
        </w:tc>
        <w:bookmarkEnd w:id="711"/>
      </w:tr>
      <w:tr w:rsidR="00753ACC" w:rsidRPr="00A8683D" w14:paraId="7616EF48"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72A3D9A" w14:textId="77777777" w:rsidR="00753ACC" w:rsidRPr="00A8683D" w:rsidRDefault="00753ACC">
            <w:pPr>
              <w:pStyle w:val="Tekstaslentels"/>
            </w:pPr>
            <w:bookmarkStart w:id="712" w:name="BKM_22C0ED43_A4B4_4D3A_8224_8890C094A8F0"/>
            <w:r w:rsidRPr="00A8683D">
              <w:t>Audito objektas</w:t>
            </w:r>
          </w:p>
        </w:tc>
        <w:tc>
          <w:tcPr>
            <w:tcW w:w="1980" w:type="dxa"/>
            <w:tcBorders>
              <w:top w:val="single" w:sz="2" w:space="0" w:color="auto"/>
              <w:left w:val="single" w:sz="2" w:space="0" w:color="auto"/>
              <w:bottom w:val="single" w:sz="2" w:space="0" w:color="auto"/>
              <w:right w:val="single" w:sz="2" w:space="0" w:color="auto"/>
            </w:tcBorders>
          </w:tcPr>
          <w:p w14:paraId="0A8A1870"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ED82BD8" w14:textId="77777777" w:rsidR="00753ACC" w:rsidRPr="00A8683D" w:rsidRDefault="00753ACC">
            <w:pPr>
              <w:pStyle w:val="Tekstaslentels"/>
            </w:pPr>
          </w:p>
        </w:tc>
        <w:bookmarkEnd w:id="712"/>
      </w:tr>
      <w:tr w:rsidR="00753ACC" w:rsidRPr="00A8683D" w14:paraId="6D9ACF8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8E69A0F" w14:textId="77777777" w:rsidR="00753ACC" w:rsidRPr="00A8683D" w:rsidRDefault="00753ACC">
            <w:pPr>
              <w:pStyle w:val="Tekstaslentels"/>
            </w:pPr>
            <w:bookmarkStart w:id="713" w:name="BKM_D55AA298_F58A_433D_9F45_0698CEBC66DF"/>
            <w:r w:rsidRPr="00A8683D">
              <w:t>Audito aprašymas</w:t>
            </w:r>
          </w:p>
        </w:tc>
        <w:tc>
          <w:tcPr>
            <w:tcW w:w="1980" w:type="dxa"/>
            <w:tcBorders>
              <w:top w:val="single" w:sz="2" w:space="0" w:color="auto"/>
              <w:left w:val="single" w:sz="2" w:space="0" w:color="auto"/>
              <w:bottom w:val="single" w:sz="2" w:space="0" w:color="auto"/>
              <w:right w:val="single" w:sz="2" w:space="0" w:color="auto"/>
            </w:tcBorders>
          </w:tcPr>
          <w:p w14:paraId="71B129DB"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49FB2CA" w14:textId="77777777" w:rsidR="00753ACC" w:rsidRPr="00A8683D" w:rsidRDefault="00753ACC">
            <w:pPr>
              <w:pStyle w:val="Tekstaslentels"/>
            </w:pPr>
          </w:p>
        </w:tc>
        <w:bookmarkEnd w:id="713"/>
      </w:tr>
      <w:tr w:rsidR="00753ACC" w:rsidRPr="00A8683D" w14:paraId="079C040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717D683" w14:textId="77777777" w:rsidR="00753ACC" w:rsidRPr="00A8683D" w:rsidRDefault="00753ACC">
            <w:pPr>
              <w:pStyle w:val="Tekstaslentels"/>
            </w:pPr>
            <w:bookmarkStart w:id="714" w:name="BKM_0F93E6D3_AD30_4558_B349_7FE7DC1DD2C3"/>
            <w:r w:rsidRPr="00A8683D">
              <w:t>Audito pradžia</w:t>
            </w:r>
          </w:p>
        </w:tc>
        <w:tc>
          <w:tcPr>
            <w:tcW w:w="1980" w:type="dxa"/>
            <w:tcBorders>
              <w:top w:val="single" w:sz="2" w:space="0" w:color="auto"/>
              <w:left w:val="single" w:sz="2" w:space="0" w:color="auto"/>
              <w:bottom w:val="single" w:sz="2" w:space="0" w:color="auto"/>
              <w:right w:val="single" w:sz="2" w:space="0" w:color="auto"/>
            </w:tcBorders>
          </w:tcPr>
          <w:p w14:paraId="188D5E99"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0272C27E" w14:textId="77777777" w:rsidR="00753ACC" w:rsidRPr="00A8683D" w:rsidRDefault="00753ACC">
            <w:pPr>
              <w:pStyle w:val="Tekstaslentels"/>
            </w:pPr>
          </w:p>
        </w:tc>
        <w:bookmarkEnd w:id="714"/>
      </w:tr>
      <w:tr w:rsidR="00753ACC" w:rsidRPr="00A8683D" w14:paraId="77497FCB"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752AF54" w14:textId="77777777" w:rsidR="00753ACC" w:rsidRPr="00A8683D" w:rsidRDefault="00753ACC">
            <w:pPr>
              <w:pStyle w:val="Tekstaslentels"/>
            </w:pPr>
            <w:bookmarkStart w:id="715" w:name="BKM_F39ECA02_B6B4_49A2_9173_D813366A3C2C"/>
            <w:r w:rsidRPr="00A8683D">
              <w:t>Pastaba apie auditorių</w:t>
            </w:r>
          </w:p>
        </w:tc>
        <w:tc>
          <w:tcPr>
            <w:tcW w:w="1980" w:type="dxa"/>
            <w:tcBorders>
              <w:top w:val="single" w:sz="2" w:space="0" w:color="auto"/>
              <w:left w:val="single" w:sz="2" w:space="0" w:color="auto"/>
              <w:bottom w:val="single" w:sz="2" w:space="0" w:color="auto"/>
              <w:right w:val="single" w:sz="2" w:space="0" w:color="auto"/>
            </w:tcBorders>
          </w:tcPr>
          <w:p w14:paraId="0A1CD186"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0E9EA5C0" w14:textId="77777777" w:rsidR="00753ACC" w:rsidRPr="00A8683D" w:rsidRDefault="00753ACC">
            <w:pPr>
              <w:pStyle w:val="Tekstaslentels"/>
            </w:pPr>
          </w:p>
        </w:tc>
        <w:bookmarkEnd w:id="715"/>
      </w:tr>
      <w:tr w:rsidR="00753ACC" w:rsidRPr="00A8683D" w14:paraId="6B32B642"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9B88385" w14:textId="77777777" w:rsidR="00753ACC" w:rsidRPr="00A8683D" w:rsidRDefault="00753ACC">
            <w:pPr>
              <w:pStyle w:val="Tekstaslentels"/>
            </w:pPr>
            <w:bookmarkStart w:id="716" w:name="BKM_98A0B647_B993_460C_9CA2_603E7F3D4BA9"/>
            <w:r w:rsidRPr="00A8683D">
              <w:t>Audituojama suma</w:t>
            </w:r>
          </w:p>
        </w:tc>
        <w:tc>
          <w:tcPr>
            <w:tcW w:w="1980" w:type="dxa"/>
            <w:tcBorders>
              <w:top w:val="single" w:sz="2" w:space="0" w:color="auto"/>
              <w:left w:val="single" w:sz="2" w:space="0" w:color="auto"/>
              <w:bottom w:val="single" w:sz="2" w:space="0" w:color="auto"/>
              <w:right w:val="single" w:sz="2" w:space="0" w:color="auto"/>
            </w:tcBorders>
          </w:tcPr>
          <w:p w14:paraId="169A75C9" w14:textId="77777777" w:rsidR="00753ACC" w:rsidRPr="00A8683D" w:rsidRDefault="00753ACC">
            <w:pPr>
              <w:pStyle w:val="Tekstaslentels"/>
            </w:pPr>
            <w:r w:rsidRPr="00A8683D">
              <w:t>Dešimtainis skaičius</w:t>
            </w:r>
          </w:p>
        </w:tc>
        <w:tc>
          <w:tcPr>
            <w:tcW w:w="4680" w:type="dxa"/>
            <w:tcBorders>
              <w:top w:val="single" w:sz="2" w:space="0" w:color="auto"/>
              <w:left w:val="single" w:sz="2" w:space="0" w:color="auto"/>
              <w:bottom w:val="single" w:sz="2" w:space="0" w:color="auto"/>
              <w:right w:val="single" w:sz="2" w:space="0" w:color="auto"/>
            </w:tcBorders>
          </w:tcPr>
          <w:p w14:paraId="3EA56C26" w14:textId="77777777" w:rsidR="00753ACC" w:rsidRPr="00A8683D" w:rsidRDefault="00753ACC">
            <w:pPr>
              <w:pStyle w:val="Tekstaslentels"/>
            </w:pPr>
          </w:p>
        </w:tc>
        <w:bookmarkEnd w:id="716"/>
      </w:tr>
      <w:tr w:rsidR="00753ACC" w:rsidRPr="00A8683D" w14:paraId="2D065595"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386F49F" w14:textId="77777777" w:rsidR="00753ACC" w:rsidRPr="00A8683D" w:rsidRDefault="00753ACC">
            <w:pPr>
              <w:pStyle w:val="Tekstaslentels"/>
            </w:pPr>
            <w:bookmarkStart w:id="717" w:name="BKM_909D0B4C_D38B_4140_BD7D_D2B4EA76A169"/>
            <w:r w:rsidRPr="00A8683D">
              <w:t>Pastaba apie apimtį</w:t>
            </w:r>
          </w:p>
        </w:tc>
        <w:tc>
          <w:tcPr>
            <w:tcW w:w="1980" w:type="dxa"/>
            <w:tcBorders>
              <w:top w:val="single" w:sz="2" w:space="0" w:color="auto"/>
              <w:left w:val="single" w:sz="2" w:space="0" w:color="auto"/>
              <w:bottom w:val="single" w:sz="2" w:space="0" w:color="auto"/>
              <w:right w:val="single" w:sz="2" w:space="0" w:color="auto"/>
            </w:tcBorders>
          </w:tcPr>
          <w:p w14:paraId="3B6327F1"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66001A85" w14:textId="77777777" w:rsidR="00753ACC" w:rsidRPr="00A8683D" w:rsidRDefault="00753ACC">
            <w:pPr>
              <w:pStyle w:val="Tekstaslentels"/>
            </w:pPr>
          </w:p>
        </w:tc>
        <w:bookmarkEnd w:id="717"/>
      </w:tr>
      <w:tr w:rsidR="00753ACC" w:rsidRPr="00A8683D" w14:paraId="76C3CA67"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70DF2DE" w14:textId="77777777" w:rsidR="00753ACC" w:rsidRPr="00A8683D" w:rsidRDefault="00753ACC">
            <w:pPr>
              <w:pStyle w:val="Tekstaslentels"/>
            </w:pPr>
            <w:bookmarkStart w:id="718" w:name="BKM_02BBAC40_9EFE_4F65_95D8_007AA380A40F"/>
            <w:r w:rsidRPr="00A8683D">
              <w:t>Ataskaitos data</w:t>
            </w:r>
          </w:p>
        </w:tc>
        <w:tc>
          <w:tcPr>
            <w:tcW w:w="1980" w:type="dxa"/>
            <w:tcBorders>
              <w:top w:val="single" w:sz="2" w:space="0" w:color="auto"/>
              <w:left w:val="single" w:sz="2" w:space="0" w:color="auto"/>
              <w:bottom w:val="single" w:sz="2" w:space="0" w:color="auto"/>
              <w:right w:val="single" w:sz="2" w:space="0" w:color="auto"/>
            </w:tcBorders>
          </w:tcPr>
          <w:p w14:paraId="1D2B2244"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1ACE4899" w14:textId="77777777" w:rsidR="00753ACC" w:rsidRPr="00A8683D" w:rsidRDefault="00753ACC">
            <w:pPr>
              <w:pStyle w:val="Tekstaslentels"/>
            </w:pPr>
          </w:p>
        </w:tc>
        <w:bookmarkEnd w:id="718"/>
      </w:tr>
      <w:tr w:rsidR="00753ACC" w:rsidRPr="00A8683D" w14:paraId="64BFA195"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038D3CB" w14:textId="77777777" w:rsidR="00753ACC" w:rsidRPr="00A8683D" w:rsidRDefault="00753ACC">
            <w:pPr>
              <w:pStyle w:val="Tekstaslentels"/>
            </w:pPr>
            <w:bookmarkStart w:id="719" w:name="BKM_5D0D86B0_C435_4904_85AD_5355C691DD69"/>
            <w:r w:rsidRPr="00A8683D">
              <w:t>Ataskaitos numeris</w:t>
            </w:r>
          </w:p>
        </w:tc>
        <w:tc>
          <w:tcPr>
            <w:tcW w:w="1980" w:type="dxa"/>
            <w:tcBorders>
              <w:top w:val="single" w:sz="2" w:space="0" w:color="auto"/>
              <w:left w:val="single" w:sz="2" w:space="0" w:color="auto"/>
              <w:bottom w:val="single" w:sz="2" w:space="0" w:color="auto"/>
              <w:right w:val="single" w:sz="2" w:space="0" w:color="auto"/>
            </w:tcBorders>
          </w:tcPr>
          <w:p w14:paraId="2F21EEAF"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3CE848B" w14:textId="77777777" w:rsidR="00753ACC" w:rsidRPr="00A8683D" w:rsidRDefault="00753ACC">
            <w:pPr>
              <w:pStyle w:val="Tekstaslentels"/>
            </w:pPr>
          </w:p>
        </w:tc>
        <w:bookmarkEnd w:id="719"/>
      </w:tr>
      <w:tr w:rsidR="00753ACC" w:rsidRPr="00A8683D" w14:paraId="3E900738"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6A6D036" w14:textId="77777777" w:rsidR="00753ACC" w:rsidRPr="00A8683D" w:rsidRDefault="00753ACC">
            <w:pPr>
              <w:pStyle w:val="Tekstaslentels"/>
            </w:pPr>
            <w:bookmarkStart w:id="720" w:name="BKM_469430C0_E3EE_4217_956D_B08227D4C296"/>
            <w:r w:rsidRPr="00A8683D">
              <w:t>Audito išvada</w:t>
            </w:r>
          </w:p>
        </w:tc>
        <w:tc>
          <w:tcPr>
            <w:tcW w:w="1980" w:type="dxa"/>
            <w:tcBorders>
              <w:top w:val="single" w:sz="2" w:space="0" w:color="auto"/>
              <w:left w:val="single" w:sz="2" w:space="0" w:color="auto"/>
              <w:bottom w:val="single" w:sz="2" w:space="0" w:color="auto"/>
              <w:right w:val="single" w:sz="2" w:space="0" w:color="auto"/>
            </w:tcBorders>
          </w:tcPr>
          <w:p w14:paraId="688E5D7D"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8A57541" w14:textId="77777777" w:rsidR="00753ACC" w:rsidRPr="00A8683D" w:rsidRDefault="00753ACC">
            <w:pPr>
              <w:pStyle w:val="Tekstaslentels"/>
            </w:pPr>
          </w:p>
        </w:tc>
        <w:bookmarkEnd w:id="720"/>
      </w:tr>
    </w:tbl>
    <w:p w14:paraId="3671C98F" w14:textId="77777777" w:rsidR="00753ACC" w:rsidRPr="00A8683D" w:rsidRDefault="00753ACC" w:rsidP="00753ACC"/>
    <w:p w14:paraId="464E4119" w14:textId="77777777" w:rsidR="00753ACC" w:rsidRPr="00A8683D" w:rsidRDefault="00753ACC" w:rsidP="00753ACC"/>
    <w:p w14:paraId="4324473B" w14:textId="77777777" w:rsidR="00753ACC" w:rsidRPr="00A8683D" w:rsidRDefault="00753ACC" w:rsidP="00753ACC">
      <w:pPr>
        <w:ind w:left="1440" w:hanging="1440"/>
        <w:rPr>
          <w:rFonts w:eastAsiaTheme="minorEastAsia"/>
          <w:b/>
          <w:bCs/>
          <w:color w:val="447524"/>
          <w:u w:val="single"/>
        </w:rPr>
      </w:pPr>
      <w:r w:rsidRPr="00A8683D">
        <w:rPr>
          <w:rFonts w:eastAsiaTheme="minorEastAsia"/>
          <w:b/>
          <w:bCs/>
          <w:i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51389E9B"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61CD7288"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21AFABEB"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6B63080C" w14:textId="77777777" w:rsidR="00753ACC" w:rsidRPr="00A8683D" w:rsidRDefault="00753ACC">
            <w:pPr>
              <w:rPr>
                <w:b/>
              </w:rPr>
            </w:pPr>
            <w:r w:rsidRPr="00A8683D">
              <w:rPr>
                <w:b/>
              </w:rPr>
              <w:t>Pastabos</w:t>
            </w:r>
          </w:p>
        </w:tc>
      </w:tr>
      <w:tr w:rsidR="00753ACC" w:rsidRPr="00A8683D" w14:paraId="2D8BF978"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4299008"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49872FB7"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Audito dokumentai. </w:t>
            </w:r>
          </w:p>
          <w:p w14:paraId="623E4AC8"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Auditai.</w:t>
            </w:r>
          </w:p>
        </w:tc>
        <w:tc>
          <w:tcPr>
            <w:tcW w:w="1710" w:type="dxa"/>
            <w:tcBorders>
              <w:top w:val="single" w:sz="2" w:space="0" w:color="auto"/>
              <w:left w:val="single" w:sz="2" w:space="0" w:color="auto"/>
              <w:bottom w:val="single" w:sz="2" w:space="0" w:color="auto"/>
              <w:right w:val="single" w:sz="2" w:space="0" w:color="auto"/>
            </w:tcBorders>
          </w:tcPr>
          <w:p w14:paraId="0AC7C98E" w14:textId="77777777" w:rsidR="00753ACC" w:rsidRPr="00A8683D" w:rsidRDefault="00753ACC"/>
        </w:tc>
      </w:tr>
      <w:tr w:rsidR="00753ACC" w:rsidRPr="00A8683D" w14:paraId="7E032DF0"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6DEE42DD"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6888030E"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Audito pastabos. </w:t>
            </w:r>
          </w:p>
          <w:p w14:paraId="44EA2A25"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Auditai.</w:t>
            </w:r>
          </w:p>
        </w:tc>
        <w:tc>
          <w:tcPr>
            <w:tcW w:w="1710" w:type="dxa"/>
            <w:tcBorders>
              <w:top w:val="single" w:sz="2" w:space="0" w:color="auto"/>
              <w:left w:val="single" w:sz="2" w:space="0" w:color="auto"/>
              <w:bottom w:val="single" w:sz="2" w:space="0" w:color="auto"/>
              <w:right w:val="single" w:sz="2" w:space="0" w:color="auto"/>
            </w:tcBorders>
          </w:tcPr>
          <w:p w14:paraId="665FA328" w14:textId="77777777" w:rsidR="00753ACC" w:rsidRPr="00A8683D" w:rsidRDefault="00753ACC"/>
        </w:tc>
      </w:tr>
      <w:tr w:rsidR="00753ACC" w:rsidRPr="00A8683D" w14:paraId="40A03630"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B064C6B"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1BAE8502"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Audito rekomendacijos. </w:t>
            </w:r>
          </w:p>
          <w:p w14:paraId="113152EE"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Auditai.</w:t>
            </w:r>
          </w:p>
        </w:tc>
        <w:tc>
          <w:tcPr>
            <w:tcW w:w="1710" w:type="dxa"/>
            <w:tcBorders>
              <w:top w:val="single" w:sz="2" w:space="0" w:color="auto"/>
              <w:left w:val="single" w:sz="2" w:space="0" w:color="auto"/>
              <w:bottom w:val="single" w:sz="2" w:space="0" w:color="auto"/>
              <w:right w:val="single" w:sz="2" w:space="0" w:color="auto"/>
            </w:tcBorders>
          </w:tcPr>
          <w:p w14:paraId="2C472697" w14:textId="77777777" w:rsidR="00753ACC" w:rsidRPr="00A8683D" w:rsidRDefault="00753ACC"/>
        </w:tc>
      </w:tr>
      <w:tr w:rsidR="00753ACC" w:rsidRPr="00A8683D" w14:paraId="27736BE8"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D4BA647" w14:textId="77777777" w:rsidR="00753ACC" w:rsidRPr="00A8683D" w:rsidRDefault="00753ACC">
            <w:pPr>
              <w:pStyle w:val="Tekstaslentels"/>
            </w:pPr>
            <w:r w:rsidRPr="00A8683D">
              <w:t>Audituojamas projektas</w:t>
            </w:r>
          </w:p>
        </w:tc>
        <w:tc>
          <w:tcPr>
            <w:tcW w:w="5220" w:type="dxa"/>
            <w:tcBorders>
              <w:top w:val="single" w:sz="2" w:space="0" w:color="auto"/>
              <w:left w:val="single" w:sz="2" w:space="0" w:color="auto"/>
              <w:bottom w:val="single" w:sz="2" w:space="0" w:color="auto"/>
              <w:right w:val="single" w:sz="2" w:space="0" w:color="auto"/>
            </w:tcBorders>
          </w:tcPr>
          <w:p w14:paraId="3A36DFA3"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Auditai. </w:t>
            </w:r>
          </w:p>
          <w:p w14:paraId="662E54FE"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Projektai.</w:t>
            </w:r>
          </w:p>
        </w:tc>
        <w:tc>
          <w:tcPr>
            <w:tcW w:w="1710" w:type="dxa"/>
            <w:tcBorders>
              <w:top w:val="single" w:sz="2" w:space="0" w:color="auto"/>
              <w:left w:val="single" w:sz="2" w:space="0" w:color="auto"/>
              <w:bottom w:val="single" w:sz="2" w:space="0" w:color="auto"/>
              <w:right w:val="single" w:sz="2" w:space="0" w:color="auto"/>
            </w:tcBorders>
          </w:tcPr>
          <w:p w14:paraId="1A7F79E1" w14:textId="77777777" w:rsidR="00753ACC" w:rsidRPr="00A8683D" w:rsidRDefault="00753ACC"/>
        </w:tc>
      </w:tr>
      <w:tr w:rsidR="00753ACC" w:rsidRPr="00A8683D" w14:paraId="18873155"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11FF5B7B" w14:textId="77777777" w:rsidR="00753ACC" w:rsidRPr="00A8683D" w:rsidRDefault="00753ACC">
            <w:pPr>
              <w:pStyle w:val="Tekstaslentels"/>
            </w:pPr>
            <w:r w:rsidRPr="00A8683D">
              <w:lastRenderedPageBreak/>
              <w:t>Audituojamas subjektas</w:t>
            </w:r>
          </w:p>
        </w:tc>
        <w:tc>
          <w:tcPr>
            <w:tcW w:w="5220" w:type="dxa"/>
            <w:tcBorders>
              <w:top w:val="single" w:sz="2" w:space="0" w:color="auto"/>
              <w:left w:val="single" w:sz="2" w:space="0" w:color="auto"/>
              <w:bottom w:val="single" w:sz="2" w:space="0" w:color="auto"/>
              <w:right w:val="single" w:sz="2" w:space="0" w:color="auto"/>
            </w:tcBorders>
          </w:tcPr>
          <w:p w14:paraId="0C653A01"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Auditai. </w:t>
            </w:r>
          </w:p>
          <w:p w14:paraId="226EF44F"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Subjektai.</w:t>
            </w:r>
          </w:p>
        </w:tc>
        <w:tc>
          <w:tcPr>
            <w:tcW w:w="1710" w:type="dxa"/>
            <w:tcBorders>
              <w:top w:val="single" w:sz="2" w:space="0" w:color="auto"/>
              <w:left w:val="single" w:sz="2" w:space="0" w:color="auto"/>
              <w:bottom w:val="single" w:sz="2" w:space="0" w:color="auto"/>
              <w:right w:val="single" w:sz="2" w:space="0" w:color="auto"/>
            </w:tcBorders>
          </w:tcPr>
          <w:p w14:paraId="159F3A2B" w14:textId="77777777" w:rsidR="00753ACC" w:rsidRPr="00A8683D" w:rsidRDefault="00753ACC"/>
        </w:tc>
      </w:tr>
      <w:tr w:rsidR="00753ACC" w:rsidRPr="00A8683D" w14:paraId="643C335A"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157C35B7" w14:textId="77777777" w:rsidR="00753ACC" w:rsidRPr="00A8683D" w:rsidRDefault="00753ACC">
            <w:pPr>
              <w:pStyle w:val="Tekstaslentels"/>
            </w:pPr>
            <w:r w:rsidRPr="00A8683D">
              <w:t>Priskirtas auditorius</w:t>
            </w:r>
          </w:p>
        </w:tc>
        <w:tc>
          <w:tcPr>
            <w:tcW w:w="5220" w:type="dxa"/>
            <w:tcBorders>
              <w:top w:val="single" w:sz="2" w:space="0" w:color="auto"/>
              <w:left w:val="single" w:sz="2" w:space="0" w:color="auto"/>
              <w:bottom w:val="single" w:sz="2" w:space="0" w:color="auto"/>
              <w:right w:val="single" w:sz="2" w:space="0" w:color="auto"/>
            </w:tcBorders>
          </w:tcPr>
          <w:p w14:paraId="59256AEC"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Auditai. </w:t>
            </w:r>
          </w:p>
          <w:p w14:paraId="0B83B77B"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VRM darbuotojas.</w:t>
            </w:r>
          </w:p>
        </w:tc>
        <w:tc>
          <w:tcPr>
            <w:tcW w:w="1710" w:type="dxa"/>
            <w:tcBorders>
              <w:top w:val="single" w:sz="2" w:space="0" w:color="auto"/>
              <w:left w:val="single" w:sz="2" w:space="0" w:color="auto"/>
              <w:bottom w:val="single" w:sz="2" w:space="0" w:color="auto"/>
              <w:right w:val="single" w:sz="2" w:space="0" w:color="auto"/>
            </w:tcBorders>
          </w:tcPr>
          <w:p w14:paraId="572291B2" w14:textId="77777777" w:rsidR="00753ACC" w:rsidRPr="00A8683D" w:rsidRDefault="00753ACC"/>
        </w:tc>
        <w:bookmarkEnd w:id="707"/>
      </w:tr>
    </w:tbl>
    <w:p w14:paraId="748AEDCA" w14:textId="77777777" w:rsidR="00753ACC" w:rsidRPr="00A8683D" w:rsidRDefault="00753ACC" w:rsidP="00DF40CE">
      <w:pPr>
        <w:pStyle w:val="Heading4"/>
      </w:pPr>
      <w:bookmarkStart w:id="721" w:name="_Toc452045842"/>
      <w:bookmarkStart w:id="722" w:name="_Toc92976808"/>
      <w:bookmarkStart w:id="723" w:name="_Toc159222221"/>
      <w:bookmarkStart w:id="724" w:name="BKM_9CFFA97F_9A0C_452A_81C0_CFCABED79710"/>
      <w:r w:rsidRPr="00A8683D">
        <w:t>Audito dokumentai</w:t>
      </w:r>
      <w:bookmarkEnd w:id="721"/>
      <w:bookmarkEnd w:id="722"/>
      <w:bookmarkEnd w:id="723"/>
    </w:p>
    <w:p w14:paraId="10D16662"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Auditai, rekomendacijos, jų įgyvendinimas</w:t>
      </w:r>
    </w:p>
    <w:p w14:paraId="4C5164CA"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2015-11-27. </w:t>
      </w:r>
    </w:p>
    <w:p w14:paraId="69947325" w14:textId="77777777" w:rsidR="00753ACC" w:rsidRPr="00A8683D" w:rsidRDefault="00753ACC" w:rsidP="00753ACC">
      <w:pPr>
        <w:ind w:left="1440" w:hanging="1440"/>
      </w:pPr>
      <w:r w:rsidRPr="00A8683D">
        <w:rPr>
          <w:rFonts w:eastAsiaTheme="minorEastAsia"/>
          <w:i/>
          <w:iCs/>
          <w:color w:val="447524"/>
        </w:rPr>
        <w:t>Pastabos:</w:t>
      </w:r>
      <w:r w:rsidRPr="00A8683D">
        <w:rPr>
          <w:rStyle w:val="FieldLabel"/>
          <w:rFonts w:cs="Arial"/>
        </w:rPr>
        <w:tab/>
      </w:r>
      <w:r w:rsidRPr="00A8683D">
        <w:rPr>
          <w:rStyle w:val="FieldLabel"/>
          <w:rFonts w:cs="Arial"/>
        </w:rPr>
        <w:tab/>
      </w:r>
    </w:p>
    <w:p w14:paraId="7F124381" w14:textId="77777777" w:rsidR="00753ACC" w:rsidRPr="00A8683D" w:rsidRDefault="00753ACC" w:rsidP="00753ACC"/>
    <w:p w14:paraId="7AB4AFBC" w14:textId="77777777" w:rsidR="00753ACC" w:rsidRPr="00A8683D" w:rsidRDefault="00753ACC" w:rsidP="00753ACC"/>
    <w:p w14:paraId="00C6B384" w14:textId="77777777" w:rsidR="00753ACC" w:rsidRPr="00A8683D" w:rsidRDefault="00753ACC" w:rsidP="00753ACC"/>
    <w:p w14:paraId="61E177F0" w14:textId="77777777" w:rsidR="00753ACC" w:rsidRPr="00A8683D" w:rsidRDefault="00753ACC" w:rsidP="00753ACC">
      <w:pPr>
        <w:ind w:left="1440" w:hanging="1440"/>
        <w:rPr>
          <w:rFonts w:eastAsiaTheme="minorEastAsia"/>
          <w:b/>
          <w:bCs/>
          <w:i/>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61C98E1D"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21C319BE"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54BF4E03"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4A20A793" w14:textId="77777777" w:rsidR="00753ACC" w:rsidRPr="00A8683D" w:rsidRDefault="00753ACC">
            <w:pPr>
              <w:rPr>
                <w:b/>
              </w:rPr>
            </w:pPr>
            <w:r w:rsidRPr="00A8683D">
              <w:rPr>
                <w:b/>
              </w:rPr>
              <w:t>Pastabos</w:t>
            </w:r>
          </w:p>
        </w:tc>
      </w:tr>
      <w:tr w:rsidR="00753ACC" w:rsidRPr="00A8683D" w14:paraId="0A10DB11"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C5DD4F7"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06BFC6D3" w14:textId="77777777" w:rsidR="00753ACC" w:rsidRPr="00A8683D" w:rsidRDefault="00753ACC">
            <w:pPr>
              <w:pStyle w:val="Tekstaslentels"/>
            </w:pPr>
            <w:r w:rsidRPr="00A8683D">
              <w:rPr>
                <w:b/>
              </w:rPr>
              <w:t xml:space="preserve"> </w:t>
            </w:r>
            <w:r w:rsidRPr="00A8683D">
              <w:t xml:space="preserve"> </w:t>
            </w:r>
            <w:r w:rsidRPr="00A8683D">
              <w:rPr>
                <w:b/>
              </w:rPr>
              <w:tab/>
            </w:r>
            <w:r w:rsidRPr="00A8683D">
              <w:t xml:space="preserve">Audito dokumentai. </w:t>
            </w:r>
          </w:p>
          <w:p w14:paraId="063B3DE2" w14:textId="77777777" w:rsidR="00753ACC" w:rsidRPr="00A8683D" w:rsidRDefault="00753ACC">
            <w:pPr>
              <w:pStyle w:val="Tekstaslentels"/>
            </w:pPr>
            <w:r w:rsidRPr="00A8683D">
              <w:rPr>
                <w:b/>
              </w:rPr>
              <w:t xml:space="preserve"> </w:t>
            </w:r>
            <w:r w:rsidRPr="00A8683D">
              <w:t xml:space="preserve"> </w:t>
            </w:r>
            <w:r w:rsidRPr="00A8683D">
              <w:rPr>
                <w:b/>
              </w:rPr>
              <w:tab/>
            </w:r>
            <w:r w:rsidRPr="00A8683D">
              <w:t>Dokumentai.</w:t>
            </w:r>
          </w:p>
        </w:tc>
        <w:tc>
          <w:tcPr>
            <w:tcW w:w="1710" w:type="dxa"/>
            <w:tcBorders>
              <w:top w:val="single" w:sz="2" w:space="0" w:color="auto"/>
              <w:left w:val="single" w:sz="2" w:space="0" w:color="auto"/>
              <w:bottom w:val="single" w:sz="2" w:space="0" w:color="auto"/>
              <w:right w:val="single" w:sz="2" w:space="0" w:color="auto"/>
            </w:tcBorders>
          </w:tcPr>
          <w:p w14:paraId="29C1C78B" w14:textId="77777777" w:rsidR="00753ACC" w:rsidRPr="00A8683D" w:rsidRDefault="00753ACC"/>
        </w:tc>
      </w:tr>
      <w:tr w:rsidR="00753ACC" w:rsidRPr="00A8683D" w14:paraId="33405B6C"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3B0DE29"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7347B391"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Audito dokumentai. </w:t>
            </w:r>
          </w:p>
          <w:p w14:paraId="20C0B85D"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Auditai.</w:t>
            </w:r>
          </w:p>
        </w:tc>
        <w:tc>
          <w:tcPr>
            <w:tcW w:w="1710" w:type="dxa"/>
            <w:tcBorders>
              <w:top w:val="single" w:sz="2" w:space="0" w:color="auto"/>
              <w:left w:val="single" w:sz="2" w:space="0" w:color="auto"/>
              <w:bottom w:val="single" w:sz="2" w:space="0" w:color="auto"/>
              <w:right w:val="single" w:sz="2" w:space="0" w:color="auto"/>
            </w:tcBorders>
          </w:tcPr>
          <w:p w14:paraId="1C6D96D6" w14:textId="77777777" w:rsidR="00753ACC" w:rsidRPr="00A8683D" w:rsidRDefault="00753ACC"/>
        </w:tc>
      </w:tr>
      <w:tr w:rsidR="00753ACC" w:rsidRPr="00A8683D" w14:paraId="424DBAA1"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700033E"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66894686"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Audito dokumentai. </w:t>
            </w:r>
          </w:p>
          <w:p w14:paraId="3B637D30"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Audito rekomendacijos.</w:t>
            </w:r>
          </w:p>
        </w:tc>
        <w:tc>
          <w:tcPr>
            <w:tcW w:w="1710" w:type="dxa"/>
            <w:tcBorders>
              <w:top w:val="single" w:sz="2" w:space="0" w:color="auto"/>
              <w:left w:val="single" w:sz="2" w:space="0" w:color="auto"/>
              <w:bottom w:val="single" w:sz="2" w:space="0" w:color="auto"/>
              <w:right w:val="single" w:sz="2" w:space="0" w:color="auto"/>
            </w:tcBorders>
          </w:tcPr>
          <w:p w14:paraId="72C67399" w14:textId="77777777" w:rsidR="00753ACC" w:rsidRPr="00A8683D" w:rsidRDefault="00753ACC"/>
        </w:tc>
        <w:bookmarkEnd w:id="724"/>
      </w:tr>
    </w:tbl>
    <w:p w14:paraId="3AFD8AAE" w14:textId="77777777" w:rsidR="00753ACC" w:rsidRPr="00A8683D" w:rsidRDefault="00753ACC" w:rsidP="00DF40CE">
      <w:pPr>
        <w:pStyle w:val="Heading4"/>
      </w:pPr>
      <w:bookmarkStart w:id="725" w:name="_Toc452045843"/>
      <w:bookmarkStart w:id="726" w:name="_Toc92976809"/>
      <w:bookmarkStart w:id="727" w:name="_Toc159222222"/>
      <w:bookmarkStart w:id="728" w:name="BKM_51DDC974_4ECC_4B8A_B6A0_0AC88CA31B99"/>
      <w:r w:rsidRPr="00A8683D">
        <w:t>Audito pastabos</w:t>
      </w:r>
      <w:bookmarkEnd w:id="725"/>
      <w:bookmarkEnd w:id="726"/>
      <w:bookmarkEnd w:id="727"/>
    </w:p>
    <w:p w14:paraId="2BBE0709"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Auditai, rekomendacijos, jų įgyvendinimas</w:t>
      </w:r>
    </w:p>
    <w:p w14:paraId="3420A53C"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2015-11-27. </w:t>
      </w:r>
    </w:p>
    <w:p w14:paraId="636FB4C7" w14:textId="77777777" w:rsidR="00753ACC" w:rsidRPr="00A8683D" w:rsidRDefault="00753ACC" w:rsidP="00753ACC">
      <w:pPr>
        <w:ind w:left="1440" w:hanging="1440"/>
      </w:pPr>
      <w:r w:rsidRPr="00A8683D">
        <w:rPr>
          <w:rFonts w:eastAsiaTheme="minorEastAsia"/>
          <w:i/>
          <w:iCs/>
          <w:color w:val="447524"/>
        </w:rPr>
        <w:t>Pastabos:</w:t>
      </w:r>
      <w:r w:rsidRPr="00A8683D">
        <w:rPr>
          <w:rStyle w:val="FieldLabel"/>
          <w:rFonts w:cs="Arial"/>
        </w:rPr>
        <w:tab/>
      </w:r>
      <w:r w:rsidRPr="00A8683D">
        <w:rPr>
          <w:rStyle w:val="FieldLabel"/>
          <w:rFonts w:cs="Arial"/>
        </w:rPr>
        <w:tab/>
      </w:r>
    </w:p>
    <w:p w14:paraId="4F772928" w14:textId="77777777" w:rsidR="00753ACC" w:rsidRPr="00A8683D" w:rsidRDefault="00753ACC" w:rsidP="00753ACC"/>
    <w:p w14:paraId="2972CED5" w14:textId="77777777" w:rsidR="00753ACC" w:rsidRPr="00A8683D" w:rsidRDefault="00753ACC" w:rsidP="00753ACC"/>
    <w:p w14:paraId="3475790D" w14:textId="77777777" w:rsidR="00753ACC" w:rsidRPr="00A8683D" w:rsidRDefault="00753ACC" w:rsidP="00753ACC"/>
    <w:p w14:paraId="19B1BFFE" w14:textId="77777777" w:rsidR="00753ACC" w:rsidRPr="00A8683D" w:rsidRDefault="00753ACC" w:rsidP="00753ACC">
      <w:pPr>
        <w:ind w:left="1440" w:hanging="1440"/>
        <w:rPr>
          <w:rFonts w:eastAsiaTheme="minorEastAsia"/>
          <w:b/>
          <w:bCs/>
          <w:i/>
          <w:iCs/>
          <w:color w:val="447524"/>
          <w:u w:val="single"/>
        </w:rPr>
      </w:pPr>
      <w:r w:rsidRPr="00A8683D">
        <w:rPr>
          <w:rFonts w:eastAsiaTheme="minorEastAsia"/>
          <w:b/>
          <w:b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0E229A97"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531F25B3"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6CF6273B"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3A4BEF28" w14:textId="77777777" w:rsidR="00753ACC" w:rsidRPr="00A8683D" w:rsidRDefault="00753ACC">
            <w:pPr>
              <w:rPr>
                <w:b/>
              </w:rPr>
            </w:pPr>
            <w:r w:rsidRPr="00A8683D">
              <w:rPr>
                <w:b/>
              </w:rPr>
              <w:t>Pastabos</w:t>
            </w:r>
          </w:p>
        </w:tc>
      </w:tr>
      <w:tr w:rsidR="00753ACC" w:rsidRPr="00A8683D" w14:paraId="2965D4EA"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60914A27"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40D695F5" w14:textId="77777777" w:rsidR="00753ACC" w:rsidRPr="00A8683D" w:rsidRDefault="00753ACC">
            <w:pPr>
              <w:pStyle w:val="Tekstaslentels"/>
            </w:pPr>
            <w:r w:rsidRPr="00A8683D">
              <w:rPr>
                <w:b/>
              </w:rPr>
              <w:t xml:space="preserve"> </w:t>
            </w:r>
            <w:r w:rsidRPr="00A8683D">
              <w:t xml:space="preserve"> </w:t>
            </w:r>
            <w:r w:rsidRPr="00A8683D">
              <w:rPr>
                <w:b/>
              </w:rPr>
              <w:tab/>
            </w:r>
            <w:r w:rsidRPr="00A8683D">
              <w:t xml:space="preserve">Audito pastabos. </w:t>
            </w:r>
          </w:p>
          <w:p w14:paraId="03439F0A" w14:textId="77777777" w:rsidR="00753ACC" w:rsidRPr="00A8683D" w:rsidRDefault="00753ACC">
            <w:pPr>
              <w:pStyle w:val="Tekstaslentels"/>
            </w:pPr>
            <w:r w:rsidRPr="00A8683D">
              <w:rPr>
                <w:b/>
              </w:rPr>
              <w:t xml:space="preserve"> </w:t>
            </w:r>
            <w:r w:rsidRPr="00A8683D">
              <w:t xml:space="preserve"> </w:t>
            </w:r>
            <w:r w:rsidRPr="00A8683D">
              <w:rPr>
                <w:b/>
              </w:rPr>
              <w:tab/>
            </w:r>
            <w:r w:rsidRPr="00A8683D">
              <w:t>Pastabos.</w:t>
            </w:r>
          </w:p>
        </w:tc>
        <w:tc>
          <w:tcPr>
            <w:tcW w:w="1710" w:type="dxa"/>
            <w:tcBorders>
              <w:top w:val="single" w:sz="2" w:space="0" w:color="auto"/>
              <w:left w:val="single" w:sz="2" w:space="0" w:color="auto"/>
              <w:bottom w:val="single" w:sz="2" w:space="0" w:color="auto"/>
              <w:right w:val="single" w:sz="2" w:space="0" w:color="auto"/>
            </w:tcBorders>
          </w:tcPr>
          <w:p w14:paraId="5438FD9A" w14:textId="77777777" w:rsidR="00753ACC" w:rsidRPr="00A8683D" w:rsidRDefault="00753ACC"/>
        </w:tc>
      </w:tr>
      <w:tr w:rsidR="00753ACC" w:rsidRPr="00A8683D" w14:paraId="60E8E672"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42A5E8ED" w14:textId="77777777" w:rsidR="00753ACC" w:rsidRPr="00A8683D" w:rsidRDefault="00753ACC"/>
        </w:tc>
        <w:tc>
          <w:tcPr>
            <w:tcW w:w="5220" w:type="dxa"/>
            <w:tcBorders>
              <w:top w:val="single" w:sz="2" w:space="0" w:color="auto"/>
              <w:left w:val="single" w:sz="2" w:space="0" w:color="auto"/>
              <w:bottom w:val="single" w:sz="2" w:space="0" w:color="auto"/>
              <w:right w:val="single" w:sz="2" w:space="0" w:color="auto"/>
            </w:tcBorders>
          </w:tcPr>
          <w:p w14:paraId="71E5B6B8"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Audito pastabos. </w:t>
            </w:r>
          </w:p>
          <w:p w14:paraId="149F9CE5"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Auditai.</w:t>
            </w:r>
          </w:p>
        </w:tc>
        <w:tc>
          <w:tcPr>
            <w:tcW w:w="1710" w:type="dxa"/>
            <w:tcBorders>
              <w:top w:val="single" w:sz="2" w:space="0" w:color="auto"/>
              <w:left w:val="single" w:sz="2" w:space="0" w:color="auto"/>
              <w:bottom w:val="single" w:sz="2" w:space="0" w:color="auto"/>
              <w:right w:val="single" w:sz="2" w:space="0" w:color="auto"/>
            </w:tcBorders>
          </w:tcPr>
          <w:p w14:paraId="4A52ADF8" w14:textId="77777777" w:rsidR="00753ACC" w:rsidRPr="00A8683D" w:rsidRDefault="00753ACC"/>
        </w:tc>
        <w:bookmarkEnd w:id="728"/>
      </w:tr>
    </w:tbl>
    <w:p w14:paraId="61DD9E12" w14:textId="77777777" w:rsidR="00753ACC" w:rsidRPr="00A8683D" w:rsidRDefault="00753ACC" w:rsidP="00DF40CE">
      <w:pPr>
        <w:pStyle w:val="Heading4"/>
      </w:pPr>
      <w:bookmarkStart w:id="729" w:name="_Toc452045844"/>
      <w:bookmarkStart w:id="730" w:name="_Toc92976810"/>
      <w:bookmarkStart w:id="731" w:name="_Toc159222223"/>
      <w:bookmarkStart w:id="732" w:name="BKM_7475BB54_30DA_4E4E_A6C8_72D915E9EAC5"/>
      <w:r w:rsidRPr="00A8683D">
        <w:lastRenderedPageBreak/>
        <w:t>Audito rekomendacijos</w:t>
      </w:r>
      <w:bookmarkEnd w:id="729"/>
      <w:bookmarkEnd w:id="730"/>
      <w:bookmarkEnd w:id="731"/>
    </w:p>
    <w:p w14:paraId="0E05FFA5"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Auditai, rekomendacijos, jų įgyvendinimas</w:t>
      </w:r>
    </w:p>
    <w:p w14:paraId="172D0E06"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2015-11-27. </w:t>
      </w:r>
    </w:p>
    <w:p w14:paraId="367FAEAF" w14:textId="77777777" w:rsidR="00753ACC" w:rsidRPr="00A8683D" w:rsidRDefault="00753ACC" w:rsidP="00753ACC">
      <w:pPr>
        <w:ind w:left="1440" w:hanging="1440"/>
      </w:pPr>
      <w:r w:rsidRPr="00A8683D">
        <w:rPr>
          <w:rFonts w:eastAsiaTheme="minorEastAsia"/>
          <w:i/>
          <w:iCs/>
          <w:color w:val="447524"/>
        </w:rPr>
        <w:t>Pastabos:</w:t>
      </w:r>
    </w:p>
    <w:p w14:paraId="5B5D3362" w14:textId="77777777" w:rsidR="00753ACC" w:rsidRPr="00A8683D" w:rsidRDefault="00753ACC" w:rsidP="00753ACC"/>
    <w:p w14:paraId="21891F34" w14:textId="77777777" w:rsidR="00753ACC" w:rsidRPr="00A8683D" w:rsidRDefault="00753ACC" w:rsidP="00753ACC">
      <w:pPr>
        <w:ind w:left="1440" w:hanging="1440"/>
        <w:rPr>
          <w:rFonts w:eastAsiaTheme="minorEastAsia"/>
          <w:b/>
          <w:bCs/>
          <w:i/>
          <w:iCs/>
          <w:color w:val="447524"/>
          <w:u w:val="single"/>
        </w:rPr>
      </w:pPr>
      <w:bookmarkStart w:id="733" w:name="BKM_5AEC8427_481A_4A24_9410_5FAD469E25AD"/>
      <w:bookmarkEnd w:id="733"/>
      <w:r w:rsidRPr="00A8683D">
        <w:rPr>
          <w:rFonts w:eastAsiaTheme="minorEastAsia"/>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1F3DEDA5"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247ED73F"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31145F0F"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758F8DC0" w14:textId="77777777" w:rsidR="00753ACC" w:rsidRPr="00A8683D" w:rsidRDefault="00753ACC">
            <w:pPr>
              <w:rPr>
                <w:b/>
              </w:rPr>
            </w:pPr>
            <w:r w:rsidRPr="00A8683D">
              <w:rPr>
                <w:b/>
              </w:rPr>
              <w:t>Pastabos</w:t>
            </w:r>
          </w:p>
        </w:tc>
      </w:tr>
      <w:tr w:rsidR="00753ACC" w:rsidRPr="00A8683D" w14:paraId="50E349AA"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25D2A630" w14:textId="77777777" w:rsidR="00753ACC" w:rsidRPr="00A8683D" w:rsidRDefault="00753ACC">
            <w:pPr>
              <w:pStyle w:val="Tekstaslentels"/>
            </w:pPr>
            <w:r w:rsidRPr="00A8683D">
              <w:t>Rekomendacija</w:t>
            </w:r>
          </w:p>
        </w:tc>
        <w:tc>
          <w:tcPr>
            <w:tcW w:w="1980" w:type="dxa"/>
            <w:tcBorders>
              <w:top w:val="single" w:sz="2" w:space="0" w:color="auto"/>
              <w:left w:val="single" w:sz="2" w:space="0" w:color="auto"/>
              <w:bottom w:val="single" w:sz="2" w:space="0" w:color="auto"/>
              <w:right w:val="single" w:sz="2" w:space="0" w:color="auto"/>
            </w:tcBorders>
          </w:tcPr>
          <w:p w14:paraId="1D3E51B6"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7AD17786" w14:textId="77777777" w:rsidR="00753ACC" w:rsidRPr="00A8683D" w:rsidRDefault="00753ACC">
            <w:pPr>
              <w:pStyle w:val="Tekstaslentels"/>
            </w:pPr>
          </w:p>
        </w:tc>
      </w:tr>
      <w:tr w:rsidR="00753ACC" w:rsidRPr="00A8683D" w14:paraId="1626A0A8"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3A8DCD82" w14:textId="77777777" w:rsidR="00753ACC" w:rsidRPr="00A8683D" w:rsidRDefault="00753ACC">
            <w:pPr>
              <w:pStyle w:val="Tekstaslentels"/>
            </w:pPr>
            <w:bookmarkStart w:id="734" w:name="BKM_E362F601_8A7E_4FBB_A970_80FF484FE5EA"/>
            <w:r w:rsidRPr="00A8683D">
              <w:t>Rekomendacijos būsena</w:t>
            </w:r>
          </w:p>
        </w:tc>
        <w:tc>
          <w:tcPr>
            <w:tcW w:w="1980" w:type="dxa"/>
            <w:tcBorders>
              <w:top w:val="single" w:sz="2" w:space="0" w:color="auto"/>
              <w:left w:val="single" w:sz="2" w:space="0" w:color="auto"/>
              <w:bottom w:val="single" w:sz="2" w:space="0" w:color="auto"/>
              <w:right w:val="single" w:sz="2" w:space="0" w:color="auto"/>
            </w:tcBorders>
          </w:tcPr>
          <w:p w14:paraId="6D11CA64"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5E8E5A2F" w14:textId="77777777" w:rsidR="00753ACC" w:rsidRPr="00A8683D" w:rsidRDefault="00753ACC">
            <w:pPr>
              <w:pStyle w:val="Tekstaslentels"/>
            </w:pPr>
            <w:r w:rsidRPr="00A8683D">
              <w:t>Pateikta, Įgyvendinama, Neaktuali, Neįgyvendinta, Įgyvendinta.</w:t>
            </w:r>
          </w:p>
        </w:tc>
        <w:bookmarkEnd w:id="734"/>
      </w:tr>
      <w:tr w:rsidR="00753ACC" w:rsidRPr="00A8683D" w14:paraId="5C7B07B4"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62EE0FDE" w14:textId="77777777" w:rsidR="00753ACC" w:rsidRPr="00A8683D" w:rsidRDefault="00753ACC">
            <w:pPr>
              <w:pStyle w:val="Tekstaslentels"/>
            </w:pPr>
            <w:bookmarkStart w:id="735" w:name="BKM_59DD15FB_AE21_4995_888F_D02C9A2AC8BB"/>
            <w:r w:rsidRPr="00A8683D">
              <w:t>Rekomendacijos reikšmingumas</w:t>
            </w:r>
          </w:p>
        </w:tc>
        <w:tc>
          <w:tcPr>
            <w:tcW w:w="1980" w:type="dxa"/>
            <w:tcBorders>
              <w:top w:val="single" w:sz="2" w:space="0" w:color="auto"/>
              <w:left w:val="single" w:sz="2" w:space="0" w:color="auto"/>
              <w:bottom w:val="single" w:sz="2" w:space="0" w:color="auto"/>
              <w:right w:val="single" w:sz="2" w:space="0" w:color="auto"/>
            </w:tcBorders>
          </w:tcPr>
          <w:p w14:paraId="61E39263" w14:textId="77777777" w:rsidR="00753ACC" w:rsidRPr="00A8683D" w:rsidRDefault="00753ACC">
            <w:pPr>
              <w:pStyle w:val="Tekstaslentels"/>
            </w:pPr>
            <w:r w:rsidRPr="00A8683D">
              <w:t>Reikšmių sąrašas</w:t>
            </w:r>
          </w:p>
        </w:tc>
        <w:tc>
          <w:tcPr>
            <w:tcW w:w="4680" w:type="dxa"/>
            <w:tcBorders>
              <w:top w:val="single" w:sz="2" w:space="0" w:color="auto"/>
              <w:left w:val="single" w:sz="2" w:space="0" w:color="auto"/>
              <w:bottom w:val="single" w:sz="2" w:space="0" w:color="auto"/>
              <w:right w:val="single" w:sz="2" w:space="0" w:color="auto"/>
            </w:tcBorders>
          </w:tcPr>
          <w:p w14:paraId="7273B887" w14:textId="77777777" w:rsidR="00753ACC" w:rsidRPr="00A8683D" w:rsidRDefault="00753ACC">
            <w:pPr>
              <w:pStyle w:val="Tekstaslentels"/>
            </w:pPr>
            <w:r w:rsidRPr="00A8683D">
              <w:t>Didelis, Vidutinis, Mažas</w:t>
            </w:r>
          </w:p>
        </w:tc>
        <w:bookmarkEnd w:id="735"/>
      </w:tr>
    </w:tbl>
    <w:p w14:paraId="76E37D8C" w14:textId="77777777" w:rsidR="00753ACC" w:rsidRPr="00A8683D" w:rsidRDefault="00753ACC" w:rsidP="00753ACC"/>
    <w:p w14:paraId="1054590D" w14:textId="77777777" w:rsidR="00753ACC" w:rsidRPr="00A8683D" w:rsidRDefault="00753ACC" w:rsidP="00753ACC"/>
    <w:p w14:paraId="0EE8FE80" w14:textId="77777777" w:rsidR="00753ACC" w:rsidRPr="00A8683D" w:rsidRDefault="00753ACC" w:rsidP="00753ACC">
      <w:pPr>
        <w:ind w:left="1440" w:hanging="1440"/>
        <w:rPr>
          <w:rFonts w:eastAsiaTheme="minorEastAsia"/>
          <w:b/>
          <w:bCs/>
          <w:color w:val="447524"/>
          <w:u w:val="single"/>
        </w:rPr>
      </w:pPr>
      <w:r w:rsidRPr="00A8683D">
        <w:rPr>
          <w:rFonts w:eastAsiaTheme="minorEastAsia"/>
          <w:b/>
          <w:bCs/>
          <w:i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751FEC91"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1B781F83"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6A5DA21B"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2520C485" w14:textId="77777777" w:rsidR="00753ACC" w:rsidRPr="00A8683D" w:rsidRDefault="00753ACC">
            <w:pPr>
              <w:rPr>
                <w:b/>
              </w:rPr>
            </w:pPr>
            <w:r w:rsidRPr="00A8683D">
              <w:rPr>
                <w:b/>
              </w:rPr>
              <w:t>Pastabos</w:t>
            </w:r>
          </w:p>
        </w:tc>
      </w:tr>
      <w:tr w:rsidR="00753ACC" w:rsidRPr="00A8683D" w14:paraId="07D809E8"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64C3771A"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39BD072C"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Audito rekomendacijos. </w:t>
            </w:r>
          </w:p>
          <w:p w14:paraId="23C8FDF3"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Auditai.</w:t>
            </w:r>
          </w:p>
        </w:tc>
        <w:tc>
          <w:tcPr>
            <w:tcW w:w="1710" w:type="dxa"/>
            <w:tcBorders>
              <w:top w:val="single" w:sz="2" w:space="0" w:color="auto"/>
              <w:left w:val="single" w:sz="2" w:space="0" w:color="auto"/>
              <w:bottom w:val="single" w:sz="2" w:space="0" w:color="auto"/>
              <w:right w:val="single" w:sz="2" w:space="0" w:color="auto"/>
            </w:tcBorders>
          </w:tcPr>
          <w:p w14:paraId="70C31A62" w14:textId="77777777" w:rsidR="00753ACC" w:rsidRPr="00A8683D" w:rsidRDefault="00753ACC"/>
        </w:tc>
      </w:tr>
      <w:tr w:rsidR="00753ACC" w:rsidRPr="00A8683D" w14:paraId="69DD298F"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600B6C4"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64703A7E"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 xml:space="preserve">Rekomendacijų įgyvendinimas. </w:t>
            </w:r>
          </w:p>
          <w:p w14:paraId="4080E3F1"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Audito rekomendacijos.</w:t>
            </w:r>
          </w:p>
        </w:tc>
        <w:tc>
          <w:tcPr>
            <w:tcW w:w="1710" w:type="dxa"/>
            <w:tcBorders>
              <w:top w:val="single" w:sz="2" w:space="0" w:color="auto"/>
              <w:left w:val="single" w:sz="2" w:space="0" w:color="auto"/>
              <w:bottom w:val="single" w:sz="2" w:space="0" w:color="auto"/>
              <w:right w:val="single" w:sz="2" w:space="0" w:color="auto"/>
            </w:tcBorders>
          </w:tcPr>
          <w:p w14:paraId="2BB56B2B" w14:textId="77777777" w:rsidR="00753ACC" w:rsidRPr="00A8683D" w:rsidRDefault="00753ACC"/>
        </w:tc>
      </w:tr>
      <w:tr w:rsidR="00753ACC" w:rsidRPr="00A8683D" w14:paraId="37B3C95F"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64904417"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0D910AD6"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Audito dokumentai. </w:t>
            </w:r>
          </w:p>
          <w:p w14:paraId="10597D7A"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Audito rekomendacijos.</w:t>
            </w:r>
          </w:p>
        </w:tc>
        <w:tc>
          <w:tcPr>
            <w:tcW w:w="1710" w:type="dxa"/>
            <w:tcBorders>
              <w:top w:val="single" w:sz="2" w:space="0" w:color="auto"/>
              <w:left w:val="single" w:sz="2" w:space="0" w:color="auto"/>
              <w:bottom w:val="single" w:sz="2" w:space="0" w:color="auto"/>
              <w:right w:val="single" w:sz="2" w:space="0" w:color="auto"/>
            </w:tcBorders>
          </w:tcPr>
          <w:p w14:paraId="542F5A9B" w14:textId="77777777" w:rsidR="00753ACC" w:rsidRPr="00A8683D" w:rsidRDefault="00753ACC"/>
        </w:tc>
      </w:tr>
      <w:tr w:rsidR="00753ACC" w:rsidRPr="00A8683D" w14:paraId="714F8B29"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07410BEB" w14:textId="77777777" w:rsidR="00753ACC" w:rsidRPr="00A8683D" w:rsidRDefault="00753ACC">
            <w:pPr>
              <w:pStyle w:val="Tekstaslentels"/>
            </w:pPr>
            <w:r w:rsidRPr="00A8683D">
              <w:t>Atsakingas už vykdymą</w:t>
            </w:r>
          </w:p>
        </w:tc>
        <w:tc>
          <w:tcPr>
            <w:tcW w:w="5220" w:type="dxa"/>
            <w:tcBorders>
              <w:top w:val="single" w:sz="2" w:space="0" w:color="auto"/>
              <w:left w:val="single" w:sz="2" w:space="0" w:color="auto"/>
              <w:bottom w:val="single" w:sz="2" w:space="0" w:color="auto"/>
              <w:right w:val="single" w:sz="2" w:space="0" w:color="auto"/>
            </w:tcBorders>
          </w:tcPr>
          <w:p w14:paraId="6572F802"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Audito rekomendacijos. </w:t>
            </w:r>
          </w:p>
          <w:p w14:paraId="06A14311"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Subjektai.</w:t>
            </w:r>
          </w:p>
        </w:tc>
        <w:tc>
          <w:tcPr>
            <w:tcW w:w="1710" w:type="dxa"/>
            <w:tcBorders>
              <w:top w:val="single" w:sz="2" w:space="0" w:color="auto"/>
              <w:left w:val="single" w:sz="2" w:space="0" w:color="auto"/>
              <w:bottom w:val="single" w:sz="2" w:space="0" w:color="auto"/>
              <w:right w:val="single" w:sz="2" w:space="0" w:color="auto"/>
            </w:tcBorders>
          </w:tcPr>
          <w:p w14:paraId="73968A96" w14:textId="77777777" w:rsidR="00753ACC" w:rsidRPr="00A8683D" w:rsidRDefault="00753ACC"/>
        </w:tc>
        <w:bookmarkEnd w:id="732"/>
      </w:tr>
    </w:tbl>
    <w:p w14:paraId="139A88AD" w14:textId="77777777" w:rsidR="00753ACC" w:rsidRPr="00A8683D" w:rsidRDefault="00753ACC" w:rsidP="00DF40CE">
      <w:pPr>
        <w:pStyle w:val="Heading4"/>
      </w:pPr>
      <w:bookmarkStart w:id="736" w:name="_Toc452045845"/>
      <w:bookmarkStart w:id="737" w:name="_Toc92976811"/>
      <w:bookmarkStart w:id="738" w:name="_Toc159222224"/>
      <w:bookmarkStart w:id="739" w:name="BKM_C25AE015_B368_4E85_9C79_1E5A2A86B528"/>
      <w:r w:rsidRPr="00A8683D">
        <w:t>Rekomendacijų įgyvendinimas</w:t>
      </w:r>
      <w:bookmarkEnd w:id="736"/>
      <w:bookmarkEnd w:id="737"/>
      <w:bookmarkEnd w:id="738"/>
    </w:p>
    <w:p w14:paraId="2A7A142A" w14:textId="77777777" w:rsidR="00753ACC" w:rsidRPr="00A8683D" w:rsidRDefault="00753ACC" w:rsidP="00753ACC">
      <w:pPr>
        <w:ind w:firstLine="0"/>
      </w:pPr>
      <w:r w:rsidRPr="00A8683D">
        <w:rPr>
          <w:rFonts w:eastAsiaTheme="minorEastAsia"/>
          <w:i/>
          <w:iCs/>
          <w:color w:val="447524"/>
        </w:rPr>
        <w:t>Katalogas:</w:t>
      </w:r>
      <w:r w:rsidRPr="00A8683D">
        <w:rPr>
          <w:rStyle w:val="FieldLabel"/>
          <w:rFonts w:cs="Arial"/>
          <w:color w:val="000000"/>
        </w:rPr>
        <w:t xml:space="preserve"> Auditai, rekomendacijos, jų įgyvendinimas</w:t>
      </w:r>
    </w:p>
    <w:p w14:paraId="28645564" w14:textId="77777777" w:rsidR="00753ACC" w:rsidRPr="00A8683D" w:rsidRDefault="00753ACC" w:rsidP="00753ACC">
      <w:pPr>
        <w:ind w:firstLine="0"/>
      </w:pPr>
      <w:r w:rsidRPr="00A8683D">
        <w:rPr>
          <w:rFonts w:eastAsiaTheme="minorEastAsia"/>
          <w:i/>
          <w:iCs/>
          <w:color w:val="447524"/>
        </w:rPr>
        <w:t>Detalės:</w:t>
      </w:r>
      <w:r w:rsidRPr="00A8683D">
        <w:tab/>
      </w:r>
      <w:r w:rsidRPr="00A8683D">
        <w:tab/>
      </w:r>
      <w:r w:rsidRPr="00A8683D">
        <w:rPr>
          <w:i/>
        </w:rPr>
        <w:t>Sukurta</w:t>
      </w:r>
      <w:r w:rsidRPr="00A8683D">
        <w:t xml:space="preserve"> 2015-11-27. </w:t>
      </w:r>
    </w:p>
    <w:p w14:paraId="2C2CB7C5" w14:textId="77777777" w:rsidR="00753ACC" w:rsidRPr="00A8683D" w:rsidRDefault="00753ACC" w:rsidP="00753ACC">
      <w:pPr>
        <w:ind w:left="1440" w:hanging="1440"/>
      </w:pPr>
      <w:r w:rsidRPr="00A8683D">
        <w:rPr>
          <w:rFonts w:eastAsiaTheme="minorEastAsia"/>
          <w:i/>
          <w:iCs/>
          <w:color w:val="447524"/>
        </w:rPr>
        <w:t>Pastabos:</w:t>
      </w:r>
    </w:p>
    <w:p w14:paraId="4A92BD42" w14:textId="77777777" w:rsidR="00753ACC" w:rsidRPr="00A8683D" w:rsidRDefault="00753ACC" w:rsidP="00753ACC"/>
    <w:p w14:paraId="7A736BC2" w14:textId="77777777" w:rsidR="00753ACC" w:rsidRPr="00A8683D" w:rsidRDefault="00753ACC" w:rsidP="00753ACC">
      <w:pPr>
        <w:ind w:left="1440" w:hanging="1440"/>
        <w:rPr>
          <w:rFonts w:eastAsiaTheme="minorEastAsia"/>
          <w:b/>
          <w:bCs/>
          <w:i/>
          <w:iCs/>
          <w:color w:val="447524"/>
          <w:u w:val="single"/>
        </w:rPr>
      </w:pPr>
      <w:r w:rsidRPr="00A8683D">
        <w:rPr>
          <w:rFonts w:eastAsiaTheme="minorEastAsia"/>
          <w:b/>
          <w:bCs/>
          <w:color w:val="447524"/>
          <w:u w:val="single"/>
        </w:rPr>
        <w:t>Esybės savybės(atributai)</w:t>
      </w:r>
    </w:p>
    <w:tbl>
      <w:tblPr>
        <w:tblW w:w="0" w:type="auto"/>
        <w:tblInd w:w="60" w:type="dxa"/>
        <w:tblLayout w:type="fixed"/>
        <w:tblCellMar>
          <w:left w:w="60" w:type="dxa"/>
          <w:right w:w="60" w:type="dxa"/>
        </w:tblCellMar>
        <w:tblLook w:val="0000" w:firstRow="0" w:lastRow="0" w:firstColumn="0" w:lastColumn="0" w:noHBand="0" w:noVBand="0"/>
      </w:tblPr>
      <w:tblGrid>
        <w:gridCol w:w="2790"/>
        <w:gridCol w:w="1980"/>
        <w:gridCol w:w="4680"/>
      </w:tblGrid>
      <w:tr w:rsidR="00753ACC" w:rsidRPr="00A8683D" w14:paraId="1700DCAF" w14:textId="77777777">
        <w:trPr>
          <w:trHeight w:val="215"/>
        </w:trPr>
        <w:tc>
          <w:tcPr>
            <w:tcW w:w="2790" w:type="dxa"/>
            <w:tcBorders>
              <w:top w:val="single" w:sz="2" w:space="0" w:color="auto"/>
              <w:left w:val="single" w:sz="2" w:space="0" w:color="auto"/>
              <w:bottom w:val="single" w:sz="2" w:space="0" w:color="auto"/>
              <w:right w:val="single" w:sz="2" w:space="0" w:color="auto"/>
            </w:tcBorders>
            <w:shd w:val="clear" w:color="auto" w:fill="E6E6E6"/>
          </w:tcPr>
          <w:p w14:paraId="38F9E910" w14:textId="77777777" w:rsidR="00753ACC" w:rsidRPr="00A8683D" w:rsidRDefault="00753ACC">
            <w:pPr>
              <w:rPr>
                <w:b/>
              </w:rPr>
            </w:pPr>
            <w:r w:rsidRPr="00A8683D">
              <w:rPr>
                <w:b/>
              </w:rPr>
              <w:t>Pavadinimas</w:t>
            </w:r>
          </w:p>
        </w:tc>
        <w:tc>
          <w:tcPr>
            <w:tcW w:w="1980" w:type="dxa"/>
            <w:tcBorders>
              <w:top w:val="single" w:sz="2" w:space="0" w:color="auto"/>
              <w:left w:val="single" w:sz="2" w:space="0" w:color="auto"/>
              <w:bottom w:val="single" w:sz="2" w:space="0" w:color="auto"/>
              <w:right w:val="single" w:sz="2" w:space="0" w:color="auto"/>
            </w:tcBorders>
            <w:shd w:val="clear" w:color="auto" w:fill="E6E6E6"/>
          </w:tcPr>
          <w:p w14:paraId="666EE0C1" w14:textId="77777777" w:rsidR="00753ACC" w:rsidRPr="00A8683D" w:rsidRDefault="00753ACC">
            <w:pPr>
              <w:rPr>
                <w:b/>
              </w:rPr>
            </w:pPr>
            <w:r w:rsidRPr="00A8683D">
              <w:rPr>
                <w:b/>
              </w:rPr>
              <w:t>Tipas</w:t>
            </w:r>
          </w:p>
        </w:tc>
        <w:tc>
          <w:tcPr>
            <w:tcW w:w="4680" w:type="dxa"/>
            <w:tcBorders>
              <w:top w:val="single" w:sz="2" w:space="0" w:color="auto"/>
              <w:left w:val="single" w:sz="2" w:space="0" w:color="auto"/>
              <w:bottom w:val="single" w:sz="2" w:space="0" w:color="auto"/>
              <w:right w:val="single" w:sz="2" w:space="0" w:color="auto"/>
            </w:tcBorders>
            <w:shd w:val="clear" w:color="auto" w:fill="E6E6E6"/>
          </w:tcPr>
          <w:p w14:paraId="46B13311" w14:textId="77777777" w:rsidR="00753ACC" w:rsidRPr="00A8683D" w:rsidRDefault="00753ACC">
            <w:pPr>
              <w:rPr>
                <w:b/>
              </w:rPr>
            </w:pPr>
            <w:r w:rsidRPr="00A8683D">
              <w:rPr>
                <w:b/>
              </w:rPr>
              <w:t>Pastabos</w:t>
            </w:r>
          </w:p>
        </w:tc>
      </w:tr>
      <w:tr w:rsidR="00753ACC" w:rsidRPr="00A8683D" w14:paraId="24FB0486"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71EE052" w14:textId="77777777" w:rsidR="00753ACC" w:rsidRPr="00A8683D" w:rsidRDefault="00753ACC">
            <w:pPr>
              <w:pStyle w:val="Tekstaslentels"/>
            </w:pPr>
            <w:r w:rsidRPr="00A8683D">
              <w:t>Priemonių plano data</w:t>
            </w:r>
          </w:p>
        </w:tc>
        <w:tc>
          <w:tcPr>
            <w:tcW w:w="1980" w:type="dxa"/>
            <w:tcBorders>
              <w:top w:val="single" w:sz="2" w:space="0" w:color="auto"/>
              <w:left w:val="single" w:sz="2" w:space="0" w:color="auto"/>
              <w:bottom w:val="single" w:sz="2" w:space="0" w:color="auto"/>
              <w:right w:val="single" w:sz="2" w:space="0" w:color="auto"/>
            </w:tcBorders>
          </w:tcPr>
          <w:p w14:paraId="16906CDA"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3DACB07A" w14:textId="77777777" w:rsidR="00753ACC" w:rsidRPr="00A8683D" w:rsidRDefault="00753ACC">
            <w:pPr>
              <w:pStyle w:val="Tekstaslentels"/>
            </w:pPr>
          </w:p>
        </w:tc>
      </w:tr>
      <w:tr w:rsidR="00753ACC" w:rsidRPr="00A8683D" w14:paraId="50E38403"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CE9581A" w14:textId="77777777" w:rsidR="00753ACC" w:rsidRPr="00A8683D" w:rsidRDefault="00753ACC">
            <w:pPr>
              <w:pStyle w:val="Tekstaslentels"/>
            </w:pPr>
            <w:bookmarkStart w:id="740" w:name="BKM_F2DE1EF3_DCC3_402D_89F7_43941D8AE40A"/>
            <w:r w:rsidRPr="00A8683D">
              <w:t>Priemonių plano nr</w:t>
            </w:r>
          </w:p>
        </w:tc>
        <w:tc>
          <w:tcPr>
            <w:tcW w:w="1980" w:type="dxa"/>
            <w:tcBorders>
              <w:top w:val="single" w:sz="2" w:space="0" w:color="auto"/>
              <w:left w:val="single" w:sz="2" w:space="0" w:color="auto"/>
              <w:bottom w:val="single" w:sz="2" w:space="0" w:color="auto"/>
              <w:right w:val="single" w:sz="2" w:space="0" w:color="auto"/>
            </w:tcBorders>
          </w:tcPr>
          <w:p w14:paraId="2EE5CBF7"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0CE997F" w14:textId="77777777" w:rsidR="00753ACC" w:rsidRPr="00A8683D" w:rsidRDefault="00753ACC">
            <w:pPr>
              <w:pStyle w:val="Tekstaslentels"/>
            </w:pPr>
          </w:p>
        </w:tc>
        <w:bookmarkEnd w:id="740"/>
      </w:tr>
      <w:tr w:rsidR="00753ACC" w:rsidRPr="00A8683D" w14:paraId="7C796900"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34C4FFD" w14:textId="77777777" w:rsidR="00753ACC" w:rsidRPr="00A8683D" w:rsidRDefault="00753ACC">
            <w:pPr>
              <w:pStyle w:val="Tekstaslentels"/>
            </w:pPr>
            <w:bookmarkStart w:id="741" w:name="BKM_8267A201_6003_40A6_975E_1D145797A4F6"/>
            <w:r w:rsidRPr="00A8683D">
              <w:t>Įgyvendinimo terminas</w:t>
            </w:r>
          </w:p>
        </w:tc>
        <w:tc>
          <w:tcPr>
            <w:tcW w:w="1980" w:type="dxa"/>
            <w:tcBorders>
              <w:top w:val="single" w:sz="2" w:space="0" w:color="auto"/>
              <w:left w:val="single" w:sz="2" w:space="0" w:color="auto"/>
              <w:bottom w:val="single" w:sz="2" w:space="0" w:color="auto"/>
              <w:right w:val="single" w:sz="2" w:space="0" w:color="auto"/>
            </w:tcBorders>
          </w:tcPr>
          <w:p w14:paraId="61A58223"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257E61C4" w14:textId="77777777" w:rsidR="00753ACC" w:rsidRPr="00A8683D" w:rsidRDefault="00753ACC">
            <w:pPr>
              <w:pStyle w:val="Tekstaslentels"/>
            </w:pPr>
          </w:p>
        </w:tc>
        <w:bookmarkEnd w:id="741"/>
      </w:tr>
      <w:tr w:rsidR="00753ACC" w:rsidRPr="00A8683D" w14:paraId="6B89B879"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58BE2C2B" w14:textId="77777777" w:rsidR="00753ACC" w:rsidRPr="00A8683D" w:rsidRDefault="00753ACC">
            <w:pPr>
              <w:pStyle w:val="Tekstaslentels"/>
            </w:pPr>
            <w:bookmarkStart w:id="742" w:name="BKM_7FD5F481_CF8E_41D4_88A2_5D2C4AB0CAF7"/>
            <w:r w:rsidRPr="00A8683D">
              <w:lastRenderedPageBreak/>
              <w:t>Priemonių aprašymas</w:t>
            </w:r>
          </w:p>
        </w:tc>
        <w:tc>
          <w:tcPr>
            <w:tcW w:w="1980" w:type="dxa"/>
            <w:tcBorders>
              <w:top w:val="single" w:sz="2" w:space="0" w:color="auto"/>
              <w:left w:val="single" w:sz="2" w:space="0" w:color="auto"/>
              <w:bottom w:val="single" w:sz="2" w:space="0" w:color="auto"/>
              <w:right w:val="single" w:sz="2" w:space="0" w:color="auto"/>
            </w:tcBorders>
          </w:tcPr>
          <w:p w14:paraId="12B1618A"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39F79E89" w14:textId="77777777" w:rsidR="00753ACC" w:rsidRPr="00A8683D" w:rsidRDefault="00753ACC">
            <w:pPr>
              <w:pStyle w:val="Tekstaslentels"/>
            </w:pPr>
          </w:p>
        </w:tc>
        <w:bookmarkEnd w:id="742"/>
      </w:tr>
      <w:tr w:rsidR="00753ACC" w:rsidRPr="00A8683D" w14:paraId="01B618AD"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1D76D778" w14:textId="77777777" w:rsidR="00753ACC" w:rsidRPr="00A8683D" w:rsidRDefault="00753ACC">
            <w:pPr>
              <w:pStyle w:val="Tekstaslentels"/>
            </w:pPr>
            <w:bookmarkStart w:id="743" w:name="BKM_6AC2F560_6607_499D_B9A4_8295A55B0D6F"/>
            <w:r w:rsidRPr="00A8683D">
              <w:t>Pastaba apie atsakingą</w:t>
            </w:r>
          </w:p>
        </w:tc>
        <w:tc>
          <w:tcPr>
            <w:tcW w:w="1980" w:type="dxa"/>
            <w:tcBorders>
              <w:top w:val="single" w:sz="2" w:space="0" w:color="auto"/>
              <w:left w:val="single" w:sz="2" w:space="0" w:color="auto"/>
              <w:bottom w:val="single" w:sz="2" w:space="0" w:color="auto"/>
              <w:right w:val="single" w:sz="2" w:space="0" w:color="auto"/>
            </w:tcBorders>
          </w:tcPr>
          <w:p w14:paraId="7334E471"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4F2CB8B0" w14:textId="77777777" w:rsidR="00753ACC" w:rsidRPr="00A8683D" w:rsidRDefault="00753ACC">
            <w:pPr>
              <w:pStyle w:val="Tekstaslentels"/>
            </w:pPr>
            <w:r w:rsidRPr="00A8683D">
              <w:t>Pastaba apie atsakingą už įgyvendinimą asmenį, jei jis nėra naudotojas, ar projekto vykdytojo atsakingas asmuo, jo kontaktai ir pan.</w:t>
            </w:r>
          </w:p>
        </w:tc>
        <w:bookmarkEnd w:id="743"/>
      </w:tr>
      <w:tr w:rsidR="00753ACC" w:rsidRPr="00A8683D" w14:paraId="70BFC168"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41DD4511" w14:textId="77777777" w:rsidR="00753ACC" w:rsidRPr="00A8683D" w:rsidRDefault="00753ACC">
            <w:pPr>
              <w:pStyle w:val="Tekstaslentels"/>
            </w:pPr>
            <w:bookmarkStart w:id="744" w:name="BKM_1CDA4B56_9F20_4C0C_A7D7_DAFADDB9C2CF"/>
            <w:r w:rsidRPr="00A8683D">
              <w:t>Įgyvendinimo data</w:t>
            </w:r>
          </w:p>
        </w:tc>
        <w:tc>
          <w:tcPr>
            <w:tcW w:w="1980" w:type="dxa"/>
            <w:tcBorders>
              <w:top w:val="single" w:sz="2" w:space="0" w:color="auto"/>
              <w:left w:val="single" w:sz="2" w:space="0" w:color="auto"/>
              <w:bottom w:val="single" w:sz="2" w:space="0" w:color="auto"/>
              <w:right w:val="single" w:sz="2" w:space="0" w:color="auto"/>
            </w:tcBorders>
          </w:tcPr>
          <w:p w14:paraId="60AF7B10" w14:textId="77777777" w:rsidR="00753ACC" w:rsidRPr="00A8683D" w:rsidRDefault="00753ACC">
            <w:pPr>
              <w:pStyle w:val="Tekstaslentels"/>
            </w:pPr>
            <w:r w:rsidRPr="00A8683D">
              <w:t>Data</w:t>
            </w:r>
          </w:p>
        </w:tc>
        <w:tc>
          <w:tcPr>
            <w:tcW w:w="4680" w:type="dxa"/>
            <w:tcBorders>
              <w:top w:val="single" w:sz="2" w:space="0" w:color="auto"/>
              <w:left w:val="single" w:sz="2" w:space="0" w:color="auto"/>
              <w:bottom w:val="single" w:sz="2" w:space="0" w:color="auto"/>
              <w:right w:val="single" w:sz="2" w:space="0" w:color="auto"/>
            </w:tcBorders>
          </w:tcPr>
          <w:p w14:paraId="4710F625" w14:textId="77777777" w:rsidR="00753ACC" w:rsidRPr="00A8683D" w:rsidRDefault="00753ACC">
            <w:pPr>
              <w:pStyle w:val="Tekstaslentels"/>
            </w:pPr>
          </w:p>
        </w:tc>
        <w:bookmarkEnd w:id="744"/>
      </w:tr>
      <w:tr w:rsidR="00753ACC" w:rsidRPr="00A8683D" w14:paraId="6A061625" w14:textId="77777777">
        <w:trPr>
          <w:trHeight w:val="230"/>
        </w:trPr>
        <w:tc>
          <w:tcPr>
            <w:tcW w:w="2790" w:type="dxa"/>
            <w:tcBorders>
              <w:top w:val="single" w:sz="2" w:space="0" w:color="auto"/>
              <w:left w:val="single" w:sz="2" w:space="0" w:color="auto"/>
              <w:bottom w:val="single" w:sz="2" w:space="0" w:color="auto"/>
              <w:right w:val="single" w:sz="2" w:space="0" w:color="auto"/>
            </w:tcBorders>
          </w:tcPr>
          <w:p w14:paraId="076B9611" w14:textId="77777777" w:rsidR="00753ACC" w:rsidRPr="00A8683D" w:rsidRDefault="00753ACC">
            <w:pPr>
              <w:pStyle w:val="Tekstaslentels"/>
            </w:pPr>
            <w:bookmarkStart w:id="745" w:name="BKM_CAA9BD3F_C16C_41C5_953F_5AB0A777C726"/>
            <w:r w:rsidRPr="00A8683D">
              <w:t>Veiksmų aprašymas</w:t>
            </w:r>
          </w:p>
        </w:tc>
        <w:tc>
          <w:tcPr>
            <w:tcW w:w="1980" w:type="dxa"/>
            <w:tcBorders>
              <w:top w:val="single" w:sz="2" w:space="0" w:color="auto"/>
              <w:left w:val="single" w:sz="2" w:space="0" w:color="auto"/>
              <w:bottom w:val="single" w:sz="2" w:space="0" w:color="auto"/>
              <w:right w:val="single" w:sz="2" w:space="0" w:color="auto"/>
            </w:tcBorders>
          </w:tcPr>
          <w:p w14:paraId="4568B137" w14:textId="77777777" w:rsidR="00753ACC" w:rsidRPr="00A8683D" w:rsidRDefault="00753ACC">
            <w:pPr>
              <w:pStyle w:val="Tekstaslentels"/>
            </w:pPr>
            <w:r w:rsidRPr="00A8683D">
              <w:t>Tekstas</w:t>
            </w:r>
          </w:p>
        </w:tc>
        <w:tc>
          <w:tcPr>
            <w:tcW w:w="4680" w:type="dxa"/>
            <w:tcBorders>
              <w:top w:val="single" w:sz="2" w:space="0" w:color="auto"/>
              <w:left w:val="single" w:sz="2" w:space="0" w:color="auto"/>
              <w:bottom w:val="single" w:sz="2" w:space="0" w:color="auto"/>
              <w:right w:val="single" w:sz="2" w:space="0" w:color="auto"/>
            </w:tcBorders>
          </w:tcPr>
          <w:p w14:paraId="5C6356CE" w14:textId="77777777" w:rsidR="00753ACC" w:rsidRPr="00A8683D" w:rsidRDefault="00753ACC">
            <w:pPr>
              <w:pStyle w:val="Tekstaslentels"/>
            </w:pPr>
          </w:p>
        </w:tc>
        <w:bookmarkEnd w:id="745"/>
      </w:tr>
    </w:tbl>
    <w:p w14:paraId="068C6635" w14:textId="77777777" w:rsidR="00753ACC" w:rsidRPr="00A8683D" w:rsidRDefault="00753ACC" w:rsidP="00753ACC"/>
    <w:p w14:paraId="5339ADC9" w14:textId="77777777" w:rsidR="00753ACC" w:rsidRPr="00A8683D" w:rsidRDefault="00753ACC" w:rsidP="00753ACC"/>
    <w:p w14:paraId="66CCCA24" w14:textId="77777777" w:rsidR="00753ACC" w:rsidRPr="00A8683D" w:rsidRDefault="00753ACC" w:rsidP="00753ACC">
      <w:pPr>
        <w:ind w:left="1440" w:hanging="1440"/>
        <w:rPr>
          <w:rFonts w:eastAsiaTheme="minorEastAsia"/>
          <w:b/>
          <w:bCs/>
          <w:color w:val="447524"/>
          <w:u w:val="single"/>
        </w:rPr>
      </w:pPr>
      <w:r w:rsidRPr="00A8683D">
        <w:rPr>
          <w:rFonts w:eastAsiaTheme="minorEastAsia"/>
          <w:b/>
          <w:bCs/>
          <w:iCs/>
          <w:color w:val="447524"/>
          <w:u w:val="single"/>
        </w:rPr>
        <w:t>Esybės ryšiai</w:t>
      </w:r>
    </w:p>
    <w:tbl>
      <w:tblPr>
        <w:tblW w:w="0" w:type="auto"/>
        <w:tblInd w:w="60" w:type="dxa"/>
        <w:tblLayout w:type="fixed"/>
        <w:tblCellMar>
          <w:left w:w="60" w:type="dxa"/>
          <w:right w:w="60" w:type="dxa"/>
        </w:tblCellMar>
        <w:tblLook w:val="0000" w:firstRow="0" w:lastRow="0" w:firstColumn="0" w:lastColumn="0" w:noHBand="0" w:noVBand="0"/>
      </w:tblPr>
      <w:tblGrid>
        <w:gridCol w:w="2610"/>
        <w:gridCol w:w="5220"/>
        <w:gridCol w:w="1710"/>
      </w:tblGrid>
      <w:tr w:rsidR="00753ACC" w:rsidRPr="00A8683D" w14:paraId="14C4804E" w14:textId="77777777">
        <w:trPr>
          <w:cantSplit/>
          <w:trHeight w:val="233"/>
          <w:tblHeader/>
        </w:trPr>
        <w:tc>
          <w:tcPr>
            <w:tcW w:w="2610" w:type="dxa"/>
            <w:tcBorders>
              <w:top w:val="single" w:sz="2" w:space="0" w:color="auto"/>
              <w:left w:val="single" w:sz="2" w:space="0" w:color="auto"/>
              <w:bottom w:val="single" w:sz="2" w:space="0" w:color="auto"/>
              <w:right w:val="single" w:sz="2" w:space="0" w:color="auto"/>
            </w:tcBorders>
            <w:shd w:val="clear" w:color="auto" w:fill="EFEFEF"/>
          </w:tcPr>
          <w:p w14:paraId="5973A3EA" w14:textId="77777777" w:rsidR="00753ACC" w:rsidRPr="00A8683D" w:rsidRDefault="00753ACC">
            <w:pPr>
              <w:rPr>
                <w:b/>
              </w:rPr>
            </w:pPr>
            <w:r w:rsidRPr="00A8683D">
              <w:rPr>
                <w:b/>
              </w:rPr>
              <w:t>Ryšio pavadinimas</w:t>
            </w:r>
          </w:p>
        </w:tc>
        <w:tc>
          <w:tcPr>
            <w:tcW w:w="5220" w:type="dxa"/>
            <w:tcBorders>
              <w:top w:val="single" w:sz="2" w:space="0" w:color="auto"/>
              <w:left w:val="single" w:sz="2" w:space="0" w:color="auto"/>
              <w:bottom w:val="single" w:sz="2" w:space="0" w:color="auto"/>
              <w:right w:val="single" w:sz="2" w:space="0" w:color="auto"/>
            </w:tcBorders>
            <w:shd w:val="clear" w:color="auto" w:fill="EFEFEF"/>
          </w:tcPr>
          <w:p w14:paraId="446423DF" w14:textId="77777777" w:rsidR="00753ACC" w:rsidRPr="00A8683D" w:rsidRDefault="00753ACC">
            <w:pPr>
              <w:rPr>
                <w:b/>
              </w:rPr>
            </w:pPr>
            <w:r w:rsidRPr="00A8683D">
              <w:rPr>
                <w:b/>
              </w:rPr>
              <w:t>Ryšys</w:t>
            </w:r>
          </w:p>
        </w:tc>
        <w:tc>
          <w:tcPr>
            <w:tcW w:w="1710" w:type="dxa"/>
            <w:tcBorders>
              <w:top w:val="single" w:sz="2" w:space="0" w:color="auto"/>
              <w:left w:val="single" w:sz="2" w:space="0" w:color="auto"/>
              <w:bottom w:val="single" w:sz="2" w:space="0" w:color="auto"/>
              <w:right w:val="single" w:sz="2" w:space="0" w:color="auto"/>
            </w:tcBorders>
            <w:shd w:val="clear" w:color="auto" w:fill="EFEFEF"/>
          </w:tcPr>
          <w:p w14:paraId="50C0F003" w14:textId="77777777" w:rsidR="00753ACC" w:rsidRPr="00A8683D" w:rsidRDefault="00753ACC">
            <w:pPr>
              <w:rPr>
                <w:b/>
              </w:rPr>
            </w:pPr>
            <w:r w:rsidRPr="00A8683D">
              <w:rPr>
                <w:b/>
              </w:rPr>
              <w:t>Pastabos</w:t>
            </w:r>
          </w:p>
        </w:tc>
      </w:tr>
      <w:tr w:rsidR="00753ACC" w:rsidRPr="00A8683D" w14:paraId="74C30813"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517AE250" w14:textId="77777777" w:rsidR="00753ACC" w:rsidRPr="00A8683D" w:rsidRDefault="00753ACC">
            <w:pPr>
              <w:pStyle w:val="Tekstaslentels"/>
            </w:pPr>
          </w:p>
        </w:tc>
        <w:tc>
          <w:tcPr>
            <w:tcW w:w="5220" w:type="dxa"/>
            <w:tcBorders>
              <w:top w:val="single" w:sz="2" w:space="0" w:color="auto"/>
              <w:left w:val="single" w:sz="2" w:space="0" w:color="auto"/>
              <w:bottom w:val="single" w:sz="2" w:space="0" w:color="auto"/>
              <w:right w:val="single" w:sz="2" w:space="0" w:color="auto"/>
            </w:tcBorders>
          </w:tcPr>
          <w:p w14:paraId="7248F6D1"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 xml:space="preserve">Rekomendacijų įgyvendinimas. </w:t>
            </w:r>
          </w:p>
          <w:p w14:paraId="7431B55F" w14:textId="77777777" w:rsidR="00753ACC" w:rsidRPr="00A8683D" w:rsidRDefault="00753ACC">
            <w:pPr>
              <w:pStyle w:val="Tekstaslentels"/>
            </w:pPr>
            <w:r w:rsidRPr="00A8683D">
              <w:rPr>
                <w:b/>
              </w:rPr>
              <w:t xml:space="preserve"> </w:t>
            </w:r>
            <w:r w:rsidRPr="00A8683D">
              <w:t xml:space="preserve"> </w:t>
            </w:r>
            <w:r w:rsidRPr="00A8683D">
              <w:rPr>
                <w:b/>
              </w:rPr>
              <w:t>1</w:t>
            </w:r>
            <w:r w:rsidRPr="00A8683D">
              <w:rPr>
                <w:b/>
              </w:rPr>
              <w:tab/>
            </w:r>
            <w:r w:rsidRPr="00A8683D">
              <w:t>Audito rekomendacijos.</w:t>
            </w:r>
          </w:p>
        </w:tc>
        <w:tc>
          <w:tcPr>
            <w:tcW w:w="1710" w:type="dxa"/>
            <w:tcBorders>
              <w:top w:val="single" w:sz="2" w:space="0" w:color="auto"/>
              <w:left w:val="single" w:sz="2" w:space="0" w:color="auto"/>
              <w:bottom w:val="single" w:sz="2" w:space="0" w:color="auto"/>
              <w:right w:val="single" w:sz="2" w:space="0" w:color="auto"/>
            </w:tcBorders>
          </w:tcPr>
          <w:p w14:paraId="3207EAAF" w14:textId="77777777" w:rsidR="00753ACC" w:rsidRPr="00A8683D" w:rsidRDefault="00753ACC"/>
        </w:tc>
      </w:tr>
      <w:tr w:rsidR="00753ACC" w:rsidRPr="00A8683D" w14:paraId="48E884AE" w14:textId="77777777">
        <w:trPr>
          <w:trHeight w:val="338"/>
        </w:trPr>
        <w:tc>
          <w:tcPr>
            <w:tcW w:w="2610" w:type="dxa"/>
            <w:tcBorders>
              <w:top w:val="single" w:sz="2" w:space="0" w:color="auto"/>
              <w:left w:val="single" w:sz="2" w:space="0" w:color="auto"/>
              <w:bottom w:val="single" w:sz="2" w:space="0" w:color="auto"/>
              <w:right w:val="single" w:sz="2" w:space="0" w:color="auto"/>
            </w:tcBorders>
          </w:tcPr>
          <w:p w14:paraId="7919AC32" w14:textId="77777777" w:rsidR="00753ACC" w:rsidRPr="00A8683D" w:rsidRDefault="00753ACC">
            <w:pPr>
              <w:pStyle w:val="Tekstaslentels"/>
            </w:pPr>
            <w:r w:rsidRPr="00A8683D">
              <w:t>Už įgyvendinimą atsakingas asmuo</w:t>
            </w:r>
          </w:p>
        </w:tc>
        <w:tc>
          <w:tcPr>
            <w:tcW w:w="5220" w:type="dxa"/>
            <w:tcBorders>
              <w:top w:val="single" w:sz="2" w:space="0" w:color="auto"/>
              <w:left w:val="single" w:sz="2" w:space="0" w:color="auto"/>
              <w:bottom w:val="single" w:sz="2" w:space="0" w:color="auto"/>
              <w:right w:val="single" w:sz="2" w:space="0" w:color="auto"/>
            </w:tcBorders>
          </w:tcPr>
          <w:p w14:paraId="68EFFE8F" w14:textId="77777777" w:rsidR="00753ACC" w:rsidRPr="00A8683D" w:rsidRDefault="00753ACC">
            <w:pPr>
              <w:pStyle w:val="Tekstaslentels"/>
            </w:pPr>
            <w:r w:rsidRPr="00A8683D">
              <w:rPr>
                <w:b/>
              </w:rPr>
              <w:t xml:space="preserve"> </w:t>
            </w:r>
            <w:r w:rsidRPr="00A8683D">
              <w:t xml:space="preserve"> </w:t>
            </w:r>
            <w:r w:rsidRPr="00A8683D">
              <w:rPr>
                <w:b/>
              </w:rPr>
              <w:t>0..*</w:t>
            </w:r>
            <w:r w:rsidRPr="00A8683D">
              <w:rPr>
                <w:b/>
              </w:rPr>
              <w:tab/>
            </w:r>
            <w:r w:rsidRPr="00A8683D">
              <w:t xml:space="preserve">Rekomendacijų įgyvendinimas. </w:t>
            </w:r>
          </w:p>
          <w:p w14:paraId="5A05B2A7" w14:textId="77777777" w:rsidR="00753ACC" w:rsidRPr="00A8683D" w:rsidRDefault="00753ACC">
            <w:pPr>
              <w:pStyle w:val="Tekstaslentels"/>
            </w:pPr>
            <w:r w:rsidRPr="00A8683D">
              <w:rPr>
                <w:b/>
              </w:rPr>
              <w:t xml:space="preserve"> </w:t>
            </w:r>
            <w:r w:rsidRPr="00A8683D">
              <w:t xml:space="preserve"> </w:t>
            </w:r>
            <w:r w:rsidRPr="00A8683D">
              <w:rPr>
                <w:b/>
              </w:rPr>
              <w:t>0..1</w:t>
            </w:r>
            <w:r w:rsidRPr="00A8683D">
              <w:rPr>
                <w:b/>
              </w:rPr>
              <w:tab/>
            </w:r>
            <w:r w:rsidRPr="00A8683D">
              <w:t>Naudotojai.</w:t>
            </w:r>
          </w:p>
        </w:tc>
        <w:tc>
          <w:tcPr>
            <w:tcW w:w="1710" w:type="dxa"/>
            <w:tcBorders>
              <w:top w:val="single" w:sz="2" w:space="0" w:color="auto"/>
              <w:left w:val="single" w:sz="2" w:space="0" w:color="auto"/>
              <w:bottom w:val="single" w:sz="2" w:space="0" w:color="auto"/>
              <w:right w:val="single" w:sz="2" w:space="0" w:color="auto"/>
            </w:tcBorders>
          </w:tcPr>
          <w:p w14:paraId="27A3906E" w14:textId="77777777" w:rsidR="00753ACC" w:rsidRPr="00A8683D" w:rsidRDefault="00753ACC"/>
        </w:tc>
        <w:bookmarkEnd w:id="698"/>
        <w:bookmarkEnd w:id="699"/>
        <w:bookmarkEnd w:id="739"/>
      </w:tr>
    </w:tbl>
    <w:p w14:paraId="1B36F44F" w14:textId="77777777" w:rsidR="00753ACC" w:rsidRPr="00A8683D" w:rsidRDefault="00753ACC" w:rsidP="00753ACC">
      <w:pPr>
        <w:pStyle w:val="BodyText"/>
      </w:pPr>
    </w:p>
    <w:p w14:paraId="26474029" w14:textId="77777777" w:rsidR="00753ACC" w:rsidRPr="00A8683D" w:rsidRDefault="00753ACC" w:rsidP="00B731D9"/>
    <w:p w14:paraId="167526FC" w14:textId="77777777" w:rsidR="00E95A4C" w:rsidRPr="00A8683D" w:rsidRDefault="00E95A4C" w:rsidP="00596F8C"/>
    <w:p w14:paraId="27654CF8" w14:textId="77777777" w:rsidR="00E95A4C" w:rsidRPr="00A8683D" w:rsidRDefault="00E95A4C" w:rsidP="00596F8C"/>
    <w:p w14:paraId="74467B24" w14:textId="77777777" w:rsidR="00E95A4C" w:rsidRPr="00A8683D" w:rsidRDefault="00E95A4C" w:rsidP="00596F8C">
      <w:pPr>
        <w:sectPr w:rsidR="00E95A4C" w:rsidRPr="00A8683D" w:rsidSect="007E6D6C">
          <w:pgSz w:w="16840" w:h="11907" w:orient="landscape" w:code="9"/>
          <w:pgMar w:top="1418" w:right="1134" w:bottom="567" w:left="1134" w:header="567" w:footer="255" w:gutter="0"/>
          <w:cols w:space="720"/>
          <w:docGrid w:linePitch="272"/>
        </w:sectPr>
      </w:pPr>
    </w:p>
    <w:p w14:paraId="4EEF04FF" w14:textId="77777777" w:rsidR="00156AE0" w:rsidRPr="00A8683D" w:rsidRDefault="003B14E5" w:rsidP="00BB77DF">
      <w:pPr>
        <w:pStyle w:val="Heading1"/>
      </w:pPr>
      <w:bookmarkStart w:id="746" w:name="_Toc159222225"/>
      <w:r w:rsidRPr="00A8683D">
        <w:lastRenderedPageBreak/>
        <w:t>Naudotojo sąsajos aprašymas</w:t>
      </w:r>
      <w:bookmarkEnd w:id="746"/>
    </w:p>
    <w:p w14:paraId="429F7A49" w14:textId="77777777" w:rsidR="00CB758E" w:rsidRPr="00A8683D" w:rsidRDefault="00CB758E" w:rsidP="0015438E">
      <w:pPr>
        <w:pStyle w:val="Heading2"/>
      </w:pPr>
      <w:bookmarkStart w:id="747" w:name="_Toc159222226"/>
      <w:r w:rsidRPr="00A8683D">
        <w:t>Navigacija</w:t>
      </w:r>
      <w:bookmarkEnd w:id="747"/>
    </w:p>
    <w:p w14:paraId="7B231F94" w14:textId="77777777" w:rsidR="00B55FB1" w:rsidRPr="00A8683D" w:rsidRDefault="00C6706D" w:rsidP="003E6AD6">
      <w:pPr>
        <w:pStyle w:val="Captionfigura"/>
      </w:pPr>
      <w:r>
        <w:rPr>
          <w:noProof/>
        </w:rPr>
        <w:drawing>
          <wp:inline distT="0" distB="0" distL="0" distR="0" wp14:anchorId="7A94C747" wp14:editId="1AAF9102">
            <wp:extent cx="6300470" cy="1395095"/>
            <wp:effectExtent l="0" t="0" r="5080" b="0"/>
            <wp:docPr id="1695069572" name="Picture 169506957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069572" name="Picture 1" descr="A screenshot of a computer&#10;&#10;Description automatically generated"/>
                    <pic:cNvPicPr/>
                  </pic:nvPicPr>
                  <pic:blipFill>
                    <a:blip r:embed="rId46"/>
                    <a:stretch>
                      <a:fillRect/>
                    </a:stretch>
                  </pic:blipFill>
                  <pic:spPr>
                    <a:xfrm>
                      <a:off x="0" y="0"/>
                      <a:ext cx="6300470" cy="1395095"/>
                    </a:xfrm>
                    <a:prstGeom prst="rect">
                      <a:avLst/>
                    </a:prstGeom>
                  </pic:spPr>
                </pic:pic>
              </a:graphicData>
            </a:graphic>
          </wp:inline>
        </w:drawing>
      </w:r>
    </w:p>
    <w:p w14:paraId="0D7F6189" w14:textId="77777777" w:rsidR="00CB758E" w:rsidRPr="00A8683D" w:rsidRDefault="00B55FB1" w:rsidP="00B55FB1">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w:t>
        </w:r>
      </w:fldSimple>
      <w:r w:rsidRPr="00A8683D">
        <w:rPr>
          <w:noProof/>
        </w:rPr>
        <w:t xml:space="preserve"> Navigacija. Programos modulis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4958"/>
        <w:gridCol w:w="4959"/>
      </w:tblGrid>
      <w:tr w:rsidR="00A15B20" w:rsidRPr="00A8683D" w14:paraId="2D321091" w14:textId="77777777" w:rsidTr="00A15B20">
        <w:trPr>
          <w:tblHeader/>
        </w:trPr>
        <w:tc>
          <w:tcPr>
            <w:tcW w:w="2500" w:type="pct"/>
            <w:tcBorders>
              <w:right w:val="single" w:sz="4" w:space="0" w:color="BFBFBF" w:themeColor="background1" w:themeShade="BF"/>
            </w:tcBorders>
            <w:shd w:val="clear" w:color="auto" w:fill="BEE3A5"/>
            <w:vAlign w:val="center"/>
          </w:tcPr>
          <w:p w14:paraId="6ACD867B" w14:textId="77777777" w:rsidR="00A15B20" w:rsidRPr="00A8683D" w:rsidRDefault="00A15B20" w:rsidP="00780B5F">
            <w:pPr>
              <w:ind w:firstLine="0"/>
              <w:rPr>
                <w:b/>
                <w:bCs/>
              </w:rPr>
            </w:pPr>
            <w:r w:rsidRPr="00A8683D">
              <w:rPr>
                <w:b/>
                <w:bCs/>
              </w:rPr>
              <w:t>Meniu punktas</w:t>
            </w:r>
          </w:p>
        </w:tc>
        <w:tc>
          <w:tcPr>
            <w:tcW w:w="2500" w:type="pct"/>
            <w:tcBorders>
              <w:right w:val="single" w:sz="4" w:space="0" w:color="BFBFBF" w:themeColor="background1" w:themeShade="BF"/>
            </w:tcBorders>
            <w:shd w:val="clear" w:color="auto" w:fill="BEE3A5"/>
          </w:tcPr>
          <w:p w14:paraId="69AD01FC" w14:textId="77777777" w:rsidR="00A15B20" w:rsidRPr="00A8683D" w:rsidRDefault="00A15B20" w:rsidP="00780B5F">
            <w:pPr>
              <w:ind w:firstLine="0"/>
              <w:rPr>
                <w:b/>
                <w:bCs/>
              </w:rPr>
            </w:pPr>
            <w:r w:rsidRPr="00A8683D">
              <w:rPr>
                <w:b/>
                <w:bCs/>
              </w:rPr>
              <w:t>Paaiškinimas</w:t>
            </w:r>
          </w:p>
        </w:tc>
      </w:tr>
      <w:tr w:rsidR="00A15B20" w:rsidRPr="00A8683D" w14:paraId="179A33A1" w14:textId="77777777" w:rsidTr="00A15B20">
        <w:trPr>
          <w:tblHeader/>
        </w:trPr>
        <w:tc>
          <w:tcPr>
            <w:tcW w:w="2500" w:type="pct"/>
            <w:tcBorders>
              <w:right w:val="single" w:sz="4" w:space="0" w:color="BFBFBF" w:themeColor="background1" w:themeShade="BF"/>
            </w:tcBorders>
            <w:shd w:val="clear" w:color="auto" w:fill="auto"/>
            <w:vAlign w:val="center"/>
          </w:tcPr>
          <w:p w14:paraId="74B2535A" w14:textId="77777777" w:rsidR="00A15B20" w:rsidRPr="003E6AD6" w:rsidRDefault="00A15B20" w:rsidP="00780B5F">
            <w:pPr>
              <w:pStyle w:val="normalbold0"/>
              <w:ind w:left="360"/>
              <w:rPr>
                <w:b w:val="0"/>
                <w:bCs/>
                <w:lang w:val="lt-LT"/>
              </w:rPr>
            </w:pPr>
            <w:r w:rsidRPr="003E6AD6">
              <w:rPr>
                <w:bCs/>
                <w:lang w:val="lt-LT"/>
              </w:rPr>
              <w:t>Programa</w:t>
            </w:r>
          </w:p>
        </w:tc>
        <w:tc>
          <w:tcPr>
            <w:tcW w:w="2500" w:type="pct"/>
            <w:tcBorders>
              <w:right w:val="single" w:sz="4" w:space="0" w:color="BFBFBF" w:themeColor="background1" w:themeShade="BF"/>
            </w:tcBorders>
          </w:tcPr>
          <w:p w14:paraId="7834AB3D" w14:textId="77777777" w:rsidR="00A15B20" w:rsidRPr="00A8683D" w:rsidRDefault="00635B7E" w:rsidP="005D54CB">
            <w:r w:rsidRPr="00A8683D">
              <w:t>Pasirinkus meniu punktą</w:t>
            </w:r>
            <w:r w:rsidR="005D54CB" w:rsidRPr="00A8683D">
              <w:t>, atidaromas programos informacijos langas. Jei sistemoje pasirinkta matyti VSF duomenis, atidaromas VSF programos langas</w:t>
            </w:r>
            <w:r w:rsidR="00DB10A2" w:rsidRPr="00A8683D">
              <w:t xml:space="preserve"> (</w:t>
            </w:r>
            <w:r w:rsidR="0080196A" w:rsidRPr="00A8683D">
              <w:rPr>
                <w:rStyle w:val="Heading4H4H41H42H43H411H421H44H412H422H45H413H423H46H47H414H424H48H49H410H415H425H416H426H417H427H431H4111H4211H441H4121H4221H451H4131H4231H461H471H4141H4241H481H491H4101H4151H4251H4161H4261H418H428HChar"/>
              </w:rPr>
              <w:fldChar w:fldCharType="begin"/>
            </w:r>
            <w:r w:rsidR="0080196A" w:rsidRPr="00A8683D">
              <w:rPr>
                <w:rStyle w:val="Heading4H4H41H42H43H411H421H44H412H422H45H413H423H46H47H414H424H48H49H410H415H425H416H426H417H427H431H4111H4211H441H4121H4221H451H4131H4231H461H471H4141H4241H481H491H4101H4151H4251H4161H4261H418H428HChar"/>
              </w:rPr>
              <w:instrText xml:space="preserve"> REF _Ref54792693 \h </w:instrText>
            </w:r>
            <w:r w:rsidR="009E5EA8" w:rsidRPr="00A8683D">
              <w:rPr>
                <w:rStyle w:val="Heading4H4H41H42H43H411H421H44H412H422H45H413H423H46H47H414H424H48H49H410H415H425H416H426H417H427H431H4111H4211H441H4121H4221H451H4131H4231H461H471H4141H4241H481H491H4101H4151H4251H4161H4261H418H428HChar"/>
              </w:rPr>
              <w:instrText xml:space="preserve"> \* MERGEFORMAT </w:instrText>
            </w:r>
            <w:r w:rsidR="0080196A" w:rsidRPr="00A8683D">
              <w:rPr>
                <w:rStyle w:val="Heading4H4H41H42H43H411H421H44H412H422H45H413H423H46H47H414H424H48H49H410H415H425H416H426H417H427H431H4111H4211H441H4121H4221H451H4131H4231H461H471H4141H4241H481H491H4101H4151H4251H4161H4261H418H428HChar"/>
              </w:rPr>
            </w:r>
            <w:r w:rsidR="0080196A" w:rsidRPr="00A8683D">
              <w:rPr>
                <w:rStyle w:val="Heading4H4H41H42H43H411H421H44H412H422H45H413H423H46H47H414H424H48H49H410H415H425H416H426H417H427H431H4111H4211H441H4121H4221H451H4131H4231H461H471H4141H4241H481H491H4101H4151H4251H4161H4261H418H428HChar"/>
              </w:rPr>
              <w:fldChar w:fldCharType="separate"/>
            </w:r>
            <w:r w:rsidR="000E53E0" w:rsidRPr="000E53E0">
              <w:rPr>
                <w:rStyle w:val="Heading4H4H41H42H43H411H421H44H412H422H45H413H423H46H47H414H424H48H49H410H415H425H416H426H417H427H431H4111H4211H441H4121H4221H451H4131H4231H461H471H4141H4241H481H491H4101H4151H4251H4161H4261H418H428HChar"/>
              </w:rPr>
              <w:t>VSF programos bendra informacija</w:t>
            </w:r>
            <w:r w:rsidR="0080196A" w:rsidRPr="00A8683D">
              <w:rPr>
                <w:rStyle w:val="Heading4H4H41H42H43H411H421H44H412H422H45H413H423H46H47H414H424H48H49H410H415H425H416H426H417H427H431H4111H4211H441H4121H4221H451H4131H4231H461H471H4141H4241H481H491H4101H4151H4251H4161H4261H418H428HChar"/>
              </w:rPr>
              <w:fldChar w:fldCharType="end"/>
            </w:r>
            <w:r w:rsidR="00DB10A2" w:rsidRPr="00A8683D">
              <w:t>)</w:t>
            </w:r>
            <w:r w:rsidR="005D54CB" w:rsidRPr="00A8683D">
              <w:t>, jei pasirinkt</w:t>
            </w:r>
            <w:r w:rsidR="00702B10" w:rsidRPr="00A8683D">
              <w:t>a</w:t>
            </w:r>
            <w:r w:rsidR="005D54CB" w:rsidRPr="00A8683D">
              <w:t xml:space="preserve"> matyti SVVP duomenis – SVVP programos langas</w:t>
            </w:r>
            <w:r w:rsidR="00DB10A2" w:rsidRPr="00A8683D">
              <w:t xml:space="preserve"> (</w:t>
            </w:r>
            <w:r w:rsidR="0080196A" w:rsidRPr="00A8683D">
              <w:rPr>
                <w:rStyle w:val="Heading4H4H41H42H43H411H421H44H412H422H45H413H423H46H47H414H424H48H49H410H415H425H416H426H417H427H431H4111H4211H441H4121H4221H451H4131H4231H461H471H4141H4241H481H491H4101H4151H4251H4161H4261H418H428HChar"/>
              </w:rPr>
              <w:fldChar w:fldCharType="begin"/>
            </w:r>
            <w:r w:rsidR="0080196A" w:rsidRPr="00A8683D">
              <w:rPr>
                <w:rStyle w:val="Heading4H4H41H42H43H411H421H44H412H422H45H413H423H46H47H414H424H48H49H410H415H425H416H426H417H427H431H4111H4211H441H4121H4221H451H4131H4231H461H471H4141H4241H481H491H4101H4151H4251H4161H4261H418H428HChar"/>
              </w:rPr>
              <w:instrText xml:space="preserve"> REF _Ref54792697 \h </w:instrText>
            </w:r>
            <w:r w:rsidR="009E5EA8" w:rsidRPr="00A8683D">
              <w:rPr>
                <w:rStyle w:val="Heading4H4H41H42H43H411H421H44H412H422H45H413H423H46H47H414H424H48H49H410H415H425H416H426H417H427H431H4111H4211H441H4121H4221H451H4131H4231H461H471H4141H4241H481H491H4101H4151H4251H4161H4261H418H428HChar"/>
              </w:rPr>
              <w:instrText xml:space="preserve"> \* MERGEFORMAT </w:instrText>
            </w:r>
            <w:r w:rsidR="0080196A" w:rsidRPr="00A8683D">
              <w:rPr>
                <w:rStyle w:val="Heading4H4H41H42H43H411H421H44H412H422H45H413H423H46H47H414H424H48H49H410H415H425H416H426H417H427H431H4111H4211H441H4121H4221H451H4131H4231H461H471H4141H4241H481H491H4101H4151H4251H4161H4261H418H428HChar"/>
              </w:rPr>
            </w:r>
            <w:r w:rsidR="0080196A" w:rsidRPr="00A8683D">
              <w:rPr>
                <w:rStyle w:val="Heading4H4H41H42H43H411H421H44H412H422H45H413H423H46H47H414H424H48H49H410H415H425H416H426H417H427H431H4111H4211H441H4121H4221H451H4131H4231H461H471H4141H4241H481H491H4101H4151H4251H4161H4261H418H428HChar"/>
              </w:rPr>
              <w:fldChar w:fldCharType="separate"/>
            </w:r>
            <w:r w:rsidR="000E53E0" w:rsidRPr="000E53E0">
              <w:rPr>
                <w:rStyle w:val="Heading4H4H41H42H43H411H421H44H412H422H45H413H423H46H47H414H424H48H49H410H415H425H416H426H417H427H431H4111H4211H441H4121H4221H451H4131H4231H461H471H4141H4241H481H491H4101H4151H4251H4161H4261H418H428HChar"/>
              </w:rPr>
              <w:t>SVVP programos bendra informacija</w:t>
            </w:r>
            <w:r w:rsidR="0080196A" w:rsidRPr="00A8683D">
              <w:rPr>
                <w:rStyle w:val="Heading4H4H41H42H43H411H421H44H412H422H45H413H423H46H47H414H424H48H49H410H415H425H416H426H417H427H431H4111H4211H441H4121H4221H451H4131H4231H461H471H4141H4241H481H491H4101H4151H4251H4161H4261H418H428HChar"/>
              </w:rPr>
              <w:fldChar w:fldCharType="end"/>
            </w:r>
            <w:r w:rsidR="00DB10A2" w:rsidRPr="00A8683D">
              <w:t>)</w:t>
            </w:r>
            <w:r w:rsidR="005D54CB" w:rsidRPr="00A8683D">
              <w:t>.</w:t>
            </w:r>
          </w:p>
        </w:tc>
      </w:tr>
      <w:tr w:rsidR="00A15B20" w:rsidRPr="00A8683D" w14:paraId="6C24D3B9" w14:textId="77777777" w:rsidTr="00A15B20">
        <w:trPr>
          <w:tblHeader/>
        </w:trPr>
        <w:tc>
          <w:tcPr>
            <w:tcW w:w="2500" w:type="pct"/>
            <w:tcBorders>
              <w:right w:val="single" w:sz="4" w:space="0" w:color="BFBFBF" w:themeColor="background1" w:themeShade="BF"/>
            </w:tcBorders>
            <w:shd w:val="clear" w:color="auto" w:fill="auto"/>
            <w:vAlign w:val="center"/>
          </w:tcPr>
          <w:p w14:paraId="11BB73B2" w14:textId="77777777" w:rsidR="00A15B20" w:rsidRPr="003E6AD6" w:rsidRDefault="00A15B20" w:rsidP="00780B5F">
            <w:pPr>
              <w:pStyle w:val="normalbold0"/>
              <w:ind w:left="360"/>
              <w:rPr>
                <w:b w:val="0"/>
                <w:bCs/>
                <w:lang w:val="lt-LT"/>
              </w:rPr>
            </w:pPr>
            <w:r w:rsidRPr="003E6AD6">
              <w:rPr>
                <w:bCs/>
                <w:lang w:val="lt-LT"/>
              </w:rPr>
              <w:t>Veiksmų planas</w:t>
            </w:r>
          </w:p>
        </w:tc>
        <w:tc>
          <w:tcPr>
            <w:tcW w:w="2500" w:type="pct"/>
            <w:tcBorders>
              <w:right w:val="single" w:sz="4" w:space="0" w:color="BFBFBF" w:themeColor="background1" w:themeShade="BF"/>
            </w:tcBorders>
          </w:tcPr>
          <w:p w14:paraId="5F521CB9" w14:textId="77777777" w:rsidR="00A15B20" w:rsidRPr="00A8683D" w:rsidRDefault="0082164A" w:rsidP="005D54CB">
            <w:r w:rsidRPr="00A8683D">
              <w:t>Pasirinkus meniu punktą, atidaromas VSF arba SVVP veiksmų plano langas</w:t>
            </w:r>
            <w:r w:rsidR="009E139A" w:rsidRPr="00A8683D">
              <w:t xml:space="preserve"> (</w:t>
            </w:r>
            <w:r w:rsidR="009E139A" w:rsidRPr="00A8683D">
              <w:rPr>
                <w:rStyle w:val="Heading4H4H41H42H43H411H421H44H412H422H45H413H423H46H47H414H424H48H49H410H415H425H416H426H417H427H431H4111H4211H441H4121H4221H451H4131H4231H461H471H4141H4241H481H491H4101H4151H4251H4161H4261H418H428HChar"/>
              </w:rPr>
              <w:fldChar w:fldCharType="begin"/>
            </w:r>
            <w:r w:rsidR="009E139A" w:rsidRPr="00A8683D">
              <w:rPr>
                <w:rStyle w:val="Heading4H4H41H42H43H411H421H44H412H422H45H413H423H46H47H414H424H48H49H410H415H425H416H426H417H427H431H4111H4211H441H4121H4221H451H4131H4231H461H471H4141H4241H481H491H4101H4151H4251H4161H4261H418H428HChar"/>
              </w:rPr>
              <w:instrText xml:space="preserve"> REF _Ref54792713 \h </w:instrText>
            </w:r>
            <w:r w:rsidR="009E5EA8" w:rsidRPr="00A8683D">
              <w:rPr>
                <w:rStyle w:val="Heading4H4H41H42H43H411H421H44H412H422H45H413H423H46H47H414H424H48H49H410H415H425H416H426H417H427H431H4111H4211H441H4121H4221H451H4131H4231H461H471H4141H4241H481H491H4101H4151H4251H4161H4261H418H428HChar"/>
              </w:rPr>
              <w:instrText xml:space="preserve"> \* MERGEFORMAT </w:instrText>
            </w:r>
            <w:r w:rsidR="009E139A" w:rsidRPr="00A8683D">
              <w:rPr>
                <w:rStyle w:val="Heading4H4H41H42H43H411H421H44H412H422H45H413H423H46H47H414H424H48H49H410H415H425H416H426H417H427H431H4111H4211H441H4121H4221H451H4131H4231H461H471H4141H4241H481H491H4101H4151H4251H4161H4261H418H428HChar"/>
              </w:rPr>
            </w:r>
            <w:r w:rsidR="009E139A" w:rsidRPr="00A8683D">
              <w:rPr>
                <w:rStyle w:val="Heading4H4H41H42H43H411H421H44H412H422H45H413H423H46H47H414H424H48H49H410H415H425H416H426H417H427H431H4111H4211H441H4121H4221H451H4131H4231H461H471H4141H4241H481H491H4101H4151H4251H4161H4261H418H428HChar"/>
              </w:rPr>
              <w:fldChar w:fldCharType="separate"/>
            </w:r>
            <w:r w:rsidR="000E53E0" w:rsidRPr="000E53E0">
              <w:rPr>
                <w:rStyle w:val="Heading4H4H41H42H43H411H421H44H412H422H45H413H423H46H47H414H424H48H49H410H415H425H416H426H417H427H431H4111H4211H441H4121H4221H451H4131H4231H461H471H4141H4241H481H491H4101H4151H4251H4161H4261H418H428HChar"/>
              </w:rPr>
              <w:t>Veiksmų plano sąrašas</w:t>
            </w:r>
            <w:r w:rsidR="009E139A" w:rsidRPr="00A8683D">
              <w:rPr>
                <w:rStyle w:val="Heading4H4H41H42H43H411H421H44H412H422H45H413H423H46H47H414H424H48H49H410H415H425H416H426H417H427H431H4111H4211H441H4121H4221H451H4131H4231H461H471H4141H4241H481H491H4101H4151H4251H4161H4261H418H428HChar"/>
              </w:rPr>
              <w:fldChar w:fldCharType="end"/>
            </w:r>
            <w:r w:rsidR="009E139A" w:rsidRPr="00A8683D">
              <w:t>)</w:t>
            </w:r>
            <w:r w:rsidRPr="00A8683D">
              <w:t>, priklausomai nuo to su kurios programos informacija dirbama sistemoje.</w:t>
            </w:r>
          </w:p>
        </w:tc>
      </w:tr>
      <w:tr w:rsidR="00A15B20" w:rsidRPr="00A8683D" w14:paraId="3D568E8A" w14:textId="77777777" w:rsidTr="00A15B20">
        <w:trPr>
          <w:tblHeader/>
        </w:trPr>
        <w:tc>
          <w:tcPr>
            <w:tcW w:w="2500" w:type="pct"/>
            <w:tcBorders>
              <w:right w:val="single" w:sz="4" w:space="0" w:color="BFBFBF" w:themeColor="background1" w:themeShade="BF"/>
            </w:tcBorders>
            <w:shd w:val="clear" w:color="auto" w:fill="auto"/>
            <w:vAlign w:val="center"/>
          </w:tcPr>
          <w:p w14:paraId="5BDB5D56" w14:textId="77777777" w:rsidR="00A15B20" w:rsidRPr="003E6AD6" w:rsidRDefault="00A15B20" w:rsidP="00780B5F">
            <w:pPr>
              <w:pStyle w:val="normalbold0"/>
              <w:ind w:left="360"/>
              <w:rPr>
                <w:b w:val="0"/>
                <w:bCs/>
                <w:lang w:val="lt-LT"/>
              </w:rPr>
            </w:pPr>
            <w:r w:rsidRPr="003E6AD6">
              <w:rPr>
                <w:bCs/>
                <w:lang w:val="lt-LT"/>
              </w:rPr>
              <w:t>Rodikliai</w:t>
            </w:r>
          </w:p>
        </w:tc>
        <w:tc>
          <w:tcPr>
            <w:tcW w:w="2500" w:type="pct"/>
            <w:tcBorders>
              <w:right w:val="single" w:sz="4" w:space="0" w:color="BFBFBF" w:themeColor="background1" w:themeShade="BF"/>
            </w:tcBorders>
          </w:tcPr>
          <w:p w14:paraId="09989346" w14:textId="77777777" w:rsidR="00A15B20" w:rsidRPr="00A8683D" w:rsidRDefault="0082164A" w:rsidP="005D54CB">
            <w:r w:rsidRPr="00A8683D">
              <w:t xml:space="preserve">Pasirinkus meniu punktą, atidaromas VSF arba SVVP </w:t>
            </w:r>
            <w:r w:rsidR="00DB10A2" w:rsidRPr="00A8683D">
              <w:t>programos rodiklių</w:t>
            </w:r>
            <w:r w:rsidRPr="00A8683D">
              <w:t xml:space="preserve"> langas</w:t>
            </w:r>
            <w:r w:rsidR="009E139A" w:rsidRPr="00A8683D">
              <w:t xml:space="preserve"> (</w:t>
            </w:r>
            <w:r w:rsidR="009E139A" w:rsidRPr="00A8683D">
              <w:rPr>
                <w:rStyle w:val="Heading4H4H41H42H43H411H421H44H412H422H45H413H423H46H47H414H424H48H49H410H415H425H416H426H417H427H431H4111H4211H441H4121H4221H451H4131H4231H461H471H4141H4241H481H491H4101H4151H4251H4161H4261H418H428HChar"/>
              </w:rPr>
              <w:fldChar w:fldCharType="begin"/>
            </w:r>
            <w:r w:rsidR="009E139A" w:rsidRPr="00A8683D">
              <w:rPr>
                <w:rStyle w:val="Heading4H4H41H42H43H411H421H44H412H422H45H413H423H46H47H414H424H48H49H410H415H425H416H426H417H427H431H4111H4211H441H4121H4221H451H4131H4231H461H471H4141H4241H481H491H4101H4151H4251H4161H4261H418H428HChar"/>
              </w:rPr>
              <w:instrText xml:space="preserve"> REF _Ref54792723 \h </w:instrText>
            </w:r>
            <w:r w:rsidR="009E5EA8" w:rsidRPr="00A8683D">
              <w:rPr>
                <w:rStyle w:val="Heading4H4H41H42H43H411H421H44H412H422H45H413H423H46H47H414H424H48H49H410H415H425H416H426H417H427H431H4111H4211H441H4121H4221H451H4131H4231H461H471H4141H4241H481H491H4101H4151H4251H4161H4261H418H428HChar"/>
              </w:rPr>
              <w:instrText xml:space="preserve"> \* MERGEFORMAT </w:instrText>
            </w:r>
            <w:r w:rsidR="009E139A" w:rsidRPr="00A8683D">
              <w:rPr>
                <w:rStyle w:val="Heading4H4H41H42H43H411H421H44H412H422H45H413H423H46H47H414H424H48H49H410H415H425H416H426H417H427H431H4111H4211H441H4121H4221H451H4131H4231H461H471H4141H4241H481H491H4101H4151H4251H4161H4261H418H428HChar"/>
              </w:rPr>
            </w:r>
            <w:r w:rsidR="009E139A" w:rsidRPr="00A8683D">
              <w:rPr>
                <w:rStyle w:val="Heading4H4H41H42H43H411H421H44H412H422H45H413H423H46H47H414H424H48H49H410H415H425H416H426H417H427H431H4111H4211H441H4121H4221H451H4131H4231H461H471H4141H4241H481H491H4101H4151H4251H4161H4261H418H428HChar"/>
              </w:rPr>
              <w:fldChar w:fldCharType="separate"/>
            </w:r>
            <w:r w:rsidR="000E53E0" w:rsidRPr="000E53E0">
              <w:rPr>
                <w:rStyle w:val="Heading4H4H41H42H43H411H421H44H412H422H45H413H423H46H47H414H424H48H49H410H415H425H416H426H417H427H431H4111H4211H441H4121H4221H451H4131H4231H461H471H4141H4241H481H491H4101H4151H4251H4161H4261H418H428HChar"/>
              </w:rPr>
              <w:t>Programos rodiklių sąrašas</w:t>
            </w:r>
            <w:r w:rsidR="009E139A" w:rsidRPr="00A8683D">
              <w:rPr>
                <w:rStyle w:val="Heading4H4H41H42H43H411H421H44H412H422H45H413H423H46H47H414H424H48H49H410H415H425H416H426H417H427H431H4111H4211H441H4121H4221H451H4131H4231H461H471H4141H4241H481H491H4101H4151H4251H4161H4261H418H428HChar"/>
              </w:rPr>
              <w:fldChar w:fldCharType="end"/>
            </w:r>
            <w:r w:rsidR="009E139A" w:rsidRPr="00A8683D">
              <w:t>)</w:t>
            </w:r>
            <w:r w:rsidRPr="00A8683D">
              <w:t>, priklausomai nuo to su kurios programos informacija dirbama sistemoje.</w:t>
            </w:r>
          </w:p>
        </w:tc>
      </w:tr>
    </w:tbl>
    <w:p w14:paraId="3CA7211F" w14:textId="77777777" w:rsidR="00A15B20" w:rsidRPr="00A8683D" w:rsidRDefault="00A15B20" w:rsidP="00A15B20"/>
    <w:p w14:paraId="72AE65B2" w14:textId="77777777" w:rsidR="00DD5A2E" w:rsidRPr="00A8683D" w:rsidRDefault="00DD5A2E" w:rsidP="00DD5A2E">
      <w:pPr>
        <w:ind w:firstLine="0"/>
      </w:pPr>
    </w:p>
    <w:p w14:paraId="278049CA" w14:textId="77777777" w:rsidR="00B55FB1" w:rsidRPr="00A8683D" w:rsidRDefault="00403A74" w:rsidP="00B55FB1">
      <w:pPr>
        <w:keepNext/>
        <w:ind w:firstLine="0"/>
      </w:pPr>
      <w:r w:rsidRPr="00A8683D">
        <w:rPr>
          <w:noProof/>
        </w:rPr>
        <w:drawing>
          <wp:inline distT="0" distB="0" distL="0" distR="0" wp14:anchorId="7A6B1516" wp14:editId="16139F81">
            <wp:extent cx="6300470" cy="1433195"/>
            <wp:effectExtent l="0" t="0" r="5080" b="0"/>
            <wp:docPr id="131" name="Picture 131"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Graphical user interface, application, Teams&#10;&#10;Description automatically generated"/>
                    <pic:cNvPicPr/>
                  </pic:nvPicPr>
                  <pic:blipFill>
                    <a:blip r:embed="rId47"/>
                    <a:stretch>
                      <a:fillRect/>
                    </a:stretch>
                  </pic:blipFill>
                  <pic:spPr>
                    <a:xfrm>
                      <a:off x="0" y="0"/>
                      <a:ext cx="6300470" cy="1433195"/>
                    </a:xfrm>
                    <a:prstGeom prst="rect">
                      <a:avLst/>
                    </a:prstGeom>
                  </pic:spPr>
                </pic:pic>
              </a:graphicData>
            </a:graphic>
          </wp:inline>
        </w:drawing>
      </w:r>
    </w:p>
    <w:p w14:paraId="7F9B820D" w14:textId="77777777" w:rsidR="00DD5A2E" w:rsidRPr="00A8683D" w:rsidRDefault="00B55FB1" w:rsidP="00B55FB1">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2</w:t>
        </w:r>
      </w:fldSimple>
      <w:r w:rsidRPr="00A8683D">
        <w:rPr>
          <w:noProof/>
        </w:rPr>
        <w:t xml:space="preserve"> Navigacija. </w:t>
      </w:r>
      <w:r w:rsidR="00403A74" w:rsidRPr="00A8683D">
        <w:rPr>
          <w:noProof/>
        </w:rPr>
        <w:t xml:space="preserve">Projekto įgyvendinimo planų </w:t>
      </w:r>
      <w:r w:rsidRPr="00A8683D">
        <w:rPr>
          <w:noProof/>
        </w:rPr>
        <w:t>modulis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4958"/>
        <w:gridCol w:w="4959"/>
      </w:tblGrid>
      <w:tr w:rsidR="00161622" w:rsidRPr="00A8683D" w14:paraId="1395DBFF" w14:textId="77777777" w:rsidTr="00780B5F">
        <w:trPr>
          <w:tblHeader/>
        </w:trPr>
        <w:tc>
          <w:tcPr>
            <w:tcW w:w="2500" w:type="pct"/>
            <w:tcBorders>
              <w:right w:val="single" w:sz="4" w:space="0" w:color="BFBFBF" w:themeColor="background1" w:themeShade="BF"/>
            </w:tcBorders>
            <w:shd w:val="clear" w:color="auto" w:fill="BEE3A5"/>
            <w:vAlign w:val="center"/>
          </w:tcPr>
          <w:p w14:paraId="0BD92B5B" w14:textId="77777777" w:rsidR="00161622" w:rsidRPr="00A8683D" w:rsidRDefault="00161622" w:rsidP="00780B5F">
            <w:pPr>
              <w:ind w:firstLine="0"/>
              <w:rPr>
                <w:b/>
                <w:bCs/>
              </w:rPr>
            </w:pPr>
            <w:r w:rsidRPr="00A8683D">
              <w:rPr>
                <w:b/>
                <w:bCs/>
              </w:rPr>
              <w:lastRenderedPageBreak/>
              <w:t>Meniu punktas</w:t>
            </w:r>
          </w:p>
        </w:tc>
        <w:tc>
          <w:tcPr>
            <w:tcW w:w="2500" w:type="pct"/>
            <w:tcBorders>
              <w:right w:val="single" w:sz="4" w:space="0" w:color="BFBFBF" w:themeColor="background1" w:themeShade="BF"/>
            </w:tcBorders>
            <w:shd w:val="clear" w:color="auto" w:fill="BEE3A5"/>
          </w:tcPr>
          <w:p w14:paraId="2560F4A3" w14:textId="77777777" w:rsidR="00161622" w:rsidRPr="00A8683D" w:rsidRDefault="00161622" w:rsidP="00780B5F">
            <w:pPr>
              <w:ind w:firstLine="0"/>
              <w:rPr>
                <w:b/>
                <w:bCs/>
              </w:rPr>
            </w:pPr>
            <w:r w:rsidRPr="00A8683D">
              <w:rPr>
                <w:b/>
                <w:bCs/>
              </w:rPr>
              <w:t>Paaiškinimas</w:t>
            </w:r>
          </w:p>
        </w:tc>
      </w:tr>
      <w:tr w:rsidR="00E5320D" w:rsidRPr="00A8683D" w14:paraId="255CCA1F" w14:textId="77777777" w:rsidTr="00780B5F">
        <w:trPr>
          <w:tblHeader/>
        </w:trPr>
        <w:tc>
          <w:tcPr>
            <w:tcW w:w="2500" w:type="pct"/>
            <w:tcBorders>
              <w:right w:val="single" w:sz="4" w:space="0" w:color="BFBFBF" w:themeColor="background1" w:themeShade="BF"/>
            </w:tcBorders>
            <w:shd w:val="clear" w:color="auto" w:fill="auto"/>
            <w:vAlign w:val="center"/>
          </w:tcPr>
          <w:p w14:paraId="772583C0" w14:textId="77777777" w:rsidR="00E5320D" w:rsidRPr="003E6AD6" w:rsidRDefault="00E5320D" w:rsidP="00E5320D">
            <w:pPr>
              <w:pStyle w:val="normalbold0"/>
              <w:ind w:left="360"/>
              <w:rPr>
                <w:b w:val="0"/>
                <w:bCs/>
                <w:lang w:val="lt-LT"/>
              </w:rPr>
            </w:pPr>
            <w:r w:rsidRPr="003E6AD6">
              <w:rPr>
                <w:bCs/>
                <w:lang w:val="lt-LT"/>
              </w:rPr>
              <w:t>Kvietimai</w:t>
            </w:r>
          </w:p>
        </w:tc>
        <w:tc>
          <w:tcPr>
            <w:tcW w:w="2500" w:type="pct"/>
            <w:tcBorders>
              <w:right w:val="single" w:sz="4" w:space="0" w:color="BFBFBF" w:themeColor="background1" w:themeShade="BF"/>
            </w:tcBorders>
          </w:tcPr>
          <w:p w14:paraId="753C4CD7" w14:textId="77777777" w:rsidR="00E5320D" w:rsidRPr="00A8683D" w:rsidRDefault="00E5320D" w:rsidP="00E5320D">
            <w:r w:rsidRPr="00A8683D">
              <w:t>Pasirinkus meniu punktą, atidaromas VSF arba SVVP kvietimų sąrašo langa</w:t>
            </w:r>
            <w:r w:rsidR="002C7E57" w:rsidRPr="00A8683D">
              <w:t>s</w:t>
            </w:r>
            <w:r w:rsidRPr="00A8683D">
              <w:t>, priklausomai nuo to su kurios programos informacija dirbama sistemoje.</w:t>
            </w:r>
          </w:p>
        </w:tc>
      </w:tr>
      <w:tr w:rsidR="00161622" w:rsidRPr="00A8683D" w14:paraId="75B3E79B" w14:textId="77777777" w:rsidTr="00780B5F">
        <w:trPr>
          <w:tblHeader/>
        </w:trPr>
        <w:tc>
          <w:tcPr>
            <w:tcW w:w="2500" w:type="pct"/>
            <w:tcBorders>
              <w:right w:val="single" w:sz="4" w:space="0" w:color="BFBFBF" w:themeColor="background1" w:themeShade="BF"/>
            </w:tcBorders>
            <w:shd w:val="clear" w:color="auto" w:fill="auto"/>
            <w:vAlign w:val="center"/>
          </w:tcPr>
          <w:p w14:paraId="73C2BE08" w14:textId="77777777" w:rsidR="00161622" w:rsidRPr="003E6AD6" w:rsidRDefault="00FD11B2" w:rsidP="00780B5F">
            <w:pPr>
              <w:pStyle w:val="normalbold0"/>
              <w:ind w:left="360"/>
              <w:rPr>
                <w:b w:val="0"/>
                <w:bCs/>
                <w:lang w:val="lt-LT"/>
              </w:rPr>
            </w:pPr>
            <w:r w:rsidRPr="003E6AD6">
              <w:rPr>
                <w:bCs/>
                <w:lang w:val="lt-LT"/>
              </w:rPr>
              <w:t>Projekto įgyvendinimo planai</w:t>
            </w:r>
          </w:p>
        </w:tc>
        <w:tc>
          <w:tcPr>
            <w:tcW w:w="2500" w:type="pct"/>
            <w:tcBorders>
              <w:right w:val="single" w:sz="4" w:space="0" w:color="BFBFBF" w:themeColor="background1" w:themeShade="BF"/>
            </w:tcBorders>
          </w:tcPr>
          <w:p w14:paraId="110130A5" w14:textId="77777777" w:rsidR="00161622" w:rsidRPr="00A8683D" w:rsidRDefault="00161622" w:rsidP="00780B5F">
            <w:r w:rsidRPr="00A8683D">
              <w:t xml:space="preserve">Pasirinkus meniu punktą, atidaromas VSF arba SVVP </w:t>
            </w:r>
            <w:r w:rsidR="003B393B" w:rsidRPr="00A8683D">
              <w:t xml:space="preserve">projekto įgyvendinimo planų </w:t>
            </w:r>
            <w:r w:rsidR="00E5320D" w:rsidRPr="00A8683D">
              <w:t>sąrašo</w:t>
            </w:r>
            <w:r w:rsidRPr="00A8683D">
              <w:t xml:space="preserve"> langas (</w:t>
            </w:r>
            <w:r w:rsidR="002C7E57" w:rsidRPr="00A8683D">
              <w:rPr>
                <w:rStyle w:val="Heading4H4H41H42H43H411H421H44H412H422H45H413H423H46H47H414H424H48H49H410H415H425H416H426H417H427H431H4111H4211H441H4121H4221H451H4131H4231H461H471H4141H4241H481H491H4101H4151H4251H4161H4261H418H428HChar"/>
              </w:rPr>
              <w:fldChar w:fldCharType="begin"/>
            </w:r>
            <w:r w:rsidR="002C7E57" w:rsidRPr="00A8683D">
              <w:rPr>
                <w:rStyle w:val="Heading4H4H41H42H43H411H421H44H412H422H45H413H423H46H47H414H424H48H49H410H415H425H416H426H417H427H431H4111H4211H441H4121H4221H451H4131H4231H461H471H4141H4241H481H491H4101H4151H4251H4161H4261H418H428HChar"/>
              </w:rPr>
              <w:instrText xml:space="preserve"> REF _Ref54793044 \h  \* MERGEFORMAT </w:instrText>
            </w:r>
            <w:r w:rsidR="002C7E57" w:rsidRPr="00A8683D">
              <w:rPr>
                <w:rStyle w:val="Heading4H4H41H42H43H411H421H44H412H422H45H413H423H46H47H414H424H48H49H410H415H425H416H426H417H427H431H4111H4211H441H4121H4221H451H4131H4231H461H471H4141H4241H481H491H4101H4151H4251H4161H4261H418H428HChar"/>
              </w:rPr>
            </w:r>
            <w:r w:rsidR="002C7E57" w:rsidRPr="00A8683D">
              <w:rPr>
                <w:rStyle w:val="Heading4H4H41H42H43H411H421H44H412H422H45H413H423H46H47H414H424H48H49H410H415H425H416H426H417H427H431H4111H4211H441H4121H4221H451H4131H4231H461H471H4141H4241H481H491H4101H4151H4251H4161H4261H418H428HChar"/>
              </w:rPr>
              <w:fldChar w:fldCharType="separate"/>
            </w:r>
            <w:r w:rsidR="000E53E0" w:rsidRPr="000E53E0">
              <w:rPr>
                <w:rStyle w:val="Heading4H4H41H42H43H411H421H44H412H422H45H413H423H46H47H414H424H48H49H410H415H425H416H426H417H427H431H4111H4211H441H4121H4221H451H4131H4231H461H471H4141H4241H481H491H4101H4151H4251H4161H4261H418H428HChar"/>
              </w:rPr>
              <w:t>Projekto įgyvendinimo</w:t>
            </w:r>
            <w:r w:rsidR="000E53E0" w:rsidRPr="000E53E0">
              <w:rPr>
                <w:i/>
                <w:sz w:val="24"/>
              </w:rPr>
              <w:t xml:space="preserve"> planų sąrašas</w:t>
            </w:r>
            <w:r w:rsidR="002C7E57" w:rsidRPr="00A8683D">
              <w:rPr>
                <w:rStyle w:val="Heading4H4H41H42H43H411H421H44H412H422H45H413H423H46H47H414H424H48H49H410H415H425H416H426H417H427H431H4111H4211H441H4121H4221H451H4131H4231H461H471H4141H4241H481H491H4101H4151H4251H4161H4261H418H428HChar"/>
              </w:rPr>
              <w:fldChar w:fldCharType="end"/>
            </w:r>
            <w:r w:rsidRPr="00A8683D">
              <w:t>), priklausomai nuo to su kurios programos informacija dirbama sistemoje.</w:t>
            </w:r>
          </w:p>
        </w:tc>
      </w:tr>
      <w:tr w:rsidR="002A4F4E" w:rsidRPr="00A8683D" w14:paraId="6B6D8201" w14:textId="77777777" w:rsidTr="00780B5F">
        <w:trPr>
          <w:tblHeader/>
        </w:trPr>
        <w:tc>
          <w:tcPr>
            <w:tcW w:w="2500" w:type="pct"/>
            <w:tcBorders>
              <w:right w:val="single" w:sz="4" w:space="0" w:color="BFBFBF" w:themeColor="background1" w:themeShade="BF"/>
            </w:tcBorders>
            <w:shd w:val="clear" w:color="auto" w:fill="auto"/>
            <w:vAlign w:val="center"/>
          </w:tcPr>
          <w:p w14:paraId="11C911F5" w14:textId="77777777" w:rsidR="002A4F4E" w:rsidRPr="003E6AD6" w:rsidRDefault="002A4F4E" w:rsidP="002A4F4E">
            <w:pPr>
              <w:pStyle w:val="normalbold0"/>
              <w:ind w:left="360"/>
              <w:rPr>
                <w:b w:val="0"/>
                <w:bCs/>
                <w:lang w:val="lt-LT"/>
              </w:rPr>
            </w:pPr>
            <w:r w:rsidRPr="003E6AD6">
              <w:rPr>
                <w:bCs/>
                <w:lang w:val="lt-LT"/>
              </w:rPr>
              <w:t>Finansuotini projektai</w:t>
            </w:r>
          </w:p>
        </w:tc>
        <w:tc>
          <w:tcPr>
            <w:tcW w:w="2500" w:type="pct"/>
            <w:tcBorders>
              <w:right w:val="single" w:sz="4" w:space="0" w:color="BFBFBF" w:themeColor="background1" w:themeShade="BF"/>
            </w:tcBorders>
          </w:tcPr>
          <w:p w14:paraId="69C2A62A" w14:textId="77777777" w:rsidR="002A4F4E" w:rsidRPr="00A8683D" w:rsidRDefault="002C7E57" w:rsidP="002A4F4E">
            <w:r w:rsidRPr="00A8683D">
              <w:t>Pasirinkus meniu punktą, atidaromas VSF arba SVVP finansuotinų projektų sąrašo langas (</w:t>
            </w:r>
            <w:r w:rsidRPr="00A8683D">
              <w:rPr>
                <w:rStyle w:val="Heading4H4H41H42H43H411H421H44H412H422H45H413H423H46H47H414H424H48H49H410H415H425H416H426H417H427H431H4111H4211H441H4121H4221H451H4131H4231H461H471H4141H4241H481H491H4101H4151H4251H4161H4261H418H428HChar"/>
              </w:rPr>
              <w:fldChar w:fldCharType="begin"/>
            </w:r>
            <w:r w:rsidRPr="00A8683D">
              <w:rPr>
                <w:rStyle w:val="Heading4H4H41H42H43H411H421H44H412H422H45H413H423H46H47H414H424H48H49H410H415H425H416H426H417H427H431H4111H4211H441H4121H4221H451H4131H4231H461H471H4141H4241H481H491H4101H4151H4251H4161H4261H418H428HChar"/>
              </w:rPr>
              <w:instrText xml:space="preserve"> REF _Ref54793072 \h  \* MERGEFORMAT </w:instrText>
            </w:r>
            <w:r w:rsidRPr="00A8683D">
              <w:rPr>
                <w:rStyle w:val="Heading4H4H41H42H43H411H421H44H412H422H45H413H423H46H47H414H424H48H49H410H415H425H416H426H417H427H431H4111H4211H441H4121H4221H451H4131H4231H461H471H4141H4241H481H491H4101H4151H4251H4161H4261H418H428HChar"/>
              </w:rPr>
            </w:r>
            <w:r w:rsidRPr="00A8683D">
              <w:rPr>
                <w:rStyle w:val="Heading4H4H41H42H43H411H421H44H412H422H45H413H423H46H47H414H424H48H49H410H415H425H416H426H417H427H431H4111H4211H441H4121H4221H451H4131H4231H461H471H4141H4241H481H491H4101H4151H4251H4161H4261H418H428HChar"/>
              </w:rPr>
              <w:fldChar w:fldCharType="separate"/>
            </w:r>
            <w:r w:rsidR="000E53E0" w:rsidRPr="000E53E0">
              <w:rPr>
                <w:rStyle w:val="Heading4H4H41H42H43H411H421H44H412H422H45H413H423H46H47H414H424H48H49H410H415H425H416H426H417H427H431H4111H4211H441H4121H4221H451H4131H4231H461H471H4141H4241H481H491H4101H4151H4251H4161H4261H418H428HChar"/>
              </w:rPr>
              <w:t>Finansuotinų projektų sąrašas</w:t>
            </w:r>
            <w:r w:rsidRPr="00A8683D">
              <w:rPr>
                <w:rStyle w:val="Heading4H4H41H42H43H411H421H44H412H422H45H413H423H46H47H414H424H48H49H410H415H425H416H426H417H427H431H4111H4211H441H4121H4221H451H4131H4231H461H471H4141H4241H481H491H4101H4151H4251H4161H4261H418H428HChar"/>
              </w:rPr>
              <w:fldChar w:fldCharType="end"/>
            </w:r>
            <w:r w:rsidRPr="00A8683D">
              <w:t>), priklausomai nuo to su kurios programos informacija dirbama sistemoje.</w:t>
            </w:r>
          </w:p>
        </w:tc>
      </w:tr>
    </w:tbl>
    <w:p w14:paraId="63215E04" w14:textId="77777777" w:rsidR="00B55FB1" w:rsidRPr="00A8683D" w:rsidRDefault="00B55FB1" w:rsidP="00B55FB1"/>
    <w:p w14:paraId="1220B0D3" w14:textId="77777777" w:rsidR="00B018DB" w:rsidRPr="00A8683D" w:rsidRDefault="00B018DB" w:rsidP="00B55FB1">
      <w:pPr>
        <w:keepNext/>
        <w:ind w:firstLine="0"/>
      </w:pPr>
    </w:p>
    <w:p w14:paraId="0B2C3B50" w14:textId="77777777" w:rsidR="00B018DB" w:rsidRPr="00A8683D" w:rsidRDefault="00B018DB" w:rsidP="00B55FB1">
      <w:pPr>
        <w:keepNext/>
        <w:ind w:firstLine="0"/>
      </w:pPr>
      <w:r w:rsidRPr="00A8683D">
        <w:rPr>
          <w:noProof/>
        </w:rPr>
        <w:drawing>
          <wp:inline distT="0" distB="0" distL="0" distR="0" wp14:anchorId="5ED0AC30" wp14:editId="294DE104">
            <wp:extent cx="6300470" cy="1594485"/>
            <wp:effectExtent l="0" t="0" r="5080" b="5715"/>
            <wp:docPr id="132" name="Picture 13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Graphical user interface, application&#10;&#10;Description automatically generated"/>
                    <pic:cNvPicPr/>
                  </pic:nvPicPr>
                  <pic:blipFill>
                    <a:blip r:embed="rId48"/>
                    <a:stretch>
                      <a:fillRect/>
                    </a:stretch>
                  </pic:blipFill>
                  <pic:spPr>
                    <a:xfrm>
                      <a:off x="0" y="0"/>
                      <a:ext cx="6300470" cy="1594485"/>
                    </a:xfrm>
                    <a:prstGeom prst="rect">
                      <a:avLst/>
                    </a:prstGeom>
                  </pic:spPr>
                </pic:pic>
              </a:graphicData>
            </a:graphic>
          </wp:inline>
        </w:drawing>
      </w:r>
    </w:p>
    <w:p w14:paraId="3AEC296E" w14:textId="77777777" w:rsidR="002C6FEF" w:rsidRPr="00A8683D" w:rsidRDefault="00B55FB1" w:rsidP="00B55FB1">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3</w:t>
        </w:r>
      </w:fldSimple>
      <w:r w:rsidRPr="00A8683D">
        <w:rPr>
          <w:noProof/>
        </w:rPr>
        <w:t xml:space="preserve"> Navigacija. Projektų modulis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4958"/>
        <w:gridCol w:w="4959"/>
      </w:tblGrid>
      <w:tr w:rsidR="00B82DD7" w:rsidRPr="00A8683D" w14:paraId="1F850410" w14:textId="77777777" w:rsidTr="00780B5F">
        <w:trPr>
          <w:tblHeader/>
        </w:trPr>
        <w:tc>
          <w:tcPr>
            <w:tcW w:w="2500" w:type="pct"/>
            <w:tcBorders>
              <w:right w:val="single" w:sz="4" w:space="0" w:color="BFBFBF" w:themeColor="background1" w:themeShade="BF"/>
            </w:tcBorders>
            <w:shd w:val="clear" w:color="auto" w:fill="BEE3A5"/>
            <w:vAlign w:val="center"/>
          </w:tcPr>
          <w:p w14:paraId="10FE31BD" w14:textId="77777777" w:rsidR="00B82DD7" w:rsidRPr="00A8683D" w:rsidRDefault="00B82DD7" w:rsidP="00780B5F">
            <w:pPr>
              <w:ind w:firstLine="0"/>
              <w:rPr>
                <w:b/>
                <w:bCs/>
              </w:rPr>
            </w:pPr>
            <w:r w:rsidRPr="00A8683D">
              <w:rPr>
                <w:b/>
                <w:bCs/>
              </w:rPr>
              <w:t>Meniu punktas</w:t>
            </w:r>
          </w:p>
        </w:tc>
        <w:tc>
          <w:tcPr>
            <w:tcW w:w="2500" w:type="pct"/>
            <w:tcBorders>
              <w:right w:val="single" w:sz="4" w:space="0" w:color="BFBFBF" w:themeColor="background1" w:themeShade="BF"/>
            </w:tcBorders>
            <w:shd w:val="clear" w:color="auto" w:fill="BEE3A5"/>
          </w:tcPr>
          <w:p w14:paraId="02C6CBCC" w14:textId="77777777" w:rsidR="00B82DD7" w:rsidRPr="00A8683D" w:rsidRDefault="00B82DD7" w:rsidP="00780B5F">
            <w:pPr>
              <w:ind w:firstLine="0"/>
              <w:rPr>
                <w:b/>
                <w:bCs/>
              </w:rPr>
            </w:pPr>
            <w:r w:rsidRPr="00A8683D">
              <w:rPr>
                <w:b/>
                <w:bCs/>
              </w:rPr>
              <w:t>Paaiškinimas</w:t>
            </w:r>
          </w:p>
        </w:tc>
      </w:tr>
      <w:tr w:rsidR="00B82DD7" w:rsidRPr="00A8683D" w14:paraId="1B59C969" w14:textId="77777777" w:rsidTr="00780B5F">
        <w:trPr>
          <w:tblHeader/>
        </w:trPr>
        <w:tc>
          <w:tcPr>
            <w:tcW w:w="2500" w:type="pct"/>
            <w:tcBorders>
              <w:right w:val="single" w:sz="4" w:space="0" w:color="BFBFBF" w:themeColor="background1" w:themeShade="BF"/>
            </w:tcBorders>
            <w:shd w:val="clear" w:color="auto" w:fill="auto"/>
            <w:vAlign w:val="center"/>
          </w:tcPr>
          <w:p w14:paraId="4CF9A112" w14:textId="77777777" w:rsidR="00B82DD7" w:rsidRPr="003E6AD6" w:rsidRDefault="00B82DD7" w:rsidP="00780B5F">
            <w:pPr>
              <w:pStyle w:val="normalbold0"/>
              <w:ind w:left="360"/>
              <w:rPr>
                <w:b w:val="0"/>
                <w:bCs/>
                <w:lang w:val="lt-LT"/>
              </w:rPr>
            </w:pPr>
            <w:r w:rsidRPr="003E6AD6">
              <w:rPr>
                <w:bCs/>
                <w:lang w:val="lt-LT"/>
              </w:rPr>
              <w:t>Projektai</w:t>
            </w:r>
          </w:p>
        </w:tc>
        <w:tc>
          <w:tcPr>
            <w:tcW w:w="2500" w:type="pct"/>
            <w:tcBorders>
              <w:right w:val="single" w:sz="4" w:space="0" w:color="BFBFBF" w:themeColor="background1" w:themeShade="BF"/>
            </w:tcBorders>
          </w:tcPr>
          <w:p w14:paraId="1FA5166B" w14:textId="77777777" w:rsidR="00B82DD7" w:rsidRPr="00A8683D" w:rsidRDefault="00B82DD7" w:rsidP="00780B5F">
            <w:r w:rsidRPr="00A8683D">
              <w:t xml:space="preserve">Pasirinkus meniu punktą, atidaromas VSF arba SVVP </w:t>
            </w:r>
            <w:r w:rsidR="004974EE" w:rsidRPr="00A8683D">
              <w:t>projektų</w:t>
            </w:r>
            <w:r w:rsidRPr="00A8683D">
              <w:t xml:space="preserve"> sąrašo langas</w:t>
            </w:r>
            <w:r w:rsidR="004974EE" w:rsidRPr="00A8683D">
              <w:t xml:space="preserve"> (</w:t>
            </w:r>
            <w:r w:rsidR="006B652E" w:rsidRPr="00A8683D">
              <w:rPr>
                <w:rStyle w:val="Heading4H4H41H42H43H411H421H44H412H422H45H413H423H46H47H414H424H48H49H410H415H425H416H426H417H427H431H4111H4211H441H4121H4221H451H4131H4231H461H471H4141H4241H481H491H4101H4151H4251H4161H4261H418H428HChar"/>
              </w:rPr>
              <w:fldChar w:fldCharType="begin"/>
            </w:r>
            <w:r w:rsidR="006B652E" w:rsidRPr="00A8683D">
              <w:rPr>
                <w:rStyle w:val="Heading4H4H41H42H43H411H421H44H412H422H45H413H423H46H47H414H424H48H49H410H415H425H416H426H417H427H431H4111H4211H441H4121H4221H451H4131H4231H461H471H4141H4241H481H491H4101H4151H4251H4161H4261H418H428HChar"/>
              </w:rPr>
              <w:instrText xml:space="preserve"> REF _Ref54793249 \h  \* MERGEFORMAT </w:instrText>
            </w:r>
            <w:r w:rsidR="006B652E" w:rsidRPr="00A8683D">
              <w:rPr>
                <w:rStyle w:val="Heading4H4H41H42H43H411H421H44H412H422H45H413H423H46H47H414H424H48H49H410H415H425H416H426H417H427H431H4111H4211H441H4121H4221H451H4131H4231H461H471H4141H4241H481H491H4101H4151H4251H4161H4261H418H428HChar"/>
              </w:rPr>
            </w:r>
            <w:r w:rsidR="006B652E" w:rsidRPr="00A8683D">
              <w:rPr>
                <w:rStyle w:val="Heading4H4H41H42H43H411H421H44H412H422H45H413H423H46H47H414H424H48H49H410H415H425H416H426H417H427H431H4111H4211H441H4121H4221H451H4131H4231H461H471H4141H4241H481H491H4101H4151H4251H4161H4261H418H428HChar"/>
              </w:rPr>
              <w:fldChar w:fldCharType="separate"/>
            </w:r>
            <w:r w:rsidR="000E53E0" w:rsidRPr="000E53E0">
              <w:rPr>
                <w:rStyle w:val="Heading4H4H41H42H43H411H421H44H412H422H45H413H423H46H47H414H424H48H49H410H415H425H416H426H417H427H431H4111H4211H441H4121H4221H451H4131H4231H461H471H4141H4241H481H491H4101H4151H4251H4161H4261H418H428HChar"/>
              </w:rPr>
              <w:t>Projektų sąrašas</w:t>
            </w:r>
            <w:r w:rsidR="006B652E" w:rsidRPr="00A8683D">
              <w:rPr>
                <w:rStyle w:val="Heading4H4H41H42H43H411H421H44H412H422H45H413H423H46H47H414H424H48H49H410H415H425H416H426H417H427H431H4111H4211H441H4121H4221H451H4131H4231H461H471H4141H4241H481H491H4101H4151H4251H4161H4261H418H428HChar"/>
              </w:rPr>
              <w:fldChar w:fldCharType="end"/>
            </w:r>
            <w:r w:rsidR="004974EE" w:rsidRPr="00A8683D">
              <w:t>)</w:t>
            </w:r>
            <w:r w:rsidRPr="00A8683D">
              <w:t>, priklausomai nuo to su kurios programos informacija dirbama sistemoje.</w:t>
            </w:r>
          </w:p>
        </w:tc>
      </w:tr>
      <w:tr w:rsidR="00B82DD7" w:rsidRPr="00A8683D" w14:paraId="52C96018" w14:textId="77777777" w:rsidTr="00780B5F">
        <w:trPr>
          <w:tblHeader/>
        </w:trPr>
        <w:tc>
          <w:tcPr>
            <w:tcW w:w="2500" w:type="pct"/>
            <w:tcBorders>
              <w:right w:val="single" w:sz="4" w:space="0" w:color="BFBFBF" w:themeColor="background1" w:themeShade="BF"/>
            </w:tcBorders>
            <w:shd w:val="clear" w:color="auto" w:fill="auto"/>
            <w:vAlign w:val="center"/>
          </w:tcPr>
          <w:p w14:paraId="5E908002" w14:textId="77777777" w:rsidR="00B82DD7" w:rsidRPr="003E6AD6" w:rsidRDefault="00B82DD7" w:rsidP="00780B5F">
            <w:pPr>
              <w:pStyle w:val="normalbold0"/>
              <w:ind w:left="360"/>
              <w:rPr>
                <w:b w:val="0"/>
                <w:bCs/>
                <w:lang w:val="lt-LT"/>
              </w:rPr>
            </w:pPr>
            <w:r w:rsidRPr="003E6AD6">
              <w:rPr>
                <w:bCs/>
                <w:lang w:val="lt-LT"/>
              </w:rPr>
              <w:t>Pirkimai</w:t>
            </w:r>
          </w:p>
        </w:tc>
        <w:tc>
          <w:tcPr>
            <w:tcW w:w="2500" w:type="pct"/>
            <w:tcBorders>
              <w:right w:val="single" w:sz="4" w:space="0" w:color="BFBFBF" w:themeColor="background1" w:themeShade="BF"/>
            </w:tcBorders>
          </w:tcPr>
          <w:p w14:paraId="688BB5C6" w14:textId="77777777" w:rsidR="00B82DD7" w:rsidRPr="00A8683D" w:rsidRDefault="00B82DD7" w:rsidP="00780B5F">
            <w:r w:rsidRPr="00A8683D">
              <w:t xml:space="preserve">Pasirinkus meniu punktą, atidaromas VSF arba SVVP </w:t>
            </w:r>
            <w:r w:rsidR="004974EE" w:rsidRPr="00A8683D">
              <w:t>pirkim</w:t>
            </w:r>
            <w:r w:rsidR="00251606" w:rsidRPr="00A8683D">
              <w:t>ų</w:t>
            </w:r>
            <w:r w:rsidRPr="00A8683D">
              <w:t xml:space="preserve"> sąrašo langas</w:t>
            </w:r>
            <w:r w:rsidR="00251606" w:rsidRPr="00A8683D">
              <w:t>,</w:t>
            </w:r>
            <w:r w:rsidRPr="00A8683D">
              <w:t xml:space="preserve"> priklausomai nuo to su kurios programos informacija dirbama sistemoje.</w:t>
            </w:r>
          </w:p>
        </w:tc>
      </w:tr>
      <w:tr w:rsidR="00B82DD7" w:rsidRPr="00A8683D" w14:paraId="1E8669FC" w14:textId="77777777" w:rsidTr="00780B5F">
        <w:trPr>
          <w:tblHeader/>
        </w:trPr>
        <w:tc>
          <w:tcPr>
            <w:tcW w:w="2500" w:type="pct"/>
            <w:tcBorders>
              <w:right w:val="single" w:sz="4" w:space="0" w:color="BFBFBF" w:themeColor="background1" w:themeShade="BF"/>
            </w:tcBorders>
            <w:shd w:val="clear" w:color="auto" w:fill="auto"/>
            <w:vAlign w:val="center"/>
          </w:tcPr>
          <w:p w14:paraId="12785987" w14:textId="77777777" w:rsidR="00B82DD7" w:rsidRPr="003E6AD6" w:rsidRDefault="00B82DD7" w:rsidP="00780B5F">
            <w:pPr>
              <w:pStyle w:val="normalbold0"/>
              <w:ind w:left="360"/>
              <w:rPr>
                <w:b w:val="0"/>
                <w:bCs/>
                <w:lang w:val="lt-LT"/>
              </w:rPr>
            </w:pPr>
            <w:r w:rsidRPr="003E6AD6">
              <w:rPr>
                <w:bCs/>
                <w:lang w:val="lt-LT"/>
              </w:rPr>
              <w:t>Sutartys</w:t>
            </w:r>
          </w:p>
        </w:tc>
        <w:tc>
          <w:tcPr>
            <w:tcW w:w="2500" w:type="pct"/>
            <w:tcBorders>
              <w:right w:val="single" w:sz="4" w:space="0" w:color="BFBFBF" w:themeColor="background1" w:themeShade="BF"/>
            </w:tcBorders>
          </w:tcPr>
          <w:p w14:paraId="2E0F5D98" w14:textId="77777777" w:rsidR="00B82DD7" w:rsidRPr="00A8683D" w:rsidRDefault="00251606" w:rsidP="00780B5F">
            <w:r w:rsidRPr="00A8683D">
              <w:t>Pasirinkus meniu punktą, atidaromas VSF arba SVVP sutarčių sąrašo langas, priklausomai nuo to su kurios programos informacija dirbama sistemoje.</w:t>
            </w:r>
          </w:p>
        </w:tc>
      </w:tr>
      <w:tr w:rsidR="00B82DD7" w:rsidRPr="00A8683D" w14:paraId="0CB9B5B2" w14:textId="77777777" w:rsidTr="00780B5F">
        <w:trPr>
          <w:tblHeader/>
        </w:trPr>
        <w:tc>
          <w:tcPr>
            <w:tcW w:w="2500" w:type="pct"/>
            <w:tcBorders>
              <w:right w:val="single" w:sz="4" w:space="0" w:color="BFBFBF" w:themeColor="background1" w:themeShade="BF"/>
            </w:tcBorders>
            <w:shd w:val="clear" w:color="auto" w:fill="auto"/>
            <w:vAlign w:val="center"/>
          </w:tcPr>
          <w:p w14:paraId="259CB341" w14:textId="77777777" w:rsidR="00B82DD7" w:rsidRPr="003E6AD6" w:rsidRDefault="004974EE" w:rsidP="00780B5F">
            <w:pPr>
              <w:pStyle w:val="normalbold0"/>
              <w:ind w:left="360"/>
              <w:rPr>
                <w:b w:val="0"/>
                <w:bCs/>
                <w:lang w:val="lt-LT"/>
              </w:rPr>
            </w:pPr>
            <w:r w:rsidRPr="003E6AD6">
              <w:rPr>
                <w:bCs/>
                <w:lang w:val="lt-LT"/>
              </w:rPr>
              <w:t>Mokėjimo prašymai</w:t>
            </w:r>
          </w:p>
        </w:tc>
        <w:tc>
          <w:tcPr>
            <w:tcW w:w="2500" w:type="pct"/>
            <w:tcBorders>
              <w:right w:val="single" w:sz="4" w:space="0" w:color="BFBFBF" w:themeColor="background1" w:themeShade="BF"/>
            </w:tcBorders>
          </w:tcPr>
          <w:p w14:paraId="07957BC4" w14:textId="77777777" w:rsidR="00B82DD7" w:rsidRPr="00A8683D" w:rsidRDefault="00251606" w:rsidP="00780B5F">
            <w:r w:rsidRPr="00A8683D">
              <w:t>Pasirinkus meniu punktą, atidaromas VSF arba SVVP mokėjimo prašymų sąrašo langas, priklausomai nuo to su kurios programos informacija dirbama sistemoje.</w:t>
            </w:r>
          </w:p>
        </w:tc>
      </w:tr>
      <w:tr w:rsidR="00B82DD7" w:rsidRPr="00A8683D" w14:paraId="6FD5D38E" w14:textId="77777777" w:rsidTr="00780B5F">
        <w:trPr>
          <w:tblHeader/>
        </w:trPr>
        <w:tc>
          <w:tcPr>
            <w:tcW w:w="2500" w:type="pct"/>
            <w:tcBorders>
              <w:right w:val="single" w:sz="4" w:space="0" w:color="BFBFBF" w:themeColor="background1" w:themeShade="BF"/>
            </w:tcBorders>
            <w:shd w:val="clear" w:color="auto" w:fill="auto"/>
            <w:vAlign w:val="center"/>
          </w:tcPr>
          <w:p w14:paraId="4B7C1693" w14:textId="77777777" w:rsidR="00B82DD7" w:rsidRPr="003E6AD6" w:rsidRDefault="004974EE" w:rsidP="00780B5F">
            <w:pPr>
              <w:pStyle w:val="normalbold0"/>
              <w:ind w:left="360"/>
              <w:rPr>
                <w:b w:val="0"/>
                <w:bCs/>
                <w:lang w:val="lt-LT"/>
              </w:rPr>
            </w:pPr>
            <w:r w:rsidRPr="003E6AD6">
              <w:rPr>
                <w:bCs/>
                <w:lang w:val="lt-LT"/>
              </w:rPr>
              <w:t>Patikros vietoje</w:t>
            </w:r>
          </w:p>
        </w:tc>
        <w:tc>
          <w:tcPr>
            <w:tcW w:w="2500" w:type="pct"/>
            <w:tcBorders>
              <w:right w:val="single" w:sz="4" w:space="0" w:color="BFBFBF" w:themeColor="background1" w:themeShade="BF"/>
            </w:tcBorders>
          </w:tcPr>
          <w:p w14:paraId="727AE5FB" w14:textId="77777777" w:rsidR="00B82DD7" w:rsidRPr="00A8683D" w:rsidRDefault="00251606" w:rsidP="00780B5F">
            <w:r w:rsidRPr="00A8683D">
              <w:t>Pasirinkus meniu punktą, atidaromas VSF arba SVVP patikrų vietoje sąrašo langas, priklausomai nuo to su kurios programos informacija dirbama sistemoje.</w:t>
            </w:r>
          </w:p>
        </w:tc>
      </w:tr>
    </w:tbl>
    <w:p w14:paraId="7921D4B6" w14:textId="77777777" w:rsidR="00B82DD7" w:rsidRPr="00A8683D" w:rsidRDefault="00B82DD7" w:rsidP="00B82DD7"/>
    <w:p w14:paraId="21EA3A23" w14:textId="77777777" w:rsidR="00E720CE" w:rsidRPr="00A8683D" w:rsidRDefault="00E720CE" w:rsidP="0015438E">
      <w:pPr>
        <w:pStyle w:val="Heading2"/>
      </w:pPr>
      <w:bookmarkStart w:id="748" w:name="_Toc159222227"/>
      <w:r w:rsidRPr="00A8683D">
        <w:lastRenderedPageBreak/>
        <w:t>Programos modulis</w:t>
      </w:r>
      <w:bookmarkEnd w:id="748"/>
    </w:p>
    <w:p w14:paraId="31C51979" w14:textId="77777777" w:rsidR="002B06A4" w:rsidRPr="00A8683D" w:rsidRDefault="002B06A4" w:rsidP="003E6AD6">
      <w:pPr>
        <w:pStyle w:val="Heading3"/>
      </w:pPr>
      <w:bookmarkStart w:id="749" w:name="_Toc159222228"/>
      <w:r w:rsidRPr="00A8683D">
        <w:t>Programa</w:t>
      </w:r>
      <w:bookmarkEnd w:id="749"/>
    </w:p>
    <w:p w14:paraId="716EF8BE" w14:textId="77777777" w:rsidR="00156AE0" w:rsidRPr="003E6AD6" w:rsidRDefault="00862918" w:rsidP="00DF40CE">
      <w:pPr>
        <w:pStyle w:val="Heading4"/>
      </w:pPr>
      <w:bookmarkStart w:id="750" w:name="_Ref54792639"/>
      <w:bookmarkStart w:id="751" w:name="_Ref54792664"/>
      <w:bookmarkStart w:id="752" w:name="_Ref54792693"/>
      <w:bookmarkStart w:id="753" w:name="_Toc159222229"/>
      <w:r w:rsidRPr="003E6AD6">
        <w:t>VSF programos bendra informacija</w:t>
      </w:r>
      <w:bookmarkEnd w:id="750"/>
      <w:bookmarkEnd w:id="751"/>
      <w:bookmarkEnd w:id="752"/>
      <w:bookmarkEnd w:id="753"/>
    </w:p>
    <w:p w14:paraId="49497D4B" w14:textId="77777777" w:rsidR="005670F9" w:rsidRPr="00A8683D" w:rsidRDefault="006C3AA2" w:rsidP="005670F9">
      <w:pPr>
        <w:keepNext/>
        <w:ind w:firstLine="0"/>
      </w:pPr>
      <w:r w:rsidRPr="00A8683D">
        <w:rPr>
          <w:noProof/>
        </w:rPr>
        <w:drawing>
          <wp:inline distT="0" distB="0" distL="0" distR="0" wp14:anchorId="7E63AE14" wp14:editId="642AC4BC">
            <wp:extent cx="6300470" cy="3147695"/>
            <wp:effectExtent l="0" t="0" r="5080" b="0"/>
            <wp:docPr id="135" name="Picture 13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Graphical user interface, text, application, email&#10;&#10;Description automatically generated"/>
                    <pic:cNvPicPr/>
                  </pic:nvPicPr>
                  <pic:blipFill>
                    <a:blip r:embed="rId49"/>
                    <a:stretch>
                      <a:fillRect/>
                    </a:stretch>
                  </pic:blipFill>
                  <pic:spPr>
                    <a:xfrm>
                      <a:off x="0" y="0"/>
                      <a:ext cx="6300470" cy="3147695"/>
                    </a:xfrm>
                    <a:prstGeom prst="rect">
                      <a:avLst/>
                    </a:prstGeom>
                  </pic:spPr>
                </pic:pic>
              </a:graphicData>
            </a:graphic>
          </wp:inline>
        </w:drawing>
      </w:r>
    </w:p>
    <w:p w14:paraId="23589238" w14:textId="77777777" w:rsidR="00862918" w:rsidRPr="00A8683D" w:rsidRDefault="005670F9" w:rsidP="005670F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4</w:t>
        </w:r>
      </w:fldSimple>
      <w:r w:rsidRPr="00A8683D">
        <w:rPr>
          <w:noProof/>
        </w:rPr>
        <w:t xml:space="preserve"> VSF programos bendra informacija</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4576DC" w:rsidRPr="00A8683D" w14:paraId="29DB75B0" w14:textId="77777777" w:rsidTr="00BB4CBC">
        <w:trPr>
          <w:tblHeader/>
        </w:trPr>
        <w:tc>
          <w:tcPr>
            <w:tcW w:w="5000" w:type="pct"/>
            <w:tcBorders>
              <w:right w:val="single" w:sz="4" w:space="0" w:color="BFBFBF" w:themeColor="background1" w:themeShade="BF"/>
            </w:tcBorders>
            <w:shd w:val="clear" w:color="auto" w:fill="BEE3A5"/>
            <w:vAlign w:val="center"/>
          </w:tcPr>
          <w:p w14:paraId="17EE3E5F" w14:textId="77777777" w:rsidR="004576DC" w:rsidRPr="00A8683D" w:rsidRDefault="004576DC" w:rsidP="00BB4CBC">
            <w:pPr>
              <w:ind w:firstLine="0"/>
              <w:rPr>
                <w:b/>
                <w:bCs/>
              </w:rPr>
            </w:pPr>
            <w:r w:rsidRPr="00A8683D">
              <w:rPr>
                <w:b/>
                <w:bCs/>
              </w:rPr>
              <w:t>Laukai</w:t>
            </w:r>
          </w:p>
        </w:tc>
      </w:tr>
      <w:tr w:rsidR="004576DC" w:rsidRPr="00A8683D" w14:paraId="13D51877" w14:textId="77777777" w:rsidTr="00BB4CBC">
        <w:trPr>
          <w:tblHeader/>
        </w:trPr>
        <w:tc>
          <w:tcPr>
            <w:tcW w:w="5000" w:type="pct"/>
            <w:tcBorders>
              <w:right w:val="single" w:sz="4" w:space="0" w:color="BFBFBF" w:themeColor="background1" w:themeShade="BF"/>
            </w:tcBorders>
            <w:shd w:val="clear" w:color="auto" w:fill="auto"/>
            <w:vAlign w:val="center"/>
          </w:tcPr>
          <w:p w14:paraId="633EBD19" w14:textId="77777777" w:rsidR="004576DC" w:rsidRPr="00A8683D" w:rsidRDefault="004576DC" w:rsidP="00A52101">
            <w:pPr>
              <w:pStyle w:val="Lentelssraas"/>
            </w:pPr>
            <w:r w:rsidRPr="00A8683D">
              <w:t>*Pavadinimas - įvedamas programos pavadinimas.</w:t>
            </w:r>
          </w:p>
          <w:p w14:paraId="78E951F4" w14:textId="77777777" w:rsidR="003D07F8" w:rsidRPr="00A8683D" w:rsidRDefault="003D07F8" w:rsidP="00A52101">
            <w:pPr>
              <w:pStyle w:val="Lentelssraas"/>
            </w:pPr>
            <w:r w:rsidRPr="00A8683D">
              <w:t>CCI – įvedamas kodas.</w:t>
            </w:r>
          </w:p>
          <w:p w14:paraId="29F9F0BB" w14:textId="77777777" w:rsidR="004576DC" w:rsidRPr="00A8683D" w:rsidRDefault="004576DC" w:rsidP="00A52101">
            <w:pPr>
              <w:pStyle w:val="Lentelssraas"/>
            </w:pPr>
            <w:r w:rsidRPr="00A8683D">
              <w:t xml:space="preserve">Išlaidų tinkamumo </w:t>
            </w:r>
            <w:r w:rsidR="00F54AF0" w:rsidRPr="00A8683D">
              <w:t>terminas</w:t>
            </w:r>
            <w:r w:rsidRPr="00A8683D">
              <w:t xml:space="preserve"> nuo- parenkama iš kalendoriaus. </w:t>
            </w:r>
          </w:p>
          <w:p w14:paraId="74950FC5" w14:textId="77777777" w:rsidR="004576DC" w:rsidRPr="00A8683D" w:rsidRDefault="004576DC" w:rsidP="00A52101">
            <w:pPr>
              <w:pStyle w:val="Lentelssraas"/>
            </w:pPr>
            <w:r w:rsidRPr="00A8683D">
              <w:t xml:space="preserve">Išlaidų tinkamumo </w:t>
            </w:r>
            <w:r w:rsidR="00F54AF0" w:rsidRPr="00A8683D">
              <w:t>terminas</w:t>
            </w:r>
            <w:r w:rsidRPr="00A8683D">
              <w:t xml:space="preserve"> iki - parenkama iš kalendoriaus. </w:t>
            </w:r>
          </w:p>
          <w:p w14:paraId="158AF09B" w14:textId="77777777" w:rsidR="004576DC" w:rsidRPr="00A8683D" w:rsidRDefault="004576DC" w:rsidP="00A52101">
            <w:pPr>
              <w:pStyle w:val="Lentelssraas"/>
            </w:pPr>
            <w:r w:rsidRPr="00A8683D">
              <w:t xml:space="preserve">Išlaidų </w:t>
            </w:r>
            <w:r w:rsidR="00F54AF0" w:rsidRPr="00A8683D">
              <w:t>apmokėjimo terminas</w:t>
            </w:r>
            <w:r w:rsidRPr="00A8683D">
              <w:t xml:space="preserve"> nuo - parenkama iš kalendoriaus. </w:t>
            </w:r>
          </w:p>
          <w:p w14:paraId="0E3D1D7D" w14:textId="77777777" w:rsidR="004576DC" w:rsidRPr="00A8683D" w:rsidRDefault="004576DC" w:rsidP="00A52101">
            <w:pPr>
              <w:pStyle w:val="Lentelssraas"/>
            </w:pPr>
            <w:r w:rsidRPr="00A8683D">
              <w:t xml:space="preserve">Išlaidų </w:t>
            </w:r>
            <w:r w:rsidR="00F54AF0" w:rsidRPr="00A8683D">
              <w:t>apmokėjimo terminas</w:t>
            </w:r>
            <w:r w:rsidRPr="00A8683D">
              <w:t xml:space="preserve"> iki - parenkama iš kalendoriaus. </w:t>
            </w:r>
          </w:p>
          <w:p w14:paraId="59A0FA35" w14:textId="77777777" w:rsidR="004576DC" w:rsidRPr="00A8683D" w:rsidRDefault="004576DC" w:rsidP="00A52101">
            <w:pPr>
              <w:pStyle w:val="Lentelssraas"/>
            </w:pPr>
            <w:r w:rsidRPr="00A8683D">
              <w:t xml:space="preserve">Programos biudžetas, ES lėšos, Eur – įvedama skaitinė reikšmė. </w:t>
            </w:r>
          </w:p>
          <w:p w14:paraId="0FABAD21" w14:textId="77777777" w:rsidR="004576DC" w:rsidRPr="00A8683D" w:rsidRDefault="004576DC" w:rsidP="00A52101">
            <w:pPr>
              <w:pStyle w:val="Lentelssraas"/>
            </w:pPr>
            <w:r w:rsidRPr="00A8683D">
              <w:t xml:space="preserve">Programos biudžetas, BF lėšos, Eur – įvedama skaitinė reikšmė. </w:t>
            </w:r>
          </w:p>
          <w:p w14:paraId="481D97B7" w14:textId="77777777" w:rsidR="004576DC" w:rsidRPr="00A8683D" w:rsidRDefault="004576DC" w:rsidP="00A52101">
            <w:pPr>
              <w:pStyle w:val="Lentelssraas"/>
            </w:pPr>
            <w:r w:rsidRPr="00A8683D">
              <w:t xml:space="preserve">Programos biudžetas, Iš viso, Eur – įvedama skaitinė reikšmė. </w:t>
            </w:r>
          </w:p>
          <w:p w14:paraId="32522152" w14:textId="77777777" w:rsidR="004576DC" w:rsidRPr="003E6AD6" w:rsidRDefault="004576DC" w:rsidP="004576DC">
            <w:pPr>
              <w:pStyle w:val="normalbold0"/>
              <w:ind w:left="360"/>
              <w:rPr>
                <w:b w:val="0"/>
                <w:bCs/>
                <w:lang w:val="lt-LT"/>
              </w:rPr>
            </w:pPr>
            <w:r w:rsidRPr="003E6AD6">
              <w:rPr>
                <w:i/>
                <w:lang w:val="lt-LT"/>
              </w:rPr>
              <w:t>Pastaba: žvaigždute * pažymėti laukai yra privalomi.</w:t>
            </w:r>
          </w:p>
        </w:tc>
      </w:tr>
      <w:tr w:rsidR="004576DC" w:rsidRPr="00A8683D" w14:paraId="4A65F234" w14:textId="77777777" w:rsidTr="00BB4CBC">
        <w:trPr>
          <w:tblHeader/>
        </w:trPr>
        <w:tc>
          <w:tcPr>
            <w:tcW w:w="5000" w:type="pct"/>
            <w:tcBorders>
              <w:right w:val="single" w:sz="4" w:space="0" w:color="BFBFBF" w:themeColor="background1" w:themeShade="BF"/>
            </w:tcBorders>
            <w:shd w:val="clear" w:color="auto" w:fill="BEE3A5"/>
            <w:vAlign w:val="center"/>
          </w:tcPr>
          <w:p w14:paraId="71184041" w14:textId="77777777" w:rsidR="004576DC" w:rsidRPr="00A8683D" w:rsidRDefault="004576DC" w:rsidP="00BB4CBC">
            <w:pPr>
              <w:ind w:firstLine="0"/>
              <w:rPr>
                <w:b/>
                <w:bCs/>
              </w:rPr>
            </w:pPr>
            <w:r w:rsidRPr="00A8683D">
              <w:rPr>
                <w:b/>
                <w:bCs/>
              </w:rPr>
              <w:t>Mygtukai</w:t>
            </w:r>
          </w:p>
        </w:tc>
      </w:tr>
      <w:tr w:rsidR="004576DC" w:rsidRPr="00A8683D" w14:paraId="1DF53723" w14:textId="77777777" w:rsidTr="00BB4CBC">
        <w:trPr>
          <w:tblHeader/>
        </w:trPr>
        <w:tc>
          <w:tcPr>
            <w:tcW w:w="5000" w:type="pct"/>
            <w:tcBorders>
              <w:right w:val="single" w:sz="4" w:space="0" w:color="BFBFBF" w:themeColor="background1" w:themeShade="BF"/>
            </w:tcBorders>
            <w:shd w:val="clear" w:color="auto" w:fill="auto"/>
            <w:vAlign w:val="center"/>
          </w:tcPr>
          <w:p w14:paraId="440980A5" w14:textId="77777777" w:rsidR="004576DC" w:rsidRPr="00A8683D" w:rsidRDefault="004576DC" w:rsidP="00A52101">
            <w:pPr>
              <w:pStyle w:val="Lentelssraas"/>
            </w:pPr>
            <w:r w:rsidRPr="00A8683D">
              <w:t>Redaguoti</w:t>
            </w:r>
          </w:p>
          <w:p w14:paraId="3B9905EB" w14:textId="77777777" w:rsidR="004576DC" w:rsidRPr="00A8683D" w:rsidRDefault="004576DC" w:rsidP="00A52101">
            <w:pPr>
              <w:pStyle w:val="Lentelssraas"/>
            </w:pPr>
            <w:r w:rsidRPr="00A8683D">
              <w:t>Išsaugoti</w:t>
            </w:r>
          </w:p>
          <w:p w14:paraId="7884E940" w14:textId="77777777" w:rsidR="004576DC" w:rsidRPr="00A8683D" w:rsidRDefault="004576DC" w:rsidP="00A52101">
            <w:pPr>
              <w:pStyle w:val="Lentelssraas"/>
            </w:pPr>
            <w:r w:rsidRPr="00A8683D">
              <w:t>Atšaukti</w:t>
            </w:r>
          </w:p>
        </w:tc>
      </w:tr>
      <w:tr w:rsidR="004576DC" w:rsidRPr="00A8683D" w14:paraId="320749B7" w14:textId="77777777" w:rsidTr="00BB4CBC">
        <w:trPr>
          <w:tblHeader/>
        </w:trPr>
        <w:tc>
          <w:tcPr>
            <w:tcW w:w="5000" w:type="pct"/>
            <w:tcBorders>
              <w:right w:val="single" w:sz="4" w:space="0" w:color="BFBFBF" w:themeColor="background1" w:themeShade="BF"/>
            </w:tcBorders>
            <w:shd w:val="clear" w:color="auto" w:fill="BEE3A5"/>
            <w:vAlign w:val="center"/>
          </w:tcPr>
          <w:p w14:paraId="6350E8FE" w14:textId="77777777" w:rsidR="004576DC" w:rsidRPr="00A8683D" w:rsidRDefault="00185C59" w:rsidP="00BB4CBC">
            <w:pPr>
              <w:ind w:firstLine="0"/>
              <w:rPr>
                <w:b/>
                <w:bCs/>
              </w:rPr>
            </w:pPr>
            <w:r w:rsidRPr="00A8683D">
              <w:rPr>
                <w:b/>
                <w:bCs/>
              </w:rPr>
              <w:t>Naudotojai</w:t>
            </w:r>
          </w:p>
        </w:tc>
      </w:tr>
      <w:tr w:rsidR="004576DC" w:rsidRPr="00A8683D" w14:paraId="12C19A35" w14:textId="77777777" w:rsidTr="00BB4CBC">
        <w:tc>
          <w:tcPr>
            <w:tcW w:w="5000" w:type="pct"/>
            <w:tcBorders>
              <w:right w:val="single" w:sz="4" w:space="0" w:color="BFBFBF" w:themeColor="background1" w:themeShade="BF"/>
            </w:tcBorders>
            <w:shd w:val="clear" w:color="auto" w:fill="auto"/>
          </w:tcPr>
          <w:p w14:paraId="5CA3CB78" w14:textId="77777777" w:rsidR="004576DC" w:rsidRPr="003E6AD6" w:rsidRDefault="00185C59" w:rsidP="00185C59">
            <w:pPr>
              <w:pStyle w:val="normalbold0"/>
              <w:ind w:left="720" w:hanging="360"/>
              <w:rPr>
                <w:b w:val="0"/>
                <w:bCs/>
                <w:lang w:val="lt-LT"/>
              </w:rPr>
            </w:pPr>
            <w:r w:rsidRPr="003E6AD6">
              <w:rPr>
                <w:b w:val="0"/>
                <w:bCs/>
                <w:lang w:val="lt-LT"/>
              </w:rPr>
              <w:t xml:space="preserve">Langas matomas tik </w:t>
            </w:r>
            <w:r w:rsidR="00125723" w:rsidRPr="003E6AD6">
              <w:rPr>
                <w:b w:val="0"/>
                <w:bCs/>
                <w:lang w:val="lt-LT"/>
              </w:rPr>
              <w:t>VSFSVVP</w:t>
            </w:r>
            <w:r w:rsidRPr="003E6AD6">
              <w:rPr>
                <w:b w:val="0"/>
                <w:bCs/>
                <w:lang w:val="lt-LT"/>
              </w:rPr>
              <w:t xml:space="preserve"> IS naudotojui</w:t>
            </w:r>
          </w:p>
        </w:tc>
      </w:tr>
    </w:tbl>
    <w:p w14:paraId="28458E0A" w14:textId="77777777" w:rsidR="00706DF3" w:rsidRPr="00A8683D" w:rsidRDefault="00862918" w:rsidP="00DF40CE">
      <w:pPr>
        <w:pStyle w:val="Heading4"/>
      </w:pPr>
      <w:bookmarkStart w:id="754" w:name="_Ref54792697"/>
      <w:bookmarkStart w:id="755" w:name="_Toc159222230"/>
      <w:r w:rsidRPr="00A8683D">
        <w:lastRenderedPageBreak/>
        <w:t>SVV</w:t>
      </w:r>
      <w:r w:rsidR="00A11373" w:rsidRPr="00A8683D">
        <w:t>P</w:t>
      </w:r>
      <w:r w:rsidRPr="00A8683D">
        <w:t xml:space="preserve"> programos bendra informacija</w:t>
      </w:r>
      <w:bookmarkEnd w:id="754"/>
      <w:bookmarkEnd w:id="755"/>
    </w:p>
    <w:p w14:paraId="0F66E49C" w14:textId="77777777" w:rsidR="005670F9" w:rsidRPr="00A8683D" w:rsidRDefault="00903E3F" w:rsidP="005670F9">
      <w:pPr>
        <w:keepNext/>
        <w:ind w:firstLine="0"/>
      </w:pPr>
      <w:r w:rsidRPr="00A8683D">
        <w:rPr>
          <w:noProof/>
        </w:rPr>
        <w:drawing>
          <wp:inline distT="0" distB="0" distL="0" distR="0" wp14:anchorId="24D25F7C" wp14:editId="1595817E">
            <wp:extent cx="6300470" cy="3717925"/>
            <wp:effectExtent l="0" t="0" r="5080" b="0"/>
            <wp:docPr id="136" name="Picture 13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descr="Graphical user interface, application&#10;&#10;Description automatically generated"/>
                    <pic:cNvPicPr/>
                  </pic:nvPicPr>
                  <pic:blipFill>
                    <a:blip r:embed="rId50"/>
                    <a:stretch>
                      <a:fillRect/>
                    </a:stretch>
                  </pic:blipFill>
                  <pic:spPr>
                    <a:xfrm>
                      <a:off x="0" y="0"/>
                      <a:ext cx="6300470" cy="3717925"/>
                    </a:xfrm>
                    <a:prstGeom prst="rect">
                      <a:avLst/>
                    </a:prstGeom>
                  </pic:spPr>
                </pic:pic>
              </a:graphicData>
            </a:graphic>
          </wp:inline>
        </w:drawing>
      </w:r>
    </w:p>
    <w:p w14:paraId="795CF961" w14:textId="77777777" w:rsidR="00862918" w:rsidRPr="00A8683D" w:rsidRDefault="005670F9" w:rsidP="005670F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5</w:t>
        </w:r>
      </w:fldSimple>
      <w:r w:rsidRPr="00A8683D">
        <w:t xml:space="preserve"> </w:t>
      </w:r>
      <w:r w:rsidRPr="00A8683D">
        <w:rPr>
          <w:noProof/>
        </w:rPr>
        <w:t>SVVP programos bendra informacija</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AA7247" w:rsidRPr="00A8683D" w14:paraId="3CC80390" w14:textId="77777777" w:rsidTr="00BB4CBC">
        <w:trPr>
          <w:tblHeader/>
        </w:trPr>
        <w:tc>
          <w:tcPr>
            <w:tcW w:w="5000" w:type="pct"/>
            <w:tcBorders>
              <w:right w:val="single" w:sz="4" w:space="0" w:color="BFBFBF" w:themeColor="background1" w:themeShade="BF"/>
            </w:tcBorders>
            <w:shd w:val="clear" w:color="auto" w:fill="BEE3A5"/>
            <w:vAlign w:val="center"/>
          </w:tcPr>
          <w:p w14:paraId="7ED7EDBA" w14:textId="77777777" w:rsidR="00AA7247" w:rsidRPr="00A8683D" w:rsidRDefault="00AA7247" w:rsidP="00BB4CBC">
            <w:pPr>
              <w:ind w:firstLine="0"/>
              <w:rPr>
                <w:b/>
                <w:bCs/>
              </w:rPr>
            </w:pPr>
            <w:r w:rsidRPr="00A8683D">
              <w:rPr>
                <w:b/>
                <w:bCs/>
              </w:rPr>
              <w:lastRenderedPageBreak/>
              <w:t>Laukai</w:t>
            </w:r>
          </w:p>
        </w:tc>
      </w:tr>
      <w:tr w:rsidR="00AA7247" w:rsidRPr="00A8683D" w14:paraId="769223C9" w14:textId="77777777" w:rsidTr="00BB4CBC">
        <w:trPr>
          <w:tblHeader/>
        </w:trPr>
        <w:tc>
          <w:tcPr>
            <w:tcW w:w="5000" w:type="pct"/>
            <w:tcBorders>
              <w:right w:val="single" w:sz="4" w:space="0" w:color="BFBFBF" w:themeColor="background1" w:themeShade="BF"/>
            </w:tcBorders>
            <w:shd w:val="clear" w:color="auto" w:fill="auto"/>
            <w:vAlign w:val="center"/>
          </w:tcPr>
          <w:p w14:paraId="603D830D" w14:textId="77777777" w:rsidR="00AA7247" w:rsidRPr="00A8683D" w:rsidRDefault="00AA7247" w:rsidP="00A52101">
            <w:pPr>
              <w:pStyle w:val="Lentelssraas"/>
            </w:pPr>
            <w:r w:rsidRPr="00A8683D">
              <w:t>*Pavadinimas - įvedamas programos pavadinimas.</w:t>
            </w:r>
          </w:p>
          <w:p w14:paraId="32D97E76" w14:textId="77777777" w:rsidR="003D07F8" w:rsidRPr="00A8683D" w:rsidRDefault="003D07F8" w:rsidP="00A52101">
            <w:pPr>
              <w:pStyle w:val="Lentelssraas"/>
            </w:pPr>
            <w:r w:rsidRPr="00A8683D">
              <w:t>CCI – įvedamas kodas.</w:t>
            </w:r>
          </w:p>
          <w:p w14:paraId="5CD54E8E" w14:textId="77777777" w:rsidR="00C15DBA" w:rsidRPr="00A8683D" w:rsidRDefault="00C15DBA" w:rsidP="00A52101">
            <w:pPr>
              <w:pStyle w:val="Lentelssraas"/>
            </w:pPr>
            <w:r w:rsidRPr="00A8683D">
              <w:t xml:space="preserve">Išlaidų tinkamumo terminas nuo- parenkama iš kalendoriaus. </w:t>
            </w:r>
          </w:p>
          <w:p w14:paraId="7E3387AE" w14:textId="77777777" w:rsidR="00C15DBA" w:rsidRPr="00A8683D" w:rsidRDefault="00C15DBA" w:rsidP="00A52101">
            <w:pPr>
              <w:pStyle w:val="Lentelssraas"/>
            </w:pPr>
            <w:r w:rsidRPr="00A8683D">
              <w:t xml:space="preserve">Išlaidų tinkamumo terminas iki - parenkama iš kalendoriaus. </w:t>
            </w:r>
          </w:p>
          <w:p w14:paraId="19E92635" w14:textId="77777777" w:rsidR="00C15DBA" w:rsidRPr="00A8683D" w:rsidRDefault="00C15DBA" w:rsidP="00A52101">
            <w:pPr>
              <w:pStyle w:val="Lentelssraas"/>
            </w:pPr>
            <w:r w:rsidRPr="00A8683D">
              <w:t xml:space="preserve">Išlaidų apmokėjimo terminas nuo - parenkama iš kalendoriaus. </w:t>
            </w:r>
          </w:p>
          <w:p w14:paraId="206B8CCF" w14:textId="77777777" w:rsidR="00C15DBA" w:rsidRPr="00A8683D" w:rsidRDefault="00C15DBA" w:rsidP="00A52101">
            <w:pPr>
              <w:pStyle w:val="Lentelssraas"/>
            </w:pPr>
            <w:r w:rsidRPr="00A8683D">
              <w:t xml:space="preserve">Išlaidų apmokėjimo terminas iki - parenkama iš kalendoriaus. </w:t>
            </w:r>
          </w:p>
          <w:p w14:paraId="59059499" w14:textId="77777777" w:rsidR="00AA7247" w:rsidRPr="00A8683D" w:rsidRDefault="00AA7247" w:rsidP="00A52101">
            <w:pPr>
              <w:pStyle w:val="Lentelssraas"/>
            </w:pPr>
            <w:r w:rsidRPr="00A8683D">
              <w:t xml:space="preserve">Programos biudžetas, ES lėšos, Eur – įvedama skaitinė reikšmė. </w:t>
            </w:r>
          </w:p>
          <w:p w14:paraId="4622A2A6" w14:textId="77777777" w:rsidR="00AA7247" w:rsidRPr="00A8683D" w:rsidRDefault="00AA7247" w:rsidP="00A52101">
            <w:pPr>
              <w:pStyle w:val="Lentelssraas"/>
            </w:pPr>
            <w:r w:rsidRPr="00A8683D">
              <w:t xml:space="preserve">Programos biudžetas, BF lėšos, Eur – įvedama skaitinė reikšmė. </w:t>
            </w:r>
          </w:p>
          <w:p w14:paraId="39C697D1" w14:textId="77777777" w:rsidR="00AA7247" w:rsidRPr="00A8683D" w:rsidRDefault="00AA7247" w:rsidP="00A52101">
            <w:pPr>
              <w:pStyle w:val="Lentelssraas"/>
            </w:pPr>
            <w:r w:rsidRPr="00A8683D">
              <w:t xml:space="preserve">Programos biudžetas, Iš viso, Eur – įvedama skaitinė reikšmė. </w:t>
            </w:r>
          </w:p>
          <w:p w14:paraId="12BAFAC8" w14:textId="77777777" w:rsidR="00AA7247" w:rsidRPr="00A8683D" w:rsidRDefault="00AA7247" w:rsidP="00A52101">
            <w:pPr>
              <w:pStyle w:val="Lentelssraas"/>
            </w:pPr>
            <w:r w:rsidRPr="00A8683D">
              <w:t xml:space="preserve">Specialioji tranzito schema, ES lėšos, Eur – įvedama skaitinė reikšmė. </w:t>
            </w:r>
          </w:p>
          <w:p w14:paraId="2A337392" w14:textId="77777777" w:rsidR="00AA7247" w:rsidRPr="00A8683D" w:rsidRDefault="00AA7247" w:rsidP="00A52101">
            <w:pPr>
              <w:pStyle w:val="Lentelssraas"/>
            </w:pPr>
            <w:r w:rsidRPr="00A8683D">
              <w:t xml:space="preserve">Specialioji tranzito schema, BF lėšos, Eur – įvedama skaitinė reikšmė. </w:t>
            </w:r>
          </w:p>
          <w:p w14:paraId="12E56243" w14:textId="77777777" w:rsidR="00AA7247" w:rsidRPr="00A8683D" w:rsidRDefault="00AA7247" w:rsidP="00A52101">
            <w:pPr>
              <w:pStyle w:val="Lentelssraas"/>
            </w:pPr>
            <w:r w:rsidRPr="00A8683D">
              <w:t xml:space="preserve">Specialioji tranzito schema, Iš viso, Eur – įvedama skaitinė reikšmė. </w:t>
            </w:r>
          </w:p>
          <w:p w14:paraId="04F75CFD" w14:textId="77777777" w:rsidR="00AA7247" w:rsidRPr="00A8683D" w:rsidRDefault="00AA7247" w:rsidP="00A52101">
            <w:pPr>
              <w:pStyle w:val="Lentelssraas"/>
            </w:pPr>
            <w:r w:rsidRPr="00A8683D">
              <w:t xml:space="preserve">Programos biudžetas be Specialiosios tranzito schemos, ES lėšos, Eur – įvedama skaitinė reikšmė. </w:t>
            </w:r>
          </w:p>
          <w:p w14:paraId="20B715AD" w14:textId="77777777" w:rsidR="00AA7247" w:rsidRPr="00A8683D" w:rsidRDefault="00AA7247" w:rsidP="00A52101">
            <w:pPr>
              <w:pStyle w:val="Lentelssraas"/>
            </w:pPr>
            <w:r w:rsidRPr="00A8683D">
              <w:t xml:space="preserve">Programos biudžetas be Specialiosios tranzito schemos, BF lėšos, Eur – įvedama skaitinė reikšmė. </w:t>
            </w:r>
          </w:p>
          <w:p w14:paraId="2AC7576E" w14:textId="77777777" w:rsidR="00A52101" w:rsidRPr="00A8683D" w:rsidRDefault="00AA7247" w:rsidP="00A52101">
            <w:pPr>
              <w:pStyle w:val="Lentelssraas"/>
            </w:pPr>
            <w:r w:rsidRPr="00A8683D">
              <w:t xml:space="preserve">Programos biudžetas be Specialiosios tranzito schemos, Iš viso, Eur - įvedama skaitinė reikšmė. </w:t>
            </w:r>
          </w:p>
          <w:p w14:paraId="3C71D8AC" w14:textId="77777777" w:rsidR="00AA7247" w:rsidRPr="003E6AD6" w:rsidRDefault="00AA7247" w:rsidP="00361E06">
            <w:pPr>
              <w:pStyle w:val="normalbold0"/>
              <w:rPr>
                <w:b w:val="0"/>
                <w:bCs/>
                <w:lang w:val="lt-LT"/>
              </w:rPr>
            </w:pPr>
            <w:r w:rsidRPr="003E6AD6">
              <w:rPr>
                <w:i/>
                <w:lang w:val="lt-LT"/>
              </w:rPr>
              <w:t>Pastaba: žvaigždute * pažymėti laukai yra privalomi.</w:t>
            </w:r>
          </w:p>
        </w:tc>
      </w:tr>
      <w:tr w:rsidR="00AA7247" w:rsidRPr="00A8683D" w14:paraId="77813663" w14:textId="77777777" w:rsidTr="00BB4CBC">
        <w:trPr>
          <w:tblHeader/>
        </w:trPr>
        <w:tc>
          <w:tcPr>
            <w:tcW w:w="5000" w:type="pct"/>
            <w:tcBorders>
              <w:right w:val="single" w:sz="4" w:space="0" w:color="BFBFBF" w:themeColor="background1" w:themeShade="BF"/>
            </w:tcBorders>
            <w:shd w:val="clear" w:color="auto" w:fill="BEE3A5"/>
            <w:vAlign w:val="center"/>
          </w:tcPr>
          <w:p w14:paraId="5F73C609" w14:textId="77777777" w:rsidR="00AA7247" w:rsidRPr="00A8683D" w:rsidRDefault="00AA7247" w:rsidP="00BB4CBC">
            <w:pPr>
              <w:ind w:firstLine="0"/>
              <w:rPr>
                <w:b/>
                <w:bCs/>
              </w:rPr>
            </w:pPr>
            <w:r w:rsidRPr="00A8683D">
              <w:rPr>
                <w:b/>
                <w:bCs/>
              </w:rPr>
              <w:t>Mygtukai</w:t>
            </w:r>
          </w:p>
        </w:tc>
      </w:tr>
      <w:tr w:rsidR="00361E06" w:rsidRPr="00A8683D" w14:paraId="2D8E5B22" w14:textId="77777777" w:rsidTr="00361E06">
        <w:trPr>
          <w:tblHeader/>
        </w:trPr>
        <w:tc>
          <w:tcPr>
            <w:tcW w:w="5000" w:type="pct"/>
            <w:tcBorders>
              <w:right w:val="single" w:sz="4" w:space="0" w:color="BFBFBF" w:themeColor="background1" w:themeShade="BF"/>
            </w:tcBorders>
            <w:shd w:val="clear" w:color="auto" w:fill="auto"/>
            <w:vAlign w:val="center"/>
          </w:tcPr>
          <w:p w14:paraId="33105C1E" w14:textId="77777777" w:rsidR="00361E06" w:rsidRPr="00A8683D" w:rsidRDefault="00361E06" w:rsidP="00A52101">
            <w:pPr>
              <w:pStyle w:val="Lentelssraas"/>
            </w:pPr>
            <w:r w:rsidRPr="00A8683D">
              <w:t>Redaguoti</w:t>
            </w:r>
          </w:p>
          <w:p w14:paraId="15AAB0F6" w14:textId="77777777" w:rsidR="00361E06" w:rsidRPr="00A8683D" w:rsidRDefault="00361E06" w:rsidP="00A52101">
            <w:pPr>
              <w:pStyle w:val="Lentelssraas"/>
            </w:pPr>
            <w:r w:rsidRPr="00A8683D">
              <w:t>Išsaugoti</w:t>
            </w:r>
          </w:p>
          <w:p w14:paraId="50537A79" w14:textId="77777777" w:rsidR="00361E06" w:rsidRPr="00A8683D" w:rsidRDefault="00361E06" w:rsidP="00A52101">
            <w:pPr>
              <w:pStyle w:val="Lentelssraas"/>
            </w:pPr>
            <w:r w:rsidRPr="00A8683D">
              <w:t>Atšaukti</w:t>
            </w:r>
          </w:p>
        </w:tc>
      </w:tr>
      <w:tr w:rsidR="00361E06" w:rsidRPr="00A8683D" w14:paraId="5E28DE95" w14:textId="77777777" w:rsidTr="00BB4CBC">
        <w:trPr>
          <w:tblHeader/>
        </w:trPr>
        <w:tc>
          <w:tcPr>
            <w:tcW w:w="5000" w:type="pct"/>
            <w:tcBorders>
              <w:right w:val="single" w:sz="4" w:space="0" w:color="BFBFBF" w:themeColor="background1" w:themeShade="BF"/>
            </w:tcBorders>
            <w:shd w:val="clear" w:color="auto" w:fill="BEE3A5"/>
            <w:vAlign w:val="center"/>
          </w:tcPr>
          <w:p w14:paraId="494B05C3" w14:textId="77777777" w:rsidR="00361E06" w:rsidRPr="00A8683D" w:rsidRDefault="003D22DA" w:rsidP="00BB4CBC">
            <w:pPr>
              <w:ind w:firstLine="0"/>
              <w:rPr>
                <w:b/>
                <w:bCs/>
              </w:rPr>
            </w:pPr>
            <w:r w:rsidRPr="00A8683D">
              <w:rPr>
                <w:b/>
                <w:bCs/>
              </w:rPr>
              <w:t>Naudotojai</w:t>
            </w:r>
          </w:p>
        </w:tc>
      </w:tr>
      <w:tr w:rsidR="00AA7247" w:rsidRPr="00A8683D" w14:paraId="6E24A5EC" w14:textId="77777777" w:rsidTr="00BB4CBC">
        <w:tc>
          <w:tcPr>
            <w:tcW w:w="5000" w:type="pct"/>
            <w:tcBorders>
              <w:right w:val="single" w:sz="4" w:space="0" w:color="BFBFBF" w:themeColor="background1" w:themeShade="BF"/>
            </w:tcBorders>
            <w:shd w:val="clear" w:color="auto" w:fill="auto"/>
          </w:tcPr>
          <w:p w14:paraId="60EFE4AD" w14:textId="77777777" w:rsidR="00AA7247" w:rsidRPr="003E6AD6" w:rsidRDefault="003D22DA" w:rsidP="003D22DA">
            <w:pPr>
              <w:pStyle w:val="normalbold0"/>
              <w:ind w:left="720" w:hanging="360"/>
              <w:rPr>
                <w:b w:val="0"/>
                <w:bCs/>
                <w:lang w:val="lt-LT"/>
              </w:rPr>
            </w:pPr>
            <w:r w:rsidRPr="003E6AD6">
              <w:rPr>
                <w:b w:val="0"/>
                <w:bCs/>
                <w:lang w:val="lt-LT"/>
              </w:rPr>
              <w:t xml:space="preserve">Langas matomas tik </w:t>
            </w:r>
            <w:r w:rsidR="00125723" w:rsidRPr="003E6AD6">
              <w:rPr>
                <w:b w:val="0"/>
                <w:bCs/>
                <w:lang w:val="lt-LT"/>
              </w:rPr>
              <w:t>VSFSVVP</w:t>
            </w:r>
            <w:r w:rsidRPr="003E6AD6">
              <w:rPr>
                <w:b w:val="0"/>
                <w:bCs/>
                <w:lang w:val="lt-LT"/>
              </w:rPr>
              <w:t xml:space="preserve"> IS naudotojui</w:t>
            </w:r>
          </w:p>
        </w:tc>
      </w:tr>
    </w:tbl>
    <w:p w14:paraId="0EFE5037" w14:textId="77777777" w:rsidR="00AA7247" w:rsidRPr="00A8683D" w:rsidRDefault="00AA7247" w:rsidP="00AA7247"/>
    <w:p w14:paraId="4D57FCA9" w14:textId="77777777" w:rsidR="009A0163" w:rsidRPr="00A8683D" w:rsidRDefault="009A0163" w:rsidP="00DF40CE">
      <w:pPr>
        <w:pStyle w:val="Heading4"/>
      </w:pPr>
      <w:bookmarkStart w:id="756" w:name="_Toc159222231"/>
      <w:r w:rsidRPr="00A8683D">
        <w:lastRenderedPageBreak/>
        <w:t>Pasiūlymai programos rengimui</w:t>
      </w:r>
      <w:bookmarkEnd w:id="756"/>
    </w:p>
    <w:p w14:paraId="4384BF74" w14:textId="77777777" w:rsidR="00633DF9" w:rsidRPr="00A8683D" w:rsidRDefault="00633DF9" w:rsidP="00633DF9">
      <w:pPr>
        <w:keepNext/>
        <w:ind w:firstLine="0"/>
      </w:pPr>
    </w:p>
    <w:p w14:paraId="56B199BC" w14:textId="77777777" w:rsidR="005E540A" w:rsidRPr="00A8683D" w:rsidRDefault="005E540A" w:rsidP="00633DF9">
      <w:pPr>
        <w:keepNext/>
        <w:ind w:firstLine="0"/>
      </w:pPr>
      <w:r w:rsidRPr="00A8683D">
        <w:rPr>
          <w:noProof/>
        </w:rPr>
        <w:drawing>
          <wp:inline distT="0" distB="0" distL="0" distR="0" wp14:anchorId="2CF74BB2" wp14:editId="5BA5F8BA">
            <wp:extent cx="6300470" cy="2759710"/>
            <wp:effectExtent l="0" t="0" r="5080" b="2540"/>
            <wp:docPr id="137" name="Picture 137"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descr="Graphical user interface&#10;&#10;Description automatically generated with low confidence"/>
                    <pic:cNvPicPr/>
                  </pic:nvPicPr>
                  <pic:blipFill>
                    <a:blip r:embed="rId51"/>
                    <a:stretch>
                      <a:fillRect/>
                    </a:stretch>
                  </pic:blipFill>
                  <pic:spPr>
                    <a:xfrm>
                      <a:off x="0" y="0"/>
                      <a:ext cx="6300470" cy="2759710"/>
                    </a:xfrm>
                    <a:prstGeom prst="rect">
                      <a:avLst/>
                    </a:prstGeom>
                  </pic:spPr>
                </pic:pic>
              </a:graphicData>
            </a:graphic>
          </wp:inline>
        </w:drawing>
      </w:r>
    </w:p>
    <w:p w14:paraId="76639DE8" w14:textId="77777777" w:rsidR="00035415" w:rsidRPr="00A8683D" w:rsidRDefault="00633DF9" w:rsidP="00633DF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6</w:t>
        </w:r>
      </w:fldSimple>
      <w:r w:rsidRPr="00A8683D">
        <w:rPr>
          <w:noProof/>
        </w:rPr>
        <w:t xml:space="preserve"> Pasiūlymų programos rengimui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633DF9" w:rsidRPr="00A8683D" w14:paraId="31DC8063" w14:textId="77777777" w:rsidTr="00BB4CBC">
        <w:trPr>
          <w:tblHeader/>
        </w:trPr>
        <w:tc>
          <w:tcPr>
            <w:tcW w:w="5000" w:type="pct"/>
            <w:tcBorders>
              <w:right w:val="single" w:sz="4" w:space="0" w:color="BFBFBF" w:themeColor="background1" w:themeShade="BF"/>
            </w:tcBorders>
            <w:shd w:val="clear" w:color="auto" w:fill="BEE3A5"/>
            <w:vAlign w:val="center"/>
          </w:tcPr>
          <w:p w14:paraId="66ADBA99" w14:textId="77777777" w:rsidR="00633DF9" w:rsidRPr="00A8683D" w:rsidRDefault="00633DF9" w:rsidP="00BB4CBC">
            <w:pPr>
              <w:ind w:firstLine="0"/>
              <w:rPr>
                <w:b/>
                <w:bCs/>
              </w:rPr>
            </w:pPr>
            <w:r w:rsidRPr="00A8683D">
              <w:rPr>
                <w:b/>
                <w:bCs/>
              </w:rPr>
              <w:t>Laukai</w:t>
            </w:r>
          </w:p>
        </w:tc>
      </w:tr>
      <w:tr w:rsidR="00633DF9" w:rsidRPr="00A8683D" w14:paraId="62A9889C" w14:textId="77777777" w:rsidTr="00BB4CBC">
        <w:trPr>
          <w:tblHeader/>
        </w:trPr>
        <w:tc>
          <w:tcPr>
            <w:tcW w:w="5000" w:type="pct"/>
            <w:tcBorders>
              <w:right w:val="single" w:sz="4" w:space="0" w:color="BFBFBF" w:themeColor="background1" w:themeShade="BF"/>
            </w:tcBorders>
            <w:shd w:val="clear" w:color="auto" w:fill="auto"/>
            <w:vAlign w:val="center"/>
          </w:tcPr>
          <w:p w14:paraId="733612A7" w14:textId="77777777" w:rsidR="00633DF9" w:rsidRPr="00A8683D" w:rsidRDefault="00815F5D" w:rsidP="00A52101">
            <w:pPr>
              <w:pStyle w:val="Lentelssraas"/>
            </w:pPr>
            <w:r w:rsidRPr="00A8683D">
              <w:t>Pareiškėjas</w:t>
            </w:r>
            <w:r w:rsidR="00633DF9" w:rsidRPr="00A8683D">
              <w:t xml:space="preserve"> </w:t>
            </w:r>
            <w:r w:rsidR="002C3BC2" w:rsidRPr="00A8683D">
              <w:t>–</w:t>
            </w:r>
            <w:r w:rsidR="00633DF9" w:rsidRPr="00A8683D">
              <w:t xml:space="preserve"> </w:t>
            </w:r>
            <w:r w:rsidR="002C3BC2" w:rsidRPr="00A8683D">
              <w:t>pasiūlymą pateikusio pareiškėjo pavadinimas</w:t>
            </w:r>
            <w:r w:rsidR="00633DF9" w:rsidRPr="00A8683D">
              <w:t>.</w:t>
            </w:r>
          </w:p>
          <w:p w14:paraId="7C7695D0" w14:textId="77777777" w:rsidR="006A394A" w:rsidRPr="00A8683D" w:rsidRDefault="006A394A" w:rsidP="00A52101">
            <w:pPr>
              <w:pStyle w:val="Lentelssraas"/>
            </w:pPr>
            <w:r w:rsidRPr="00A8683D">
              <w:t xml:space="preserve">Versija – pasiūlymo versijos numeris. </w:t>
            </w:r>
          </w:p>
          <w:p w14:paraId="6C5E4438" w14:textId="77777777" w:rsidR="006A394A" w:rsidRPr="00A8683D" w:rsidRDefault="006A394A" w:rsidP="00A52101">
            <w:pPr>
              <w:pStyle w:val="Lentelssraas"/>
            </w:pPr>
            <w:r w:rsidRPr="00A8683D">
              <w:t xml:space="preserve">Būsena – pasiūlymo būsena. </w:t>
            </w:r>
          </w:p>
          <w:p w14:paraId="776C1BB1" w14:textId="77777777" w:rsidR="006A394A" w:rsidRPr="00A8683D" w:rsidRDefault="006A394A">
            <w:pPr>
              <w:pStyle w:val="Lentelssraas"/>
            </w:pPr>
            <w:r w:rsidRPr="00A8683D">
              <w:t xml:space="preserve">Pateikimo data – data, kai buvo pateikta pasiūlymo versija. </w:t>
            </w:r>
          </w:p>
          <w:p w14:paraId="096F3F2E" w14:textId="77777777" w:rsidR="006A394A" w:rsidRPr="00A8683D" w:rsidRDefault="006A394A" w:rsidP="00A52101">
            <w:pPr>
              <w:pStyle w:val="Lentelssraas"/>
            </w:pPr>
            <w:r w:rsidRPr="00A8683D">
              <w:t xml:space="preserve">Naudotojas – paskutinis pasiūlymą koregavęs naudotojas. </w:t>
            </w:r>
          </w:p>
          <w:p w14:paraId="0BD76E27" w14:textId="77777777" w:rsidR="006A394A" w:rsidRPr="00A8683D" w:rsidRDefault="006A394A" w:rsidP="00A52101">
            <w:pPr>
              <w:pStyle w:val="Lentelssraas"/>
            </w:pPr>
            <w:r w:rsidRPr="00A8683D">
              <w:t>Pastabos – pasiūlymo pastabos.</w:t>
            </w:r>
          </w:p>
        </w:tc>
      </w:tr>
      <w:tr w:rsidR="00633DF9" w:rsidRPr="00A8683D" w14:paraId="7451A041" w14:textId="77777777" w:rsidTr="00BB4CBC">
        <w:trPr>
          <w:tblHeader/>
        </w:trPr>
        <w:tc>
          <w:tcPr>
            <w:tcW w:w="5000" w:type="pct"/>
            <w:tcBorders>
              <w:right w:val="single" w:sz="4" w:space="0" w:color="BFBFBF" w:themeColor="background1" w:themeShade="BF"/>
            </w:tcBorders>
            <w:shd w:val="clear" w:color="auto" w:fill="BEE3A5"/>
            <w:vAlign w:val="center"/>
          </w:tcPr>
          <w:p w14:paraId="1CEABC97" w14:textId="77777777" w:rsidR="00633DF9" w:rsidRPr="00A8683D" w:rsidRDefault="00450C12" w:rsidP="00BB4CBC">
            <w:pPr>
              <w:ind w:firstLine="0"/>
              <w:rPr>
                <w:b/>
                <w:bCs/>
              </w:rPr>
            </w:pPr>
            <w:r w:rsidRPr="00A8683D">
              <w:rPr>
                <w:b/>
                <w:bCs/>
              </w:rPr>
              <w:t>Filtras</w:t>
            </w:r>
          </w:p>
        </w:tc>
      </w:tr>
      <w:tr w:rsidR="00450C12" w:rsidRPr="00A8683D" w14:paraId="0342D97D" w14:textId="77777777" w:rsidTr="00450C12">
        <w:trPr>
          <w:tblHeader/>
        </w:trPr>
        <w:tc>
          <w:tcPr>
            <w:tcW w:w="5000" w:type="pct"/>
            <w:tcBorders>
              <w:right w:val="single" w:sz="4" w:space="0" w:color="BFBFBF" w:themeColor="background1" w:themeShade="BF"/>
            </w:tcBorders>
            <w:shd w:val="clear" w:color="auto" w:fill="auto"/>
            <w:vAlign w:val="center"/>
          </w:tcPr>
          <w:p w14:paraId="7A7DCEAD" w14:textId="77777777" w:rsidR="00450C12" w:rsidRPr="00A8683D" w:rsidRDefault="00450C12" w:rsidP="00A52101">
            <w:pPr>
              <w:pStyle w:val="Lentelssraas"/>
            </w:pPr>
            <w:r w:rsidRPr="00A8683D">
              <w:t>Pareiškėjas</w:t>
            </w:r>
          </w:p>
          <w:p w14:paraId="476EC6CC" w14:textId="77777777" w:rsidR="00450C12" w:rsidRPr="00A8683D" w:rsidRDefault="00450C12" w:rsidP="00A52101">
            <w:pPr>
              <w:pStyle w:val="Lentelssraas"/>
            </w:pPr>
            <w:r w:rsidRPr="00A8683D">
              <w:t>Naudotojas</w:t>
            </w:r>
          </w:p>
          <w:p w14:paraId="7FCD5500" w14:textId="77777777" w:rsidR="00450C12" w:rsidRPr="00A8683D" w:rsidRDefault="00450C12" w:rsidP="00A52101">
            <w:pPr>
              <w:pStyle w:val="Lentelssraas"/>
            </w:pPr>
            <w:r w:rsidRPr="00A8683D">
              <w:t>Būsena</w:t>
            </w:r>
          </w:p>
        </w:tc>
      </w:tr>
      <w:tr w:rsidR="00450C12" w:rsidRPr="00A8683D" w14:paraId="711227F7" w14:textId="77777777" w:rsidTr="00BB4CBC">
        <w:trPr>
          <w:tblHeader/>
        </w:trPr>
        <w:tc>
          <w:tcPr>
            <w:tcW w:w="5000" w:type="pct"/>
            <w:tcBorders>
              <w:right w:val="single" w:sz="4" w:space="0" w:color="BFBFBF" w:themeColor="background1" w:themeShade="BF"/>
            </w:tcBorders>
            <w:shd w:val="clear" w:color="auto" w:fill="BEE3A5"/>
            <w:vAlign w:val="center"/>
          </w:tcPr>
          <w:p w14:paraId="369E46E2" w14:textId="77777777" w:rsidR="00450C12" w:rsidRPr="00A8683D" w:rsidRDefault="00450C12" w:rsidP="00BB4CBC">
            <w:pPr>
              <w:ind w:firstLine="0"/>
              <w:rPr>
                <w:b/>
                <w:bCs/>
              </w:rPr>
            </w:pPr>
            <w:r w:rsidRPr="00A8683D">
              <w:rPr>
                <w:b/>
                <w:bCs/>
              </w:rPr>
              <w:t>Mygtukai</w:t>
            </w:r>
          </w:p>
        </w:tc>
      </w:tr>
      <w:tr w:rsidR="00633DF9" w:rsidRPr="00A8683D" w14:paraId="338424AA" w14:textId="77777777" w:rsidTr="00BB4CBC">
        <w:trPr>
          <w:tblHeader/>
        </w:trPr>
        <w:tc>
          <w:tcPr>
            <w:tcW w:w="5000" w:type="pct"/>
            <w:tcBorders>
              <w:right w:val="single" w:sz="4" w:space="0" w:color="BFBFBF" w:themeColor="background1" w:themeShade="BF"/>
            </w:tcBorders>
            <w:shd w:val="clear" w:color="auto" w:fill="auto"/>
            <w:vAlign w:val="center"/>
          </w:tcPr>
          <w:p w14:paraId="609413BB" w14:textId="77777777" w:rsidR="00633DF9" w:rsidRPr="00A8683D" w:rsidRDefault="00450C12" w:rsidP="00A52101">
            <w:pPr>
              <w:pStyle w:val="Lentelssraas"/>
            </w:pPr>
            <w:r w:rsidRPr="00A8683D">
              <w:t>Registruoti naują</w:t>
            </w:r>
          </w:p>
          <w:p w14:paraId="2BC5E771" w14:textId="77777777" w:rsidR="00633DF9" w:rsidRPr="00A8683D" w:rsidRDefault="00450C12" w:rsidP="00A52101">
            <w:pPr>
              <w:pStyle w:val="Lentelssraas"/>
            </w:pPr>
            <w:r w:rsidRPr="00A8683D">
              <w:t>Redaguoti</w:t>
            </w:r>
          </w:p>
          <w:p w14:paraId="624CB337" w14:textId="77777777" w:rsidR="00633DF9" w:rsidRPr="00A8683D" w:rsidRDefault="00450C12" w:rsidP="00A52101">
            <w:pPr>
              <w:pStyle w:val="Lentelssraas"/>
            </w:pPr>
            <w:r w:rsidRPr="00A8683D">
              <w:t>Trinti</w:t>
            </w:r>
          </w:p>
        </w:tc>
      </w:tr>
      <w:tr w:rsidR="00633DF9" w:rsidRPr="00A8683D" w14:paraId="05740D3B" w14:textId="77777777" w:rsidTr="00BB4CBC">
        <w:trPr>
          <w:tblHeader/>
        </w:trPr>
        <w:tc>
          <w:tcPr>
            <w:tcW w:w="5000" w:type="pct"/>
            <w:tcBorders>
              <w:right w:val="single" w:sz="4" w:space="0" w:color="BFBFBF" w:themeColor="background1" w:themeShade="BF"/>
            </w:tcBorders>
            <w:shd w:val="clear" w:color="auto" w:fill="BEE3A5"/>
            <w:vAlign w:val="center"/>
          </w:tcPr>
          <w:p w14:paraId="6F7F65DF" w14:textId="77777777" w:rsidR="00633DF9" w:rsidRPr="00A8683D" w:rsidRDefault="003D22DA" w:rsidP="00BB4CBC">
            <w:pPr>
              <w:ind w:firstLine="0"/>
              <w:rPr>
                <w:b/>
                <w:bCs/>
              </w:rPr>
            </w:pPr>
            <w:r w:rsidRPr="00A8683D">
              <w:rPr>
                <w:b/>
                <w:bCs/>
              </w:rPr>
              <w:t>Naudotojai</w:t>
            </w:r>
          </w:p>
        </w:tc>
      </w:tr>
      <w:tr w:rsidR="00633DF9" w:rsidRPr="00A8683D" w14:paraId="4FDC74CB" w14:textId="77777777" w:rsidTr="00BB4CBC">
        <w:tc>
          <w:tcPr>
            <w:tcW w:w="5000" w:type="pct"/>
            <w:tcBorders>
              <w:right w:val="single" w:sz="4" w:space="0" w:color="BFBFBF" w:themeColor="background1" w:themeShade="BF"/>
            </w:tcBorders>
            <w:shd w:val="clear" w:color="auto" w:fill="auto"/>
          </w:tcPr>
          <w:p w14:paraId="502C5597" w14:textId="77777777" w:rsidR="00633DF9" w:rsidRPr="003E6AD6" w:rsidRDefault="003D22DA" w:rsidP="003D22DA">
            <w:pPr>
              <w:pStyle w:val="normalbold0"/>
              <w:ind w:left="720" w:hanging="360"/>
              <w:rPr>
                <w:b w:val="0"/>
                <w:bCs/>
                <w:lang w:val="lt-LT"/>
              </w:rPr>
            </w:pPr>
            <w:r w:rsidRPr="003E6AD6">
              <w:rPr>
                <w:b w:val="0"/>
                <w:bCs/>
                <w:lang w:val="lt-LT"/>
              </w:rPr>
              <w:t xml:space="preserve">Langas matomas tik </w:t>
            </w:r>
            <w:r w:rsidR="00125723" w:rsidRPr="003E6AD6">
              <w:rPr>
                <w:b w:val="0"/>
                <w:bCs/>
                <w:lang w:val="lt-LT"/>
              </w:rPr>
              <w:t>VSFSVVP</w:t>
            </w:r>
            <w:r w:rsidRPr="003E6AD6">
              <w:rPr>
                <w:b w:val="0"/>
                <w:bCs/>
                <w:lang w:val="lt-LT"/>
              </w:rPr>
              <w:t xml:space="preserve"> IS naudotojui</w:t>
            </w:r>
          </w:p>
        </w:tc>
      </w:tr>
    </w:tbl>
    <w:p w14:paraId="57798203" w14:textId="77777777" w:rsidR="00633DF9" w:rsidRPr="00A8683D" w:rsidRDefault="007D1914" w:rsidP="00DF40CE">
      <w:pPr>
        <w:pStyle w:val="Heading4"/>
      </w:pPr>
      <w:bookmarkStart w:id="757" w:name="_Toc159222232"/>
      <w:r w:rsidRPr="00A8683D">
        <w:lastRenderedPageBreak/>
        <w:t>DMS pasiūlymų programos rengimui sąrašas</w:t>
      </w:r>
      <w:bookmarkEnd w:id="757"/>
    </w:p>
    <w:p w14:paraId="6B7D8700" w14:textId="77777777" w:rsidR="007D1914" w:rsidRPr="00A8683D" w:rsidRDefault="00392833" w:rsidP="007D1914">
      <w:pPr>
        <w:keepNext/>
        <w:ind w:firstLine="0"/>
      </w:pPr>
      <w:r w:rsidRPr="00A8683D">
        <w:rPr>
          <w:noProof/>
          <w:lang w:eastAsia="lt-LT"/>
        </w:rPr>
        <w:drawing>
          <wp:inline distT="0" distB="0" distL="0" distR="0" wp14:anchorId="7EDAA2FC" wp14:editId="44F8FCB6">
            <wp:extent cx="6300470" cy="2105025"/>
            <wp:effectExtent l="0" t="0" r="508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300470" cy="2105025"/>
                    </a:xfrm>
                    <a:prstGeom prst="rect">
                      <a:avLst/>
                    </a:prstGeom>
                  </pic:spPr>
                </pic:pic>
              </a:graphicData>
            </a:graphic>
          </wp:inline>
        </w:drawing>
      </w:r>
    </w:p>
    <w:p w14:paraId="49B10A01" w14:textId="77777777" w:rsidR="004C2B9F" w:rsidRPr="00A8683D" w:rsidRDefault="004C2B9F" w:rsidP="007D1914">
      <w:pPr>
        <w:keepNext/>
        <w:ind w:firstLine="0"/>
      </w:pPr>
      <w:r w:rsidRPr="00A8683D">
        <w:rPr>
          <w:noProof/>
        </w:rPr>
        <w:drawing>
          <wp:inline distT="0" distB="0" distL="0" distR="0" wp14:anchorId="20941C5C" wp14:editId="536AFFBE">
            <wp:extent cx="6300470" cy="2226310"/>
            <wp:effectExtent l="0" t="0" r="5080" b="2540"/>
            <wp:docPr id="138" name="Picture 13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descr="Graphical user interface, application&#10;&#10;Description automatically generated"/>
                    <pic:cNvPicPr/>
                  </pic:nvPicPr>
                  <pic:blipFill>
                    <a:blip r:embed="rId53"/>
                    <a:stretch>
                      <a:fillRect/>
                    </a:stretch>
                  </pic:blipFill>
                  <pic:spPr>
                    <a:xfrm>
                      <a:off x="0" y="0"/>
                      <a:ext cx="6300470" cy="2226310"/>
                    </a:xfrm>
                    <a:prstGeom prst="rect">
                      <a:avLst/>
                    </a:prstGeom>
                  </pic:spPr>
                </pic:pic>
              </a:graphicData>
            </a:graphic>
          </wp:inline>
        </w:drawing>
      </w:r>
    </w:p>
    <w:p w14:paraId="27D99DB5" w14:textId="77777777" w:rsidR="007D1914" w:rsidRPr="00A8683D" w:rsidRDefault="007D1914" w:rsidP="007D1914">
      <w:pPr>
        <w:jc w:val="center"/>
      </w:pPr>
      <w:r w:rsidRPr="00A8683D">
        <w:t xml:space="preserve">pav. </w:t>
      </w:r>
      <w:fldSimple w:instr=" STYLEREF 1 \s ">
        <w:r w:rsidR="000E53E0">
          <w:rPr>
            <w:noProof/>
          </w:rPr>
          <w:t>3</w:t>
        </w:r>
      </w:fldSimple>
      <w:r w:rsidR="00215C96">
        <w:t>.</w:t>
      </w:r>
      <w:fldSimple w:instr=" SEQ pav. \* ARABIC \s 1 ">
        <w:r w:rsidR="000E53E0">
          <w:rPr>
            <w:noProof/>
          </w:rPr>
          <w:t>7</w:t>
        </w:r>
      </w:fldSimple>
      <w:r w:rsidRPr="00A8683D">
        <w:t xml:space="preserve"> DMS Pasiūlymai programos rengimui</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D1914" w:rsidRPr="00A8683D" w14:paraId="7CC07A42" w14:textId="77777777" w:rsidTr="00780B5F">
        <w:trPr>
          <w:tblHeader/>
        </w:trPr>
        <w:tc>
          <w:tcPr>
            <w:tcW w:w="5000" w:type="pct"/>
            <w:tcBorders>
              <w:right w:val="single" w:sz="4" w:space="0" w:color="BFBFBF" w:themeColor="background1" w:themeShade="BF"/>
            </w:tcBorders>
            <w:shd w:val="clear" w:color="auto" w:fill="BEE3A5"/>
            <w:vAlign w:val="center"/>
          </w:tcPr>
          <w:p w14:paraId="6283FE52" w14:textId="77777777" w:rsidR="007D1914" w:rsidRPr="00A8683D" w:rsidRDefault="007D1914" w:rsidP="00780B5F">
            <w:pPr>
              <w:ind w:firstLine="0"/>
              <w:rPr>
                <w:b/>
                <w:bCs/>
              </w:rPr>
            </w:pPr>
            <w:r w:rsidRPr="00A8683D">
              <w:rPr>
                <w:b/>
                <w:bCs/>
              </w:rPr>
              <w:t>Laukai</w:t>
            </w:r>
          </w:p>
        </w:tc>
      </w:tr>
      <w:tr w:rsidR="007D1914" w:rsidRPr="00A8683D" w14:paraId="3156A31D" w14:textId="77777777" w:rsidTr="00780B5F">
        <w:trPr>
          <w:tblHeader/>
        </w:trPr>
        <w:tc>
          <w:tcPr>
            <w:tcW w:w="5000" w:type="pct"/>
            <w:tcBorders>
              <w:right w:val="single" w:sz="4" w:space="0" w:color="BFBFBF" w:themeColor="background1" w:themeShade="BF"/>
            </w:tcBorders>
            <w:shd w:val="clear" w:color="auto" w:fill="auto"/>
            <w:vAlign w:val="center"/>
          </w:tcPr>
          <w:p w14:paraId="7F1F3A72" w14:textId="77777777" w:rsidR="007D1914" w:rsidRPr="00A8683D" w:rsidRDefault="007D1914" w:rsidP="00A52101">
            <w:pPr>
              <w:pStyle w:val="Lentelssraas"/>
            </w:pPr>
            <w:r w:rsidRPr="00A8683D">
              <w:t>Programa - programos pavadinimas.</w:t>
            </w:r>
          </w:p>
          <w:p w14:paraId="6C122D02" w14:textId="77777777" w:rsidR="007D1914" w:rsidRPr="00A8683D" w:rsidRDefault="007D1914" w:rsidP="00A52101">
            <w:pPr>
              <w:pStyle w:val="Lentelssraas"/>
            </w:pPr>
            <w:r w:rsidRPr="00A8683D">
              <w:t xml:space="preserve">Versija </w:t>
            </w:r>
            <w:r w:rsidR="006A394A" w:rsidRPr="00A8683D">
              <w:t>–</w:t>
            </w:r>
            <w:r w:rsidRPr="00A8683D">
              <w:t xml:space="preserve"> </w:t>
            </w:r>
            <w:r w:rsidR="006A394A" w:rsidRPr="00A8683D">
              <w:t>pasiūlymo versijos numeris</w:t>
            </w:r>
            <w:r w:rsidRPr="00A8683D">
              <w:t xml:space="preserve">. </w:t>
            </w:r>
          </w:p>
          <w:p w14:paraId="1055A0D6" w14:textId="77777777" w:rsidR="007D1914" w:rsidRPr="00A8683D" w:rsidRDefault="007D1914" w:rsidP="00A52101">
            <w:pPr>
              <w:pStyle w:val="Lentelssraas"/>
            </w:pPr>
            <w:r w:rsidRPr="00A8683D">
              <w:t xml:space="preserve">Būsena </w:t>
            </w:r>
            <w:r w:rsidR="006A394A" w:rsidRPr="00A8683D">
              <w:t>–</w:t>
            </w:r>
            <w:r w:rsidRPr="00A8683D">
              <w:t xml:space="preserve"> </w:t>
            </w:r>
            <w:r w:rsidR="006A394A" w:rsidRPr="00A8683D">
              <w:t>pasiūlymo būsena</w:t>
            </w:r>
            <w:r w:rsidRPr="00A8683D">
              <w:t xml:space="preserve">. </w:t>
            </w:r>
          </w:p>
          <w:p w14:paraId="4007F601" w14:textId="77777777" w:rsidR="007D1914" w:rsidRPr="00A8683D" w:rsidRDefault="007D1914" w:rsidP="00A52101">
            <w:pPr>
              <w:pStyle w:val="Lentelssraas"/>
            </w:pPr>
            <w:r w:rsidRPr="00A8683D">
              <w:t xml:space="preserve">Pateikimo data </w:t>
            </w:r>
            <w:r w:rsidR="006A394A" w:rsidRPr="00A8683D">
              <w:t>–</w:t>
            </w:r>
            <w:r w:rsidRPr="00A8683D">
              <w:t xml:space="preserve"> </w:t>
            </w:r>
            <w:r w:rsidR="006A394A" w:rsidRPr="00A8683D">
              <w:t>data, kai buvo pateikta pasiūlymo versija</w:t>
            </w:r>
            <w:r w:rsidRPr="00A8683D">
              <w:t xml:space="preserve">. </w:t>
            </w:r>
          </w:p>
          <w:p w14:paraId="0C754A0D" w14:textId="77777777" w:rsidR="007D1914" w:rsidRPr="00A8683D" w:rsidRDefault="007D1914" w:rsidP="00A52101">
            <w:pPr>
              <w:pStyle w:val="Lentelssraas"/>
            </w:pPr>
            <w:r w:rsidRPr="00A8683D">
              <w:t xml:space="preserve">Naudotojas – </w:t>
            </w:r>
            <w:r w:rsidR="006A394A" w:rsidRPr="00A8683D">
              <w:t>paskutinis pasiūlymą koregavęs naudotojas</w:t>
            </w:r>
            <w:r w:rsidRPr="00A8683D">
              <w:t xml:space="preserve">. </w:t>
            </w:r>
          </w:p>
          <w:p w14:paraId="0AA6855B" w14:textId="77777777" w:rsidR="007D1914" w:rsidRPr="00A8683D" w:rsidRDefault="007D1914" w:rsidP="00A52101">
            <w:pPr>
              <w:pStyle w:val="Lentelssraas"/>
            </w:pPr>
            <w:r w:rsidRPr="00A8683D">
              <w:t xml:space="preserve">Pastabos – </w:t>
            </w:r>
            <w:r w:rsidR="006A394A" w:rsidRPr="00A8683D">
              <w:t>pasiūlymo pastabos</w:t>
            </w:r>
            <w:r w:rsidRPr="00A8683D">
              <w:t xml:space="preserve">. </w:t>
            </w:r>
          </w:p>
        </w:tc>
      </w:tr>
      <w:tr w:rsidR="007D1914" w:rsidRPr="00A8683D" w14:paraId="4E8AD4E4" w14:textId="77777777" w:rsidTr="00780B5F">
        <w:trPr>
          <w:tblHeader/>
        </w:trPr>
        <w:tc>
          <w:tcPr>
            <w:tcW w:w="5000" w:type="pct"/>
            <w:tcBorders>
              <w:right w:val="single" w:sz="4" w:space="0" w:color="BFBFBF" w:themeColor="background1" w:themeShade="BF"/>
            </w:tcBorders>
            <w:shd w:val="clear" w:color="auto" w:fill="BEE3A5"/>
            <w:vAlign w:val="center"/>
          </w:tcPr>
          <w:p w14:paraId="63BC6C12" w14:textId="77777777" w:rsidR="007D1914" w:rsidRPr="00A8683D" w:rsidRDefault="007D1914" w:rsidP="00780B5F">
            <w:pPr>
              <w:ind w:firstLine="0"/>
              <w:rPr>
                <w:b/>
                <w:bCs/>
              </w:rPr>
            </w:pPr>
            <w:r w:rsidRPr="00A8683D">
              <w:rPr>
                <w:b/>
                <w:bCs/>
              </w:rPr>
              <w:t>Mygtukai</w:t>
            </w:r>
          </w:p>
        </w:tc>
      </w:tr>
      <w:tr w:rsidR="007D1914" w:rsidRPr="00A8683D" w14:paraId="3DCD6B83" w14:textId="77777777" w:rsidTr="00780B5F">
        <w:trPr>
          <w:tblHeader/>
        </w:trPr>
        <w:tc>
          <w:tcPr>
            <w:tcW w:w="5000" w:type="pct"/>
            <w:tcBorders>
              <w:right w:val="single" w:sz="4" w:space="0" w:color="BFBFBF" w:themeColor="background1" w:themeShade="BF"/>
            </w:tcBorders>
            <w:shd w:val="clear" w:color="auto" w:fill="auto"/>
            <w:vAlign w:val="center"/>
          </w:tcPr>
          <w:p w14:paraId="3F160D50" w14:textId="77777777" w:rsidR="007D1914" w:rsidRPr="00A8683D" w:rsidRDefault="007D1914" w:rsidP="00A52101">
            <w:pPr>
              <w:pStyle w:val="Lentelssraas"/>
            </w:pPr>
            <w:r w:rsidRPr="00A8683D">
              <w:t>Registruoti naują</w:t>
            </w:r>
          </w:p>
          <w:p w14:paraId="4C0991C6" w14:textId="77777777" w:rsidR="007D1914" w:rsidRPr="00A8683D" w:rsidRDefault="007D1914" w:rsidP="00A52101">
            <w:pPr>
              <w:pStyle w:val="Lentelssraas"/>
            </w:pPr>
            <w:r w:rsidRPr="00A8683D">
              <w:t>Redaguoti</w:t>
            </w:r>
          </w:p>
          <w:p w14:paraId="262A3F5C" w14:textId="77777777" w:rsidR="007D1914" w:rsidRPr="00A8683D" w:rsidRDefault="007D1914" w:rsidP="00A52101">
            <w:pPr>
              <w:pStyle w:val="Lentelssraas"/>
            </w:pPr>
            <w:r w:rsidRPr="00A8683D">
              <w:t>Trinti</w:t>
            </w:r>
          </w:p>
        </w:tc>
      </w:tr>
      <w:tr w:rsidR="007D1914" w:rsidRPr="00A8683D" w14:paraId="4B1DC383" w14:textId="77777777" w:rsidTr="00780B5F">
        <w:trPr>
          <w:tblHeader/>
        </w:trPr>
        <w:tc>
          <w:tcPr>
            <w:tcW w:w="5000" w:type="pct"/>
            <w:tcBorders>
              <w:right w:val="single" w:sz="4" w:space="0" w:color="BFBFBF" w:themeColor="background1" w:themeShade="BF"/>
            </w:tcBorders>
            <w:shd w:val="clear" w:color="auto" w:fill="BEE3A5"/>
            <w:vAlign w:val="center"/>
          </w:tcPr>
          <w:p w14:paraId="0CA2582F" w14:textId="77777777" w:rsidR="007D1914" w:rsidRPr="00A8683D" w:rsidRDefault="007D1914" w:rsidP="00780B5F">
            <w:pPr>
              <w:ind w:firstLine="0"/>
              <w:rPr>
                <w:b/>
                <w:bCs/>
              </w:rPr>
            </w:pPr>
            <w:r w:rsidRPr="00A8683D">
              <w:rPr>
                <w:b/>
                <w:bCs/>
              </w:rPr>
              <w:t>Naudotojai</w:t>
            </w:r>
          </w:p>
        </w:tc>
      </w:tr>
      <w:tr w:rsidR="007D1914" w:rsidRPr="00A8683D" w14:paraId="39B789AB" w14:textId="77777777" w:rsidTr="00780B5F">
        <w:tc>
          <w:tcPr>
            <w:tcW w:w="5000" w:type="pct"/>
            <w:tcBorders>
              <w:right w:val="single" w:sz="4" w:space="0" w:color="BFBFBF" w:themeColor="background1" w:themeShade="BF"/>
            </w:tcBorders>
            <w:shd w:val="clear" w:color="auto" w:fill="auto"/>
          </w:tcPr>
          <w:p w14:paraId="4FE25A85" w14:textId="77777777" w:rsidR="007D1914" w:rsidRPr="003E6AD6" w:rsidRDefault="007D1914" w:rsidP="00780B5F">
            <w:pPr>
              <w:pStyle w:val="normalbold0"/>
              <w:ind w:left="720" w:hanging="360"/>
              <w:rPr>
                <w:b w:val="0"/>
                <w:bCs/>
                <w:lang w:val="lt-LT"/>
              </w:rPr>
            </w:pPr>
            <w:r w:rsidRPr="003E6AD6">
              <w:rPr>
                <w:b w:val="0"/>
                <w:bCs/>
                <w:lang w:val="lt-LT"/>
              </w:rPr>
              <w:t xml:space="preserve">Langas matomas tik </w:t>
            </w:r>
            <w:r w:rsidR="006A394A" w:rsidRPr="003E6AD6">
              <w:rPr>
                <w:b w:val="0"/>
                <w:bCs/>
                <w:lang w:val="lt-LT"/>
              </w:rPr>
              <w:t>DMS</w:t>
            </w:r>
            <w:r w:rsidRPr="003E6AD6">
              <w:rPr>
                <w:b w:val="0"/>
                <w:bCs/>
                <w:lang w:val="lt-LT"/>
              </w:rPr>
              <w:t xml:space="preserve"> naudotojui</w:t>
            </w:r>
          </w:p>
        </w:tc>
      </w:tr>
    </w:tbl>
    <w:p w14:paraId="5129276F" w14:textId="77777777" w:rsidR="007D1914" w:rsidRPr="00A8683D" w:rsidRDefault="007D1914" w:rsidP="007D1914"/>
    <w:p w14:paraId="32DA9DA6" w14:textId="77777777" w:rsidR="002B06A4" w:rsidRPr="00A8683D" w:rsidRDefault="002B06A4" w:rsidP="00DF40CE">
      <w:pPr>
        <w:pStyle w:val="Heading4"/>
      </w:pPr>
      <w:bookmarkStart w:id="758" w:name="_Toc159222233"/>
      <w:r w:rsidRPr="00A8683D">
        <w:t>Pasiūlymas VSF programos rengimui</w:t>
      </w:r>
      <w:bookmarkEnd w:id="758"/>
    </w:p>
    <w:p w14:paraId="07DEB85C" w14:textId="77777777" w:rsidR="00AA2B63" w:rsidRPr="00A8683D" w:rsidRDefault="00AA2B63" w:rsidP="003E6AD6">
      <w:pPr>
        <w:pStyle w:val="BodyText"/>
      </w:pPr>
    </w:p>
    <w:p w14:paraId="065346BD" w14:textId="77777777" w:rsidR="00CE69D4" w:rsidRPr="00A8683D" w:rsidRDefault="00C25DF2" w:rsidP="00CE69D4">
      <w:pPr>
        <w:ind w:firstLine="0"/>
      </w:pPr>
      <w:r w:rsidRPr="00A8683D">
        <w:rPr>
          <w:noProof/>
        </w:rPr>
        <w:lastRenderedPageBreak/>
        <w:drawing>
          <wp:inline distT="0" distB="0" distL="0" distR="0" wp14:anchorId="1C00EECB" wp14:editId="1CF7806C">
            <wp:extent cx="5479473" cy="4358395"/>
            <wp:effectExtent l="0" t="0" r="6985" b="4445"/>
            <wp:docPr id="139" name="Picture 13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descr="Graphical user interface, text, application, email&#10;&#10;Description automatically generated"/>
                    <pic:cNvPicPr/>
                  </pic:nvPicPr>
                  <pic:blipFill>
                    <a:blip r:embed="rId54"/>
                    <a:stretch>
                      <a:fillRect/>
                    </a:stretch>
                  </pic:blipFill>
                  <pic:spPr>
                    <a:xfrm>
                      <a:off x="0" y="0"/>
                      <a:ext cx="5481805" cy="4360250"/>
                    </a:xfrm>
                    <a:prstGeom prst="rect">
                      <a:avLst/>
                    </a:prstGeom>
                  </pic:spPr>
                </pic:pic>
              </a:graphicData>
            </a:graphic>
          </wp:inline>
        </w:drawing>
      </w:r>
      <w:r w:rsidR="001F42E2" w:rsidRPr="00A8683D">
        <w:rPr>
          <w:noProof/>
        </w:rPr>
        <w:drawing>
          <wp:inline distT="0" distB="0" distL="0" distR="0" wp14:anchorId="331E5750" wp14:editId="64C52D8B">
            <wp:extent cx="5444686" cy="4197928"/>
            <wp:effectExtent l="0" t="0" r="3810" b="0"/>
            <wp:docPr id="140" name="Picture 14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Graphical user interface, text, application, email&#10;&#10;Description automatically generated"/>
                    <pic:cNvPicPr/>
                  </pic:nvPicPr>
                  <pic:blipFill>
                    <a:blip r:embed="rId55"/>
                    <a:stretch>
                      <a:fillRect/>
                    </a:stretch>
                  </pic:blipFill>
                  <pic:spPr>
                    <a:xfrm>
                      <a:off x="0" y="0"/>
                      <a:ext cx="5449758" cy="4201839"/>
                    </a:xfrm>
                    <a:prstGeom prst="rect">
                      <a:avLst/>
                    </a:prstGeom>
                  </pic:spPr>
                </pic:pic>
              </a:graphicData>
            </a:graphic>
          </wp:inline>
        </w:drawing>
      </w:r>
      <w:r w:rsidR="003D0EB3" w:rsidRPr="00A8683D">
        <w:rPr>
          <w:noProof/>
        </w:rPr>
        <w:lastRenderedPageBreak/>
        <w:drawing>
          <wp:inline distT="0" distB="0" distL="0" distR="0" wp14:anchorId="59BE133B" wp14:editId="042DF0AB">
            <wp:extent cx="5493328" cy="2101760"/>
            <wp:effectExtent l="0" t="0" r="0" b="0"/>
            <wp:docPr id="141" name="Picture 14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Graphical user interface, text, application&#10;&#10;Description automatically generated"/>
                    <pic:cNvPicPr/>
                  </pic:nvPicPr>
                  <pic:blipFill>
                    <a:blip r:embed="rId56"/>
                    <a:stretch>
                      <a:fillRect/>
                    </a:stretch>
                  </pic:blipFill>
                  <pic:spPr>
                    <a:xfrm>
                      <a:off x="0" y="0"/>
                      <a:ext cx="5516138" cy="2110487"/>
                    </a:xfrm>
                    <a:prstGeom prst="rect">
                      <a:avLst/>
                    </a:prstGeom>
                  </pic:spPr>
                </pic:pic>
              </a:graphicData>
            </a:graphic>
          </wp:inline>
        </w:drawing>
      </w:r>
    </w:p>
    <w:p w14:paraId="43CD85AB" w14:textId="77777777" w:rsidR="00BD77CF" w:rsidRPr="00A8683D" w:rsidRDefault="00BD77CF" w:rsidP="00CE69D4">
      <w:pPr>
        <w:ind w:firstLine="0"/>
      </w:pPr>
      <w:r w:rsidRPr="00A8683D">
        <w:rPr>
          <w:noProof/>
        </w:rPr>
        <w:drawing>
          <wp:inline distT="0" distB="0" distL="0" distR="0" wp14:anchorId="6DBD54B2" wp14:editId="22FB34BC">
            <wp:extent cx="6300470" cy="3109595"/>
            <wp:effectExtent l="0" t="0" r="5080" b="0"/>
            <wp:docPr id="142" name="Picture 14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descr="A picture containing graphical user interface&#10;&#10;Description automatically generated"/>
                    <pic:cNvPicPr/>
                  </pic:nvPicPr>
                  <pic:blipFill>
                    <a:blip r:embed="rId57"/>
                    <a:stretch>
                      <a:fillRect/>
                    </a:stretch>
                  </pic:blipFill>
                  <pic:spPr>
                    <a:xfrm>
                      <a:off x="0" y="0"/>
                      <a:ext cx="6300470" cy="3109595"/>
                    </a:xfrm>
                    <a:prstGeom prst="rect">
                      <a:avLst/>
                    </a:prstGeom>
                  </pic:spPr>
                </pic:pic>
              </a:graphicData>
            </a:graphic>
          </wp:inline>
        </w:drawing>
      </w:r>
    </w:p>
    <w:p w14:paraId="3E8DD620" w14:textId="77777777" w:rsidR="00CA6C45" w:rsidRPr="00A8683D" w:rsidRDefault="00CA6C45" w:rsidP="00CE69D4">
      <w:pPr>
        <w:ind w:firstLine="0"/>
      </w:pPr>
      <w:r w:rsidRPr="00A8683D">
        <w:rPr>
          <w:noProof/>
        </w:rPr>
        <w:drawing>
          <wp:inline distT="0" distB="0" distL="0" distR="0" wp14:anchorId="2C097FED" wp14:editId="1E65547C">
            <wp:extent cx="6300470" cy="1400175"/>
            <wp:effectExtent l="0" t="0" r="5080" b="9525"/>
            <wp:docPr id="143" name="Picture 14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descr="Graphical user interface, application&#10;&#10;Description automatically generated"/>
                    <pic:cNvPicPr/>
                  </pic:nvPicPr>
                  <pic:blipFill>
                    <a:blip r:embed="rId58"/>
                    <a:stretch>
                      <a:fillRect/>
                    </a:stretch>
                  </pic:blipFill>
                  <pic:spPr>
                    <a:xfrm>
                      <a:off x="0" y="0"/>
                      <a:ext cx="6300470" cy="1400175"/>
                    </a:xfrm>
                    <a:prstGeom prst="rect">
                      <a:avLst/>
                    </a:prstGeom>
                  </pic:spPr>
                </pic:pic>
              </a:graphicData>
            </a:graphic>
          </wp:inline>
        </w:drawing>
      </w:r>
    </w:p>
    <w:p w14:paraId="625C5DC5" w14:textId="77777777" w:rsidR="00C73E80" w:rsidRPr="00A8683D" w:rsidRDefault="00C73E80" w:rsidP="00CE69D4">
      <w:pPr>
        <w:ind w:firstLine="0"/>
      </w:pPr>
      <w:r w:rsidRPr="00A8683D">
        <w:rPr>
          <w:noProof/>
        </w:rPr>
        <w:drawing>
          <wp:inline distT="0" distB="0" distL="0" distR="0" wp14:anchorId="1E4E28CC" wp14:editId="449BACEB">
            <wp:extent cx="6300470" cy="1575435"/>
            <wp:effectExtent l="0" t="0" r="5080" b="5715"/>
            <wp:docPr id="144" name="Picture 14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descr="Graphical user interface, application&#10;&#10;Description automatically generated"/>
                    <pic:cNvPicPr/>
                  </pic:nvPicPr>
                  <pic:blipFill>
                    <a:blip r:embed="rId59"/>
                    <a:stretch>
                      <a:fillRect/>
                    </a:stretch>
                  </pic:blipFill>
                  <pic:spPr>
                    <a:xfrm>
                      <a:off x="0" y="0"/>
                      <a:ext cx="6300470" cy="1575435"/>
                    </a:xfrm>
                    <a:prstGeom prst="rect">
                      <a:avLst/>
                    </a:prstGeom>
                  </pic:spPr>
                </pic:pic>
              </a:graphicData>
            </a:graphic>
          </wp:inline>
        </w:drawing>
      </w:r>
    </w:p>
    <w:p w14:paraId="0C8627BC" w14:textId="77777777" w:rsidR="008F6C7F" w:rsidRPr="00A8683D" w:rsidRDefault="008F6C7F" w:rsidP="008F6C7F">
      <w:pPr>
        <w:keepNext/>
        <w:ind w:firstLine="0"/>
      </w:pPr>
    </w:p>
    <w:p w14:paraId="11AF109F" w14:textId="77777777" w:rsidR="00CE69D4" w:rsidRPr="00A8683D" w:rsidRDefault="008F6C7F" w:rsidP="008F6C7F">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8</w:t>
        </w:r>
      </w:fldSimple>
      <w:r w:rsidRPr="00A8683D">
        <w:rPr>
          <w:noProof/>
        </w:rPr>
        <w:t xml:space="preserve"> Pasiūlymas VSF programos rengimui</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646CE4" w:rsidRPr="00A8683D" w14:paraId="746673CE" w14:textId="77777777" w:rsidTr="4560C70B">
        <w:tc>
          <w:tcPr>
            <w:tcW w:w="5000" w:type="pct"/>
            <w:tcBorders>
              <w:right w:val="single" w:sz="4" w:space="0" w:color="BFBFBF" w:themeColor="background1" w:themeShade="BF"/>
            </w:tcBorders>
            <w:shd w:val="clear" w:color="auto" w:fill="BEE3A5"/>
            <w:vAlign w:val="center"/>
          </w:tcPr>
          <w:p w14:paraId="041D5585" w14:textId="77777777" w:rsidR="00646CE4" w:rsidRPr="00A8683D" w:rsidRDefault="00646CE4" w:rsidP="00CB0A31">
            <w:pPr>
              <w:ind w:firstLine="0"/>
            </w:pPr>
            <w:r w:rsidRPr="00A8683D">
              <w:rPr>
                <w:b/>
                <w:bCs/>
              </w:rPr>
              <w:t>Laukai</w:t>
            </w:r>
          </w:p>
        </w:tc>
      </w:tr>
      <w:tr w:rsidR="00646CE4" w:rsidRPr="00A8683D" w14:paraId="7478C23B" w14:textId="77777777" w:rsidTr="4560C70B">
        <w:tc>
          <w:tcPr>
            <w:tcW w:w="5000" w:type="pct"/>
            <w:tcBorders>
              <w:right w:val="single" w:sz="4" w:space="0" w:color="BFBFBF" w:themeColor="background1" w:themeShade="BF"/>
            </w:tcBorders>
            <w:shd w:val="clear" w:color="auto" w:fill="auto"/>
            <w:vAlign w:val="center"/>
          </w:tcPr>
          <w:p w14:paraId="19759149" w14:textId="77777777" w:rsidR="00777C6D" w:rsidRPr="003E6AD6" w:rsidRDefault="001038F0" w:rsidP="00CD2336">
            <w:pPr>
              <w:pStyle w:val="normalbold0"/>
              <w:rPr>
                <w:b w:val="0"/>
                <w:bCs/>
                <w:lang w:val="lt-LT"/>
              </w:rPr>
            </w:pPr>
            <w:r w:rsidRPr="003E6AD6">
              <w:rPr>
                <w:b w:val="0"/>
                <w:bCs/>
                <w:lang w:val="lt-LT"/>
              </w:rPr>
              <w:lastRenderedPageBreak/>
              <w:t xml:space="preserve">VSF PROGRAMOS STRATEGIJA: PAGRINDINIAI IŠŠŪKIAI IR POLITINĖS PRIEMONĖS – įvedama informacija. </w:t>
            </w:r>
          </w:p>
          <w:p w14:paraId="4E536347" w14:textId="77777777" w:rsidR="004F2061" w:rsidRPr="00A8683D" w:rsidRDefault="004F2061" w:rsidP="004F2061">
            <w:pPr>
              <w:pStyle w:val="Lentelssraas"/>
            </w:pPr>
            <w:r w:rsidRPr="00A8683D">
              <w:t xml:space="preserve">Būsena </w:t>
            </w:r>
            <w:r w:rsidRPr="003E6AD6">
              <w:t xml:space="preserve">– </w:t>
            </w:r>
            <w:r w:rsidRPr="00A8683D">
              <w:t>pasirenkama būsenos reikšmė redagavimo metu.</w:t>
            </w:r>
          </w:p>
          <w:p w14:paraId="701478C0" w14:textId="77777777" w:rsidR="001038F0" w:rsidRPr="00A8683D" w:rsidRDefault="75D73915" w:rsidP="00987679">
            <w:pPr>
              <w:pStyle w:val="Lentelssraas"/>
            </w:pPr>
            <w:r>
              <w:t>KT1 aprašymas – įvedamas aprašymas.</w:t>
            </w:r>
          </w:p>
          <w:p w14:paraId="5C695569" w14:textId="77777777" w:rsidR="001038F0" w:rsidRPr="00A8683D" w:rsidRDefault="75D73915" w:rsidP="00987679">
            <w:pPr>
              <w:pStyle w:val="Lentelssraas"/>
            </w:pPr>
            <w:r>
              <w:t>Veiklos parama pagal KT1 – įvedama informacija.</w:t>
            </w:r>
          </w:p>
          <w:p w14:paraId="4FFE7A21" w14:textId="77777777" w:rsidR="001038F0" w:rsidRPr="00A8683D" w:rsidRDefault="75D73915" w:rsidP="00987679">
            <w:pPr>
              <w:pStyle w:val="Lentelssraas"/>
            </w:pPr>
            <w:r>
              <w:t>KT1 finansavimo prioritetai pagal EK programos rengimo gaires – įvedama informacija.</w:t>
            </w:r>
          </w:p>
          <w:p w14:paraId="70A02DC9" w14:textId="77777777" w:rsidR="001038F0" w:rsidRPr="00A8683D" w:rsidRDefault="75D73915" w:rsidP="00987679">
            <w:pPr>
              <w:pStyle w:val="Lentelssraas"/>
            </w:pPr>
            <w:r>
              <w:t>KT2 aprašymas – įvedamas aprašymas.</w:t>
            </w:r>
          </w:p>
          <w:p w14:paraId="4C096424" w14:textId="77777777" w:rsidR="001038F0" w:rsidRPr="00A8683D" w:rsidRDefault="75D73915" w:rsidP="00987679">
            <w:pPr>
              <w:pStyle w:val="Lentelssraas"/>
            </w:pPr>
            <w:r>
              <w:t xml:space="preserve">Veiklos parama pagal KT2 - įvedama informacija. </w:t>
            </w:r>
          </w:p>
          <w:p w14:paraId="1F53971E" w14:textId="77777777" w:rsidR="001038F0" w:rsidRPr="00A8683D" w:rsidRDefault="75D73915" w:rsidP="00987679">
            <w:pPr>
              <w:pStyle w:val="Lentelssraas"/>
            </w:pPr>
            <w:r>
              <w:t>KT2 finansavimo prioritetai pagal EK programos rengimo gaires - įvedama informacija.</w:t>
            </w:r>
          </w:p>
          <w:p w14:paraId="64D90BCC" w14:textId="77777777" w:rsidR="001038F0" w:rsidRPr="00A8683D" w:rsidRDefault="75D73915" w:rsidP="00987679">
            <w:pPr>
              <w:pStyle w:val="Lentelssraas"/>
            </w:pPr>
            <w:r>
              <w:t>KT3 aprašymas – įvedamas aprašymas.</w:t>
            </w:r>
          </w:p>
          <w:p w14:paraId="75A69042" w14:textId="77777777" w:rsidR="001038F0" w:rsidRPr="00A8683D" w:rsidRDefault="75D73915" w:rsidP="00987679">
            <w:pPr>
              <w:pStyle w:val="Lentelssraas"/>
            </w:pPr>
            <w:r>
              <w:t>Veiklos parama pagal KT3 - įvedama informacija.</w:t>
            </w:r>
          </w:p>
          <w:p w14:paraId="11F93D8C" w14:textId="77777777" w:rsidR="001038F0" w:rsidRPr="00A8683D" w:rsidRDefault="001038F0" w:rsidP="00987679">
            <w:pPr>
              <w:pStyle w:val="Lentelssraas"/>
            </w:pPr>
            <w:r w:rsidRPr="00A8683D">
              <w:t>KT3 finansavimo prioritetai pagal EK programos rengimo gaires - įvedama informacija.</w:t>
            </w:r>
          </w:p>
          <w:p w14:paraId="21BAEA38" w14:textId="77777777" w:rsidR="006D6AF4" w:rsidRPr="00A8683D" w:rsidRDefault="1F0FE423" w:rsidP="006D6AF4">
            <w:pPr>
              <w:pStyle w:val="Lentelssraas"/>
            </w:pPr>
            <w:r>
              <w:t>Pastabos – įvedamos pastabos.</w:t>
            </w:r>
          </w:p>
          <w:p w14:paraId="1AB82F54" w14:textId="77777777" w:rsidR="001038F0" w:rsidRPr="003E6AD6" w:rsidRDefault="001038F0" w:rsidP="00D0310E">
            <w:pPr>
              <w:pStyle w:val="normalbold0"/>
              <w:ind w:left="360"/>
              <w:rPr>
                <w:b w:val="0"/>
                <w:bCs/>
                <w:i/>
                <w:iCs/>
                <w:lang w:val="lt-LT"/>
              </w:rPr>
            </w:pPr>
            <w:r w:rsidRPr="003E6AD6">
              <w:rPr>
                <w:b w:val="0"/>
                <w:bCs/>
                <w:i/>
                <w:iCs/>
                <w:lang w:val="lt-LT"/>
              </w:rPr>
              <w:t>Lentelė VSF programos rodikliai „Produkto rodikliai“</w:t>
            </w:r>
          </w:p>
          <w:p w14:paraId="26FC59D9" w14:textId="77777777" w:rsidR="001038F0" w:rsidRPr="00A8683D" w:rsidRDefault="75D73915" w:rsidP="00987679">
            <w:pPr>
              <w:pStyle w:val="Lentelssraas"/>
            </w:pPr>
            <w:r>
              <w:t xml:space="preserve">Konkretaus tikslo Nr. – </w:t>
            </w:r>
            <w:r w:rsidR="5DC18CFC">
              <w:t>įv</w:t>
            </w:r>
            <w:r w:rsidR="62D4BF9C">
              <w:t>edamas konkretaus tikslo numeris.</w:t>
            </w:r>
          </w:p>
          <w:p w14:paraId="3A0F9361" w14:textId="77777777" w:rsidR="001038F0" w:rsidRPr="00A8683D" w:rsidRDefault="75D73915" w:rsidP="00987679">
            <w:pPr>
              <w:pStyle w:val="Lentelssraas"/>
            </w:pPr>
            <w:r>
              <w:t xml:space="preserve">Rodiklio Nr. – </w:t>
            </w:r>
            <w:r w:rsidR="5DC18CFC">
              <w:t>į</w:t>
            </w:r>
            <w:r w:rsidR="2D3FD78F">
              <w:t>vedamas rodiklio numeris</w:t>
            </w:r>
            <w:r>
              <w:t>.</w:t>
            </w:r>
          </w:p>
          <w:p w14:paraId="0295B6E6" w14:textId="77777777" w:rsidR="001038F0" w:rsidRPr="00A8683D" w:rsidRDefault="75D73915" w:rsidP="00987679">
            <w:pPr>
              <w:pStyle w:val="Lentelssraas"/>
            </w:pPr>
            <w:r>
              <w:t xml:space="preserve">Rodiklis – </w:t>
            </w:r>
            <w:r w:rsidR="5DC18CFC">
              <w:t>įvedamas</w:t>
            </w:r>
            <w:r w:rsidR="04CCC0EF">
              <w:t xml:space="preserve"> rodiklio</w:t>
            </w:r>
            <w:r w:rsidR="3C9FB30C">
              <w:t xml:space="preserve"> pavadinimas.</w:t>
            </w:r>
          </w:p>
          <w:p w14:paraId="4496540C" w14:textId="77777777" w:rsidR="001038F0" w:rsidRPr="00A8683D" w:rsidRDefault="001038F0" w:rsidP="00987679">
            <w:pPr>
              <w:pStyle w:val="Lentelssraas"/>
            </w:pPr>
            <w:r w:rsidRPr="00A8683D">
              <w:t xml:space="preserve">Matavimo vienetas – </w:t>
            </w:r>
            <w:r w:rsidR="00A5060F" w:rsidRPr="00A8683D">
              <w:t>pasirenkamas matavimo vienet</w:t>
            </w:r>
            <w:r w:rsidR="003125B1" w:rsidRPr="00A8683D">
              <w:t xml:space="preserve">o </w:t>
            </w:r>
            <w:r w:rsidR="007E404A" w:rsidRPr="00A8683D">
              <w:t>reikšmė</w:t>
            </w:r>
            <w:r w:rsidR="00A5060F" w:rsidRPr="00A8683D">
              <w:t xml:space="preserve"> iš sąrašo {Skaičius; Procentas; Eur}.</w:t>
            </w:r>
          </w:p>
          <w:p w14:paraId="56231692" w14:textId="77777777" w:rsidR="001038F0" w:rsidRPr="00A8683D" w:rsidRDefault="75D73915" w:rsidP="00987679">
            <w:pPr>
              <w:pStyle w:val="Lentelssraas"/>
            </w:pPr>
            <w:r>
              <w:t>Tarpinė reikšmė (2024m.) – įvedama reikšmė.</w:t>
            </w:r>
          </w:p>
          <w:p w14:paraId="1B25B117" w14:textId="77777777" w:rsidR="001038F0" w:rsidRPr="00A8683D" w:rsidRDefault="75D73915" w:rsidP="00987679">
            <w:pPr>
              <w:pStyle w:val="Lentelssraas"/>
            </w:pPr>
            <w:r>
              <w:t>Siektina reikšmė (2029m.) – įvedama reikšmė.</w:t>
            </w:r>
          </w:p>
          <w:p w14:paraId="10076EDD" w14:textId="77777777" w:rsidR="001038F0" w:rsidRPr="00A8683D" w:rsidRDefault="75D73915" w:rsidP="00987679">
            <w:pPr>
              <w:pStyle w:val="Lentelssraas"/>
            </w:pPr>
            <w:r>
              <w:t>Pastabos – įvedamos pastabos.</w:t>
            </w:r>
          </w:p>
          <w:p w14:paraId="0834CDE9" w14:textId="77777777" w:rsidR="001038F0" w:rsidRPr="003E6AD6" w:rsidRDefault="001038F0" w:rsidP="00D0310E">
            <w:pPr>
              <w:pStyle w:val="normalbold0"/>
              <w:ind w:left="360"/>
              <w:rPr>
                <w:b w:val="0"/>
                <w:bCs/>
                <w:i/>
                <w:iCs/>
                <w:lang w:val="lt-LT"/>
              </w:rPr>
            </w:pPr>
            <w:r w:rsidRPr="003E6AD6">
              <w:rPr>
                <w:b w:val="0"/>
                <w:bCs/>
                <w:i/>
                <w:iCs/>
                <w:lang w:val="lt-LT"/>
              </w:rPr>
              <w:t>Lentelė VSF programos rodikliai „Rezultato rodikliai“</w:t>
            </w:r>
          </w:p>
          <w:p w14:paraId="6CCC0AE8" w14:textId="77777777" w:rsidR="005C5309" w:rsidRPr="00A8683D" w:rsidRDefault="005C5309" w:rsidP="005C5309">
            <w:pPr>
              <w:pStyle w:val="Lentelssraas"/>
            </w:pPr>
            <w:r w:rsidRPr="00A8683D">
              <w:t>Konkretaus tikslo Nr. – įvedamas konkretaus tikslo numeris.</w:t>
            </w:r>
          </w:p>
          <w:p w14:paraId="6ACB4703" w14:textId="77777777" w:rsidR="005C5309" w:rsidRPr="00A8683D" w:rsidRDefault="005C5309" w:rsidP="005C5309">
            <w:pPr>
              <w:pStyle w:val="Lentelssraas"/>
            </w:pPr>
            <w:r w:rsidRPr="00A8683D">
              <w:t>Rodiklio Nr. – įvedamas rodiklio numeris.</w:t>
            </w:r>
          </w:p>
          <w:p w14:paraId="13702B1D" w14:textId="77777777" w:rsidR="005C5309" w:rsidRPr="00A8683D" w:rsidRDefault="005C5309" w:rsidP="005C5309">
            <w:pPr>
              <w:pStyle w:val="Lentelssraas"/>
            </w:pPr>
            <w:r w:rsidRPr="00A8683D">
              <w:t>Rodiklis – įvedamas rodiklio pavadinimas.</w:t>
            </w:r>
          </w:p>
          <w:p w14:paraId="5132B619" w14:textId="77777777" w:rsidR="005C5309" w:rsidRPr="00A8683D" w:rsidRDefault="005C5309" w:rsidP="005C5309">
            <w:pPr>
              <w:pStyle w:val="Lentelssraas"/>
            </w:pPr>
            <w:r w:rsidRPr="00A8683D">
              <w:t xml:space="preserve">Matavimo vienetas – pasirenkamas matavimo vieneto </w:t>
            </w:r>
            <w:r w:rsidR="007E404A" w:rsidRPr="00A8683D">
              <w:t>reikšmė</w:t>
            </w:r>
            <w:r w:rsidRPr="00A8683D">
              <w:t xml:space="preserve"> iš sąrašo {Skaičius; Procentas; Eur}.</w:t>
            </w:r>
          </w:p>
          <w:p w14:paraId="2180D0A0" w14:textId="77777777" w:rsidR="005C5309" w:rsidRPr="00A8683D" w:rsidRDefault="005C5309" w:rsidP="005C5309">
            <w:pPr>
              <w:pStyle w:val="Lentelssraas"/>
            </w:pPr>
            <w:r w:rsidRPr="00A8683D">
              <w:t>Ataskaitiniai metai – įvedama data.</w:t>
            </w:r>
          </w:p>
          <w:p w14:paraId="65D0410C" w14:textId="77777777" w:rsidR="001038F0" w:rsidRPr="00A8683D" w:rsidRDefault="75D73915" w:rsidP="00987679">
            <w:pPr>
              <w:pStyle w:val="Lentelssraas"/>
            </w:pPr>
            <w:r>
              <w:t>Pradinė reikšmė (2020m.) – įvedama reikšmė.</w:t>
            </w:r>
          </w:p>
          <w:p w14:paraId="015C48AC" w14:textId="77777777" w:rsidR="001038F0" w:rsidRPr="00A8683D" w:rsidRDefault="75D73915" w:rsidP="00987679">
            <w:pPr>
              <w:pStyle w:val="Lentelssraas"/>
            </w:pPr>
            <w:r>
              <w:t>Siektina reikšmė (2029m.) – įvedama reikšmė.</w:t>
            </w:r>
          </w:p>
          <w:p w14:paraId="4C5CA3C2" w14:textId="77777777" w:rsidR="001038F0" w:rsidRPr="00A8683D" w:rsidRDefault="75D73915" w:rsidP="00987679">
            <w:pPr>
              <w:pStyle w:val="Lentelssraas"/>
            </w:pPr>
            <w:r>
              <w:t>Duomenų šaltinis – įvedama reikšmė.</w:t>
            </w:r>
          </w:p>
          <w:p w14:paraId="190328F0" w14:textId="77777777" w:rsidR="001038F0" w:rsidRPr="00A8683D" w:rsidRDefault="75D73915" w:rsidP="00987679">
            <w:pPr>
              <w:pStyle w:val="Lentelssraas"/>
            </w:pPr>
            <w:r>
              <w:t>Pastabos – įvedamos pastabos.</w:t>
            </w:r>
          </w:p>
          <w:p w14:paraId="29464DDD" w14:textId="77777777" w:rsidR="001038F0" w:rsidRPr="003E6AD6" w:rsidRDefault="001038F0" w:rsidP="00D0310E">
            <w:pPr>
              <w:pStyle w:val="normalbold0"/>
              <w:ind w:left="360"/>
              <w:rPr>
                <w:b w:val="0"/>
                <w:bCs/>
                <w:i/>
                <w:iCs/>
                <w:lang w:val="lt-LT"/>
              </w:rPr>
            </w:pPr>
            <w:r w:rsidRPr="003E6AD6">
              <w:rPr>
                <w:b w:val="0"/>
                <w:bCs/>
                <w:i/>
                <w:iCs/>
                <w:lang w:val="lt-LT"/>
              </w:rPr>
              <w:t>Lentelė „Preliminarus finansavimo planas“</w:t>
            </w:r>
          </w:p>
          <w:p w14:paraId="0925E67D" w14:textId="77777777" w:rsidR="00BB5D83" w:rsidRPr="00A8683D" w:rsidRDefault="000A781F" w:rsidP="00BB5D83">
            <w:pPr>
              <w:pStyle w:val="Lentelssraas"/>
            </w:pPr>
            <w:r w:rsidRPr="00A8683D">
              <w:t>*</w:t>
            </w:r>
            <w:r w:rsidR="00BB5D83" w:rsidRPr="00A8683D">
              <w:t>Konkretaus tikslo Nr. – įvedamas konkretaus tikslo numeris.</w:t>
            </w:r>
          </w:p>
          <w:p w14:paraId="0E07FCAA" w14:textId="77777777" w:rsidR="001038F0" w:rsidRPr="00A8683D" w:rsidRDefault="485441EA" w:rsidP="00987679">
            <w:pPr>
              <w:pStyle w:val="Lentelssraas"/>
            </w:pPr>
            <w:r>
              <w:t>*</w:t>
            </w:r>
            <w:r w:rsidR="006D69B8">
              <w:t>V</w:t>
            </w:r>
            <w:r w:rsidR="75D73915">
              <w:t xml:space="preserve">eiksmo </w:t>
            </w:r>
            <w:r w:rsidR="006D69B8">
              <w:t>arba</w:t>
            </w:r>
            <w:r w:rsidR="75D73915">
              <w:t xml:space="preserve"> veiklos </w:t>
            </w:r>
            <w:r w:rsidR="7A1E6D09">
              <w:t>paramos pavadinimas</w:t>
            </w:r>
            <w:r w:rsidR="75D73915">
              <w:t xml:space="preserve"> – įvedamas </w:t>
            </w:r>
            <w:r w:rsidR="7A1E6D09">
              <w:t>pavadinimas.</w:t>
            </w:r>
          </w:p>
          <w:p w14:paraId="6374C286" w14:textId="77777777" w:rsidR="001038F0" w:rsidRPr="00A8683D" w:rsidRDefault="7D60D0EB" w:rsidP="00987679">
            <w:pPr>
              <w:pStyle w:val="Lentelssraas"/>
            </w:pPr>
            <w:r>
              <w:t>Intervencinio veiksmo rūšies pavadinimas</w:t>
            </w:r>
            <w:r w:rsidR="75D73915">
              <w:t xml:space="preserve"> – </w:t>
            </w:r>
            <w:r w:rsidR="596E3FD4">
              <w:t xml:space="preserve">pasirenkama </w:t>
            </w:r>
            <w:r w:rsidR="3BF0C372">
              <w:t>reikšmė</w:t>
            </w:r>
            <w:r w:rsidR="596E3FD4">
              <w:t xml:space="preserve"> iš sąrašo.</w:t>
            </w:r>
          </w:p>
          <w:p w14:paraId="1157746F" w14:textId="77777777" w:rsidR="001038F0" w:rsidRPr="00A8683D" w:rsidRDefault="75D73915" w:rsidP="00987679">
            <w:pPr>
              <w:pStyle w:val="Lentelssraas"/>
            </w:pPr>
            <w:r>
              <w:t>ES lėšos – įvedama reikšmė.</w:t>
            </w:r>
          </w:p>
          <w:p w14:paraId="631A936C" w14:textId="77777777" w:rsidR="001038F0" w:rsidRPr="00A8683D" w:rsidRDefault="002CF477" w:rsidP="00987679">
            <w:pPr>
              <w:pStyle w:val="Lentelssraas"/>
            </w:pPr>
            <w:r>
              <w:t xml:space="preserve">BF </w:t>
            </w:r>
            <w:r w:rsidR="75D73915">
              <w:t>lėšos – įvedama reikšmė.</w:t>
            </w:r>
          </w:p>
          <w:p w14:paraId="0D9692EB" w14:textId="77777777" w:rsidR="001038F0" w:rsidRPr="00A8683D" w:rsidRDefault="75D73915" w:rsidP="00987679">
            <w:pPr>
              <w:pStyle w:val="Lentelssraas"/>
            </w:pPr>
            <w:r>
              <w:t>Viso – automatiškai apskaičiuojama reikšmė, kurios koreguoti negalima.</w:t>
            </w:r>
          </w:p>
          <w:p w14:paraId="648EFE70" w14:textId="77777777" w:rsidR="001038F0" w:rsidRPr="00A8683D" w:rsidRDefault="75D73915" w:rsidP="00987679">
            <w:pPr>
              <w:pStyle w:val="Lentelssraas"/>
            </w:pPr>
            <w:r>
              <w:t>Iš viso – automatiškai apskaičiuojama reikšmė, kurios koreguoti negalima.</w:t>
            </w:r>
          </w:p>
          <w:p w14:paraId="5CC3E9F3" w14:textId="77777777" w:rsidR="001038F0" w:rsidRPr="003E6AD6" w:rsidRDefault="001038F0" w:rsidP="00D0310E">
            <w:pPr>
              <w:pStyle w:val="normalbold0"/>
              <w:ind w:left="360"/>
              <w:rPr>
                <w:b w:val="0"/>
                <w:bCs/>
                <w:i/>
                <w:iCs/>
                <w:lang w:val="lt-LT"/>
              </w:rPr>
            </w:pPr>
            <w:r w:rsidRPr="003E6AD6">
              <w:rPr>
                <w:b w:val="0"/>
                <w:bCs/>
                <w:i/>
                <w:iCs/>
                <w:lang w:val="lt-LT"/>
              </w:rPr>
              <w:t>Lentelė „Dokumentai“</w:t>
            </w:r>
          </w:p>
          <w:p w14:paraId="62F2F241" w14:textId="77777777" w:rsidR="001038F0" w:rsidRPr="00A8683D" w:rsidRDefault="75D73915" w:rsidP="00987679">
            <w:pPr>
              <w:pStyle w:val="Lentelssraas"/>
            </w:pPr>
            <w:r>
              <w:lastRenderedPageBreak/>
              <w:t>*Dokumento tipas – Iš reikšmių sąrašo pasirenkamas dokumento tipas.</w:t>
            </w:r>
          </w:p>
          <w:p w14:paraId="1D44A5CC" w14:textId="77777777" w:rsidR="001038F0" w:rsidRPr="00A8683D" w:rsidRDefault="75D73915" w:rsidP="00987679">
            <w:pPr>
              <w:pStyle w:val="Lentelssraas"/>
            </w:pPr>
            <w:r>
              <w:t>Data - dokumento data ir laikas. Pildoma automatiškai dokumento registravimo sistemoje data ir laikas, be galimybės pakeisti.</w:t>
            </w:r>
          </w:p>
          <w:p w14:paraId="6D993216" w14:textId="77777777" w:rsidR="001038F0" w:rsidRPr="00A8683D" w:rsidRDefault="75D73915" w:rsidP="00987679">
            <w:pPr>
              <w:pStyle w:val="Lentelssraas"/>
            </w:pPr>
            <w:r>
              <w:t>Pateikimo data ir laikas – data ir laikas, kada buvo pateiktas dokumentas.</w:t>
            </w:r>
          </w:p>
          <w:p w14:paraId="292371ED" w14:textId="77777777" w:rsidR="001038F0" w:rsidRPr="00A8683D" w:rsidRDefault="75D73915" w:rsidP="00987679">
            <w:pPr>
              <w:pStyle w:val="Lentelssraas"/>
            </w:pPr>
            <w:r>
              <w:t>Rinkmenos tipas</w:t>
            </w:r>
          </w:p>
          <w:p w14:paraId="4FD6555B" w14:textId="77777777" w:rsidR="001038F0" w:rsidRPr="00A8683D" w:rsidRDefault="75D73915" w:rsidP="00987679">
            <w:pPr>
              <w:pStyle w:val="Lentelssraas"/>
            </w:pPr>
            <w:r>
              <w:t xml:space="preserve">*Rinkmena - įkeliama rinkmena. </w:t>
            </w:r>
          </w:p>
          <w:p w14:paraId="6C95701A" w14:textId="77777777" w:rsidR="001038F0" w:rsidRPr="00A8683D" w:rsidRDefault="75D73915" w:rsidP="00987679">
            <w:pPr>
              <w:pStyle w:val="Lentelssraas"/>
            </w:pPr>
            <w:r>
              <w:t xml:space="preserve">Naudotojas - dokumentą </w:t>
            </w:r>
            <w:r w:rsidR="6FC537E5">
              <w:t>už</w:t>
            </w:r>
            <w:r>
              <w:t xml:space="preserve">registravęs naudotojas. Pildoma automatiškai dokumento registravimo metu. Be galimybės naudotojui pakeisti.       </w:t>
            </w:r>
          </w:p>
          <w:p w14:paraId="3BFA92CD" w14:textId="77777777" w:rsidR="001038F0" w:rsidRPr="00A8683D" w:rsidRDefault="75D73915" w:rsidP="00987679">
            <w:pPr>
              <w:pStyle w:val="Lentelssraas"/>
            </w:pPr>
            <w:r>
              <w:t xml:space="preserve">Pastaba - įvedama dokumento pastaba. </w:t>
            </w:r>
          </w:p>
          <w:p w14:paraId="16DE97F8" w14:textId="77777777" w:rsidR="00646CE4" w:rsidRPr="003E6AD6" w:rsidRDefault="001038F0" w:rsidP="001038F0">
            <w:pPr>
              <w:pStyle w:val="normalbold0"/>
              <w:rPr>
                <w:lang w:val="lt-LT"/>
              </w:rPr>
            </w:pPr>
            <w:r w:rsidRPr="003E6AD6">
              <w:rPr>
                <w:i/>
                <w:lang w:val="lt-LT"/>
              </w:rPr>
              <w:t>Pastaba: žvaigždute * pažymėti laukai yra privalomi.</w:t>
            </w:r>
          </w:p>
        </w:tc>
      </w:tr>
      <w:tr w:rsidR="00646CE4" w:rsidRPr="00A8683D" w14:paraId="094A9D7B" w14:textId="77777777" w:rsidTr="4560C70B">
        <w:tc>
          <w:tcPr>
            <w:tcW w:w="5000" w:type="pct"/>
            <w:tcBorders>
              <w:right w:val="single" w:sz="4" w:space="0" w:color="BFBFBF" w:themeColor="background1" w:themeShade="BF"/>
            </w:tcBorders>
            <w:shd w:val="clear" w:color="auto" w:fill="BEE3A5"/>
            <w:vAlign w:val="center"/>
          </w:tcPr>
          <w:p w14:paraId="57C05A07" w14:textId="77777777" w:rsidR="00646CE4" w:rsidRPr="00A8683D" w:rsidRDefault="00646CE4" w:rsidP="00BB4CBC">
            <w:pPr>
              <w:ind w:firstLine="0"/>
              <w:rPr>
                <w:b/>
                <w:bCs/>
              </w:rPr>
            </w:pPr>
            <w:r w:rsidRPr="00A8683D">
              <w:rPr>
                <w:b/>
                <w:bCs/>
              </w:rPr>
              <w:lastRenderedPageBreak/>
              <w:t>Mygtukai</w:t>
            </w:r>
          </w:p>
        </w:tc>
      </w:tr>
      <w:tr w:rsidR="00646CE4" w:rsidRPr="00A8683D" w14:paraId="24589452" w14:textId="77777777" w:rsidTr="4560C70B">
        <w:tc>
          <w:tcPr>
            <w:tcW w:w="5000" w:type="pct"/>
            <w:tcBorders>
              <w:right w:val="single" w:sz="4" w:space="0" w:color="BFBFBF" w:themeColor="background1" w:themeShade="BF"/>
            </w:tcBorders>
            <w:shd w:val="clear" w:color="auto" w:fill="auto"/>
            <w:vAlign w:val="center"/>
          </w:tcPr>
          <w:p w14:paraId="0E88307C" w14:textId="77777777" w:rsidR="00646CE4" w:rsidRPr="00A8683D" w:rsidRDefault="40CA13BA" w:rsidP="00987679">
            <w:pPr>
              <w:pStyle w:val="Lentelssraas"/>
            </w:pPr>
            <w:r>
              <w:t>Registruoti naują</w:t>
            </w:r>
          </w:p>
          <w:p w14:paraId="19B8AC63" w14:textId="77777777" w:rsidR="006E6C5F" w:rsidRPr="00A8683D" w:rsidRDefault="40CA13BA" w:rsidP="00987679">
            <w:pPr>
              <w:pStyle w:val="Lentelssraas"/>
            </w:pPr>
            <w:r>
              <w:t>Redaguoti</w:t>
            </w:r>
          </w:p>
          <w:p w14:paraId="5CBA134D" w14:textId="77777777" w:rsidR="006E6C5F" w:rsidRPr="00A8683D" w:rsidRDefault="40CA13BA" w:rsidP="00987679">
            <w:pPr>
              <w:pStyle w:val="Lentelssraas"/>
            </w:pPr>
            <w:r>
              <w:t>Trinti</w:t>
            </w:r>
          </w:p>
          <w:p w14:paraId="698359CC" w14:textId="77777777" w:rsidR="00646CE4" w:rsidRPr="00A8683D" w:rsidRDefault="7E0779AD" w:rsidP="00987679">
            <w:pPr>
              <w:pStyle w:val="Lentelssraas"/>
            </w:pPr>
            <w:r>
              <w:t>Išsaugoti</w:t>
            </w:r>
          </w:p>
          <w:p w14:paraId="6F18C55E" w14:textId="77777777" w:rsidR="00646CE4" w:rsidRPr="00A8683D" w:rsidRDefault="7E0779AD" w:rsidP="00987679">
            <w:pPr>
              <w:pStyle w:val="Lentelssraas"/>
            </w:pPr>
            <w:r>
              <w:t>Atšaukti</w:t>
            </w:r>
          </w:p>
        </w:tc>
      </w:tr>
      <w:tr w:rsidR="00646CE4" w:rsidRPr="00A8683D" w14:paraId="0749342F" w14:textId="77777777" w:rsidTr="4560C70B">
        <w:tc>
          <w:tcPr>
            <w:tcW w:w="5000" w:type="pct"/>
            <w:tcBorders>
              <w:right w:val="single" w:sz="4" w:space="0" w:color="BFBFBF" w:themeColor="background1" w:themeShade="BF"/>
            </w:tcBorders>
            <w:shd w:val="clear" w:color="auto" w:fill="BEE3A5"/>
            <w:vAlign w:val="center"/>
          </w:tcPr>
          <w:p w14:paraId="753EDA4A" w14:textId="77777777" w:rsidR="00646CE4" w:rsidRPr="00A8683D" w:rsidRDefault="00345349" w:rsidP="00BB4CBC">
            <w:pPr>
              <w:ind w:firstLine="0"/>
              <w:rPr>
                <w:b/>
                <w:bCs/>
              </w:rPr>
            </w:pPr>
            <w:r w:rsidRPr="00A8683D">
              <w:rPr>
                <w:b/>
                <w:bCs/>
              </w:rPr>
              <w:t>Naudotojai</w:t>
            </w:r>
          </w:p>
        </w:tc>
      </w:tr>
      <w:tr w:rsidR="00646CE4" w:rsidRPr="00A8683D" w14:paraId="7000C5A6" w14:textId="77777777" w:rsidTr="4560C70B">
        <w:tc>
          <w:tcPr>
            <w:tcW w:w="5000" w:type="pct"/>
            <w:tcBorders>
              <w:right w:val="single" w:sz="4" w:space="0" w:color="BFBFBF" w:themeColor="background1" w:themeShade="BF"/>
            </w:tcBorders>
            <w:shd w:val="clear" w:color="auto" w:fill="auto"/>
          </w:tcPr>
          <w:p w14:paraId="1E63A6C0" w14:textId="77777777" w:rsidR="00646CE4" w:rsidRPr="003E6AD6" w:rsidRDefault="00345349" w:rsidP="00345349">
            <w:pPr>
              <w:pStyle w:val="normalbold0"/>
              <w:ind w:left="720" w:hanging="360"/>
              <w:rPr>
                <w:b w:val="0"/>
                <w:bCs/>
                <w:lang w:val="lt-LT"/>
              </w:rPr>
            </w:pPr>
            <w:r w:rsidRPr="003E6AD6">
              <w:rPr>
                <w:b w:val="0"/>
                <w:bCs/>
                <w:lang w:val="lt-LT"/>
              </w:rPr>
              <w:t xml:space="preserve">Langas matomas </w:t>
            </w:r>
            <w:r w:rsidR="00125723" w:rsidRPr="003E6AD6">
              <w:rPr>
                <w:b w:val="0"/>
                <w:bCs/>
                <w:lang w:val="lt-LT"/>
              </w:rPr>
              <w:t>VSFSVVP</w:t>
            </w:r>
            <w:r w:rsidRPr="003E6AD6">
              <w:rPr>
                <w:b w:val="0"/>
                <w:bCs/>
                <w:lang w:val="lt-LT"/>
              </w:rPr>
              <w:t xml:space="preserve"> IS ir DMS naudotojui</w:t>
            </w:r>
          </w:p>
        </w:tc>
      </w:tr>
    </w:tbl>
    <w:p w14:paraId="68AB7075" w14:textId="77777777" w:rsidR="00646CE4" w:rsidRPr="00A8683D" w:rsidRDefault="00646CE4" w:rsidP="00646CE4"/>
    <w:p w14:paraId="14061BC9" w14:textId="77777777" w:rsidR="002B06A4" w:rsidRPr="00A8683D" w:rsidRDefault="002B06A4" w:rsidP="00DF40CE">
      <w:pPr>
        <w:pStyle w:val="Heading4"/>
      </w:pPr>
      <w:bookmarkStart w:id="759" w:name="_Toc159222234"/>
      <w:r w:rsidRPr="00A8683D">
        <w:lastRenderedPageBreak/>
        <w:t>Pasiūlymas SVVP programos rengimui</w:t>
      </w:r>
      <w:bookmarkEnd w:id="759"/>
    </w:p>
    <w:p w14:paraId="4964BB58" w14:textId="77777777" w:rsidR="00755BD7" w:rsidRPr="00A8683D" w:rsidRDefault="00E604F4" w:rsidP="00755BD7">
      <w:pPr>
        <w:ind w:firstLine="0"/>
        <w:rPr>
          <w:noProof/>
        </w:rPr>
      </w:pPr>
      <w:r w:rsidRPr="00A8683D">
        <w:rPr>
          <w:noProof/>
        </w:rPr>
        <w:t xml:space="preserve"> </w:t>
      </w:r>
      <w:r w:rsidRPr="00A8683D">
        <w:rPr>
          <w:noProof/>
        </w:rPr>
        <w:drawing>
          <wp:inline distT="0" distB="0" distL="0" distR="0" wp14:anchorId="0955EE6E" wp14:editId="23700CCC">
            <wp:extent cx="6300470" cy="5085080"/>
            <wp:effectExtent l="0" t="0" r="5080" b="1270"/>
            <wp:docPr id="145" name="Picture 14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descr="Graphical user interface, text, application, email&#10;&#10;Description automatically generated"/>
                    <pic:cNvPicPr/>
                  </pic:nvPicPr>
                  <pic:blipFill>
                    <a:blip r:embed="rId60"/>
                    <a:stretch>
                      <a:fillRect/>
                    </a:stretch>
                  </pic:blipFill>
                  <pic:spPr>
                    <a:xfrm>
                      <a:off x="0" y="0"/>
                      <a:ext cx="6300470" cy="5085080"/>
                    </a:xfrm>
                    <a:prstGeom prst="rect">
                      <a:avLst/>
                    </a:prstGeom>
                  </pic:spPr>
                </pic:pic>
              </a:graphicData>
            </a:graphic>
          </wp:inline>
        </w:drawing>
      </w:r>
    </w:p>
    <w:p w14:paraId="38740A31" w14:textId="77777777" w:rsidR="00E604F4" w:rsidRPr="00A8683D" w:rsidRDefault="00E604F4" w:rsidP="00755BD7">
      <w:pPr>
        <w:ind w:firstLine="0"/>
      </w:pPr>
      <w:r w:rsidRPr="00A8683D">
        <w:rPr>
          <w:noProof/>
        </w:rPr>
        <w:drawing>
          <wp:inline distT="0" distB="0" distL="0" distR="0" wp14:anchorId="0083BD19" wp14:editId="11DCE38A">
            <wp:extent cx="6248400" cy="1384195"/>
            <wp:effectExtent l="0" t="0" r="0" b="6985"/>
            <wp:docPr id="146" name="Picture 14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descr="A picture containing graphical user interface&#10;&#10;Description automatically generated"/>
                    <pic:cNvPicPr/>
                  </pic:nvPicPr>
                  <pic:blipFill>
                    <a:blip r:embed="rId61"/>
                    <a:stretch>
                      <a:fillRect/>
                    </a:stretch>
                  </pic:blipFill>
                  <pic:spPr>
                    <a:xfrm>
                      <a:off x="0" y="0"/>
                      <a:ext cx="6268315" cy="1388607"/>
                    </a:xfrm>
                    <a:prstGeom prst="rect">
                      <a:avLst/>
                    </a:prstGeom>
                  </pic:spPr>
                </pic:pic>
              </a:graphicData>
            </a:graphic>
          </wp:inline>
        </w:drawing>
      </w:r>
    </w:p>
    <w:p w14:paraId="56B7D0DE" w14:textId="77777777" w:rsidR="008463DB" w:rsidRPr="00A8683D" w:rsidRDefault="008463DB" w:rsidP="00755BD7">
      <w:pPr>
        <w:ind w:firstLine="0"/>
      </w:pPr>
      <w:r w:rsidRPr="00A8683D">
        <w:rPr>
          <w:noProof/>
        </w:rPr>
        <w:lastRenderedPageBreak/>
        <w:drawing>
          <wp:inline distT="0" distB="0" distL="0" distR="0" wp14:anchorId="5FBBC7B4" wp14:editId="2920F0C9">
            <wp:extent cx="6300470" cy="3766185"/>
            <wp:effectExtent l="0" t="0" r="5080" b="5715"/>
            <wp:docPr id="147" name="Picture 1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descr="Timeline&#10;&#10;Description automatically generated"/>
                    <pic:cNvPicPr/>
                  </pic:nvPicPr>
                  <pic:blipFill>
                    <a:blip r:embed="rId62"/>
                    <a:stretch>
                      <a:fillRect/>
                    </a:stretch>
                  </pic:blipFill>
                  <pic:spPr>
                    <a:xfrm>
                      <a:off x="0" y="0"/>
                      <a:ext cx="6300470" cy="3766185"/>
                    </a:xfrm>
                    <a:prstGeom prst="rect">
                      <a:avLst/>
                    </a:prstGeom>
                  </pic:spPr>
                </pic:pic>
              </a:graphicData>
            </a:graphic>
          </wp:inline>
        </w:drawing>
      </w:r>
    </w:p>
    <w:p w14:paraId="64D4B108" w14:textId="77777777" w:rsidR="00FA7B44" w:rsidRPr="00A8683D" w:rsidRDefault="00FA7B44" w:rsidP="00755BD7">
      <w:pPr>
        <w:ind w:firstLine="0"/>
      </w:pPr>
      <w:r w:rsidRPr="00A8683D">
        <w:rPr>
          <w:noProof/>
        </w:rPr>
        <w:drawing>
          <wp:inline distT="0" distB="0" distL="0" distR="0" wp14:anchorId="1D1F3B45" wp14:editId="533518AD">
            <wp:extent cx="6300470" cy="1520825"/>
            <wp:effectExtent l="0" t="0" r="5080" b="3175"/>
            <wp:docPr id="148" name="Picture 14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Graphical user interface, text, application&#10;&#10;Description automatically generated"/>
                    <pic:cNvPicPr/>
                  </pic:nvPicPr>
                  <pic:blipFill>
                    <a:blip r:embed="rId63"/>
                    <a:stretch>
                      <a:fillRect/>
                    </a:stretch>
                  </pic:blipFill>
                  <pic:spPr>
                    <a:xfrm>
                      <a:off x="0" y="0"/>
                      <a:ext cx="6300470" cy="1520825"/>
                    </a:xfrm>
                    <a:prstGeom prst="rect">
                      <a:avLst/>
                    </a:prstGeom>
                  </pic:spPr>
                </pic:pic>
              </a:graphicData>
            </a:graphic>
          </wp:inline>
        </w:drawing>
      </w:r>
    </w:p>
    <w:p w14:paraId="4E987EAF" w14:textId="77777777" w:rsidR="008463DB" w:rsidRPr="00A8683D" w:rsidRDefault="008463DB" w:rsidP="00755BD7">
      <w:pPr>
        <w:ind w:firstLine="0"/>
      </w:pPr>
    </w:p>
    <w:p w14:paraId="4B40E64D" w14:textId="77777777" w:rsidR="00D90847" w:rsidRPr="00A8683D" w:rsidRDefault="00D90847" w:rsidP="00D90847">
      <w:pPr>
        <w:keepNext/>
        <w:ind w:firstLine="0"/>
      </w:pPr>
    </w:p>
    <w:p w14:paraId="13CFF2F0" w14:textId="77777777" w:rsidR="00AC5304" w:rsidRPr="00A8683D" w:rsidRDefault="00AC5304" w:rsidP="00D90847">
      <w:pPr>
        <w:keepNext/>
        <w:ind w:firstLine="0"/>
      </w:pPr>
      <w:r w:rsidRPr="00A8683D">
        <w:rPr>
          <w:noProof/>
        </w:rPr>
        <w:drawing>
          <wp:inline distT="0" distB="0" distL="0" distR="0" wp14:anchorId="2FB4E5C8" wp14:editId="5AD2B772">
            <wp:extent cx="6300470" cy="1905000"/>
            <wp:effectExtent l="0" t="0" r="5080" b="0"/>
            <wp:docPr id="149" name="Picture 14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descr="Graphical user interface, text, application, email&#10;&#10;Description automatically generated"/>
                    <pic:cNvPicPr/>
                  </pic:nvPicPr>
                  <pic:blipFill>
                    <a:blip r:embed="rId64"/>
                    <a:stretch>
                      <a:fillRect/>
                    </a:stretch>
                  </pic:blipFill>
                  <pic:spPr>
                    <a:xfrm>
                      <a:off x="0" y="0"/>
                      <a:ext cx="6300470" cy="1905000"/>
                    </a:xfrm>
                    <a:prstGeom prst="rect">
                      <a:avLst/>
                    </a:prstGeom>
                  </pic:spPr>
                </pic:pic>
              </a:graphicData>
            </a:graphic>
          </wp:inline>
        </w:drawing>
      </w:r>
    </w:p>
    <w:p w14:paraId="2BA7A84C" w14:textId="77777777" w:rsidR="00755BD7" w:rsidRPr="00A8683D" w:rsidRDefault="00D90847" w:rsidP="00D90847">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9</w:t>
        </w:r>
      </w:fldSimple>
      <w:r w:rsidRPr="00A8683D">
        <w:rPr>
          <w:noProof/>
        </w:rPr>
        <w:t xml:space="preserve"> Pasiūlymas SVVP programai</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CB0A31" w:rsidRPr="00A8683D" w14:paraId="6E1027B4" w14:textId="77777777" w:rsidTr="4560C70B">
        <w:trPr>
          <w:tblHeader/>
        </w:trPr>
        <w:tc>
          <w:tcPr>
            <w:tcW w:w="5000" w:type="pct"/>
            <w:tcBorders>
              <w:right w:val="single" w:sz="4" w:space="0" w:color="BFBFBF" w:themeColor="background1" w:themeShade="BF"/>
            </w:tcBorders>
            <w:shd w:val="clear" w:color="auto" w:fill="BEE3A5"/>
            <w:vAlign w:val="center"/>
          </w:tcPr>
          <w:p w14:paraId="59F02D8C" w14:textId="77777777" w:rsidR="00CB0A31" w:rsidRPr="00A8683D" w:rsidRDefault="00CB0A31" w:rsidP="00BB4CBC">
            <w:pPr>
              <w:ind w:firstLine="0"/>
            </w:pPr>
            <w:r w:rsidRPr="00A8683D">
              <w:rPr>
                <w:b/>
                <w:bCs/>
              </w:rPr>
              <w:lastRenderedPageBreak/>
              <w:t>Laukai</w:t>
            </w:r>
          </w:p>
        </w:tc>
      </w:tr>
      <w:tr w:rsidR="00CB0A31" w:rsidRPr="00A8683D" w14:paraId="2746CDE4" w14:textId="77777777" w:rsidTr="4560C70B">
        <w:trPr>
          <w:tblHeader/>
        </w:trPr>
        <w:tc>
          <w:tcPr>
            <w:tcW w:w="5000" w:type="pct"/>
            <w:tcBorders>
              <w:right w:val="single" w:sz="4" w:space="0" w:color="BFBFBF" w:themeColor="background1" w:themeShade="BF"/>
            </w:tcBorders>
            <w:shd w:val="clear" w:color="auto" w:fill="auto"/>
            <w:vAlign w:val="center"/>
          </w:tcPr>
          <w:p w14:paraId="7CD0080B" w14:textId="77777777" w:rsidR="004F2061" w:rsidRPr="003E6AD6" w:rsidRDefault="00CD2336" w:rsidP="00CD2336">
            <w:pPr>
              <w:pStyle w:val="normalbold0"/>
              <w:rPr>
                <w:b w:val="0"/>
                <w:bCs/>
                <w:lang w:val="lt-LT"/>
              </w:rPr>
            </w:pPr>
            <w:r w:rsidRPr="003E6AD6">
              <w:rPr>
                <w:b w:val="0"/>
                <w:bCs/>
                <w:lang w:val="lt-LT"/>
              </w:rPr>
              <w:lastRenderedPageBreak/>
              <w:t>SVVP PROGRAMOS STRATEGIJA: PAGRINDINIAI IŠŠŪKIAI IR POLITINĖS PRIEMONĖS – įvedama informacija.</w:t>
            </w:r>
          </w:p>
          <w:p w14:paraId="53D17E50" w14:textId="77777777" w:rsidR="004F2061" w:rsidRPr="00A8683D" w:rsidRDefault="004F2061" w:rsidP="004F2061">
            <w:pPr>
              <w:pStyle w:val="Lentelssraas"/>
            </w:pPr>
            <w:r w:rsidRPr="00A8683D">
              <w:t xml:space="preserve">Būsena </w:t>
            </w:r>
            <w:r w:rsidRPr="003E6AD6">
              <w:t xml:space="preserve">– </w:t>
            </w:r>
            <w:r w:rsidRPr="00A8683D">
              <w:t>pasirenkama būsenos reikšmė redagavimo metu.</w:t>
            </w:r>
          </w:p>
          <w:p w14:paraId="26E7A7B1" w14:textId="77777777" w:rsidR="00CD2336" w:rsidRPr="00A8683D" w:rsidRDefault="2AC915B5" w:rsidP="00987679">
            <w:pPr>
              <w:pStyle w:val="Lentelssraas"/>
            </w:pPr>
            <w:r>
              <w:t>KT1 aprašymas – įvedamas aprašymas</w:t>
            </w:r>
          </w:p>
          <w:p w14:paraId="201908F8" w14:textId="77777777" w:rsidR="00CD2336" w:rsidRPr="00A8683D" w:rsidRDefault="2AC915B5" w:rsidP="00987679">
            <w:pPr>
              <w:pStyle w:val="Lentelssraas"/>
            </w:pPr>
            <w:r>
              <w:t>KT2 aprašymas – įvedamas aprašymas.</w:t>
            </w:r>
          </w:p>
          <w:p w14:paraId="7B79D97F" w14:textId="77777777" w:rsidR="00CD2336" w:rsidRPr="00A8683D" w:rsidRDefault="00CD2336" w:rsidP="00987679">
            <w:pPr>
              <w:pStyle w:val="Lentelssraas"/>
            </w:pPr>
            <w:r w:rsidRPr="00A8683D">
              <w:t>Speciali tranzito programa (STS) – įvedamas aprašymas.</w:t>
            </w:r>
          </w:p>
          <w:p w14:paraId="0C99E150" w14:textId="77777777" w:rsidR="00995E1D" w:rsidRPr="00A8683D" w:rsidRDefault="4AF7DE37" w:rsidP="00995E1D">
            <w:pPr>
              <w:pStyle w:val="Lentelssraas"/>
            </w:pPr>
            <w:r>
              <w:t>Pastabos – įvedamos pastabos.</w:t>
            </w:r>
          </w:p>
          <w:p w14:paraId="06657D6D" w14:textId="77777777" w:rsidR="00CD2336" w:rsidRPr="003E6AD6" w:rsidRDefault="00CD2336" w:rsidP="00D0310E">
            <w:pPr>
              <w:pStyle w:val="normalbold0"/>
              <w:ind w:left="360"/>
              <w:rPr>
                <w:b w:val="0"/>
                <w:bCs/>
                <w:i/>
                <w:iCs/>
                <w:lang w:val="lt-LT"/>
              </w:rPr>
            </w:pPr>
            <w:r w:rsidRPr="003E6AD6">
              <w:rPr>
                <w:b w:val="0"/>
                <w:bCs/>
                <w:i/>
                <w:iCs/>
                <w:lang w:val="lt-LT"/>
              </w:rPr>
              <w:t>Lentelė SVVP programos rodikliai „Produkto rodikliai“</w:t>
            </w:r>
          </w:p>
          <w:p w14:paraId="7E897D62" w14:textId="77777777" w:rsidR="00461779" w:rsidRPr="00A8683D" w:rsidRDefault="00461779" w:rsidP="00461779">
            <w:pPr>
              <w:pStyle w:val="Lentelssraas"/>
            </w:pPr>
            <w:r w:rsidRPr="00A8683D">
              <w:t>Konkretaus tikslo Nr. – įvedamas konkretaus tikslo numeris.</w:t>
            </w:r>
          </w:p>
          <w:p w14:paraId="7B9C210B" w14:textId="77777777" w:rsidR="00461779" w:rsidRPr="00A8683D" w:rsidRDefault="00461779" w:rsidP="00461779">
            <w:pPr>
              <w:pStyle w:val="Lentelssraas"/>
            </w:pPr>
            <w:r w:rsidRPr="00A8683D">
              <w:t>Rodiklio Nr. – įvedamas rodiklio numeris.</w:t>
            </w:r>
          </w:p>
          <w:p w14:paraId="2FAC9A5C" w14:textId="77777777" w:rsidR="00461779" w:rsidRPr="00A8683D" w:rsidRDefault="00461779" w:rsidP="00461779">
            <w:pPr>
              <w:pStyle w:val="Lentelssraas"/>
            </w:pPr>
            <w:r w:rsidRPr="00A8683D">
              <w:t>Rodiklis – įvedamas rodiklio pavadinimas.</w:t>
            </w:r>
          </w:p>
          <w:p w14:paraId="0BAA7C8A" w14:textId="77777777" w:rsidR="00461779" w:rsidRPr="00A8683D" w:rsidRDefault="00461779" w:rsidP="00461779">
            <w:pPr>
              <w:pStyle w:val="Lentelssraas"/>
            </w:pPr>
            <w:r w:rsidRPr="00A8683D">
              <w:t>Matavimo vienetas – pasirenkamas matavimo vieneto reikšmė iš sąrašo {Skaičius; Procentas; Eur}.</w:t>
            </w:r>
          </w:p>
          <w:p w14:paraId="267867B1" w14:textId="77777777" w:rsidR="00461779" w:rsidRPr="00A8683D" w:rsidRDefault="00461779" w:rsidP="00461779">
            <w:pPr>
              <w:pStyle w:val="Lentelssraas"/>
            </w:pPr>
            <w:r w:rsidRPr="00A8683D">
              <w:t>Tarpinė reikšmė (2024m.) – įvedama reikšmė.</w:t>
            </w:r>
          </w:p>
          <w:p w14:paraId="742EB58F" w14:textId="77777777" w:rsidR="00461779" w:rsidRPr="00A8683D" w:rsidRDefault="00461779" w:rsidP="00461779">
            <w:pPr>
              <w:pStyle w:val="Lentelssraas"/>
            </w:pPr>
            <w:r w:rsidRPr="00A8683D">
              <w:t>Siektina reikšmė (2029m.) – įvedama reikšmė.</w:t>
            </w:r>
          </w:p>
          <w:p w14:paraId="3EF81AFF" w14:textId="77777777" w:rsidR="00461779" w:rsidRPr="00A8683D" w:rsidRDefault="00461779" w:rsidP="00461779">
            <w:pPr>
              <w:pStyle w:val="Lentelssraas"/>
            </w:pPr>
            <w:r w:rsidRPr="00A8683D">
              <w:t>Pastabos – įvedamos pastabos.</w:t>
            </w:r>
          </w:p>
          <w:p w14:paraId="4F307FC7" w14:textId="77777777" w:rsidR="00CD2336" w:rsidRPr="003E6AD6" w:rsidRDefault="00CD2336" w:rsidP="00D0310E">
            <w:pPr>
              <w:pStyle w:val="normalbold0"/>
              <w:ind w:left="360"/>
              <w:rPr>
                <w:b w:val="0"/>
                <w:bCs/>
                <w:i/>
                <w:iCs/>
                <w:lang w:val="lt-LT"/>
              </w:rPr>
            </w:pPr>
            <w:r w:rsidRPr="003E6AD6">
              <w:rPr>
                <w:b w:val="0"/>
                <w:bCs/>
                <w:i/>
                <w:iCs/>
                <w:lang w:val="lt-LT"/>
              </w:rPr>
              <w:t>Lentelė SVVP programos rodikliai „Rezultato rodikliai“</w:t>
            </w:r>
          </w:p>
          <w:p w14:paraId="12A2D8A7" w14:textId="77777777" w:rsidR="00CE08AC" w:rsidRPr="00A8683D" w:rsidRDefault="00CE08AC" w:rsidP="00CE08AC">
            <w:pPr>
              <w:pStyle w:val="Lentelssraas"/>
            </w:pPr>
            <w:r w:rsidRPr="00A8683D">
              <w:t>Konkretaus tikslo Nr. – įvedamas konkretaus tikslo numeris.</w:t>
            </w:r>
          </w:p>
          <w:p w14:paraId="0C5E2C9A" w14:textId="77777777" w:rsidR="00CE08AC" w:rsidRPr="00A8683D" w:rsidRDefault="00CE08AC" w:rsidP="00CE08AC">
            <w:pPr>
              <w:pStyle w:val="Lentelssraas"/>
            </w:pPr>
            <w:r w:rsidRPr="00A8683D">
              <w:t>Rodiklio Nr. – įvedamas rodiklio numeris.</w:t>
            </w:r>
          </w:p>
          <w:p w14:paraId="13E1D0B0" w14:textId="77777777" w:rsidR="00CE08AC" w:rsidRPr="00A8683D" w:rsidRDefault="00CE08AC" w:rsidP="00CE08AC">
            <w:pPr>
              <w:pStyle w:val="Lentelssraas"/>
            </w:pPr>
            <w:r w:rsidRPr="00A8683D">
              <w:t>Rodiklis – įvedamas rodiklio pavadinimas.</w:t>
            </w:r>
          </w:p>
          <w:p w14:paraId="590FA104" w14:textId="77777777" w:rsidR="00CE08AC" w:rsidRPr="00A8683D" w:rsidRDefault="00CE08AC" w:rsidP="00CE08AC">
            <w:pPr>
              <w:pStyle w:val="Lentelssraas"/>
            </w:pPr>
            <w:r w:rsidRPr="00A8683D">
              <w:t>Matavimo vienetas – pasirenkamas matavimo vieneto reikšmė iš sąrašo {Skaičius; Procentas; Eur}.</w:t>
            </w:r>
          </w:p>
          <w:p w14:paraId="47A0EF51" w14:textId="77777777" w:rsidR="00CE08AC" w:rsidRPr="00A8683D" w:rsidRDefault="00CE08AC" w:rsidP="00CE08AC">
            <w:pPr>
              <w:pStyle w:val="Lentelssraas"/>
            </w:pPr>
            <w:r w:rsidRPr="00A8683D">
              <w:t>Ataskaitiniai metai – įvedama data.</w:t>
            </w:r>
          </w:p>
          <w:p w14:paraId="0409E09A" w14:textId="77777777" w:rsidR="00CE08AC" w:rsidRPr="00A8683D" w:rsidRDefault="00CE08AC" w:rsidP="00CE08AC">
            <w:pPr>
              <w:pStyle w:val="Lentelssraas"/>
            </w:pPr>
            <w:r w:rsidRPr="00A8683D">
              <w:t>Pradinė reikšmė (2020m.) – įvedama reikšmė.</w:t>
            </w:r>
          </w:p>
          <w:p w14:paraId="09FA3630" w14:textId="77777777" w:rsidR="00CE08AC" w:rsidRPr="00A8683D" w:rsidRDefault="00CE08AC" w:rsidP="00CE08AC">
            <w:pPr>
              <w:pStyle w:val="Lentelssraas"/>
            </w:pPr>
            <w:r w:rsidRPr="00A8683D">
              <w:t>Siektina reikšmė (2029m.) – įvedama reikšmė.</w:t>
            </w:r>
          </w:p>
          <w:p w14:paraId="5EFD726D" w14:textId="77777777" w:rsidR="00CE08AC" w:rsidRPr="00A8683D" w:rsidRDefault="00CE08AC" w:rsidP="00CE08AC">
            <w:pPr>
              <w:pStyle w:val="Lentelssraas"/>
            </w:pPr>
            <w:r w:rsidRPr="00A8683D">
              <w:t>Duomenų šaltinis – įvedama reikšmė.</w:t>
            </w:r>
          </w:p>
          <w:p w14:paraId="3C1BB922" w14:textId="77777777" w:rsidR="00CE08AC" w:rsidRPr="00A8683D" w:rsidRDefault="00CE08AC" w:rsidP="00CE08AC">
            <w:pPr>
              <w:pStyle w:val="Lentelssraas"/>
            </w:pPr>
            <w:r w:rsidRPr="00A8683D">
              <w:t>Pastabos – įvedamos pastabos.</w:t>
            </w:r>
          </w:p>
          <w:p w14:paraId="0E9A18A8" w14:textId="77777777" w:rsidR="00CD2336" w:rsidRPr="003E6AD6" w:rsidRDefault="00CD2336" w:rsidP="00D0310E">
            <w:pPr>
              <w:pStyle w:val="normalbold0"/>
              <w:ind w:left="360"/>
              <w:rPr>
                <w:b w:val="0"/>
                <w:bCs/>
                <w:i/>
                <w:iCs/>
                <w:lang w:val="lt-LT"/>
              </w:rPr>
            </w:pPr>
            <w:r w:rsidRPr="003E6AD6">
              <w:rPr>
                <w:b w:val="0"/>
                <w:bCs/>
                <w:i/>
                <w:iCs/>
                <w:lang w:val="lt-LT"/>
              </w:rPr>
              <w:t>Lentelė „Preliminarus finansavimo planas“</w:t>
            </w:r>
          </w:p>
          <w:p w14:paraId="48B0AD90" w14:textId="77777777" w:rsidR="001C47E4" w:rsidRPr="00A8683D" w:rsidRDefault="001C47E4" w:rsidP="001C47E4">
            <w:pPr>
              <w:pStyle w:val="Lentelssraas"/>
            </w:pPr>
            <w:r w:rsidRPr="00A8683D">
              <w:t>*Konkretaus tikslo Nr. – įvedamas konkretaus tikslo numeris.</w:t>
            </w:r>
          </w:p>
          <w:p w14:paraId="3CFF408F" w14:textId="77777777" w:rsidR="001C47E4" w:rsidRPr="00A8683D" w:rsidRDefault="001C47E4" w:rsidP="001C47E4">
            <w:pPr>
              <w:pStyle w:val="Lentelssraas"/>
            </w:pPr>
            <w:r w:rsidRPr="00A8683D">
              <w:t>*Veiksmo arba veiklos paramos pavadinimas – įvedamas pavadinimas.</w:t>
            </w:r>
          </w:p>
          <w:p w14:paraId="275C8039" w14:textId="77777777" w:rsidR="001C47E4" w:rsidRPr="00A8683D" w:rsidRDefault="001C47E4" w:rsidP="001C47E4">
            <w:pPr>
              <w:pStyle w:val="Lentelssraas"/>
            </w:pPr>
            <w:r w:rsidRPr="00A8683D">
              <w:t>Intervencinio veiksmo rūšies pavadinimas – pasirenkama reikšmė iš sąrašo.</w:t>
            </w:r>
          </w:p>
          <w:p w14:paraId="22AFCF1E" w14:textId="77777777" w:rsidR="001C47E4" w:rsidRPr="00A8683D" w:rsidRDefault="001C47E4" w:rsidP="001C47E4">
            <w:pPr>
              <w:pStyle w:val="Lentelssraas"/>
            </w:pPr>
            <w:r w:rsidRPr="00A8683D">
              <w:t>ES lėšos – įvedama reikšmė.</w:t>
            </w:r>
          </w:p>
          <w:p w14:paraId="4DA98585" w14:textId="77777777" w:rsidR="001C47E4" w:rsidRPr="00A8683D" w:rsidRDefault="001C47E4" w:rsidP="001C47E4">
            <w:pPr>
              <w:pStyle w:val="Lentelssraas"/>
            </w:pPr>
            <w:r w:rsidRPr="00A8683D">
              <w:t>BF lėšos – įvedama reikšmė.</w:t>
            </w:r>
          </w:p>
          <w:p w14:paraId="7B740E10" w14:textId="77777777" w:rsidR="001C47E4" w:rsidRPr="00A8683D" w:rsidRDefault="001C47E4" w:rsidP="001C47E4">
            <w:pPr>
              <w:pStyle w:val="Lentelssraas"/>
            </w:pPr>
            <w:r w:rsidRPr="00A8683D">
              <w:t>Viso – automatiškai apskaičiuojama reikšmė, kurios koreguoti negalima.</w:t>
            </w:r>
          </w:p>
          <w:p w14:paraId="2E4C7858" w14:textId="77777777" w:rsidR="001C47E4" w:rsidRPr="00A8683D" w:rsidRDefault="001C47E4" w:rsidP="001C47E4">
            <w:pPr>
              <w:pStyle w:val="Lentelssraas"/>
            </w:pPr>
            <w:r w:rsidRPr="00A8683D">
              <w:t>Iš viso – automatiškai apskaičiuojama reikšmė, kurios koreguoti negalima.</w:t>
            </w:r>
          </w:p>
          <w:p w14:paraId="46B19D9D" w14:textId="77777777" w:rsidR="00CD2336" w:rsidRPr="003E6AD6" w:rsidRDefault="00CD2336" w:rsidP="00D0310E">
            <w:pPr>
              <w:pStyle w:val="normalbold0"/>
              <w:ind w:left="360"/>
              <w:rPr>
                <w:b w:val="0"/>
                <w:bCs/>
                <w:i/>
                <w:iCs/>
                <w:lang w:val="lt-LT"/>
              </w:rPr>
            </w:pPr>
            <w:r w:rsidRPr="003E6AD6">
              <w:rPr>
                <w:b w:val="0"/>
                <w:bCs/>
                <w:i/>
                <w:iCs/>
                <w:lang w:val="lt-LT"/>
              </w:rPr>
              <w:t>Lentelė „Dokumentai“</w:t>
            </w:r>
          </w:p>
          <w:p w14:paraId="26F85B1D" w14:textId="77777777" w:rsidR="0061037C" w:rsidRPr="00A8683D" w:rsidRDefault="0061037C" w:rsidP="0061037C">
            <w:pPr>
              <w:pStyle w:val="Lentelssraas"/>
            </w:pPr>
            <w:r w:rsidRPr="00A8683D">
              <w:t>*Dokumento tipas – Iš reikšmių sąrašo pasirenkamas dokumento tipas.</w:t>
            </w:r>
          </w:p>
          <w:p w14:paraId="20CC4187" w14:textId="77777777" w:rsidR="0061037C" w:rsidRPr="00A8683D" w:rsidRDefault="0061037C" w:rsidP="0061037C">
            <w:pPr>
              <w:pStyle w:val="Lentelssraas"/>
            </w:pPr>
            <w:r w:rsidRPr="00A8683D">
              <w:t>Data - dokumento data ir laikas. Pildoma automatiškai dokumento registravimo sistemoje data ir laikas, be galimybės pakeisti.</w:t>
            </w:r>
          </w:p>
          <w:p w14:paraId="56FA914A" w14:textId="77777777" w:rsidR="0061037C" w:rsidRPr="00A8683D" w:rsidRDefault="0061037C" w:rsidP="0061037C">
            <w:pPr>
              <w:pStyle w:val="Lentelssraas"/>
            </w:pPr>
            <w:r w:rsidRPr="00A8683D">
              <w:t>Pateikimo data ir laikas – data ir laikas, kada buvo pateiktas dokumentas.</w:t>
            </w:r>
          </w:p>
          <w:p w14:paraId="65A49507" w14:textId="77777777" w:rsidR="0061037C" w:rsidRPr="00A8683D" w:rsidRDefault="0061037C" w:rsidP="0061037C">
            <w:pPr>
              <w:pStyle w:val="Lentelssraas"/>
            </w:pPr>
            <w:r w:rsidRPr="00A8683D">
              <w:t>Rinkmenos tipas</w:t>
            </w:r>
          </w:p>
          <w:p w14:paraId="75F622E1" w14:textId="77777777" w:rsidR="0061037C" w:rsidRPr="00A8683D" w:rsidRDefault="0061037C" w:rsidP="0061037C">
            <w:pPr>
              <w:pStyle w:val="Lentelssraas"/>
            </w:pPr>
            <w:r w:rsidRPr="00A8683D">
              <w:t xml:space="preserve">*Rinkmena - įkeliama rinkmena. </w:t>
            </w:r>
          </w:p>
          <w:p w14:paraId="7EA4FCCF" w14:textId="77777777" w:rsidR="0061037C" w:rsidRPr="00A8683D" w:rsidRDefault="0061037C" w:rsidP="0061037C">
            <w:pPr>
              <w:pStyle w:val="Lentelssraas"/>
            </w:pPr>
            <w:r w:rsidRPr="00A8683D">
              <w:lastRenderedPageBreak/>
              <w:t xml:space="preserve">Naudotojas - dokumentą užregistravęs naudotojas. Pildoma automatiškai dokumento registravimo metu. Be galimybės naudotojui pakeisti.       </w:t>
            </w:r>
          </w:p>
          <w:p w14:paraId="1A8380C5" w14:textId="77777777" w:rsidR="0061037C" w:rsidRPr="00A8683D" w:rsidRDefault="0061037C" w:rsidP="0061037C">
            <w:pPr>
              <w:pStyle w:val="Lentelssraas"/>
            </w:pPr>
            <w:r w:rsidRPr="00A8683D">
              <w:t xml:space="preserve">Pastaba - įvedama dokumento pastaba. </w:t>
            </w:r>
          </w:p>
          <w:p w14:paraId="41EFCAE0" w14:textId="77777777" w:rsidR="00CB0A31" w:rsidRPr="003E6AD6" w:rsidRDefault="00CD2336" w:rsidP="00CD2336">
            <w:pPr>
              <w:pStyle w:val="normalbold0"/>
              <w:rPr>
                <w:lang w:val="lt-LT"/>
              </w:rPr>
            </w:pPr>
            <w:r w:rsidRPr="003E6AD6">
              <w:rPr>
                <w:i/>
                <w:lang w:val="lt-LT"/>
              </w:rPr>
              <w:t>Pastaba: žvaigždute * pažymėti laukai yra privalomi.</w:t>
            </w:r>
          </w:p>
        </w:tc>
      </w:tr>
      <w:tr w:rsidR="00CB0A31" w:rsidRPr="00A8683D" w14:paraId="01700114" w14:textId="77777777" w:rsidTr="4560C70B">
        <w:trPr>
          <w:tblHeader/>
        </w:trPr>
        <w:tc>
          <w:tcPr>
            <w:tcW w:w="5000" w:type="pct"/>
            <w:tcBorders>
              <w:right w:val="single" w:sz="4" w:space="0" w:color="BFBFBF" w:themeColor="background1" w:themeShade="BF"/>
            </w:tcBorders>
            <w:shd w:val="clear" w:color="auto" w:fill="BEE3A5"/>
            <w:vAlign w:val="center"/>
          </w:tcPr>
          <w:p w14:paraId="6255677D" w14:textId="77777777" w:rsidR="00CB0A31" w:rsidRPr="00A8683D" w:rsidRDefault="00CB0A31" w:rsidP="00BB4CBC">
            <w:pPr>
              <w:ind w:firstLine="0"/>
              <w:rPr>
                <w:b/>
                <w:bCs/>
              </w:rPr>
            </w:pPr>
            <w:r w:rsidRPr="00A8683D">
              <w:rPr>
                <w:b/>
                <w:bCs/>
              </w:rPr>
              <w:lastRenderedPageBreak/>
              <w:t>Mygtukai</w:t>
            </w:r>
          </w:p>
        </w:tc>
      </w:tr>
      <w:tr w:rsidR="00CB0A31" w:rsidRPr="00A8683D" w14:paraId="33B73F38" w14:textId="77777777" w:rsidTr="4560C70B">
        <w:trPr>
          <w:tblHeader/>
        </w:trPr>
        <w:tc>
          <w:tcPr>
            <w:tcW w:w="5000" w:type="pct"/>
            <w:tcBorders>
              <w:right w:val="single" w:sz="4" w:space="0" w:color="BFBFBF" w:themeColor="background1" w:themeShade="BF"/>
            </w:tcBorders>
            <w:shd w:val="clear" w:color="auto" w:fill="auto"/>
            <w:vAlign w:val="center"/>
          </w:tcPr>
          <w:p w14:paraId="40E60780" w14:textId="77777777" w:rsidR="00CB0A31" w:rsidRPr="00A8683D" w:rsidRDefault="15DE3DE4" w:rsidP="00987679">
            <w:pPr>
              <w:pStyle w:val="Lentelssraas"/>
            </w:pPr>
            <w:r>
              <w:t>Registruoti naują</w:t>
            </w:r>
          </w:p>
          <w:p w14:paraId="53BA8BEC" w14:textId="77777777" w:rsidR="00CB0A31" w:rsidRPr="00A8683D" w:rsidRDefault="15DE3DE4" w:rsidP="00987679">
            <w:pPr>
              <w:pStyle w:val="Lentelssraas"/>
            </w:pPr>
            <w:r>
              <w:t>Redaguoti</w:t>
            </w:r>
          </w:p>
          <w:p w14:paraId="3696BA8C" w14:textId="77777777" w:rsidR="00CB0A31" w:rsidRPr="00A8683D" w:rsidRDefault="15DE3DE4" w:rsidP="00987679">
            <w:pPr>
              <w:pStyle w:val="Lentelssraas"/>
            </w:pPr>
            <w:r>
              <w:t>Trinti</w:t>
            </w:r>
          </w:p>
          <w:p w14:paraId="4F7F5038" w14:textId="77777777" w:rsidR="00CB0A31" w:rsidRPr="00A8683D" w:rsidRDefault="15DE3DE4" w:rsidP="00987679">
            <w:pPr>
              <w:pStyle w:val="Lentelssraas"/>
            </w:pPr>
            <w:r>
              <w:t>Išsaugoti</w:t>
            </w:r>
          </w:p>
          <w:p w14:paraId="6235597F" w14:textId="77777777" w:rsidR="00CB0A31" w:rsidRPr="00A8683D" w:rsidRDefault="15DE3DE4" w:rsidP="00987679">
            <w:pPr>
              <w:pStyle w:val="Lentelssraas"/>
            </w:pPr>
            <w:r>
              <w:t>Atšaukti</w:t>
            </w:r>
          </w:p>
        </w:tc>
      </w:tr>
      <w:tr w:rsidR="00CB0A31" w:rsidRPr="00A8683D" w14:paraId="7D0CC922" w14:textId="77777777" w:rsidTr="4560C70B">
        <w:trPr>
          <w:tblHeader/>
        </w:trPr>
        <w:tc>
          <w:tcPr>
            <w:tcW w:w="5000" w:type="pct"/>
            <w:tcBorders>
              <w:right w:val="single" w:sz="4" w:space="0" w:color="BFBFBF" w:themeColor="background1" w:themeShade="BF"/>
            </w:tcBorders>
            <w:shd w:val="clear" w:color="auto" w:fill="BEE3A5"/>
            <w:vAlign w:val="center"/>
          </w:tcPr>
          <w:p w14:paraId="18011845" w14:textId="77777777" w:rsidR="00CB0A31" w:rsidRPr="00A8683D" w:rsidRDefault="00345349" w:rsidP="00BB4CBC">
            <w:pPr>
              <w:ind w:firstLine="0"/>
              <w:rPr>
                <w:b/>
                <w:bCs/>
              </w:rPr>
            </w:pPr>
            <w:r w:rsidRPr="00A8683D">
              <w:rPr>
                <w:b/>
                <w:bCs/>
              </w:rPr>
              <w:t>Naudotojai</w:t>
            </w:r>
          </w:p>
        </w:tc>
      </w:tr>
      <w:tr w:rsidR="00CB0A31" w:rsidRPr="00A8683D" w14:paraId="3563518A" w14:textId="77777777" w:rsidTr="4560C70B">
        <w:trPr>
          <w:trHeight w:val="431"/>
        </w:trPr>
        <w:tc>
          <w:tcPr>
            <w:tcW w:w="5000" w:type="pct"/>
            <w:tcBorders>
              <w:right w:val="single" w:sz="4" w:space="0" w:color="BFBFBF" w:themeColor="background1" w:themeShade="BF"/>
            </w:tcBorders>
            <w:shd w:val="clear" w:color="auto" w:fill="auto"/>
          </w:tcPr>
          <w:p w14:paraId="6E8D14C9" w14:textId="77777777" w:rsidR="00CB0A31" w:rsidRPr="003E6AD6" w:rsidRDefault="00345349" w:rsidP="00345349">
            <w:pPr>
              <w:pStyle w:val="normalbold0"/>
              <w:ind w:left="720" w:hanging="360"/>
              <w:rPr>
                <w:b w:val="0"/>
                <w:bCs/>
                <w:lang w:val="lt-LT"/>
              </w:rPr>
            </w:pPr>
            <w:r w:rsidRPr="003E6AD6">
              <w:rPr>
                <w:b w:val="0"/>
                <w:bCs/>
                <w:lang w:val="lt-LT"/>
              </w:rPr>
              <w:t xml:space="preserve">Langas matomas </w:t>
            </w:r>
            <w:r w:rsidR="00125723" w:rsidRPr="003E6AD6">
              <w:rPr>
                <w:b w:val="0"/>
                <w:bCs/>
                <w:lang w:val="lt-LT"/>
              </w:rPr>
              <w:t>VSFSVVP</w:t>
            </w:r>
            <w:r w:rsidRPr="003E6AD6">
              <w:rPr>
                <w:b w:val="0"/>
                <w:bCs/>
                <w:lang w:val="lt-LT"/>
              </w:rPr>
              <w:t xml:space="preserve"> IS ir DMS naudotojui</w:t>
            </w:r>
          </w:p>
        </w:tc>
      </w:tr>
    </w:tbl>
    <w:p w14:paraId="3E3BF1FA" w14:textId="77777777" w:rsidR="00CB0A31" w:rsidRPr="00A8683D" w:rsidRDefault="00CB0A31" w:rsidP="00CB0A31"/>
    <w:p w14:paraId="1CBECB4E" w14:textId="77777777" w:rsidR="009A0163" w:rsidRPr="00A8683D" w:rsidRDefault="009A0163" w:rsidP="00DF40CE">
      <w:pPr>
        <w:pStyle w:val="Heading4"/>
      </w:pPr>
      <w:bookmarkStart w:id="760" w:name="_Toc159222235"/>
      <w:r w:rsidRPr="00A8683D">
        <w:t>Programos atsakingi asmenys</w:t>
      </w:r>
      <w:bookmarkEnd w:id="760"/>
    </w:p>
    <w:p w14:paraId="5E8A2DC0" w14:textId="77777777" w:rsidR="00915D8D" w:rsidRPr="00A8683D" w:rsidRDefault="00915D8D" w:rsidP="00915D8D">
      <w:pPr>
        <w:keepNext/>
        <w:ind w:firstLine="0"/>
      </w:pPr>
    </w:p>
    <w:p w14:paraId="760A045A" w14:textId="77777777" w:rsidR="00452969" w:rsidRPr="00A8683D" w:rsidRDefault="00452969" w:rsidP="00915D8D">
      <w:pPr>
        <w:keepNext/>
        <w:ind w:firstLine="0"/>
      </w:pPr>
      <w:r w:rsidRPr="00A8683D">
        <w:rPr>
          <w:noProof/>
        </w:rPr>
        <w:drawing>
          <wp:inline distT="0" distB="0" distL="0" distR="0" wp14:anchorId="2B0FEBA6" wp14:editId="3BFA2ED1">
            <wp:extent cx="6300470" cy="1379220"/>
            <wp:effectExtent l="0" t="0" r="5080" b="0"/>
            <wp:docPr id="150" name="Picture 15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descr="Graphical user interface, text, application, email&#10;&#10;Description automatically generated"/>
                    <pic:cNvPicPr/>
                  </pic:nvPicPr>
                  <pic:blipFill>
                    <a:blip r:embed="rId65"/>
                    <a:stretch>
                      <a:fillRect/>
                    </a:stretch>
                  </pic:blipFill>
                  <pic:spPr>
                    <a:xfrm>
                      <a:off x="0" y="0"/>
                      <a:ext cx="6300470" cy="1379220"/>
                    </a:xfrm>
                    <a:prstGeom prst="rect">
                      <a:avLst/>
                    </a:prstGeom>
                  </pic:spPr>
                </pic:pic>
              </a:graphicData>
            </a:graphic>
          </wp:inline>
        </w:drawing>
      </w:r>
    </w:p>
    <w:p w14:paraId="7955D638" w14:textId="77777777" w:rsidR="00915D8D" w:rsidRPr="00A8683D" w:rsidRDefault="00915D8D" w:rsidP="00915D8D">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10</w:t>
        </w:r>
      </w:fldSimple>
      <w:r w:rsidRPr="00A8683D">
        <w:rPr>
          <w:noProof/>
        </w:rPr>
        <w:t xml:space="preserve"> Programos atsakingi asmenys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0C1F4E" w:rsidRPr="00A8683D" w14:paraId="6CDA1E54" w14:textId="77777777" w:rsidTr="4560C70B">
        <w:trPr>
          <w:tblHeader/>
        </w:trPr>
        <w:tc>
          <w:tcPr>
            <w:tcW w:w="5000" w:type="pct"/>
            <w:tcBorders>
              <w:right w:val="single" w:sz="4" w:space="0" w:color="BFBFBF" w:themeColor="background1" w:themeShade="BF"/>
            </w:tcBorders>
            <w:shd w:val="clear" w:color="auto" w:fill="BEE3A5"/>
            <w:vAlign w:val="center"/>
          </w:tcPr>
          <w:p w14:paraId="6D082757" w14:textId="77777777" w:rsidR="000C1F4E" w:rsidRPr="00A8683D" w:rsidRDefault="000C1F4E" w:rsidP="00780B5F">
            <w:pPr>
              <w:ind w:firstLine="0"/>
              <w:rPr>
                <w:b/>
                <w:bCs/>
              </w:rPr>
            </w:pPr>
            <w:r w:rsidRPr="00A8683D">
              <w:rPr>
                <w:b/>
                <w:bCs/>
              </w:rPr>
              <w:t>Laukai</w:t>
            </w:r>
          </w:p>
        </w:tc>
      </w:tr>
      <w:tr w:rsidR="000C1F4E" w:rsidRPr="00A8683D" w14:paraId="3B2A4893" w14:textId="77777777" w:rsidTr="4560C70B">
        <w:trPr>
          <w:tblHeader/>
        </w:trPr>
        <w:tc>
          <w:tcPr>
            <w:tcW w:w="5000" w:type="pct"/>
            <w:tcBorders>
              <w:right w:val="single" w:sz="4" w:space="0" w:color="BFBFBF" w:themeColor="background1" w:themeShade="BF"/>
            </w:tcBorders>
            <w:shd w:val="clear" w:color="auto" w:fill="auto"/>
            <w:vAlign w:val="center"/>
          </w:tcPr>
          <w:p w14:paraId="06CA61BF" w14:textId="77777777" w:rsidR="000C1F4E" w:rsidRPr="00A8683D" w:rsidRDefault="605F5CF3" w:rsidP="00987679">
            <w:pPr>
              <w:pStyle w:val="Lentelssraas"/>
              <w:rPr>
                <w:b/>
                <w:bCs/>
              </w:rPr>
            </w:pPr>
            <w:r>
              <w:t>Asmuo – asmens vardas ir pavardė</w:t>
            </w:r>
          </w:p>
          <w:p w14:paraId="1D149F26" w14:textId="77777777" w:rsidR="009021BC" w:rsidRPr="00A8683D" w:rsidRDefault="7B5C00B6" w:rsidP="00987679">
            <w:pPr>
              <w:pStyle w:val="Lentelssraas"/>
              <w:rPr>
                <w:b/>
                <w:bCs/>
              </w:rPr>
            </w:pPr>
            <w:r>
              <w:t>Atsakingas/(-i) už procesą – asmens rolė</w:t>
            </w:r>
          </w:p>
        </w:tc>
      </w:tr>
      <w:tr w:rsidR="000C1F4E" w:rsidRPr="00A8683D" w14:paraId="07EF9C49" w14:textId="77777777" w:rsidTr="4560C70B">
        <w:trPr>
          <w:tblHeader/>
        </w:trPr>
        <w:tc>
          <w:tcPr>
            <w:tcW w:w="5000" w:type="pct"/>
            <w:tcBorders>
              <w:right w:val="single" w:sz="4" w:space="0" w:color="BFBFBF" w:themeColor="background1" w:themeShade="BF"/>
            </w:tcBorders>
            <w:shd w:val="clear" w:color="auto" w:fill="BEE3A5"/>
            <w:vAlign w:val="center"/>
          </w:tcPr>
          <w:p w14:paraId="602F0C16" w14:textId="77777777" w:rsidR="000C1F4E" w:rsidRPr="00A8683D" w:rsidRDefault="000C1F4E" w:rsidP="00780B5F">
            <w:pPr>
              <w:ind w:firstLine="0"/>
              <w:rPr>
                <w:b/>
                <w:bCs/>
              </w:rPr>
            </w:pPr>
            <w:r w:rsidRPr="00A8683D">
              <w:rPr>
                <w:b/>
                <w:bCs/>
              </w:rPr>
              <w:t>Mygtukai</w:t>
            </w:r>
          </w:p>
        </w:tc>
      </w:tr>
      <w:tr w:rsidR="000C1F4E" w:rsidRPr="00A8683D" w14:paraId="2612C457" w14:textId="77777777" w:rsidTr="4560C70B">
        <w:trPr>
          <w:tblHeader/>
        </w:trPr>
        <w:tc>
          <w:tcPr>
            <w:tcW w:w="5000" w:type="pct"/>
            <w:tcBorders>
              <w:right w:val="single" w:sz="4" w:space="0" w:color="BFBFBF" w:themeColor="background1" w:themeShade="BF"/>
            </w:tcBorders>
            <w:shd w:val="clear" w:color="auto" w:fill="auto"/>
            <w:vAlign w:val="center"/>
          </w:tcPr>
          <w:p w14:paraId="0E4B4C67" w14:textId="77777777" w:rsidR="000C1F4E" w:rsidRPr="00A8683D" w:rsidRDefault="7B5C00B6" w:rsidP="00987679">
            <w:pPr>
              <w:pStyle w:val="Lentelssraas"/>
            </w:pPr>
            <w:r>
              <w:t>Registruoti naują</w:t>
            </w:r>
          </w:p>
          <w:p w14:paraId="79BEC183" w14:textId="77777777" w:rsidR="000C1F4E" w:rsidRPr="00A8683D" w:rsidRDefault="7B5C00B6" w:rsidP="00987679">
            <w:pPr>
              <w:pStyle w:val="Lentelssraas"/>
            </w:pPr>
            <w:r>
              <w:t>Ištrinti</w:t>
            </w:r>
          </w:p>
        </w:tc>
      </w:tr>
      <w:tr w:rsidR="000C1F4E" w:rsidRPr="00A8683D" w14:paraId="423AB50A" w14:textId="77777777" w:rsidTr="4560C70B">
        <w:trPr>
          <w:tblHeader/>
        </w:trPr>
        <w:tc>
          <w:tcPr>
            <w:tcW w:w="5000" w:type="pct"/>
            <w:tcBorders>
              <w:right w:val="single" w:sz="4" w:space="0" w:color="BFBFBF" w:themeColor="background1" w:themeShade="BF"/>
            </w:tcBorders>
            <w:shd w:val="clear" w:color="auto" w:fill="BEE3A5"/>
            <w:vAlign w:val="center"/>
          </w:tcPr>
          <w:p w14:paraId="3902F9EC" w14:textId="77777777" w:rsidR="000C1F4E" w:rsidRPr="00A8683D" w:rsidRDefault="000C1F4E" w:rsidP="00780B5F">
            <w:pPr>
              <w:ind w:firstLine="0"/>
              <w:rPr>
                <w:b/>
                <w:bCs/>
              </w:rPr>
            </w:pPr>
            <w:r w:rsidRPr="00A8683D">
              <w:rPr>
                <w:b/>
                <w:bCs/>
              </w:rPr>
              <w:t>Naudotojai</w:t>
            </w:r>
          </w:p>
        </w:tc>
      </w:tr>
      <w:tr w:rsidR="009021BC" w:rsidRPr="00A8683D" w14:paraId="751050EF" w14:textId="77777777" w:rsidTr="4560C70B">
        <w:trPr>
          <w:tblHeader/>
        </w:trPr>
        <w:tc>
          <w:tcPr>
            <w:tcW w:w="5000" w:type="pct"/>
            <w:tcBorders>
              <w:right w:val="single" w:sz="4" w:space="0" w:color="BFBFBF" w:themeColor="background1" w:themeShade="BF"/>
            </w:tcBorders>
            <w:shd w:val="clear" w:color="auto" w:fill="auto"/>
            <w:vAlign w:val="center"/>
          </w:tcPr>
          <w:p w14:paraId="61402675" w14:textId="77777777" w:rsidR="009021BC" w:rsidRPr="003E6AD6" w:rsidRDefault="009021BC" w:rsidP="00CA7BA7">
            <w:pPr>
              <w:pStyle w:val="normalbold0"/>
              <w:ind w:left="720" w:hanging="360"/>
              <w:rPr>
                <w:b w:val="0"/>
                <w:bCs/>
                <w:lang w:val="lt-LT"/>
              </w:rPr>
            </w:pPr>
            <w:r w:rsidRPr="003E6AD6">
              <w:rPr>
                <w:b w:val="0"/>
                <w:bCs/>
                <w:lang w:val="lt-LT"/>
              </w:rPr>
              <w:t xml:space="preserve">Langas matomas tik </w:t>
            </w:r>
            <w:r w:rsidR="00125723" w:rsidRPr="003E6AD6">
              <w:rPr>
                <w:b w:val="0"/>
                <w:bCs/>
                <w:lang w:val="lt-LT"/>
              </w:rPr>
              <w:t>VSFSVVP</w:t>
            </w:r>
            <w:r w:rsidRPr="003E6AD6">
              <w:rPr>
                <w:b w:val="0"/>
                <w:bCs/>
                <w:lang w:val="lt-LT"/>
              </w:rPr>
              <w:t xml:space="preserve"> IS naudotojui</w:t>
            </w:r>
          </w:p>
        </w:tc>
      </w:tr>
      <w:tr w:rsidR="009021BC" w:rsidRPr="00A8683D" w14:paraId="5E89687B" w14:textId="77777777" w:rsidTr="4560C70B">
        <w:trPr>
          <w:tblHeader/>
        </w:trPr>
        <w:tc>
          <w:tcPr>
            <w:tcW w:w="5000" w:type="pct"/>
            <w:tcBorders>
              <w:right w:val="single" w:sz="4" w:space="0" w:color="BFBFBF" w:themeColor="background1" w:themeShade="BF"/>
            </w:tcBorders>
            <w:shd w:val="clear" w:color="auto" w:fill="BEE3A5"/>
            <w:vAlign w:val="center"/>
          </w:tcPr>
          <w:p w14:paraId="0DFDD963" w14:textId="77777777" w:rsidR="009021BC" w:rsidRPr="00A8683D" w:rsidRDefault="00CA7BA7" w:rsidP="00780B5F">
            <w:pPr>
              <w:ind w:firstLine="0"/>
              <w:rPr>
                <w:b/>
                <w:bCs/>
              </w:rPr>
            </w:pPr>
            <w:r w:rsidRPr="00A8683D">
              <w:rPr>
                <w:b/>
                <w:bCs/>
              </w:rPr>
              <w:t>Taisyklės</w:t>
            </w:r>
          </w:p>
        </w:tc>
      </w:tr>
      <w:tr w:rsidR="000C1F4E" w:rsidRPr="00A8683D" w14:paraId="5E938DF2" w14:textId="77777777" w:rsidTr="4560C70B">
        <w:tc>
          <w:tcPr>
            <w:tcW w:w="5000" w:type="pct"/>
            <w:tcBorders>
              <w:right w:val="single" w:sz="4" w:space="0" w:color="BFBFBF" w:themeColor="background1" w:themeShade="BF"/>
            </w:tcBorders>
            <w:shd w:val="clear" w:color="auto" w:fill="auto"/>
          </w:tcPr>
          <w:p w14:paraId="587A1564" w14:textId="77777777" w:rsidR="000C1F4E" w:rsidRPr="003E6AD6" w:rsidRDefault="00CA7BA7" w:rsidP="00780B5F">
            <w:pPr>
              <w:pStyle w:val="normalbold0"/>
              <w:ind w:left="720" w:hanging="360"/>
              <w:rPr>
                <w:b w:val="0"/>
                <w:bCs/>
                <w:lang w:val="lt-LT"/>
              </w:rPr>
            </w:pPr>
            <w:r w:rsidRPr="003E6AD6">
              <w:rPr>
                <w:b w:val="0"/>
                <w:bCs/>
                <w:lang w:val="lt-LT"/>
              </w:rPr>
              <w:t>Sąraše nurodyti asmenys gaus informacinius pranešimus</w:t>
            </w:r>
            <w:r w:rsidR="009D287B" w:rsidRPr="003E6AD6">
              <w:rPr>
                <w:b w:val="0"/>
                <w:bCs/>
                <w:lang w:val="lt-LT"/>
              </w:rPr>
              <w:t>, jei programai bus pateiktas pasiūlymas arba nauja pasiūlymo versija</w:t>
            </w:r>
          </w:p>
        </w:tc>
      </w:tr>
    </w:tbl>
    <w:p w14:paraId="5DB956FA" w14:textId="77777777" w:rsidR="000C1F4E" w:rsidRPr="00A8683D" w:rsidRDefault="000C1F4E" w:rsidP="000C1F4E"/>
    <w:p w14:paraId="2A4A9B66" w14:textId="77777777" w:rsidR="00197037" w:rsidRPr="00A8683D" w:rsidRDefault="00197037" w:rsidP="003E6AD6">
      <w:pPr>
        <w:pStyle w:val="Heading3"/>
      </w:pPr>
      <w:bookmarkStart w:id="761" w:name="_Toc159222236"/>
      <w:r w:rsidRPr="00A8683D">
        <w:lastRenderedPageBreak/>
        <w:t>Veiksmų planas</w:t>
      </w:r>
      <w:bookmarkEnd w:id="761"/>
    </w:p>
    <w:p w14:paraId="0B386516" w14:textId="77777777" w:rsidR="009B1F92" w:rsidRPr="00A8683D" w:rsidRDefault="009B1F92" w:rsidP="00DF40CE">
      <w:pPr>
        <w:pStyle w:val="Heading4"/>
      </w:pPr>
      <w:bookmarkStart w:id="762" w:name="_Ref54792713"/>
      <w:bookmarkStart w:id="763" w:name="_Toc159222237"/>
      <w:r w:rsidRPr="00A8683D">
        <w:t>Veiksmų plano sąrašas</w:t>
      </w:r>
      <w:bookmarkEnd w:id="762"/>
      <w:bookmarkEnd w:id="763"/>
    </w:p>
    <w:p w14:paraId="0D8AA5FB" w14:textId="77777777" w:rsidR="00197037" w:rsidRPr="00A8683D" w:rsidRDefault="008C5938" w:rsidP="00197037">
      <w:pPr>
        <w:keepNext/>
        <w:ind w:firstLine="0"/>
      </w:pPr>
      <w:r w:rsidRPr="00A8683D">
        <w:rPr>
          <w:noProof/>
        </w:rPr>
        <w:t xml:space="preserve"> </w:t>
      </w:r>
      <w:r w:rsidRPr="00A8683D">
        <w:rPr>
          <w:noProof/>
        </w:rPr>
        <w:drawing>
          <wp:inline distT="0" distB="0" distL="0" distR="0" wp14:anchorId="09F53A53" wp14:editId="21870B0A">
            <wp:extent cx="6300470" cy="4144645"/>
            <wp:effectExtent l="0" t="0" r="5080" b="8255"/>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a:blip r:embed="rId66"/>
                    <a:stretch>
                      <a:fillRect/>
                    </a:stretch>
                  </pic:blipFill>
                  <pic:spPr>
                    <a:xfrm>
                      <a:off x="0" y="0"/>
                      <a:ext cx="6300470" cy="4144645"/>
                    </a:xfrm>
                    <a:prstGeom prst="rect">
                      <a:avLst/>
                    </a:prstGeom>
                  </pic:spPr>
                </pic:pic>
              </a:graphicData>
            </a:graphic>
          </wp:inline>
        </w:drawing>
      </w:r>
    </w:p>
    <w:p w14:paraId="1B0E4F60" w14:textId="77777777" w:rsidR="00197037" w:rsidRPr="00A8683D" w:rsidRDefault="00197037" w:rsidP="00197037">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11</w:t>
        </w:r>
      </w:fldSimple>
      <w:r w:rsidRPr="00A8683D">
        <w:rPr>
          <w:noProof/>
        </w:rPr>
        <w:t xml:space="preserve"> Veiksmų planas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FD77CB" w:rsidRPr="00A8683D" w14:paraId="38EC918F" w14:textId="77777777" w:rsidTr="4560C70B">
        <w:trPr>
          <w:tblHeader/>
        </w:trPr>
        <w:tc>
          <w:tcPr>
            <w:tcW w:w="5000" w:type="pct"/>
            <w:tcBorders>
              <w:right w:val="single" w:sz="4" w:space="0" w:color="BFBFBF" w:themeColor="background1" w:themeShade="BF"/>
            </w:tcBorders>
            <w:shd w:val="clear" w:color="auto" w:fill="BEE3A5"/>
            <w:vAlign w:val="center"/>
          </w:tcPr>
          <w:p w14:paraId="0F07CA67" w14:textId="77777777" w:rsidR="00FD77CB" w:rsidRPr="00A8683D" w:rsidRDefault="00FD77CB" w:rsidP="00BB4CBC">
            <w:pPr>
              <w:ind w:firstLine="0"/>
              <w:rPr>
                <w:b/>
                <w:bCs/>
              </w:rPr>
            </w:pPr>
            <w:r w:rsidRPr="00A8683D">
              <w:rPr>
                <w:b/>
                <w:bCs/>
              </w:rPr>
              <w:lastRenderedPageBreak/>
              <w:t>Laukai</w:t>
            </w:r>
          </w:p>
        </w:tc>
      </w:tr>
      <w:tr w:rsidR="00FD77CB" w:rsidRPr="00A8683D" w14:paraId="177FFE46" w14:textId="77777777" w:rsidTr="4560C70B">
        <w:trPr>
          <w:tblHeader/>
        </w:trPr>
        <w:tc>
          <w:tcPr>
            <w:tcW w:w="5000" w:type="pct"/>
            <w:tcBorders>
              <w:right w:val="single" w:sz="4" w:space="0" w:color="BFBFBF" w:themeColor="background1" w:themeShade="BF"/>
            </w:tcBorders>
            <w:shd w:val="clear" w:color="auto" w:fill="auto"/>
            <w:vAlign w:val="center"/>
          </w:tcPr>
          <w:p w14:paraId="6698E101" w14:textId="77777777" w:rsidR="00235585" w:rsidRPr="00A8683D" w:rsidRDefault="5CD5D686" w:rsidP="00987679">
            <w:pPr>
              <w:pStyle w:val="Lentelssraas"/>
            </w:pPr>
            <w:r>
              <w:t>Įsakymo Nr. – įvedamas įsakymo numeris.</w:t>
            </w:r>
          </w:p>
          <w:p w14:paraId="11FCDD33" w14:textId="77777777" w:rsidR="00235585" w:rsidRPr="00A8683D" w:rsidRDefault="5CD5D686" w:rsidP="00987679">
            <w:pPr>
              <w:pStyle w:val="Lentelssraas"/>
            </w:pPr>
            <w:r>
              <w:t>Įsakymo data – iš kalendoriaus pasirenkama įsakymo data.</w:t>
            </w:r>
          </w:p>
          <w:p w14:paraId="2CBEAE58" w14:textId="77777777" w:rsidR="001F20B8" w:rsidRPr="00A8683D" w:rsidRDefault="7B7A75F2" w:rsidP="00987679">
            <w:pPr>
              <w:pStyle w:val="Lentelssraas"/>
            </w:pPr>
            <w:r>
              <w:t xml:space="preserve">Numeris </w:t>
            </w:r>
            <w:r w:rsidR="481A81D3">
              <w:t xml:space="preserve">- veiksmų plano įrašo </w:t>
            </w:r>
            <w:r w:rsidR="0437EC61">
              <w:t>numeris</w:t>
            </w:r>
            <w:r w:rsidR="481A81D3">
              <w:t>.</w:t>
            </w:r>
          </w:p>
          <w:p w14:paraId="2A331E04" w14:textId="77777777" w:rsidR="001F20B8" w:rsidRPr="00A8683D" w:rsidRDefault="481A81D3" w:rsidP="00987679">
            <w:pPr>
              <w:pStyle w:val="Lentelssraas"/>
            </w:pPr>
            <w:r>
              <w:t>Pavadinimas - veiksmų plano įrašo pavadinimas.</w:t>
            </w:r>
          </w:p>
          <w:p w14:paraId="06135433" w14:textId="77777777" w:rsidR="001F20B8" w:rsidRPr="00A8683D" w:rsidRDefault="481A81D3" w:rsidP="00987679">
            <w:pPr>
              <w:pStyle w:val="Lentelssraas"/>
            </w:pPr>
            <w:r>
              <w:t>Įtrauktas į kvietimą – varnele pažymėti projektai, kurie bus įtraukti formuojant kvietimą.</w:t>
            </w:r>
          </w:p>
          <w:p w14:paraId="2E91ECB7" w14:textId="77777777" w:rsidR="001F20B8" w:rsidRPr="00A8683D" w:rsidRDefault="481A81D3" w:rsidP="00987679">
            <w:pPr>
              <w:pStyle w:val="Lentelssraas"/>
            </w:pPr>
            <w:r>
              <w:t xml:space="preserve">Kvietimo paskelbimo data - laukas bus pildomas tik projektų atveju. </w:t>
            </w:r>
          </w:p>
          <w:p w14:paraId="2F32E732" w14:textId="77777777" w:rsidR="001F20B8" w:rsidRPr="00A8683D" w:rsidRDefault="481A81D3" w:rsidP="00987679">
            <w:pPr>
              <w:pStyle w:val="Lentelssraas"/>
            </w:pPr>
            <w:r>
              <w:t xml:space="preserve">ES lėšos  - veiksmų plano įrašo </w:t>
            </w:r>
            <w:r w:rsidR="7AB15CB9">
              <w:t xml:space="preserve">Europos Sąjungos </w:t>
            </w:r>
            <w:r>
              <w:t xml:space="preserve">lėšos. </w:t>
            </w:r>
            <w:r w:rsidR="0497CDB5">
              <w:t>K</w:t>
            </w:r>
            <w:r>
              <w:t xml:space="preserve">onkrečiam tikslui lėšos sumuojamos iš  jo veiksmų ir veiklos paramos. </w:t>
            </w:r>
          </w:p>
          <w:p w14:paraId="4EDC4447" w14:textId="77777777" w:rsidR="001F20B8" w:rsidRPr="00A8683D" w:rsidRDefault="481A81D3" w:rsidP="00987679">
            <w:pPr>
              <w:pStyle w:val="Lentelssraas"/>
            </w:pPr>
            <w:r>
              <w:t xml:space="preserve">BF lėšos - veiksmų plano įrašo </w:t>
            </w:r>
            <w:r w:rsidR="7AB15CB9">
              <w:t xml:space="preserve">bendrojo finansavimo </w:t>
            </w:r>
            <w:r>
              <w:t xml:space="preserve">lėšos. </w:t>
            </w:r>
            <w:r w:rsidR="0497CDB5">
              <w:t>K</w:t>
            </w:r>
            <w:r>
              <w:t xml:space="preserve">onkrečiam tikslui lėšos sumuojamos iš jo veiksmų ir veiklos paramos. </w:t>
            </w:r>
          </w:p>
          <w:p w14:paraId="73342CD5" w14:textId="77777777" w:rsidR="001F20B8" w:rsidRPr="00A8683D" w:rsidRDefault="481A81D3" w:rsidP="00987679">
            <w:pPr>
              <w:pStyle w:val="Lentelssraas"/>
            </w:pPr>
            <w:r>
              <w:t xml:space="preserve">Iš viso - ES lėšos + BF lėšos. </w:t>
            </w:r>
          </w:p>
          <w:p w14:paraId="33A8EDCD" w14:textId="77777777" w:rsidR="001F20B8" w:rsidRPr="00A8683D" w:rsidRDefault="662FFE79" w:rsidP="00987679">
            <w:pPr>
              <w:pStyle w:val="Lentelssraas"/>
            </w:pPr>
            <w:r>
              <w:t>Nepanaudotų lėšų likutis konkrečiam tikslui</w:t>
            </w:r>
            <w:r w:rsidR="481A81D3">
              <w:t xml:space="preserve"> - apskaičiuojami kiek lėšų nurodytų lauke "Iš viso" jau yra paskirstyta žemiau vienu lygiu esantiems veiksmams. Tėvinio veiksmų plano įrašo Iš viso suma - Tėvo vaikinių veiksmų plano įrašų Iš viso suma. Konkretiems tikslams apskaičiuojama iš Veiksmų. Veiksmams iš Projektų. Prie projektų ši suma nėra apskaičiuojama. </w:t>
            </w:r>
          </w:p>
          <w:p w14:paraId="72B7A637" w14:textId="77777777" w:rsidR="00FD77CB" w:rsidRPr="00A8683D" w:rsidRDefault="001F20B8" w:rsidP="00987679">
            <w:pPr>
              <w:pStyle w:val="Lentelssraas"/>
            </w:pPr>
            <w:r w:rsidRPr="00A8683D">
              <w:t>Pareiškėjas – pareiškėjo pavadinimas.</w:t>
            </w:r>
          </w:p>
          <w:p w14:paraId="0A707688" w14:textId="77777777" w:rsidR="00461278" w:rsidRPr="00A8683D" w:rsidRDefault="3573BBB0" w:rsidP="00987679">
            <w:pPr>
              <w:pStyle w:val="Lentelssraas"/>
            </w:pPr>
            <w:r>
              <w:t xml:space="preserve">Strateginis projektas </w:t>
            </w:r>
            <w:r w:rsidR="368ED98D">
              <w:t>–</w:t>
            </w:r>
            <w:r>
              <w:t xml:space="preserve"> </w:t>
            </w:r>
            <w:r w:rsidR="368ED98D">
              <w:t>parenkamas požymis</w:t>
            </w:r>
            <w:r w:rsidR="60B61BC0">
              <w:t>.</w:t>
            </w:r>
          </w:p>
        </w:tc>
      </w:tr>
      <w:tr w:rsidR="00FD77CB" w:rsidRPr="00A8683D" w14:paraId="5A07F9B3" w14:textId="77777777" w:rsidTr="4560C70B">
        <w:trPr>
          <w:tblHeader/>
        </w:trPr>
        <w:tc>
          <w:tcPr>
            <w:tcW w:w="5000" w:type="pct"/>
            <w:tcBorders>
              <w:right w:val="single" w:sz="4" w:space="0" w:color="BFBFBF" w:themeColor="background1" w:themeShade="BF"/>
            </w:tcBorders>
            <w:shd w:val="clear" w:color="auto" w:fill="BEE3A5"/>
            <w:vAlign w:val="center"/>
          </w:tcPr>
          <w:p w14:paraId="244A861E" w14:textId="77777777" w:rsidR="00FD77CB" w:rsidRPr="00A8683D" w:rsidRDefault="00FD77CB" w:rsidP="00BB4CBC">
            <w:pPr>
              <w:ind w:firstLine="0"/>
              <w:rPr>
                <w:b/>
                <w:bCs/>
              </w:rPr>
            </w:pPr>
            <w:r w:rsidRPr="00A8683D">
              <w:rPr>
                <w:b/>
                <w:bCs/>
              </w:rPr>
              <w:t>Filtras</w:t>
            </w:r>
          </w:p>
        </w:tc>
      </w:tr>
      <w:tr w:rsidR="00FD77CB" w:rsidRPr="00A8683D" w14:paraId="7377F607" w14:textId="77777777" w:rsidTr="4560C70B">
        <w:trPr>
          <w:tblHeader/>
        </w:trPr>
        <w:tc>
          <w:tcPr>
            <w:tcW w:w="5000" w:type="pct"/>
            <w:tcBorders>
              <w:right w:val="single" w:sz="4" w:space="0" w:color="BFBFBF" w:themeColor="background1" w:themeShade="BF"/>
            </w:tcBorders>
            <w:shd w:val="clear" w:color="auto" w:fill="auto"/>
            <w:vAlign w:val="center"/>
          </w:tcPr>
          <w:p w14:paraId="7F0328D5" w14:textId="77777777" w:rsidR="00AA020F" w:rsidRPr="00A8683D" w:rsidRDefault="14955A05" w:rsidP="00987679">
            <w:pPr>
              <w:pStyle w:val="Lentelssraas"/>
            </w:pPr>
            <w:r>
              <w:t xml:space="preserve">Numeris </w:t>
            </w:r>
            <w:r w:rsidR="3CC7A970">
              <w:t xml:space="preserve">- veiksmų plano įrašo </w:t>
            </w:r>
            <w:r>
              <w:t xml:space="preserve">numerio </w:t>
            </w:r>
            <w:r w:rsidR="3CC7A970">
              <w:t xml:space="preserve">fragmentas. </w:t>
            </w:r>
          </w:p>
          <w:p w14:paraId="3742674B" w14:textId="77777777" w:rsidR="00AA020F" w:rsidRPr="00A8683D" w:rsidRDefault="3CC7A970" w:rsidP="00987679">
            <w:pPr>
              <w:pStyle w:val="Lentelssraas"/>
            </w:pPr>
            <w:r>
              <w:t xml:space="preserve">Pavadinimas - veiksmų plano įrašo pavadinimo fragmentas. </w:t>
            </w:r>
          </w:p>
          <w:p w14:paraId="09818217" w14:textId="77777777" w:rsidR="00AA020F" w:rsidRPr="00A8683D" w:rsidRDefault="00AA020F" w:rsidP="00987679">
            <w:pPr>
              <w:pStyle w:val="Lentelssraas"/>
            </w:pPr>
            <w:r w:rsidRPr="00A8683D">
              <w:t xml:space="preserve">Tipas - veiksmų plano įrašo tipas. Parenkama iš reikšmių sąrašo: Konkretus tikslas, Veiklos parama, Veiksmas, Projektas. </w:t>
            </w:r>
          </w:p>
          <w:p w14:paraId="486857AA" w14:textId="77777777" w:rsidR="00937ECB" w:rsidRPr="00A8683D" w:rsidRDefault="4D14D0C9" w:rsidP="00987679">
            <w:pPr>
              <w:pStyle w:val="Lentelssraas"/>
            </w:pPr>
            <w:r>
              <w:t>Strateginis projektas – veiksmų plano įrašui taikomas požymis. Parenkamas iš reikšmių sąrašo</w:t>
            </w:r>
            <w:r w:rsidR="60B61BC0">
              <w:t>.</w:t>
            </w:r>
            <w:r>
              <w:t xml:space="preserve"> </w:t>
            </w:r>
          </w:p>
          <w:p w14:paraId="65F7EE25" w14:textId="77777777" w:rsidR="00FD77CB" w:rsidRPr="00A8683D" w:rsidRDefault="74257A8D" w:rsidP="00987679">
            <w:pPr>
              <w:pStyle w:val="Lentelssraas"/>
            </w:pPr>
            <w:r>
              <w:t xml:space="preserve">Planuojamas vykdytojas </w:t>
            </w:r>
            <w:r w:rsidR="3CC7A970">
              <w:t xml:space="preserve">- parenkama reikšmė iš įstaigų sąrašo. Surandami veiksmų plano įrašai, prie kurių įstaiga yra nurodyta kaip pareiškėjas. </w:t>
            </w:r>
          </w:p>
        </w:tc>
      </w:tr>
      <w:tr w:rsidR="00FD77CB" w:rsidRPr="00A8683D" w14:paraId="46BD8B72" w14:textId="77777777" w:rsidTr="4560C70B">
        <w:trPr>
          <w:tblHeader/>
        </w:trPr>
        <w:tc>
          <w:tcPr>
            <w:tcW w:w="5000" w:type="pct"/>
            <w:tcBorders>
              <w:right w:val="single" w:sz="4" w:space="0" w:color="BFBFBF" w:themeColor="background1" w:themeShade="BF"/>
            </w:tcBorders>
            <w:shd w:val="clear" w:color="auto" w:fill="BEE3A5"/>
            <w:vAlign w:val="center"/>
          </w:tcPr>
          <w:p w14:paraId="5C265CA8" w14:textId="77777777" w:rsidR="00FD77CB" w:rsidRPr="00A8683D" w:rsidRDefault="00FD77CB" w:rsidP="00BB4CBC">
            <w:pPr>
              <w:ind w:firstLine="0"/>
              <w:rPr>
                <w:b/>
                <w:bCs/>
              </w:rPr>
            </w:pPr>
            <w:r w:rsidRPr="00A8683D">
              <w:rPr>
                <w:b/>
                <w:bCs/>
              </w:rPr>
              <w:t>Mygtukai</w:t>
            </w:r>
          </w:p>
        </w:tc>
      </w:tr>
      <w:tr w:rsidR="00FD77CB" w:rsidRPr="00A8683D" w14:paraId="7723D0D8" w14:textId="77777777" w:rsidTr="4560C70B">
        <w:trPr>
          <w:tblHeader/>
        </w:trPr>
        <w:tc>
          <w:tcPr>
            <w:tcW w:w="5000" w:type="pct"/>
            <w:tcBorders>
              <w:right w:val="single" w:sz="4" w:space="0" w:color="BFBFBF" w:themeColor="background1" w:themeShade="BF"/>
            </w:tcBorders>
            <w:shd w:val="clear" w:color="auto" w:fill="auto"/>
            <w:vAlign w:val="center"/>
          </w:tcPr>
          <w:p w14:paraId="709B7C43" w14:textId="77777777" w:rsidR="00FD77CB" w:rsidRPr="00A8683D" w:rsidRDefault="0CA9FF3E" w:rsidP="00987679">
            <w:pPr>
              <w:pStyle w:val="Lentelssraas"/>
            </w:pPr>
            <w:r>
              <w:t>Registruoti naują</w:t>
            </w:r>
          </w:p>
          <w:p w14:paraId="17FB0D1B" w14:textId="77777777" w:rsidR="00FD77CB" w:rsidRPr="00A8683D" w:rsidRDefault="5CD5D686" w:rsidP="00987679">
            <w:pPr>
              <w:pStyle w:val="Lentelssraas"/>
            </w:pPr>
            <w:r>
              <w:t>Importuoti veiksmų planą</w:t>
            </w:r>
          </w:p>
          <w:p w14:paraId="1532748A" w14:textId="77777777" w:rsidR="00FD77CB" w:rsidRPr="00A8683D" w:rsidRDefault="5CD5D686" w:rsidP="00987679">
            <w:pPr>
              <w:pStyle w:val="Lentelssraas"/>
            </w:pPr>
            <w:r>
              <w:t xml:space="preserve">Formuoti kvietimą teikti </w:t>
            </w:r>
            <w:r w:rsidR="78540EA9">
              <w:t>projekto įgyvendinimo planus</w:t>
            </w:r>
          </w:p>
          <w:p w14:paraId="4BADA0A8" w14:textId="77777777" w:rsidR="00235585" w:rsidRPr="00A8683D" w:rsidRDefault="5CD5D686" w:rsidP="00987679">
            <w:pPr>
              <w:pStyle w:val="Lentelssraas"/>
            </w:pPr>
            <w:r>
              <w:t>Redaguoti</w:t>
            </w:r>
          </w:p>
          <w:p w14:paraId="5EF934A8" w14:textId="77777777" w:rsidR="00235585" w:rsidRPr="00A8683D" w:rsidRDefault="5CD5D686" w:rsidP="00987679">
            <w:pPr>
              <w:pStyle w:val="Lentelssraas"/>
            </w:pPr>
            <w:r>
              <w:t>Išsaugoti</w:t>
            </w:r>
          </w:p>
          <w:p w14:paraId="1965F2E4" w14:textId="77777777" w:rsidR="00235585" w:rsidRPr="00A8683D" w:rsidRDefault="5CD5D686" w:rsidP="00987679">
            <w:pPr>
              <w:pStyle w:val="Lentelssraas"/>
            </w:pPr>
            <w:r>
              <w:t>Atšaukti</w:t>
            </w:r>
          </w:p>
        </w:tc>
      </w:tr>
      <w:tr w:rsidR="00FD77CB" w:rsidRPr="00A8683D" w14:paraId="5F5B8FA6" w14:textId="77777777" w:rsidTr="4560C70B">
        <w:trPr>
          <w:tblHeader/>
        </w:trPr>
        <w:tc>
          <w:tcPr>
            <w:tcW w:w="5000" w:type="pct"/>
            <w:tcBorders>
              <w:right w:val="single" w:sz="4" w:space="0" w:color="BFBFBF" w:themeColor="background1" w:themeShade="BF"/>
            </w:tcBorders>
            <w:shd w:val="clear" w:color="auto" w:fill="BEE3A5"/>
            <w:vAlign w:val="center"/>
          </w:tcPr>
          <w:p w14:paraId="340FDB44" w14:textId="77777777" w:rsidR="00FD77CB" w:rsidRPr="00A8683D" w:rsidRDefault="00BF3C29" w:rsidP="00BB4CBC">
            <w:pPr>
              <w:ind w:firstLine="0"/>
              <w:rPr>
                <w:b/>
                <w:bCs/>
              </w:rPr>
            </w:pPr>
            <w:r w:rsidRPr="00A8683D">
              <w:rPr>
                <w:b/>
                <w:bCs/>
              </w:rPr>
              <w:t>Naudotojai</w:t>
            </w:r>
          </w:p>
        </w:tc>
      </w:tr>
      <w:tr w:rsidR="00A73DFC" w:rsidRPr="00A8683D" w14:paraId="3E822072" w14:textId="77777777" w:rsidTr="4560C70B">
        <w:trPr>
          <w:tblHeader/>
        </w:trPr>
        <w:tc>
          <w:tcPr>
            <w:tcW w:w="5000" w:type="pct"/>
            <w:tcBorders>
              <w:right w:val="single" w:sz="4" w:space="0" w:color="BFBFBF" w:themeColor="background1" w:themeShade="BF"/>
            </w:tcBorders>
            <w:shd w:val="clear" w:color="auto" w:fill="auto"/>
            <w:vAlign w:val="center"/>
          </w:tcPr>
          <w:p w14:paraId="56A2CC3D" w14:textId="77777777" w:rsidR="00A73DFC" w:rsidRPr="00A8683D" w:rsidRDefault="00A73DFC" w:rsidP="00BB4CBC">
            <w:pPr>
              <w:ind w:firstLine="0"/>
              <w:rPr>
                <w:b/>
                <w:bCs/>
              </w:rPr>
            </w:pPr>
            <w:r w:rsidRPr="00A8683D">
              <w:t xml:space="preserve">Langas matomas tik </w:t>
            </w:r>
            <w:r w:rsidR="00125723" w:rsidRPr="00A8683D">
              <w:t>VSFSVVP</w:t>
            </w:r>
            <w:r w:rsidRPr="00A8683D">
              <w:t xml:space="preserve"> IS naudotojui</w:t>
            </w:r>
          </w:p>
        </w:tc>
      </w:tr>
      <w:tr w:rsidR="00A73DFC" w:rsidRPr="00A8683D" w14:paraId="68D48978" w14:textId="77777777" w:rsidTr="4560C70B">
        <w:trPr>
          <w:tblHeader/>
        </w:trPr>
        <w:tc>
          <w:tcPr>
            <w:tcW w:w="5000" w:type="pct"/>
            <w:tcBorders>
              <w:right w:val="single" w:sz="4" w:space="0" w:color="BFBFBF" w:themeColor="background1" w:themeShade="BF"/>
            </w:tcBorders>
            <w:shd w:val="clear" w:color="auto" w:fill="BEE3A5"/>
            <w:vAlign w:val="center"/>
          </w:tcPr>
          <w:p w14:paraId="2123788D" w14:textId="77777777" w:rsidR="00A73DFC" w:rsidRPr="00A8683D" w:rsidRDefault="00A73DFC" w:rsidP="00BB4CBC">
            <w:pPr>
              <w:ind w:firstLine="0"/>
              <w:rPr>
                <w:b/>
                <w:bCs/>
              </w:rPr>
            </w:pPr>
            <w:r w:rsidRPr="00A8683D">
              <w:rPr>
                <w:b/>
                <w:bCs/>
              </w:rPr>
              <w:t>Taisyklės</w:t>
            </w:r>
          </w:p>
        </w:tc>
      </w:tr>
      <w:tr w:rsidR="00FD77CB" w:rsidRPr="00A8683D" w14:paraId="3D02510A" w14:textId="77777777" w:rsidTr="4560C70B">
        <w:tc>
          <w:tcPr>
            <w:tcW w:w="5000" w:type="pct"/>
            <w:tcBorders>
              <w:right w:val="single" w:sz="4" w:space="0" w:color="BFBFBF" w:themeColor="background1" w:themeShade="BF"/>
            </w:tcBorders>
            <w:shd w:val="clear" w:color="auto" w:fill="auto"/>
          </w:tcPr>
          <w:p w14:paraId="3CAAAF0A" w14:textId="77777777" w:rsidR="00FD77CB" w:rsidRPr="003E6AD6" w:rsidRDefault="5953993B" w:rsidP="1B54E4B5">
            <w:pPr>
              <w:pStyle w:val="normalbold0"/>
              <w:rPr>
                <w:b w:val="0"/>
                <w:sz w:val="20"/>
                <w:lang w:val="lt-LT"/>
              </w:rPr>
            </w:pPr>
            <w:r w:rsidRPr="1B54E4B5">
              <w:rPr>
                <w:b w:val="0"/>
                <w:sz w:val="20"/>
                <w:lang w:val="lt-LT"/>
              </w:rPr>
              <w:t>Gali būti importuojamas tik suderintos struktūros MS Excel failas.</w:t>
            </w:r>
          </w:p>
          <w:p w14:paraId="7B09E26E" w14:textId="77777777" w:rsidR="00A73DFC" w:rsidRPr="003E6AD6" w:rsidRDefault="0064052D" w:rsidP="00A73DFC">
            <w:pPr>
              <w:pStyle w:val="normalbold0"/>
              <w:rPr>
                <w:b w:val="0"/>
                <w:bCs/>
                <w:sz w:val="20"/>
                <w:lang w:val="lt-LT"/>
              </w:rPr>
            </w:pPr>
            <w:r w:rsidRPr="003E6AD6">
              <w:rPr>
                <w:b w:val="0"/>
                <w:bCs/>
                <w:sz w:val="20"/>
                <w:lang w:val="lt-LT"/>
              </w:rPr>
              <w:t>Įkeliant naują failą, seni veiksmų plano duomenys ištrinami ir pakeičiami naujais.</w:t>
            </w:r>
          </w:p>
          <w:p w14:paraId="454080F5" w14:textId="77777777" w:rsidR="0064052D" w:rsidRPr="003E6AD6" w:rsidRDefault="0064052D" w:rsidP="0064052D">
            <w:pPr>
              <w:pStyle w:val="normalbold0"/>
              <w:rPr>
                <w:b w:val="0"/>
                <w:bCs/>
                <w:sz w:val="20"/>
                <w:lang w:val="lt-LT"/>
              </w:rPr>
            </w:pPr>
            <w:r w:rsidRPr="003E6AD6">
              <w:rPr>
                <w:b w:val="0"/>
                <w:bCs/>
                <w:sz w:val="20"/>
                <w:lang w:val="lt-LT"/>
              </w:rPr>
              <w:t xml:space="preserve">Importavus naują </w:t>
            </w:r>
            <w:r w:rsidR="000A449D" w:rsidRPr="003E6AD6">
              <w:rPr>
                <w:b w:val="0"/>
                <w:bCs/>
                <w:sz w:val="20"/>
                <w:lang w:val="lt-LT"/>
              </w:rPr>
              <w:t>veiksmų planą</w:t>
            </w:r>
            <w:r w:rsidRPr="003E6AD6">
              <w:rPr>
                <w:b w:val="0"/>
                <w:bCs/>
                <w:sz w:val="20"/>
                <w:lang w:val="lt-LT"/>
              </w:rPr>
              <w:t>, naudotojas privalo nurodyti įsakymo numerį ir datą.</w:t>
            </w:r>
          </w:p>
          <w:p w14:paraId="56A01F87" w14:textId="77777777" w:rsidR="0064052D" w:rsidRPr="003E6AD6" w:rsidRDefault="0064052D" w:rsidP="0064052D">
            <w:pPr>
              <w:pStyle w:val="normalbold0"/>
              <w:rPr>
                <w:b w:val="0"/>
                <w:bCs/>
                <w:sz w:val="20"/>
                <w:lang w:val="lt-LT"/>
              </w:rPr>
            </w:pPr>
            <w:r w:rsidRPr="003E6AD6">
              <w:rPr>
                <w:b w:val="0"/>
                <w:bCs/>
                <w:sz w:val="20"/>
                <w:lang w:val="lt-LT"/>
              </w:rPr>
              <w:lastRenderedPageBreak/>
              <w:t>Jei įvedami pakeitimai veiksmų plane, sąrašo viršuje naudotojas turi paspausti mygtuką [Redaguoti], o atlikus pakeitimus paspausti [Išsaugoti] bei</w:t>
            </w:r>
            <w:r w:rsidR="0024661D">
              <w:rPr>
                <w:b w:val="0"/>
                <w:bCs/>
                <w:sz w:val="20"/>
                <w:lang w:val="lt-LT"/>
              </w:rPr>
              <w:t xml:space="preserve"> esant poreikiui įvesti atnaujintą</w:t>
            </w:r>
            <w:r w:rsidRPr="003E6AD6">
              <w:rPr>
                <w:b w:val="0"/>
                <w:bCs/>
                <w:sz w:val="20"/>
                <w:lang w:val="lt-LT"/>
              </w:rPr>
              <w:t xml:space="preserve"> įsakymo numerį ir datą.</w:t>
            </w:r>
          </w:p>
          <w:p w14:paraId="57E666CB" w14:textId="77777777" w:rsidR="0064052D" w:rsidRPr="003E6AD6" w:rsidRDefault="0064052D" w:rsidP="0064052D">
            <w:pPr>
              <w:pStyle w:val="normalbold0"/>
              <w:rPr>
                <w:b w:val="0"/>
                <w:bCs/>
                <w:lang w:val="lt-LT"/>
              </w:rPr>
            </w:pPr>
            <w:r w:rsidRPr="003E6AD6">
              <w:rPr>
                <w:b w:val="0"/>
                <w:bCs/>
                <w:sz w:val="20"/>
                <w:lang w:val="lt-LT"/>
              </w:rPr>
              <w:t xml:space="preserve">Sistemoje sukūrus naują </w:t>
            </w:r>
            <w:r w:rsidR="000A449D" w:rsidRPr="003E6AD6">
              <w:rPr>
                <w:b w:val="0"/>
                <w:bCs/>
                <w:sz w:val="20"/>
                <w:lang w:val="lt-LT"/>
              </w:rPr>
              <w:t>veiksmų plano</w:t>
            </w:r>
            <w:r w:rsidRPr="003E6AD6">
              <w:rPr>
                <w:b w:val="0"/>
                <w:bCs/>
                <w:sz w:val="20"/>
                <w:lang w:val="lt-LT"/>
              </w:rPr>
              <w:t xml:space="preserve"> versiją (importavus duomenis ar atlikus pakeitimus, bei nurodžius įsakymo numerį ir datą), sistema automatiškai suformuoja i išsiunčia informacinį pranešimą adresais: </w:t>
            </w:r>
            <w:hyperlink r:id="rId67" w:history="1">
              <w:r w:rsidR="00F15958" w:rsidRPr="003E6AD6">
                <w:rPr>
                  <w:rStyle w:val="NuorodaChar"/>
                  <w:lang w:val="lt-LT"/>
                </w:rPr>
                <w:t>all.vskis@cpva.lt</w:t>
              </w:r>
            </w:hyperlink>
            <w:r w:rsidR="00F15958" w:rsidRPr="003E6AD6">
              <w:rPr>
                <w:rStyle w:val="NuorodaChar"/>
                <w:lang w:val="lt-LT"/>
              </w:rPr>
              <w:t xml:space="preserve"> </w:t>
            </w:r>
            <w:r w:rsidRPr="003E6AD6">
              <w:rPr>
                <w:b w:val="0"/>
                <w:bCs/>
                <w:lang w:val="lt-LT"/>
              </w:rPr>
              <w:t xml:space="preserve">ir </w:t>
            </w:r>
            <w:r w:rsidRPr="00A8683D">
              <w:rPr>
                <w:rStyle w:val="Heading4H4H41H42H43H411H421H44H412H422H45H413H423H46H47H414H424H48H49H410H415H425H416H426H417H427H431H4111H4211H441H4121H4221H451H4131H4231H461H471H4141H4241H481H491H4101H4151H4251H4161H4261H418H428HChar"/>
                <w:b w:val="0"/>
                <w:bCs/>
              </w:rPr>
              <w:t xml:space="preserve"> </w:t>
            </w:r>
            <w:hyperlink r:id="rId68" w:history="1">
              <w:r w:rsidRPr="003E6AD6">
                <w:rPr>
                  <w:rStyle w:val="NuorodaChar"/>
                  <w:lang w:val="lt-LT"/>
                </w:rPr>
                <w:t>vsf@vrm.lt</w:t>
              </w:r>
            </w:hyperlink>
          </w:p>
        </w:tc>
      </w:tr>
    </w:tbl>
    <w:p w14:paraId="1CEBB790" w14:textId="77777777" w:rsidR="00FD77CB" w:rsidRPr="00A8683D" w:rsidRDefault="00FD77CB" w:rsidP="00FD77CB"/>
    <w:p w14:paraId="19EDDB5E" w14:textId="77777777" w:rsidR="00197037" w:rsidRPr="00A8683D" w:rsidRDefault="002B06A4" w:rsidP="00DF40CE">
      <w:pPr>
        <w:pStyle w:val="Heading4"/>
      </w:pPr>
      <w:bookmarkStart w:id="764" w:name="_Toc159222238"/>
      <w:r w:rsidRPr="00A8683D">
        <w:t>Konkretus tikslas</w:t>
      </w:r>
      <w:bookmarkEnd w:id="764"/>
    </w:p>
    <w:p w14:paraId="550566A3" w14:textId="77777777" w:rsidR="004339CA" w:rsidRPr="00A8683D" w:rsidRDefault="008362AB" w:rsidP="004339CA">
      <w:pPr>
        <w:keepNext/>
        <w:ind w:left="270" w:hanging="90"/>
        <w:jc w:val="center"/>
      </w:pPr>
      <w:r w:rsidRPr="00A8683D">
        <w:rPr>
          <w:noProof/>
        </w:rPr>
        <w:drawing>
          <wp:inline distT="0" distB="0" distL="0" distR="0" wp14:anchorId="0E2CBA55" wp14:editId="395193AF">
            <wp:extent cx="4516582" cy="2258291"/>
            <wp:effectExtent l="0" t="0" r="0" b="8890"/>
            <wp:docPr id="172" name="Picture 172" descr="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descr="Application&#10;&#10;Description automatically generated with medium confidence"/>
                    <pic:cNvPicPr/>
                  </pic:nvPicPr>
                  <pic:blipFill>
                    <a:blip r:embed="rId69"/>
                    <a:stretch>
                      <a:fillRect/>
                    </a:stretch>
                  </pic:blipFill>
                  <pic:spPr>
                    <a:xfrm>
                      <a:off x="0" y="0"/>
                      <a:ext cx="4528769" cy="2264385"/>
                    </a:xfrm>
                    <a:prstGeom prst="rect">
                      <a:avLst/>
                    </a:prstGeom>
                  </pic:spPr>
                </pic:pic>
              </a:graphicData>
            </a:graphic>
          </wp:inline>
        </w:drawing>
      </w:r>
    </w:p>
    <w:p w14:paraId="4B3F4B9D" w14:textId="77777777" w:rsidR="004339CA" w:rsidRPr="00A8683D" w:rsidRDefault="004339CA" w:rsidP="004339CA">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12</w:t>
        </w:r>
      </w:fldSimple>
      <w:r w:rsidRPr="00A8683D">
        <w:rPr>
          <w:noProof/>
        </w:rPr>
        <w:t xml:space="preserve"> Konkretaus tikslo įrašas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5527D7" w:rsidRPr="00A8683D" w14:paraId="21238CA5" w14:textId="77777777" w:rsidTr="4560C70B">
        <w:trPr>
          <w:tblHeader/>
        </w:trPr>
        <w:tc>
          <w:tcPr>
            <w:tcW w:w="5000" w:type="pct"/>
            <w:tcBorders>
              <w:right w:val="single" w:sz="4" w:space="0" w:color="BFBFBF" w:themeColor="background1" w:themeShade="BF"/>
            </w:tcBorders>
            <w:shd w:val="clear" w:color="auto" w:fill="BEE3A5"/>
            <w:vAlign w:val="center"/>
          </w:tcPr>
          <w:p w14:paraId="56449C0D" w14:textId="77777777" w:rsidR="005527D7" w:rsidRPr="00A8683D" w:rsidRDefault="005527D7" w:rsidP="00BB4CBC">
            <w:pPr>
              <w:ind w:firstLine="0"/>
              <w:rPr>
                <w:b/>
                <w:bCs/>
              </w:rPr>
            </w:pPr>
            <w:r w:rsidRPr="00A8683D">
              <w:rPr>
                <w:b/>
                <w:bCs/>
              </w:rPr>
              <w:t>Laukai</w:t>
            </w:r>
          </w:p>
        </w:tc>
      </w:tr>
      <w:tr w:rsidR="005527D7" w:rsidRPr="00A8683D" w14:paraId="3E300306" w14:textId="77777777" w:rsidTr="4560C70B">
        <w:trPr>
          <w:tblHeader/>
        </w:trPr>
        <w:tc>
          <w:tcPr>
            <w:tcW w:w="5000" w:type="pct"/>
            <w:tcBorders>
              <w:right w:val="single" w:sz="4" w:space="0" w:color="BFBFBF" w:themeColor="background1" w:themeShade="BF"/>
            </w:tcBorders>
            <w:shd w:val="clear" w:color="auto" w:fill="auto"/>
            <w:vAlign w:val="center"/>
          </w:tcPr>
          <w:p w14:paraId="6BD75B53" w14:textId="77777777" w:rsidR="00BC56D3" w:rsidRPr="00A8683D" w:rsidRDefault="78BF0220" w:rsidP="00987679">
            <w:pPr>
              <w:pStyle w:val="Lentelssraas"/>
            </w:pPr>
            <w:r>
              <w:t>*</w:t>
            </w:r>
            <w:r w:rsidR="7F6564C4">
              <w:t xml:space="preserve">Numeris </w:t>
            </w:r>
            <w:r>
              <w:t xml:space="preserve">- įvedamas konkretaus tikslo </w:t>
            </w:r>
            <w:r w:rsidR="7F6564C4">
              <w:t>numeris</w:t>
            </w:r>
            <w:r>
              <w:t xml:space="preserve">. </w:t>
            </w:r>
          </w:p>
          <w:p w14:paraId="3FD760A2" w14:textId="77777777" w:rsidR="00BC56D3" w:rsidRPr="00A8683D" w:rsidRDefault="78BF0220" w:rsidP="00987679">
            <w:pPr>
              <w:pStyle w:val="Lentelssraas"/>
            </w:pPr>
            <w:r>
              <w:t xml:space="preserve">*Pavadinimas -  įvedamas konkretaus tikslo pavadinimas. </w:t>
            </w:r>
          </w:p>
          <w:p w14:paraId="44A30CD4" w14:textId="77777777" w:rsidR="005527D7" w:rsidRPr="00A8683D" w:rsidRDefault="00BC56D3" w:rsidP="003E6AD6">
            <w:pPr>
              <w:pStyle w:val="Lentelssraas"/>
              <w:numPr>
                <w:ilvl w:val="0"/>
                <w:numId w:val="0"/>
              </w:numPr>
              <w:ind w:left="720"/>
            </w:pPr>
            <w:r w:rsidRPr="00A8683D">
              <w:t>Pastaba: žvaigždute * pažymėti laukai privalomi.</w:t>
            </w:r>
          </w:p>
        </w:tc>
      </w:tr>
      <w:tr w:rsidR="005527D7" w:rsidRPr="00A8683D" w14:paraId="7A1447E7" w14:textId="77777777" w:rsidTr="4560C70B">
        <w:trPr>
          <w:tblHeader/>
        </w:trPr>
        <w:tc>
          <w:tcPr>
            <w:tcW w:w="5000" w:type="pct"/>
            <w:tcBorders>
              <w:right w:val="single" w:sz="4" w:space="0" w:color="BFBFBF" w:themeColor="background1" w:themeShade="BF"/>
            </w:tcBorders>
            <w:shd w:val="clear" w:color="auto" w:fill="BEE3A5"/>
            <w:vAlign w:val="center"/>
          </w:tcPr>
          <w:p w14:paraId="52F0C722" w14:textId="77777777" w:rsidR="005527D7" w:rsidRPr="00A8683D" w:rsidRDefault="005527D7" w:rsidP="00BB4CBC">
            <w:pPr>
              <w:ind w:firstLine="0"/>
              <w:rPr>
                <w:b/>
                <w:bCs/>
              </w:rPr>
            </w:pPr>
            <w:r w:rsidRPr="00A8683D">
              <w:rPr>
                <w:b/>
                <w:bCs/>
              </w:rPr>
              <w:t>Mygtukai</w:t>
            </w:r>
          </w:p>
        </w:tc>
      </w:tr>
      <w:tr w:rsidR="005527D7" w:rsidRPr="00A8683D" w14:paraId="1B676280" w14:textId="77777777" w:rsidTr="4560C70B">
        <w:trPr>
          <w:tblHeader/>
        </w:trPr>
        <w:tc>
          <w:tcPr>
            <w:tcW w:w="5000" w:type="pct"/>
            <w:tcBorders>
              <w:right w:val="single" w:sz="4" w:space="0" w:color="BFBFBF" w:themeColor="background1" w:themeShade="BF"/>
            </w:tcBorders>
            <w:shd w:val="clear" w:color="auto" w:fill="auto"/>
            <w:vAlign w:val="center"/>
          </w:tcPr>
          <w:p w14:paraId="77175FFA" w14:textId="77777777" w:rsidR="005527D7" w:rsidRPr="00A8683D" w:rsidRDefault="181D0DA6" w:rsidP="00987679">
            <w:pPr>
              <w:pStyle w:val="Lentelssraas"/>
            </w:pPr>
            <w:r>
              <w:t>Išsaugoti</w:t>
            </w:r>
          </w:p>
          <w:p w14:paraId="56C9EBC9" w14:textId="77777777" w:rsidR="005527D7" w:rsidRPr="00A8683D" w:rsidRDefault="181D0DA6" w:rsidP="00987679">
            <w:pPr>
              <w:pStyle w:val="Lentelssraas"/>
            </w:pPr>
            <w:r>
              <w:t>Atšaukti</w:t>
            </w:r>
          </w:p>
        </w:tc>
      </w:tr>
      <w:tr w:rsidR="005527D7" w:rsidRPr="00A8683D" w14:paraId="2A08B116" w14:textId="77777777" w:rsidTr="4560C70B">
        <w:trPr>
          <w:tblHeader/>
        </w:trPr>
        <w:tc>
          <w:tcPr>
            <w:tcW w:w="5000" w:type="pct"/>
            <w:tcBorders>
              <w:right w:val="single" w:sz="4" w:space="0" w:color="BFBFBF" w:themeColor="background1" w:themeShade="BF"/>
            </w:tcBorders>
            <w:shd w:val="clear" w:color="auto" w:fill="BEE3A5"/>
            <w:vAlign w:val="center"/>
          </w:tcPr>
          <w:p w14:paraId="683A923A" w14:textId="77777777" w:rsidR="005527D7" w:rsidRPr="00A8683D" w:rsidRDefault="00BF3C29" w:rsidP="00BB4CBC">
            <w:pPr>
              <w:ind w:firstLine="0"/>
              <w:rPr>
                <w:b/>
                <w:bCs/>
              </w:rPr>
            </w:pPr>
            <w:r w:rsidRPr="00A8683D">
              <w:rPr>
                <w:b/>
                <w:bCs/>
              </w:rPr>
              <w:t>Naudotojai</w:t>
            </w:r>
          </w:p>
        </w:tc>
      </w:tr>
      <w:tr w:rsidR="005527D7" w:rsidRPr="00A8683D" w14:paraId="4AC403B4" w14:textId="77777777" w:rsidTr="4560C70B">
        <w:tc>
          <w:tcPr>
            <w:tcW w:w="5000" w:type="pct"/>
            <w:tcBorders>
              <w:right w:val="single" w:sz="4" w:space="0" w:color="BFBFBF" w:themeColor="background1" w:themeShade="BF"/>
            </w:tcBorders>
            <w:shd w:val="clear" w:color="auto" w:fill="auto"/>
          </w:tcPr>
          <w:p w14:paraId="2A7E4FB1" w14:textId="77777777" w:rsidR="005527D7" w:rsidRPr="003E6AD6" w:rsidRDefault="00BF3C29" w:rsidP="00BF3C29">
            <w:pPr>
              <w:pStyle w:val="normalbold0"/>
              <w:ind w:left="720" w:hanging="360"/>
              <w:rPr>
                <w:b w:val="0"/>
                <w:bCs/>
                <w:lang w:val="lt-LT"/>
              </w:rPr>
            </w:pPr>
            <w:r w:rsidRPr="003E6AD6">
              <w:rPr>
                <w:b w:val="0"/>
                <w:bCs/>
                <w:lang w:val="lt-LT"/>
              </w:rPr>
              <w:t xml:space="preserve">Langas matomas tik </w:t>
            </w:r>
            <w:r w:rsidR="00125723" w:rsidRPr="003E6AD6">
              <w:rPr>
                <w:b w:val="0"/>
                <w:bCs/>
                <w:lang w:val="lt-LT"/>
              </w:rPr>
              <w:t>VSFSVVP</w:t>
            </w:r>
            <w:r w:rsidRPr="003E6AD6">
              <w:rPr>
                <w:b w:val="0"/>
                <w:bCs/>
                <w:lang w:val="lt-LT"/>
              </w:rPr>
              <w:t xml:space="preserve"> IS naudotojui</w:t>
            </w:r>
          </w:p>
        </w:tc>
      </w:tr>
    </w:tbl>
    <w:p w14:paraId="5CCEF864" w14:textId="77777777" w:rsidR="005527D7" w:rsidRPr="00A8683D" w:rsidRDefault="005527D7" w:rsidP="005527D7"/>
    <w:p w14:paraId="0B1BF2AB" w14:textId="77777777" w:rsidR="002B06A4" w:rsidRPr="00A8683D" w:rsidRDefault="002B06A4" w:rsidP="00DF40CE">
      <w:pPr>
        <w:pStyle w:val="Heading4"/>
      </w:pPr>
      <w:bookmarkStart w:id="765" w:name="_Toc159222239"/>
      <w:r w:rsidRPr="00A8683D">
        <w:lastRenderedPageBreak/>
        <w:t>Veiksmas</w:t>
      </w:r>
      <w:bookmarkEnd w:id="765"/>
    </w:p>
    <w:p w14:paraId="4A393188" w14:textId="77777777" w:rsidR="004339CA" w:rsidRPr="00A8683D" w:rsidRDefault="00041F22" w:rsidP="004339CA">
      <w:pPr>
        <w:keepNext/>
        <w:jc w:val="center"/>
      </w:pPr>
      <w:r w:rsidRPr="00A8683D">
        <w:rPr>
          <w:noProof/>
        </w:rPr>
        <w:drawing>
          <wp:inline distT="0" distB="0" distL="0" distR="0" wp14:anchorId="5AB654E0" wp14:editId="7987FFA8">
            <wp:extent cx="4537363" cy="7976650"/>
            <wp:effectExtent l="0" t="0" r="0" b="5715"/>
            <wp:docPr id="175" name="Picture 17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descr="Graphical user interface, text, application, email&#10;&#10;Description automatically generated"/>
                    <pic:cNvPicPr/>
                  </pic:nvPicPr>
                  <pic:blipFill>
                    <a:blip r:embed="rId70"/>
                    <a:stretch>
                      <a:fillRect/>
                    </a:stretch>
                  </pic:blipFill>
                  <pic:spPr>
                    <a:xfrm>
                      <a:off x="0" y="0"/>
                      <a:ext cx="4539016" cy="7979556"/>
                    </a:xfrm>
                    <a:prstGeom prst="rect">
                      <a:avLst/>
                    </a:prstGeom>
                  </pic:spPr>
                </pic:pic>
              </a:graphicData>
            </a:graphic>
          </wp:inline>
        </w:drawing>
      </w:r>
    </w:p>
    <w:p w14:paraId="0F2E1D14" w14:textId="77777777" w:rsidR="00BF1496" w:rsidRPr="00A8683D" w:rsidRDefault="004339CA" w:rsidP="00BF1496">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13</w:t>
        </w:r>
      </w:fldSimple>
      <w:r w:rsidRPr="00A8683D">
        <w:rPr>
          <w:noProof/>
        </w:rPr>
        <w:t xml:space="preserve"> Veiksmo įrašas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C56D3" w:rsidRPr="00A8683D" w14:paraId="5F8786F1" w14:textId="77777777" w:rsidTr="4560C70B">
        <w:trPr>
          <w:tblHeader/>
        </w:trPr>
        <w:tc>
          <w:tcPr>
            <w:tcW w:w="5000" w:type="pct"/>
            <w:tcBorders>
              <w:right w:val="single" w:sz="4" w:space="0" w:color="BFBFBF" w:themeColor="background1" w:themeShade="BF"/>
            </w:tcBorders>
            <w:shd w:val="clear" w:color="auto" w:fill="BEE3A5"/>
            <w:vAlign w:val="center"/>
          </w:tcPr>
          <w:p w14:paraId="771E469A" w14:textId="77777777" w:rsidR="00BC56D3" w:rsidRPr="00A8683D" w:rsidRDefault="00BC56D3" w:rsidP="00BB4CBC">
            <w:pPr>
              <w:ind w:firstLine="0"/>
              <w:rPr>
                <w:b/>
                <w:bCs/>
              </w:rPr>
            </w:pPr>
            <w:r w:rsidRPr="00A8683D">
              <w:rPr>
                <w:b/>
                <w:bCs/>
              </w:rPr>
              <w:lastRenderedPageBreak/>
              <w:t>Laukai</w:t>
            </w:r>
          </w:p>
        </w:tc>
      </w:tr>
      <w:tr w:rsidR="00BC56D3" w:rsidRPr="00A8683D" w14:paraId="29714CB1" w14:textId="77777777" w:rsidTr="4560C70B">
        <w:trPr>
          <w:tblHeader/>
        </w:trPr>
        <w:tc>
          <w:tcPr>
            <w:tcW w:w="5000" w:type="pct"/>
            <w:tcBorders>
              <w:right w:val="single" w:sz="4" w:space="0" w:color="BFBFBF" w:themeColor="background1" w:themeShade="BF"/>
            </w:tcBorders>
            <w:shd w:val="clear" w:color="auto" w:fill="auto"/>
            <w:vAlign w:val="center"/>
          </w:tcPr>
          <w:p w14:paraId="6D50B546" w14:textId="77777777" w:rsidR="00681F8A" w:rsidRPr="00A8683D" w:rsidRDefault="266A4345" w:rsidP="00987679">
            <w:pPr>
              <w:pStyle w:val="Lentelssraas"/>
            </w:pPr>
            <w:r>
              <w:t xml:space="preserve">*Kodas - įvedamas veiksmo kodas. </w:t>
            </w:r>
          </w:p>
          <w:p w14:paraId="4C472395" w14:textId="77777777" w:rsidR="00681F8A" w:rsidRPr="00A8683D" w:rsidRDefault="266A4345" w:rsidP="00987679">
            <w:pPr>
              <w:pStyle w:val="Lentelssraas"/>
            </w:pPr>
            <w:r>
              <w:t xml:space="preserve">*Pavadinimas -  įvedamas veiksmo pavadinimas. </w:t>
            </w:r>
          </w:p>
          <w:p w14:paraId="602CED5C" w14:textId="77777777" w:rsidR="00917D6B" w:rsidRPr="00A8683D" w:rsidRDefault="09D7C9C1" w:rsidP="00987679">
            <w:pPr>
              <w:pStyle w:val="Lentelssraas"/>
            </w:pPr>
            <w:r>
              <w:t>*Konkretus tikslas – pasirenkamas konkretus tikslas.</w:t>
            </w:r>
          </w:p>
          <w:p w14:paraId="369AC148" w14:textId="77777777" w:rsidR="00681F8A" w:rsidRPr="00A8683D" w:rsidRDefault="266A4345" w:rsidP="00987679">
            <w:pPr>
              <w:pStyle w:val="Lentelssraas"/>
            </w:pPr>
            <w:r>
              <w:t xml:space="preserve">Planavimo etapo pradžia - įvedama data iš kalendoriaus. </w:t>
            </w:r>
          </w:p>
          <w:p w14:paraId="69F5BF58" w14:textId="77777777" w:rsidR="00681F8A" w:rsidRPr="00A8683D" w:rsidRDefault="266A4345" w:rsidP="00987679">
            <w:pPr>
              <w:pStyle w:val="Lentelssraas"/>
            </w:pPr>
            <w:r>
              <w:t xml:space="preserve">Įgyvendinimo etapo pradžia - įvedama data iš kalendoriaus. </w:t>
            </w:r>
          </w:p>
          <w:p w14:paraId="13BA8B28" w14:textId="77777777" w:rsidR="00681F8A" w:rsidRPr="00A8683D" w:rsidRDefault="266A4345" w:rsidP="00987679">
            <w:pPr>
              <w:pStyle w:val="Lentelssraas"/>
            </w:pPr>
            <w:r>
              <w:t xml:space="preserve">Užbaigimo etapo pradžia - įvedama data iš kalendoriaus. </w:t>
            </w:r>
          </w:p>
          <w:p w14:paraId="76793E7E" w14:textId="77777777" w:rsidR="00681F8A" w:rsidRPr="00A8683D" w:rsidRDefault="266A4345" w:rsidP="00987679">
            <w:pPr>
              <w:pStyle w:val="Lentelssraas"/>
            </w:pPr>
            <w:r>
              <w:t>ES lėšos, € - įvedama reikšmė.</w:t>
            </w:r>
          </w:p>
          <w:p w14:paraId="245F541F" w14:textId="77777777" w:rsidR="00681F8A" w:rsidRPr="00A8683D" w:rsidRDefault="266A4345" w:rsidP="00987679">
            <w:pPr>
              <w:pStyle w:val="Lentelssraas"/>
            </w:pPr>
            <w:r>
              <w:t>Liko skirstomų ES lėšų, € - neredaguojama reikšmė.</w:t>
            </w:r>
          </w:p>
          <w:p w14:paraId="782AF5E9" w14:textId="77777777" w:rsidR="00681F8A" w:rsidRPr="00A8683D" w:rsidRDefault="266A4345" w:rsidP="00987679">
            <w:pPr>
              <w:pStyle w:val="Lentelssraas"/>
            </w:pPr>
            <w:r>
              <w:t>BF lėšos, € - įvedama reikšmė.</w:t>
            </w:r>
          </w:p>
          <w:p w14:paraId="2328E4E1" w14:textId="77777777" w:rsidR="00681F8A" w:rsidRPr="00A8683D" w:rsidRDefault="266A4345" w:rsidP="00987679">
            <w:pPr>
              <w:pStyle w:val="Lentelssraas"/>
            </w:pPr>
            <w:r>
              <w:t>Liko skirstomų BF lėšų, € - neredaguojama reikšmė.</w:t>
            </w:r>
          </w:p>
          <w:p w14:paraId="72E161AE" w14:textId="77777777" w:rsidR="00681F8A" w:rsidRPr="00A8683D" w:rsidRDefault="266A4345" w:rsidP="00987679">
            <w:pPr>
              <w:pStyle w:val="Lentelssraas"/>
            </w:pPr>
            <w:r>
              <w:t>Iš viso, € - neredaguojama reikšmė.</w:t>
            </w:r>
          </w:p>
          <w:p w14:paraId="4B6D3729" w14:textId="77777777" w:rsidR="00681F8A" w:rsidRPr="00A8683D" w:rsidRDefault="266A4345" w:rsidP="00987679">
            <w:pPr>
              <w:pStyle w:val="Lentelssraas"/>
            </w:pPr>
            <w:r>
              <w:t>Liko skirstomų lėšų, € - neredaguojama reikšmė.</w:t>
            </w:r>
          </w:p>
          <w:p w14:paraId="37EA0FEA" w14:textId="77777777" w:rsidR="00BC56D3" w:rsidRPr="00A8683D" w:rsidRDefault="00681F8A" w:rsidP="00681F8A">
            <w:pPr>
              <w:rPr>
                <w:i/>
              </w:rPr>
            </w:pPr>
            <w:r w:rsidRPr="00A8683D">
              <w:rPr>
                <w:i/>
              </w:rPr>
              <w:t>Pastaba: žvaigždute * pažymėti laukai privalomi.</w:t>
            </w:r>
          </w:p>
        </w:tc>
      </w:tr>
      <w:tr w:rsidR="00BC56D3" w:rsidRPr="00A8683D" w14:paraId="2F0AB84B" w14:textId="77777777" w:rsidTr="4560C70B">
        <w:trPr>
          <w:tblHeader/>
        </w:trPr>
        <w:tc>
          <w:tcPr>
            <w:tcW w:w="5000" w:type="pct"/>
            <w:tcBorders>
              <w:right w:val="single" w:sz="4" w:space="0" w:color="BFBFBF" w:themeColor="background1" w:themeShade="BF"/>
            </w:tcBorders>
            <w:shd w:val="clear" w:color="auto" w:fill="BEE3A5"/>
            <w:vAlign w:val="center"/>
          </w:tcPr>
          <w:p w14:paraId="7A97DD1E" w14:textId="77777777" w:rsidR="00BC56D3" w:rsidRPr="00A8683D" w:rsidRDefault="00BC56D3" w:rsidP="00BB4CBC">
            <w:pPr>
              <w:ind w:firstLine="0"/>
              <w:rPr>
                <w:b/>
                <w:bCs/>
              </w:rPr>
            </w:pPr>
            <w:r w:rsidRPr="00A8683D">
              <w:rPr>
                <w:b/>
                <w:bCs/>
              </w:rPr>
              <w:t>Mygtukai</w:t>
            </w:r>
          </w:p>
        </w:tc>
      </w:tr>
      <w:tr w:rsidR="00BC56D3" w:rsidRPr="00A8683D" w14:paraId="1B3F5954" w14:textId="77777777" w:rsidTr="4560C70B">
        <w:trPr>
          <w:tblHeader/>
        </w:trPr>
        <w:tc>
          <w:tcPr>
            <w:tcW w:w="5000" w:type="pct"/>
            <w:tcBorders>
              <w:right w:val="single" w:sz="4" w:space="0" w:color="BFBFBF" w:themeColor="background1" w:themeShade="BF"/>
            </w:tcBorders>
            <w:shd w:val="clear" w:color="auto" w:fill="auto"/>
            <w:vAlign w:val="center"/>
          </w:tcPr>
          <w:p w14:paraId="494CDA68" w14:textId="77777777" w:rsidR="00BC56D3" w:rsidRPr="00A8683D" w:rsidRDefault="78BF0220" w:rsidP="00987679">
            <w:pPr>
              <w:pStyle w:val="Lentelssraas"/>
            </w:pPr>
            <w:r>
              <w:t>Išsaugoti</w:t>
            </w:r>
          </w:p>
          <w:p w14:paraId="2463945C" w14:textId="77777777" w:rsidR="00BC56D3" w:rsidRPr="00A8683D" w:rsidRDefault="78BF0220" w:rsidP="00987679">
            <w:pPr>
              <w:pStyle w:val="Lentelssraas"/>
            </w:pPr>
            <w:r>
              <w:t>Atšaukti</w:t>
            </w:r>
          </w:p>
        </w:tc>
      </w:tr>
      <w:tr w:rsidR="00BC56D3" w:rsidRPr="00A8683D" w14:paraId="44AD27D1" w14:textId="77777777" w:rsidTr="4560C70B">
        <w:trPr>
          <w:tblHeader/>
        </w:trPr>
        <w:tc>
          <w:tcPr>
            <w:tcW w:w="5000" w:type="pct"/>
            <w:tcBorders>
              <w:right w:val="single" w:sz="4" w:space="0" w:color="BFBFBF" w:themeColor="background1" w:themeShade="BF"/>
            </w:tcBorders>
            <w:shd w:val="clear" w:color="auto" w:fill="BEE3A5"/>
            <w:vAlign w:val="center"/>
          </w:tcPr>
          <w:p w14:paraId="68529F10" w14:textId="77777777" w:rsidR="00BC56D3" w:rsidRPr="00A8683D" w:rsidRDefault="0097235D" w:rsidP="00BB4CBC">
            <w:pPr>
              <w:ind w:firstLine="0"/>
              <w:rPr>
                <w:b/>
                <w:bCs/>
              </w:rPr>
            </w:pPr>
            <w:r w:rsidRPr="00A8683D">
              <w:rPr>
                <w:b/>
                <w:bCs/>
              </w:rPr>
              <w:t>Naudotojai</w:t>
            </w:r>
          </w:p>
        </w:tc>
      </w:tr>
      <w:tr w:rsidR="00BC56D3" w:rsidRPr="00A8683D" w14:paraId="62A716C3" w14:textId="77777777" w:rsidTr="4560C70B">
        <w:tc>
          <w:tcPr>
            <w:tcW w:w="5000" w:type="pct"/>
            <w:tcBorders>
              <w:right w:val="single" w:sz="4" w:space="0" w:color="BFBFBF" w:themeColor="background1" w:themeShade="BF"/>
            </w:tcBorders>
            <w:shd w:val="clear" w:color="auto" w:fill="auto"/>
          </w:tcPr>
          <w:p w14:paraId="41DD5232" w14:textId="77777777" w:rsidR="00BC56D3" w:rsidRPr="003E6AD6" w:rsidRDefault="0097235D" w:rsidP="0097235D">
            <w:pPr>
              <w:pStyle w:val="normalbold0"/>
              <w:ind w:left="720" w:hanging="360"/>
              <w:rPr>
                <w:b w:val="0"/>
                <w:bCs/>
                <w:lang w:val="lt-LT"/>
              </w:rPr>
            </w:pPr>
            <w:r w:rsidRPr="003E6AD6">
              <w:rPr>
                <w:b w:val="0"/>
                <w:bCs/>
                <w:lang w:val="lt-LT"/>
              </w:rPr>
              <w:t xml:space="preserve">Langas matomas tik </w:t>
            </w:r>
            <w:r w:rsidR="00125723" w:rsidRPr="003E6AD6">
              <w:rPr>
                <w:b w:val="0"/>
                <w:bCs/>
                <w:lang w:val="lt-LT"/>
              </w:rPr>
              <w:t>VSFSVVP</w:t>
            </w:r>
            <w:r w:rsidRPr="003E6AD6">
              <w:rPr>
                <w:b w:val="0"/>
                <w:bCs/>
                <w:lang w:val="lt-LT"/>
              </w:rPr>
              <w:t xml:space="preserve"> IS naudotojui</w:t>
            </w:r>
          </w:p>
        </w:tc>
      </w:tr>
    </w:tbl>
    <w:p w14:paraId="3F21256F" w14:textId="77777777" w:rsidR="00BC56D3" w:rsidRPr="00A8683D" w:rsidRDefault="00BC56D3" w:rsidP="00BC56D3"/>
    <w:p w14:paraId="75A5F10E" w14:textId="77777777" w:rsidR="00D11CB4" w:rsidRPr="00A8683D" w:rsidRDefault="00D11CB4" w:rsidP="00DF40CE">
      <w:pPr>
        <w:pStyle w:val="Heading4"/>
      </w:pPr>
      <w:bookmarkStart w:id="766" w:name="_Toc159222240"/>
      <w:r w:rsidRPr="00A8683D">
        <w:lastRenderedPageBreak/>
        <w:t>Veiklos parama</w:t>
      </w:r>
      <w:bookmarkEnd w:id="766"/>
    </w:p>
    <w:p w14:paraId="7A1DAF34" w14:textId="77777777" w:rsidR="00BF1496" w:rsidRPr="00A8683D" w:rsidRDefault="001460A6" w:rsidP="00BF1496">
      <w:pPr>
        <w:keepNext/>
        <w:jc w:val="center"/>
      </w:pPr>
      <w:r w:rsidRPr="00A8683D">
        <w:rPr>
          <w:noProof/>
        </w:rPr>
        <w:drawing>
          <wp:inline distT="0" distB="0" distL="0" distR="0" wp14:anchorId="7E71FAD8" wp14:editId="54A50ED2">
            <wp:extent cx="4559463" cy="8049491"/>
            <wp:effectExtent l="0" t="0" r="0" b="8890"/>
            <wp:docPr id="176" name="Picture 17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76" descr="Graphical user interface, text, application&#10;&#10;Description automatically generated"/>
                    <pic:cNvPicPr/>
                  </pic:nvPicPr>
                  <pic:blipFill>
                    <a:blip r:embed="rId71"/>
                    <a:stretch>
                      <a:fillRect/>
                    </a:stretch>
                  </pic:blipFill>
                  <pic:spPr>
                    <a:xfrm>
                      <a:off x="0" y="0"/>
                      <a:ext cx="4560593" cy="8051486"/>
                    </a:xfrm>
                    <a:prstGeom prst="rect">
                      <a:avLst/>
                    </a:prstGeom>
                  </pic:spPr>
                </pic:pic>
              </a:graphicData>
            </a:graphic>
          </wp:inline>
        </w:drawing>
      </w:r>
    </w:p>
    <w:p w14:paraId="5FD74750" w14:textId="77777777" w:rsidR="00D11CB4" w:rsidRPr="00A8683D" w:rsidRDefault="00BF1496" w:rsidP="00BF1496">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14</w:t>
        </w:r>
      </w:fldSimple>
      <w:r w:rsidRPr="00A8683D">
        <w:rPr>
          <w:noProof/>
        </w:rPr>
        <w:t xml:space="preserve"> Veiklos parama</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F1496" w:rsidRPr="00A8683D" w14:paraId="4EB246D3" w14:textId="77777777" w:rsidTr="4560C70B">
        <w:trPr>
          <w:tblHeader/>
        </w:trPr>
        <w:tc>
          <w:tcPr>
            <w:tcW w:w="5000" w:type="pct"/>
            <w:tcBorders>
              <w:right w:val="single" w:sz="4" w:space="0" w:color="BFBFBF" w:themeColor="background1" w:themeShade="BF"/>
            </w:tcBorders>
            <w:shd w:val="clear" w:color="auto" w:fill="BEE3A5"/>
            <w:vAlign w:val="center"/>
          </w:tcPr>
          <w:p w14:paraId="60D7B7C7" w14:textId="77777777" w:rsidR="00BF1496" w:rsidRPr="00A8683D" w:rsidRDefault="00BF1496" w:rsidP="00BB4CBC">
            <w:pPr>
              <w:ind w:firstLine="0"/>
              <w:rPr>
                <w:b/>
                <w:bCs/>
              </w:rPr>
            </w:pPr>
            <w:r w:rsidRPr="00A8683D">
              <w:rPr>
                <w:b/>
                <w:bCs/>
              </w:rPr>
              <w:lastRenderedPageBreak/>
              <w:t>Laukai</w:t>
            </w:r>
          </w:p>
        </w:tc>
      </w:tr>
      <w:tr w:rsidR="00BF1496" w:rsidRPr="00A8683D" w14:paraId="0976C0B4" w14:textId="77777777" w:rsidTr="4560C70B">
        <w:trPr>
          <w:tblHeader/>
        </w:trPr>
        <w:tc>
          <w:tcPr>
            <w:tcW w:w="5000" w:type="pct"/>
            <w:tcBorders>
              <w:right w:val="single" w:sz="4" w:space="0" w:color="BFBFBF" w:themeColor="background1" w:themeShade="BF"/>
            </w:tcBorders>
            <w:shd w:val="clear" w:color="auto" w:fill="auto"/>
            <w:vAlign w:val="center"/>
          </w:tcPr>
          <w:p w14:paraId="2853FE52" w14:textId="77777777" w:rsidR="00BF1496" w:rsidRPr="00A8683D" w:rsidRDefault="78373DA6" w:rsidP="00E7015C">
            <w:pPr>
              <w:pStyle w:val="Lentelssraas"/>
            </w:pPr>
            <w:r>
              <w:t xml:space="preserve">*Kodas - įvedamas </w:t>
            </w:r>
            <w:r w:rsidR="764BEAE8">
              <w:t>veiklos paramos</w:t>
            </w:r>
            <w:r>
              <w:t xml:space="preserve"> kodas. </w:t>
            </w:r>
          </w:p>
          <w:p w14:paraId="39505852" w14:textId="77777777" w:rsidR="00BF1496" w:rsidRPr="00A8683D" w:rsidRDefault="78373DA6" w:rsidP="00E7015C">
            <w:pPr>
              <w:pStyle w:val="Lentelssraas"/>
            </w:pPr>
            <w:r>
              <w:t xml:space="preserve">*Pavadinimas -  įvedamas </w:t>
            </w:r>
            <w:r w:rsidR="764BEAE8">
              <w:t xml:space="preserve">veiklos paramos </w:t>
            </w:r>
            <w:r>
              <w:t xml:space="preserve">pavadinimas. </w:t>
            </w:r>
          </w:p>
          <w:p w14:paraId="5A591508" w14:textId="77777777" w:rsidR="008E6211" w:rsidRPr="00A8683D" w:rsidRDefault="03D9C25B" w:rsidP="00E7015C">
            <w:pPr>
              <w:pStyle w:val="Lentelssraas"/>
            </w:pPr>
            <w:r>
              <w:t>*Konkretus tikslas – pasirenkamas konkretus tikslas.</w:t>
            </w:r>
          </w:p>
          <w:p w14:paraId="2688CC8B" w14:textId="77777777" w:rsidR="00BF1496" w:rsidRPr="00A8683D" w:rsidRDefault="78373DA6" w:rsidP="00E7015C">
            <w:pPr>
              <w:pStyle w:val="Lentelssraas"/>
            </w:pPr>
            <w:r>
              <w:t xml:space="preserve">Planavimo etapo pradžia - įvedama data iš kalendoriaus. </w:t>
            </w:r>
          </w:p>
          <w:p w14:paraId="691BB4E7" w14:textId="77777777" w:rsidR="00BF1496" w:rsidRPr="00A8683D" w:rsidRDefault="78373DA6" w:rsidP="00E7015C">
            <w:pPr>
              <w:pStyle w:val="Lentelssraas"/>
            </w:pPr>
            <w:r>
              <w:t xml:space="preserve">Įgyvendinimo etapo pradžia - įvedama data iš kalendoriaus. </w:t>
            </w:r>
          </w:p>
          <w:p w14:paraId="66F7FBE6" w14:textId="77777777" w:rsidR="00BF1496" w:rsidRPr="00A8683D" w:rsidRDefault="78373DA6" w:rsidP="00E7015C">
            <w:pPr>
              <w:pStyle w:val="Lentelssraas"/>
            </w:pPr>
            <w:r>
              <w:t xml:space="preserve">Užbaigimo etapo pradžia - įvedama data iš kalendoriaus. </w:t>
            </w:r>
          </w:p>
          <w:p w14:paraId="52879BAB" w14:textId="77777777" w:rsidR="00BF1496" w:rsidRPr="00A8683D" w:rsidRDefault="78373DA6" w:rsidP="00E7015C">
            <w:pPr>
              <w:pStyle w:val="Lentelssraas"/>
            </w:pPr>
            <w:r>
              <w:t>ES lėšos, € - įvedama reikšmė.</w:t>
            </w:r>
          </w:p>
          <w:p w14:paraId="376BC54A" w14:textId="77777777" w:rsidR="00BF1496" w:rsidRPr="00A8683D" w:rsidRDefault="78373DA6" w:rsidP="00E7015C">
            <w:pPr>
              <w:pStyle w:val="Lentelssraas"/>
            </w:pPr>
            <w:r>
              <w:t>Liko skirstomų ES lėšų, € - neredaguojama reikšmė.</w:t>
            </w:r>
          </w:p>
          <w:p w14:paraId="3C7C7D60" w14:textId="77777777" w:rsidR="00BF1496" w:rsidRPr="00A8683D" w:rsidRDefault="78373DA6" w:rsidP="00E7015C">
            <w:pPr>
              <w:pStyle w:val="Lentelssraas"/>
            </w:pPr>
            <w:r>
              <w:t>BF lėšos, € - įvedama reikšmė.</w:t>
            </w:r>
          </w:p>
          <w:p w14:paraId="0EE2AF62" w14:textId="77777777" w:rsidR="00BF1496" w:rsidRPr="00A8683D" w:rsidRDefault="78373DA6" w:rsidP="00E7015C">
            <w:pPr>
              <w:pStyle w:val="Lentelssraas"/>
            </w:pPr>
            <w:r>
              <w:t>Liko skirstomų BF lėšų, € - neredaguojama reikšmė.</w:t>
            </w:r>
          </w:p>
          <w:p w14:paraId="296EFE79" w14:textId="77777777" w:rsidR="00BF1496" w:rsidRPr="00A8683D" w:rsidRDefault="78373DA6" w:rsidP="00E7015C">
            <w:pPr>
              <w:pStyle w:val="Lentelssraas"/>
            </w:pPr>
            <w:r>
              <w:t>Iš viso, € - neredaguojama reikšmė.</w:t>
            </w:r>
          </w:p>
          <w:p w14:paraId="22252075" w14:textId="77777777" w:rsidR="00BF1496" w:rsidRPr="00A8683D" w:rsidRDefault="78373DA6" w:rsidP="00E7015C">
            <w:pPr>
              <w:pStyle w:val="Lentelssraas"/>
            </w:pPr>
            <w:r>
              <w:t>Liko skirstomų lėšų, € - neredaguojama reikšmė.</w:t>
            </w:r>
          </w:p>
          <w:p w14:paraId="055ADA56" w14:textId="77777777" w:rsidR="00BF1496" w:rsidRPr="00A8683D" w:rsidRDefault="00BF1496" w:rsidP="00BB4CBC">
            <w:pPr>
              <w:rPr>
                <w:i/>
              </w:rPr>
            </w:pPr>
            <w:r w:rsidRPr="00A8683D">
              <w:rPr>
                <w:i/>
              </w:rPr>
              <w:t>Pastaba: žvaigždute * pažymėti laukai privalomi.</w:t>
            </w:r>
          </w:p>
        </w:tc>
      </w:tr>
      <w:tr w:rsidR="00BF1496" w:rsidRPr="00A8683D" w14:paraId="3821BB0B" w14:textId="77777777" w:rsidTr="4560C70B">
        <w:trPr>
          <w:tblHeader/>
        </w:trPr>
        <w:tc>
          <w:tcPr>
            <w:tcW w:w="5000" w:type="pct"/>
            <w:tcBorders>
              <w:right w:val="single" w:sz="4" w:space="0" w:color="BFBFBF" w:themeColor="background1" w:themeShade="BF"/>
            </w:tcBorders>
            <w:shd w:val="clear" w:color="auto" w:fill="BEE3A5"/>
            <w:vAlign w:val="center"/>
          </w:tcPr>
          <w:p w14:paraId="2BCB7A5B" w14:textId="77777777" w:rsidR="00BF1496" w:rsidRPr="00A8683D" w:rsidRDefault="00BF1496" w:rsidP="00BB4CBC">
            <w:pPr>
              <w:ind w:firstLine="0"/>
              <w:rPr>
                <w:b/>
                <w:bCs/>
              </w:rPr>
            </w:pPr>
            <w:r w:rsidRPr="00A8683D">
              <w:rPr>
                <w:b/>
                <w:bCs/>
              </w:rPr>
              <w:t>Mygtukai</w:t>
            </w:r>
          </w:p>
        </w:tc>
      </w:tr>
      <w:tr w:rsidR="00BF1496" w:rsidRPr="00A8683D" w14:paraId="3E0CF05C" w14:textId="77777777" w:rsidTr="4560C70B">
        <w:trPr>
          <w:tblHeader/>
        </w:trPr>
        <w:tc>
          <w:tcPr>
            <w:tcW w:w="5000" w:type="pct"/>
            <w:tcBorders>
              <w:right w:val="single" w:sz="4" w:space="0" w:color="BFBFBF" w:themeColor="background1" w:themeShade="BF"/>
            </w:tcBorders>
            <w:shd w:val="clear" w:color="auto" w:fill="auto"/>
            <w:vAlign w:val="center"/>
          </w:tcPr>
          <w:p w14:paraId="01116181" w14:textId="77777777" w:rsidR="00BF1496" w:rsidRPr="00A8683D" w:rsidRDefault="78373DA6" w:rsidP="00E7015C">
            <w:pPr>
              <w:pStyle w:val="Lentelssraas"/>
            </w:pPr>
            <w:r>
              <w:t>Išsaugoti</w:t>
            </w:r>
          </w:p>
          <w:p w14:paraId="12D63070" w14:textId="77777777" w:rsidR="00BF1496" w:rsidRPr="00A8683D" w:rsidRDefault="78373DA6" w:rsidP="00E7015C">
            <w:pPr>
              <w:pStyle w:val="Lentelssraas"/>
            </w:pPr>
            <w:r>
              <w:t>Atšaukti</w:t>
            </w:r>
          </w:p>
        </w:tc>
      </w:tr>
      <w:tr w:rsidR="00BF1496" w:rsidRPr="00A8683D" w14:paraId="3ECB61D7" w14:textId="77777777" w:rsidTr="4560C70B">
        <w:trPr>
          <w:tblHeader/>
        </w:trPr>
        <w:tc>
          <w:tcPr>
            <w:tcW w:w="5000" w:type="pct"/>
            <w:tcBorders>
              <w:right w:val="single" w:sz="4" w:space="0" w:color="BFBFBF" w:themeColor="background1" w:themeShade="BF"/>
            </w:tcBorders>
            <w:shd w:val="clear" w:color="auto" w:fill="BEE3A5"/>
            <w:vAlign w:val="center"/>
          </w:tcPr>
          <w:p w14:paraId="116DDD31" w14:textId="77777777" w:rsidR="00BF1496" w:rsidRPr="00A8683D" w:rsidRDefault="0097235D" w:rsidP="00BB4CBC">
            <w:pPr>
              <w:ind w:firstLine="0"/>
              <w:rPr>
                <w:b/>
                <w:bCs/>
              </w:rPr>
            </w:pPr>
            <w:r w:rsidRPr="00A8683D">
              <w:rPr>
                <w:b/>
                <w:bCs/>
              </w:rPr>
              <w:t>Naudotojai</w:t>
            </w:r>
          </w:p>
        </w:tc>
      </w:tr>
      <w:tr w:rsidR="0097235D" w:rsidRPr="00A8683D" w14:paraId="7C7401D4" w14:textId="77777777" w:rsidTr="4560C70B">
        <w:trPr>
          <w:tblHeader/>
        </w:trPr>
        <w:tc>
          <w:tcPr>
            <w:tcW w:w="5000" w:type="pct"/>
            <w:tcBorders>
              <w:right w:val="single" w:sz="4" w:space="0" w:color="BFBFBF" w:themeColor="background1" w:themeShade="BF"/>
            </w:tcBorders>
            <w:shd w:val="clear" w:color="auto" w:fill="auto"/>
            <w:vAlign w:val="center"/>
          </w:tcPr>
          <w:p w14:paraId="1B75420F" w14:textId="77777777" w:rsidR="0097235D" w:rsidRPr="003E6AD6" w:rsidRDefault="0097235D" w:rsidP="00C064AC">
            <w:pPr>
              <w:pStyle w:val="normalbold0"/>
              <w:ind w:left="720" w:hanging="360"/>
              <w:rPr>
                <w:b w:val="0"/>
                <w:bCs/>
                <w:lang w:val="lt-LT"/>
              </w:rPr>
            </w:pPr>
            <w:r w:rsidRPr="003E6AD6">
              <w:rPr>
                <w:b w:val="0"/>
                <w:bCs/>
                <w:lang w:val="lt-LT"/>
              </w:rPr>
              <w:t xml:space="preserve">Langas matomas tik </w:t>
            </w:r>
            <w:r w:rsidR="00125723" w:rsidRPr="003E6AD6">
              <w:rPr>
                <w:b w:val="0"/>
                <w:bCs/>
                <w:lang w:val="lt-LT"/>
              </w:rPr>
              <w:t>VSFSVVP</w:t>
            </w:r>
            <w:r w:rsidRPr="003E6AD6">
              <w:rPr>
                <w:b w:val="0"/>
                <w:bCs/>
                <w:lang w:val="lt-LT"/>
              </w:rPr>
              <w:t xml:space="preserve"> IS naudotojui</w:t>
            </w:r>
            <w:r w:rsidR="00C064AC" w:rsidRPr="003E6AD6">
              <w:rPr>
                <w:b w:val="0"/>
                <w:bCs/>
                <w:lang w:val="lt-LT"/>
              </w:rPr>
              <w:t>.</w:t>
            </w:r>
          </w:p>
        </w:tc>
      </w:tr>
      <w:tr w:rsidR="0097235D" w:rsidRPr="00A8683D" w14:paraId="3754F387" w14:textId="77777777" w:rsidTr="4560C70B">
        <w:trPr>
          <w:tblHeader/>
        </w:trPr>
        <w:tc>
          <w:tcPr>
            <w:tcW w:w="5000" w:type="pct"/>
            <w:tcBorders>
              <w:right w:val="single" w:sz="4" w:space="0" w:color="BFBFBF" w:themeColor="background1" w:themeShade="BF"/>
            </w:tcBorders>
            <w:shd w:val="clear" w:color="auto" w:fill="BEE3A5"/>
            <w:vAlign w:val="center"/>
          </w:tcPr>
          <w:p w14:paraId="09770DB1" w14:textId="77777777" w:rsidR="0097235D" w:rsidRPr="00A8683D" w:rsidRDefault="0097235D" w:rsidP="00BB4CBC">
            <w:pPr>
              <w:ind w:firstLine="0"/>
              <w:rPr>
                <w:b/>
                <w:bCs/>
              </w:rPr>
            </w:pPr>
            <w:r w:rsidRPr="00A8683D">
              <w:rPr>
                <w:b/>
                <w:bCs/>
              </w:rPr>
              <w:t>Taisyklės</w:t>
            </w:r>
          </w:p>
        </w:tc>
      </w:tr>
      <w:tr w:rsidR="00BF1496" w:rsidRPr="00A8683D" w14:paraId="52FD3907" w14:textId="77777777" w:rsidTr="4560C70B">
        <w:tc>
          <w:tcPr>
            <w:tcW w:w="5000" w:type="pct"/>
            <w:tcBorders>
              <w:right w:val="single" w:sz="4" w:space="0" w:color="BFBFBF" w:themeColor="background1" w:themeShade="BF"/>
            </w:tcBorders>
            <w:shd w:val="clear" w:color="auto" w:fill="auto"/>
          </w:tcPr>
          <w:p w14:paraId="510F4CAC" w14:textId="77777777" w:rsidR="00BF1496" w:rsidRPr="003E6AD6" w:rsidRDefault="0097235D" w:rsidP="0097235D">
            <w:pPr>
              <w:pStyle w:val="normalbold0"/>
              <w:ind w:left="720" w:hanging="360"/>
              <w:rPr>
                <w:b w:val="0"/>
                <w:bCs/>
                <w:lang w:val="lt-LT"/>
              </w:rPr>
            </w:pPr>
            <w:r w:rsidRPr="003E6AD6">
              <w:rPr>
                <w:b w:val="0"/>
                <w:bCs/>
                <w:lang w:val="lt-LT"/>
              </w:rPr>
              <w:t>Langas matomas t</w:t>
            </w:r>
            <w:r w:rsidR="00C064AC" w:rsidRPr="003E6AD6">
              <w:rPr>
                <w:b w:val="0"/>
                <w:bCs/>
                <w:lang w:val="lt-LT"/>
              </w:rPr>
              <w:t xml:space="preserve">ik dirbant su </w:t>
            </w:r>
            <w:r w:rsidR="00125723" w:rsidRPr="003E6AD6">
              <w:rPr>
                <w:b w:val="0"/>
                <w:bCs/>
                <w:lang w:val="lt-LT"/>
              </w:rPr>
              <w:t>VSFSVVP</w:t>
            </w:r>
            <w:r w:rsidR="00581B0F" w:rsidRPr="003E6AD6">
              <w:rPr>
                <w:b w:val="0"/>
                <w:bCs/>
                <w:lang w:val="lt-LT"/>
              </w:rPr>
              <w:t xml:space="preserve"> IS</w:t>
            </w:r>
            <w:r w:rsidR="00C064AC" w:rsidRPr="003E6AD6">
              <w:rPr>
                <w:b w:val="0"/>
                <w:bCs/>
                <w:lang w:val="lt-LT"/>
              </w:rPr>
              <w:t xml:space="preserve"> programa.</w:t>
            </w:r>
          </w:p>
        </w:tc>
      </w:tr>
    </w:tbl>
    <w:p w14:paraId="57819383" w14:textId="77777777" w:rsidR="00BF1496" w:rsidRPr="00A8683D" w:rsidRDefault="00BF1496" w:rsidP="00BF1496"/>
    <w:p w14:paraId="2104FDDB" w14:textId="77777777" w:rsidR="002B06A4" w:rsidRPr="00A8683D" w:rsidRDefault="002B06A4" w:rsidP="00DF40CE">
      <w:pPr>
        <w:pStyle w:val="Heading4"/>
      </w:pPr>
      <w:bookmarkStart w:id="767" w:name="_Toc159222241"/>
      <w:r w:rsidRPr="00A8683D">
        <w:lastRenderedPageBreak/>
        <w:t>Projektas</w:t>
      </w:r>
      <w:bookmarkEnd w:id="767"/>
    </w:p>
    <w:p w14:paraId="578B784C" w14:textId="77777777" w:rsidR="004339CA" w:rsidRPr="00A8683D" w:rsidRDefault="003F48CD" w:rsidP="004339CA">
      <w:pPr>
        <w:keepNext/>
        <w:jc w:val="center"/>
      </w:pPr>
      <w:r w:rsidRPr="5C9F1EC2">
        <w:rPr>
          <w:noProof/>
        </w:rPr>
        <w:t xml:space="preserve"> </w:t>
      </w:r>
      <w:r>
        <w:rPr>
          <w:noProof/>
        </w:rPr>
        <w:drawing>
          <wp:inline distT="0" distB="0" distL="0" distR="0" wp14:anchorId="124DB8ED" wp14:editId="563DADA8">
            <wp:extent cx="4057650" cy="8001000"/>
            <wp:effectExtent l="0" t="0" r="0" b="0"/>
            <wp:docPr id="15" name="Picture 1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72">
                      <a:extLst>
                        <a:ext uri="{28A0092B-C50C-407E-A947-70E740481C1C}">
                          <a14:useLocalDpi xmlns:a14="http://schemas.microsoft.com/office/drawing/2010/main" val="0"/>
                        </a:ext>
                      </a:extLst>
                    </a:blip>
                    <a:stretch>
                      <a:fillRect/>
                    </a:stretch>
                  </pic:blipFill>
                  <pic:spPr>
                    <a:xfrm>
                      <a:off x="0" y="0"/>
                      <a:ext cx="4057650" cy="8001000"/>
                    </a:xfrm>
                    <a:prstGeom prst="rect">
                      <a:avLst/>
                    </a:prstGeom>
                  </pic:spPr>
                </pic:pic>
              </a:graphicData>
            </a:graphic>
          </wp:inline>
        </w:drawing>
      </w:r>
    </w:p>
    <w:p w14:paraId="1C92EF3A" w14:textId="77777777" w:rsidR="004339CA" w:rsidRPr="00A8683D" w:rsidRDefault="004339CA" w:rsidP="004339CA">
      <w:pPr>
        <w:jc w:val="center"/>
      </w:pPr>
      <w:r w:rsidRPr="00A8683D">
        <w:t xml:space="preserve">pav. </w:t>
      </w:r>
      <w:fldSimple w:instr=" STYLEREF 1 \s ">
        <w:r w:rsidR="000E53E0">
          <w:rPr>
            <w:noProof/>
          </w:rPr>
          <w:t>3</w:t>
        </w:r>
      </w:fldSimple>
      <w:r w:rsidR="00215C96">
        <w:t>.</w:t>
      </w:r>
      <w:fldSimple w:instr=" SEQ pav. \* ARABIC \s 1 ">
        <w:r w:rsidR="000E53E0">
          <w:rPr>
            <w:noProof/>
          </w:rPr>
          <w:t>15</w:t>
        </w:r>
      </w:fldSimple>
      <w:r w:rsidRPr="00A8683D">
        <w:rPr>
          <w:noProof/>
        </w:rPr>
        <w:t xml:space="preserve"> Projekto įrašas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46529" w:rsidRPr="00A8683D" w14:paraId="5B1F558E" w14:textId="77777777" w:rsidTr="4560C70B">
        <w:trPr>
          <w:tblHeader/>
        </w:trPr>
        <w:tc>
          <w:tcPr>
            <w:tcW w:w="5000" w:type="pct"/>
            <w:tcBorders>
              <w:right w:val="single" w:sz="4" w:space="0" w:color="BFBFBF" w:themeColor="background1" w:themeShade="BF"/>
            </w:tcBorders>
            <w:shd w:val="clear" w:color="auto" w:fill="BEE3A5"/>
            <w:vAlign w:val="center"/>
          </w:tcPr>
          <w:p w14:paraId="4BF041F6" w14:textId="77777777" w:rsidR="00746529" w:rsidRPr="00A8683D" w:rsidRDefault="00746529" w:rsidP="00BB4CBC">
            <w:pPr>
              <w:ind w:firstLine="0"/>
              <w:rPr>
                <w:b/>
                <w:bCs/>
              </w:rPr>
            </w:pPr>
            <w:r w:rsidRPr="00A8683D">
              <w:rPr>
                <w:b/>
                <w:bCs/>
              </w:rPr>
              <w:lastRenderedPageBreak/>
              <w:t>Laukai</w:t>
            </w:r>
          </w:p>
        </w:tc>
      </w:tr>
      <w:tr w:rsidR="00746529" w:rsidRPr="00A8683D" w14:paraId="6BD3BA46" w14:textId="77777777" w:rsidTr="4560C70B">
        <w:trPr>
          <w:tblHeader/>
        </w:trPr>
        <w:tc>
          <w:tcPr>
            <w:tcW w:w="5000" w:type="pct"/>
            <w:tcBorders>
              <w:right w:val="single" w:sz="4" w:space="0" w:color="BFBFBF" w:themeColor="background1" w:themeShade="BF"/>
            </w:tcBorders>
            <w:shd w:val="clear" w:color="auto" w:fill="auto"/>
            <w:vAlign w:val="center"/>
          </w:tcPr>
          <w:p w14:paraId="5C220499" w14:textId="77777777" w:rsidR="009978D2" w:rsidRPr="00A8683D" w:rsidRDefault="208CAD7B" w:rsidP="00E7015C">
            <w:pPr>
              <w:pStyle w:val="Lentelssraas"/>
            </w:pPr>
            <w:r>
              <w:t xml:space="preserve">*Veiksmas - parenkama iš veiksmų sąrašo. </w:t>
            </w:r>
          </w:p>
          <w:p w14:paraId="20173D85" w14:textId="77777777" w:rsidR="009978D2" w:rsidRPr="00A8683D" w:rsidRDefault="208CAD7B" w:rsidP="00E7015C">
            <w:pPr>
              <w:pStyle w:val="Lentelssraas"/>
            </w:pPr>
            <w:r>
              <w:t xml:space="preserve">*Kodas - įvedamas veiksmo kodas. </w:t>
            </w:r>
          </w:p>
          <w:p w14:paraId="369FEC49" w14:textId="77777777" w:rsidR="009978D2" w:rsidRPr="00A8683D" w:rsidRDefault="208CAD7B" w:rsidP="00E7015C">
            <w:pPr>
              <w:pStyle w:val="Lentelssraas"/>
            </w:pPr>
            <w:r>
              <w:t xml:space="preserve">*Pavadinimas -  įvedamas veiksmo pavadinimas. </w:t>
            </w:r>
          </w:p>
          <w:p w14:paraId="3038859C" w14:textId="77777777" w:rsidR="009978D2" w:rsidRPr="00A8683D" w:rsidRDefault="009978D2" w:rsidP="00E7015C">
            <w:pPr>
              <w:pStyle w:val="Lentelssraas"/>
            </w:pPr>
            <w:r w:rsidRPr="00A8683D">
              <w:t>*Pirkimai saugumo srityje - pasirenkamos reikšmėmis iš sąrašo: Taip, Ne. Pagal nutylėjimą rodoma Ne.</w:t>
            </w:r>
          </w:p>
          <w:p w14:paraId="036A8A64" w14:textId="77777777" w:rsidR="003F48CD" w:rsidRPr="00A8683D" w:rsidRDefault="09CF6A97" w:rsidP="00E7015C">
            <w:pPr>
              <w:pStyle w:val="Lentelssraas"/>
            </w:pPr>
            <w:r>
              <w:t>Strateginis projektas – pasirenkamos reikšmėmis iš sąrašo: Taip, Ne. Pagal nutylėjimą rodoma tuščia reikšmė.</w:t>
            </w:r>
          </w:p>
          <w:p w14:paraId="294BD434" w14:textId="77777777" w:rsidR="009978D2" w:rsidRPr="00A8683D" w:rsidRDefault="208CAD7B" w:rsidP="00E7015C">
            <w:pPr>
              <w:pStyle w:val="Lentelssraas"/>
            </w:pPr>
            <w:r>
              <w:t xml:space="preserve">ES paramos intensyvumas, </w:t>
            </w:r>
            <w:r w:rsidR="0931A63F">
              <w:t>proc.</w:t>
            </w:r>
            <w:r>
              <w:t xml:space="preserve"> – įvedama reikšmė.</w:t>
            </w:r>
          </w:p>
          <w:p w14:paraId="5D18995E" w14:textId="77777777" w:rsidR="009978D2" w:rsidRPr="00A8683D" w:rsidRDefault="208CAD7B" w:rsidP="00E7015C">
            <w:pPr>
              <w:pStyle w:val="Lentelssraas"/>
            </w:pPr>
            <w:r>
              <w:t xml:space="preserve">Kvietimo teikti </w:t>
            </w:r>
            <w:r w:rsidR="24BE6B14">
              <w:t xml:space="preserve">projekto įgyvendinimo planus </w:t>
            </w:r>
            <w:r>
              <w:t>planuojama paskelbimo data – pasirenkamos pradžios ir pabaigos datos iš kalendoriaus. Datų redagavimas yra negalimas, jei projektas yra įtraukiamas į kvietimą. Jei kvietimo laikas pasibaigia ir nėra gaut</w:t>
            </w:r>
            <w:r w:rsidR="24BE6B14">
              <w:t>as projekto įgyvendinimo planas</w:t>
            </w:r>
            <w:r>
              <w:t>, arba p</w:t>
            </w:r>
            <w:r w:rsidR="24BE6B14">
              <w:t>rojekto įgyvendinimo planas</w:t>
            </w:r>
            <w:r>
              <w:t xml:space="preserve"> buvo atmesta</w:t>
            </w:r>
            <w:r w:rsidR="24BE6B14">
              <w:t>s</w:t>
            </w:r>
            <w:r>
              <w:t>, datos vėl gali būti koreguojamos.</w:t>
            </w:r>
          </w:p>
          <w:p w14:paraId="13C09A1F" w14:textId="77777777" w:rsidR="009978D2" w:rsidRPr="00A8683D" w:rsidRDefault="208CAD7B" w:rsidP="00E7015C">
            <w:pPr>
              <w:pStyle w:val="Lentelssraas"/>
            </w:pPr>
            <w:r>
              <w:t>Įtrauktas į kvietimą – žymimasis langelis, kurį pažymėjus, projektas bus įtrauktas į formuojamą kvietimą. Žymimasis langelis yra neaktyvus, jei projektas yra įtraukiamas į kvietimą. Jei kvietimo laikas pasibaigia ir nėra gauta</w:t>
            </w:r>
            <w:r w:rsidR="31CDF0E7">
              <w:t>s</w:t>
            </w:r>
            <w:r>
              <w:t xml:space="preserve"> </w:t>
            </w:r>
            <w:r w:rsidR="31CDF0E7">
              <w:t>projekto įgyvendinimo planas</w:t>
            </w:r>
            <w:r>
              <w:t xml:space="preserve">, arba </w:t>
            </w:r>
            <w:r w:rsidR="31CDF0E7">
              <w:t>projekto įgyvendinimo planas</w:t>
            </w:r>
            <w:r>
              <w:t xml:space="preserve"> buvo atmesta</w:t>
            </w:r>
            <w:r w:rsidR="31CDF0E7">
              <w:t>s</w:t>
            </w:r>
            <w:r>
              <w:t>, žymimasis langelis vėl gali būti pažymimas.</w:t>
            </w:r>
          </w:p>
          <w:p w14:paraId="5EE54B1C" w14:textId="77777777" w:rsidR="009978D2" w:rsidRPr="00A8683D" w:rsidRDefault="208CAD7B" w:rsidP="00E7015C">
            <w:pPr>
              <w:pStyle w:val="Lentelssraas"/>
            </w:pPr>
            <w:r>
              <w:t xml:space="preserve">Pareiškėjas - parenkama reikšmė iš subjektų sąrašo. Rodomas subjekto kodas ir pavadinimas. </w:t>
            </w:r>
          </w:p>
          <w:p w14:paraId="1D7F65B0" w14:textId="77777777" w:rsidR="009978D2" w:rsidRPr="00A8683D" w:rsidRDefault="208CAD7B" w:rsidP="00E7015C">
            <w:pPr>
              <w:pStyle w:val="Lentelssraas"/>
            </w:pPr>
            <w:r>
              <w:t>ES lėšos, € - įvedama reikšmė.</w:t>
            </w:r>
          </w:p>
          <w:p w14:paraId="3B6CD5B9" w14:textId="77777777" w:rsidR="009978D2" w:rsidRPr="00A8683D" w:rsidRDefault="208CAD7B" w:rsidP="00E7015C">
            <w:pPr>
              <w:pStyle w:val="Lentelssraas"/>
            </w:pPr>
            <w:r>
              <w:t>Liko skirstomų ES lėšų, € - neredaguojama reikšmė.</w:t>
            </w:r>
          </w:p>
          <w:p w14:paraId="594FEA4E" w14:textId="77777777" w:rsidR="009978D2" w:rsidRPr="00A8683D" w:rsidRDefault="208CAD7B" w:rsidP="00E7015C">
            <w:pPr>
              <w:pStyle w:val="Lentelssraas"/>
            </w:pPr>
            <w:r>
              <w:t>BF lėšos, € - įvedama reikšmė.</w:t>
            </w:r>
          </w:p>
          <w:p w14:paraId="69DC92D7" w14:textId="77777777" w:rsidR="009978D2" w:rsidRPr="00A8683D" w:rsidRDefault="208CAD7B" w:rsidP="00E7015C">
            <w:pPr>
              <w:pStyle w:val="Lentelssraas"/>
            </w:pPr>
            <w:r>
              <w:t>Liko skirstomų BF lėšų, € - neredaguojama reikšmė.</w:t>
            </w:r>
          </w:p>
          <w:p w14:paraId="4DFA4082" w14:textId="77777777" w:rsidR="009978D2" w:rsidRPr="00A8683D" w:rsidRDefault="208CAD7B" w:rsidP="00E7015C">
            <w:pPr>
              <w:pStyle w:val="Lentelssraas"/>
            </w:pPr>
            <w:r>
              <w:t>Iš viso, € - neredaguojama reikšmė.</w:t>
            </w:r>
          </w:p>
          <w:p w14:paraId="1489A57A" w14:textId="77777777" w:rsidR="009978D2" w:rsidRPr="00A8683D" w:rsidRDefault="208CAD7B" w:rsidP="00E7015C">
            <w:pPr>
              <w:pStyle w:val="Lentelssraas"/>
            </w:pPr>
            <w:r>
              <w:t>Liko skirstomų lėšų, € - neredaguojama reikšmė.</w:t>
            </w:r>
          </w:p>
          <w:p w14:paraId="7F9E0286" w14:textId="77777777" w:rsidR="00746529" w:rsidRPr="00A8683D" w:rsidRDefault="009978D2" w:rsidP="009978D2">
            <w:pPr>
              <w:rPr>
                <w:i/>
              </w:rPr>
            </w:pPr>
            <w:r w:rsidRPr="00A8683D">
              <w:rPr>
                <w:i/>
              </w:rPr>
              <w:t>Pastaba: žvaigždute * pažymėti laukai privalomi.</w:t>
            </w:r>
          </w:p>
        </w:tc>
      </w:tr>
      <w:tr w:rsidR="00746529" w:rsidRPr="00A8683D" w14:paraId="2DD91677" w14:textId="77777777" w:rsidTr="4560C70B">
        <w:trPr>
          <w:tblHeader/>
        </w:trPr>
        <w:tc>
          <w:tcPr>
            <w:tcW w:w="5000" w:type="pct"/>
            <w:tcBorders>
              <w:right w:val="single" w:sz="4" w:space="0" w:color="BFBFBF" w:themeColor="background1" w:themeShade="BF"/>
            </w:tcBorders>
            <w:shd w:val="clear" w:color="auto" w:fill="BEE3A5"/>
            <w:vAlign w:val="center"/>
          </w:tcPr>
          <w:p w14:paraId="349E0957" w14:textId="77777777" w:rsidR="00746529" w:rsidRPr="00A8683D" w:rsidRDefault="00746529" w:rsidP="00BB4CBC">
            <w:pPr>
              <w:ind w:firstLine="0"/>
              <w:rPr>
                <w:b/>
                <w:bCs/>
              </w:rPr>
            </w:pPr>
            <w:r w:rsidRPr="00A8683D">
              <w:rPr>
                <w:b/>
                <w:bCs/>
              </w:rPr>
              <w:t>Mygtukai</w:t>
            </w:r>
          </w:p>
        </w:tc>
      </w:tr>
      <w:tr w:rsidR="00746529" w:rsidRPr="00A8683D" w14:paraId="796EE53C" w14:textId="77777777" w:rsidTr="4560C70B">
        <w:trPr>
          <w:tblHeader/>
        </w:trPr>
        <w:tc>
          <w:tcPr>
            <w:tcW w:w="5000" w:type="pct"/>
            <w:tcBorders>
              <w:right w:val="single" w:sz="4" w:space="0" w:color="BFBFBF" w:themeColor="background1" w:themeShade="BF"/>
            </w:tcBorders>
            <w:shd w:val="clear" w:color="auto" w:fill="auto"/>
            <w:vAlign w:val="center"/>
          </w:tcPr>
          <w:p w14:paraId="7C3F8E1F" w14:textId="77777777" w:rsidR="00746529" w:rsidRPr="00A8683D" w:rsidRDefault="506A0108" w:rsidP="00E7015C">
            <w:pPr>
              <w:pStyle w:val="Lentelssraas"/>
            </w:pPr>
            <w:r>
              <w:t>Išsaugoti</w:t>
            </w:r>
          </w:p>
          <w:p w14:paraId="2D3C32A0" w14:textId="77777777" w:rsidR="00746529" w:rsidRPr="00A8683D" w:rsidRDefault="506A0108" w:rsidP="00E7015C">
            <w:pPr>
              <w:pStyle w:val="Lentelssraas"/>
            </w:pPr>
            <w:r>
              <w:t>Atšaukti</w:t>
            </w:r>
          </w:p>
        </w:tc>
      </w:tr>
      <w:tr w:rsidR="00746529" w:rsidRPr="00A8683D" w14:paraId="46FDCEE3" w14:textId="77777777" w:rsidTr="4560C70B">
        <w:trPr>
          <w:tblHeader/>
        </w:trPr>
        <w:tc>
          <w:tcPr>
            <w:tcW w:w="5000" w:type="pct"/>
            <w:tcBorders>
              <w:right w:val="single" w:sz="4" w:space="0" w:color="BFBFBF" w:themeColor="background1" w:themeShade="BF"/>
            </w:tcBorders>
            <w:shd w:val="clear" w:color="auto" w:fill="BEE3A5"/>
            <w:vAlign w:val="center"/>
          </w:tcPr>
          <w:p w14:paraId="2E5D2915" w14:textId="77777777" w:rsidR="00746529" w:rsidRPr="00A8683D" w:rsidRDefault="00C064AC" w:rsidP="00BB4CBC">
            <w:pPr>
              <w:ind w:firstLine="0"/>
              <w:rPr>
                <w:b/>
                <w:bCs/>
              </w:rPr>
            </w:pPr>
            <w:r w:rsidRPr="00A8683D">
              <w:rPr>
                <w:b/>
                <w:bCs/>
              </w:rPr>
              <w:t>Naudotojai</w:t>
            </w:r>
          </w:p>
        </w:tc>
      </w:tr>
      <w:tr w:rsidR="00746529" w:rsidRPr="00A8683D" w14:paraId="432A6695" w14:textId="77777777" w:rsidTr="4560C70B">
        <w:tc>
          <w:tcPr>
            <w:tcW w:w="5000" w:type="pct"/>
            <w:tcBorders>
              <w:right w:val="single" w:sz="4" w:space="0" w:color="BFBFBF" w:themeColor="background1" w:themeShade="BF"/>
            </w:tcBorders>
            <w:shd w:val="clear" w:color="auto" w:fill="auto"/>
          </w:tcPr>
          <w:p w14:paraId="11F6C684" w14:textId="77777777" w:rsidR="00746529" w:rsidRPr="003E6AD6" w:rsidRDefault="00C064AC" w:rsidP="00C064AC">
            <w:pPr>
              <w:pStyle w:val="normalbold0"/>
              <w:ind w:left="720" w:hanging="360"/>
              <w:rPr>
                <w:b w:val="0"/>
                <w:bCs/>
                <w:lang w:val="lt-LT"/>
              </w:rPr>
            </w:pPr>
            <w:r w:rsidRPr="003E6AD6">
              <w:rPr>
                <w:b w:val="0"/>
                <w:bCs/>
                <w:lang w:val="lt-LT"/>
              </w:rPr>
              <w:t xml:space="preserve">Langas matomas tik </w:t>
            </w:r>
            <w:r w:rsidR="00125723" w:rsidRPr="003E6AD6">
              <w:rPr>
                <w:b w:val="0"/>
                <w:bCs/>
                <w:lang w:val="lt-LT"/>
              </w:rPr>
              <w:t>VSFSVVP</w:t>
            </w:r>
            <w:r w:rsidRPr="003E6AD6">
              <w:rPr>
                <w:b w:val="0"/>
                <w:bCs/>
                <w:lang w:val="lt-LT"/>
              </w:rPr>
              <w:t xml:space="preserve"> IS naudotojui.</w:t>
            </w:r>
          </w:p>
        </w:tc>
      </w:tr>
    </w:tbl>
    <w:p w14:paraId="4CAE378C" w14:textId="77777777" w:rsidR="008134ED" w:rsidRPr="00A8683D" w:rsidRDefault="008134ED" w:rsidP="008134ED"/>
    <w:p w14:paraId="5295D265" w14:textId="77777777" w:rsidR="008F2844" w:rsidRPr="00A8683D" w:rsidRDefault="00E6728D" w:rsidP="003E6AD6">
      <w:pPr>
        <w:pStyle w:val="Heading3"/>
      </w:pPr>
      <w:bookmarkStart w:id="768" w:name="_Toc159222242"/>
      <w:r w:rsidRPr="00A8683D">
        <w:t>Kvietimai</w:t>
      </w:r>
      <w:bookmarkEnd w:id="768"/>
    </w:p>
    <w:p w14:paraId="58B5530B" w14:textId="77777777" w:rsidR="004168C6" w:rsidRPr="00A8683D" w:rsidRDefault="004168C6" w:rsidP="003E6AD6">
      <w:pPr>
        <w:ind w:firstLine="0"/>
      </w:pPr>
    </w:p>
    <w:p w14:paraId="3F3FAB7B" w14:textId="77777777" w:rsidR="00F82B97" w:rsidRPr="00A8683D" w:rsidRDefault="00F82B97" w:rsidP="003E6AD6">
      <w:pPr>
        <w:keepNext/>
        <w:jc w:val="center"/>
      </w:pPr>
      <w:r w:rsidRPr="00A8683D">
        <w:rPr>
          <w:noProof/>
        </w:rPr>
        <w:lastRenderedPageBreak/>
        <w:drawing>
          <wp:inline distT="0" distB="0" distL="0" distR="0" wp14:anchorId="5DF28AA1" wp14:editId="0B2EA056">
            <wp:extent cx="6300470" cy="3750310"/>
            <wp:effectExtent l="0" t="0" r="5080" b="2540"/>
            <wp:docPr id="187" name="Picture 18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descr="Graphical user interface, application&#10;&#10;Description automatically generated"/>
                    <pic:cNvPicPr/>
                  </pic:nvPicPr>
                  <pic:blipFill>
                    <a:blip r:embed="rId73"/>
                    <a:stretch>
                      <a:fillRect/>
                    </a:stretch>
                  </pic:blipFill>
                  <pic:spPr>
                    <a:xfrm>
                      <a:off x="0" y="0"/>
                      <a:ext cx="6300470" cy="3750310"/>
                    </a:xfrm>
                    <a:prstGeom prst="rect">
                      <a:avLst/>
                    </a:prstGeom>
                  </pic:spPr>
                </pic:pic>
              </a:graphicData>
            </a:graphic>
          </wp:inline>
        </w:drawing>
      </w:r>
    </w:p>
    <w:p w14:paraId="08A26966" w14:textId="77777777" w:rsidR="004168C6" w:rsidRPr="00A8683D" w:rsidRDefault="00F82B97" w:rsidP="003E6AD6">
      <w:pPr>
        <w:pStyle w:val="Caption"/>
        <w:jc w:val="center"/>
      </w:pPr>
      <w:r w:rsidRPr="00A8683D">
        <w:t xml:space="preserve">pav. </w:t>
      </w:r>
      <w:fldSimple w:instr=" STYLEREF 1 \s ">
        <w:r w:rsidR="000E53E0">
          <w:rPr>
            <w:noProof/>
          </w:rPr>
          <w:t>3</w:t>
        </w:r>
      </w:fldSimple>
      <w:r w:rsidR="00215C96">
        <w:t>.</w:t>
      </w:r>
      <w:fldSimple w:instr=" SEQ pav. \* ARABIC \s 1 ">
        <w:r w:rsidR="000E53E0">
          <w:rPr>
            <w:noProof/>
          </w:rPr>
          <w:t>16</w:t>
        </w:r>
      </w:fldSimple>
      <w:r w:rsidR="008D722D" w:rsidRPr="00A8683D">
        <w:t xml:space="preserve"> DMS kvietimų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9238F7" w:rsidRPr="00A8683D" w14:paraId="23A01A5A" w14:textId="77777777" w:rsidTr="4560C70B">
        <w:trPr>
          <w:tblHeader/>
        </w:trPr>
        <w:tc>
          <w:tcPr>
            <w:tcW w:w="5000" w:type="pct"/>
            <w:tcBorders>
              <w:right w:val="single" w:sz="4" w:space="0" w:color="BFBFBF" w:themeColor="background1" w:themeShade="BF"/>
            </w:tcBorders>
            <w:shd w:val="clear" w:color="auto" w:fill="BEE3A5"/>
            <w:vAlign w:val="center"/>
          </w:tcPr>
          <w:p w14:paraId="59B22E1E" w14:textId="77777777" w:rsidR="009238F7" w:rsidRPr="00A8683D" w:rsidRDefault="009238F7" w:rsidP="00736DC9">
            <w:pPr>
              <w:ind w:firstLine="0"/>
              <w:rPr>
                <w:b/>
                <w:bCs/>
              </w:rPr>
            </w:pPr>
            <w:r w:rsidRPr="00A8683D">
              <w:rPr>
                <w:b/>
                <w:bCs/>
              </w:rPr>
              <w:lastRenderedPageBreak/>
              <w:t>Laukai</w:t>
            </w:r>
          </w:p>
        </w:tc>
      </w:tr>
      <w:tr w:rsidR="009238F7" w:rsidRPr="00A8683D" w14:paraId="43E7B932" w14:textId="77777777" w:rsidTr="4560C70B">
        <w:trPr>
          <w:tblHeader/>
        </w:trPr>
        <w:tc>
          <w:tcPr>
            <w:tcW w:w="5000" w:type="pct"/>
            <w:tcBorders>
              <w:right w:val="single" w:sz="4" w:space="0" w:color="BFBFBF" w:themeColor="background1" w:themeShade="BF"/>
            </w:tcBorders>
            <w:shd w:val="clear" w:color="auto" w:fill="auto"/>
            <w:vAlign w:val="center"/>
          </w:tcPr>
          <w:p w14:paraId="501FC649" w14:textId="77777777" w:rsidR="00EB584B" w:rsidRPr="00A8683D" w:rsidRDefault="6529D24E" w:rsidP="00E7015C">
            <w:pPr>
              <w:pStyle w:val="Lentelssraas"/>
            </w:pPr>
            <w:r>
              <w:t>Nr. - kvietimo numeris</w:t>
            </w:r>
          </w:p>
          <w:p w14:paraId="6E06C552" w14:textId="77777777" w:rsidR="00097046" w:rsidRPr="00A8683D" w:rsidRDefault="41253D19" w:rsidP="00E7015C">
            <w:pPr>
              <w:pStyle w:val="Lentelssraas"/>
            </w:pPr>
            <w:r>
              <w:t>Pavadinimas – kvietimo pavadinima</w:t>
            </w:r>
            <w:r w:rsidR="0039C017">
              <w:t>s</w:t>
            </w:r>
          </w:p>
          <w:p w14:paraId="14CCBCB9" w14:textId="77777777" w:rsidR="0041474E" w:rsidRPr="00A8683D" w:rsidRDefault="41253D19" w:rsidP="00E7015C">
            <w:pPr>
              <w:pStyle w:val="Lentelssraas"/>
            </w:pPr>
            <w:r>
              <w:t>Kvietimo p</w:t>
            </w:r>
            <w:r w:rsidR="6529D24E">
              <w:t>askelbimo data - kvietimo paskelbimo data</w:t>
            </w:r>
          </w:p>
          <w:p w14:paraId="0D70C845" w14:textId="77777777" w:rsidR="0041474E" w:rsidRPr="00A8683D" w:rsidRDefault="05BC0CFE" w:rsidP="00E7015C">
            <w:pPr>
              <w:pStyle w:val="Lentelssraas"/>
            </w:pPr>
            <w:r>
              <w:t xml:space="preserve">Projekto įgyvendinimo planų </w:t>
            </w:r>
            <w:r w:rsidR="6529D24E">
              <w:t>teikimo pradžia</w:t>
            </w:r>
            <w:r w:rsidR="75869F54">
              <w:t xml:space="preserve"> – </w:t>
            </w:r>
            <w:r>
              <w:t>projekto įgyvendinimo planų</w:t>
            </w:r>
            <w:r w:rsidR="75869F54">
              <w:t xml:space="preserve"> teikimo termino pradžia</w:t>
            </w:r>
          </w:p>
          <w:p w14:paraId="3ABFC859" w14:textId="77777777" w:rsidR="00B52C02" w:rsidRPr="00A8683D" w:rsidRDefault="00890F3C" w:rsidP="00E7015C">
            <w:pPr>
              <w:pStyle w:val="Lentelssraas"/>
            </w:pPr>
            <w:r w:rsidRPr="00A8683D">
              <w:t>Projekto įgyvendinimo planų</w:t>
            </w:r>
            <w:r w:rsidR="0041474E" w:rsidRPr="00A8683D">
              <w:t xml:space="preserve"> teikimo pabaiga</w:t>
            </w:r>
            <w:r w:rsidR="00BB60B1" w:rsidRPr="00A8683D">
              <w:t xml:space="preserve"> – </w:t>
            </w:r>
            <w:r w:rsidRPr="00A8683D">
              <w:t xml:space="preserve">projekto įgyvendinimo planų </w:t>
            </w:r>
            <w:r w:rsidR="00BB60B1" w:rsidRPr="00A8683D">
              <w:t>teikimo termino paba</w:t>
            </w:r>
            <w:r w:rsidR="00EC360E" w:rsidRPr="00A8683D">
              <w:t>iga</w:t>
            </w:r>
          </w:p>
          <w:p w14:paraId="6A75CA88" w14:textId="77777777" w:rsidR="009238F7" w:rsidRPr="00A8683D" w:rsidRDefault="1730D272" w:rsidP="00B52C02">
            <w:pPr>
              <w:pStyle w:val="Lentelssraas"/>
            </w:pPr>
            <w:r>
              <w:t>Projekto įgyvendinimo planų pateikimo terminas – likęs laikas per kurį turi būti pateikta projekto įgyvendinimo plan</w:t>
            </w:r>
            <w:r w:rsidR="23FA8424">
              <w:t>as</w:t>
            </w:r>
            <w:r w:rsidR="0561E9E5">
              <w:t xml:space="preserve">. </w:t>
            </w:r>
          </w:p>
        </w:tc>
      </w:tr>
      <w:tr w:rsidR="009238F7" w:rsidRPr="00A8683D" w14:paraId="5F5FCF8E" w14:textId="77777777" w:rsidTr="4560C70B">
        <w:trPr>
          <w:tblHeader/>
        </w:trPr>
        <w:tc>
          <w:tcPr>
            <w:tcW w:w="5000" w:type="pct"/>
            <w:tcBorders>
              <w:right w:val="single" w:sz="4" w:space="0" w:color="BFBFBF" w:themeColor="background1" w:themeShade="BF"/>
            </w:tcBorders>
            <w:shd w:val="clear" w:color="auto" w:fill="BEE3A5"/>
            <w:vAlign w:val="center"/>
          </w:tcPr>
          <w:p w14:paraId="2BB87B52" w14:textId="77777777" w:rsidR="009238F7" w:rsidRPr="00A8683D" w:rsidRDefault="00D91D00" w:rsidP="00736DC9">
            <w:pPr>
              <w:ind w:firstLine="0"/>
              <w:rPr>
                <w:b/>
                <w:bCs/>
              </w:rPr>
            </w:pPr>
            <w:r w:rsidRPr="00A8683D">
              <w:rPr>
                <w:b/>
                <w:bCs/>
              </w:rPr>
              <w:t>Filtras</w:t>
            </w:r>
          </w:p>
        </w:tc>
      </w:tr>
      <w:tr w:rsidR="009238F7" w:rsidRPr="00A8683D" w14:paraId="5AA3A3A2" w14:textId="77777777" w:rsidTr="4560C70B">
        <w:trPr>
          <w:tblHeader/>
        </w:trPr>
        <w:tc>
          <w:tcPr>
            <w:tcW w:w="5000" w:type="pct"/>
            <w:tcBorders>
              <w:right w:val="single" w:sz="4" w:space="0" w:color="BFBFBF" w:themeColor="background1" w:themeShade="BF"/>
            </w:tcBorders>
            <w:shd w:val="clear" w:color="auto" w:fill="auto"/>
            <w:vAlign w:val="center"/>
          </w:tcPr>
          <w:p w14:paraId="79AA6176" w14:textId="77777777" w:rsidR="00EB584B" w:rsidRPr="00A8683D" w:rsidRDefault="00EB584B" w:rsidP="00E7015C">
            <w:pPr>
              <w:pStyle w:val="Lentelssraas"/>
            </w:pPr>
            <w:r w:rsidRPr="00A8683D">
              <w:t>Programos tipas – pasirenkama programa.</w:t>
            </w:r>
          </w:p>
          <w:p w14:paraId="1869D4C5" w14:textId="77777777" w:rsidR="009238F7" w:rsidRPr="00A8683D" w:rsidRDefault="0039DFC7" w:rsidP="00E7015C">
            <w:pPr>
              <w:pStyle w:val="Lentelssraas"/>
            </w:pPr>
            <w:r>
              <w:t xml:space="preserve">Nr. – </w:t>
            </w:r>
            <w:r w:rsidR="2C34B9B5">
              <w:t>įvedamas kvietimo numerio fragmentas.</w:t>
            </w:r>
          </w:p>
          <w:p w14:paraId="2F14486F" w14:textId="77777777" w:rsidR="00D91D00" w:rsidRPr="00A8683D" w:rsidRDefault="0039DFC7" w:rsidP="00E7015C">
            <w:pPr>
              <w:pStyle w:val="Lentelssraas"/>
            </w:pPr>
            <w:r>
              <w:t xml:space="preserve">Pavadinimas – </w:t>
            </w:r>
            <w:r w:rsidR="2C34B9B5">
              <w:t>įvedamas kvietimo pavadinimo fragmentas.</w:t>
            </w:r>
          </w:p>
          <w:p w14:paraId="382B8D03" w14:textId="77777777" w:rsidR="0045087D" w:rsidRPr="00A8683D" w:rsidRDefault="413FD03D" w:rsidP="00E7015C">
            <w:pPr>
              <w:pStyle w:val="Lentelssraas"/>
            </w:pPr>
            <w:r>
              <w:t xml:space="preserve">Paskelbimo data nuo – </w:t>
            </w:r>
            <w:r w:rsidR="5DB444EB">
              <w:t>pasiren</w:t>
            </w:r>
            <w:r w:rsidR="56D263A9">
              <w:t xml:space="preserve">kama data nuo kurios </w:t>
            </w:r>
            <w:r w:rsidR="2C34B9B5">
              <w:t>bus atrenkamos kvietimo paskelbimo datos.</w:t>
            </w:r>
          </w:p>
          <w:p w14:paraId="79CD78E3" w14:textId="77777777" w:rsidR="0045087D" w:rsidRPr="00A8683D" w:rsidRDefault="413FD03D" w:rsidP="00E7015C">
            <w:pPr>
              <w:pStyle w:val="Lentelssraas"/>
            </w:pPr>
            <w:r>
              <w:t>Paskelbimo data iki</w:t>
            </w:r>
            <w:r w:rsidR="5F5DCF40">
              <w:t xml:space="preserve"> </w:t>
            </w:r>
            <w:r w:rsidR="71A2F778">
              <w:t>–</w:t>
            </w:r>
            <w:r w:rsidR="5F5DCF40">
              <w:t xml:space="preserve"> </w:t>
            </w:r>
            <w:r w:rsidR="71A2F778">
              <w:t xml:space="preserve">pasirenkama data </w:t>
            </w:r>
            <w:r w:rsidR="680B4E49">
              <w:t>iki kurios bus atrenkamos kvietimo paskelbimo datos.</w:t>
            </w:r>
          </w:p>
        </w:tc>
      </w:tr>
      <w:tr w:rsidR="009238F7" w:rsidRPr="00A8683D" w14:paraId="151E45F8" w14:textId="77777777" w:rsidTr="4560C70B">
        <w:trPr>
          <w:tblHeader/>
        </w:trPr>
        <w:tc>
          <w:tcPr>
            <w:tcW w:w="5000" w:type="pct"/>
            <w:tcBorders>
              <w:right w:val="single" w:sz="4" w:space="0" w:color="BFBFBF" w:themeColor="background1" w:themeShade="BF"/>
            </w:tcBorders>
            <w:shd w:val="clear" w:color="auto" w:fill="BEE3A5"/>
            <w:vAlign w:val="center"/>
          </w:tcPr>
          <w:p w14:paraId="52C971C4" w14:textId="77777777" w:rsidR="009238F7" w:rsidRPr="00A8683D" w:rsidRDefault="00D91D00" w:rsidP="00736DC9">
            <w:pPr>
              <w:ind w:firstLine="0"/>
              <w:rPr>
                <w:b/>
                <w:bCs/>
              </w:rPr>
            </w:pPr>
            <w:r w:rsidRPr="00A8683D">
              <w:rPr>
                <w:b/>
                <w:bCs/>
              </w:rPr>
              <w:t>Mygtukai</w:t>
            </w:r>
          </w:p>
        </w:tc>
      </w:tr>
      <w:tr w:rsidR="009238F7" w:rsidRPr="00A8683D" w14:paraId="4F3E409F" w14:textId="77777777" w:rsidTr="4560C70B">
        <w:trPr>
          <w:tblHeader/>
        </w:trPr>
        <w:tc>
          <w:tcPr>
            <w:tcW w:w="5000" w:type="pct"/>
            <w:tcBorders>
              <w:right w:val="single" w:sz="4" w:space="0" w:color="BFBFBF" w:themeColor="background1" w:themeShade="BF"/>
            </w:tcBorders>
            <w:shd w:val="clear" w:color="auto" w:fill="auto"/>
            <w:vAlign w:val="center"/>
          </w:tcPr>
          <w:p w14:paraId="456F05CC" w14:textId="77777777" w:rsidR="007E0F0D" w:rsidRPr="003E6AD6" w:rsidRDefault="009238F7" w:rsidP="009238F7">
            <w:pPr>
              <w:pStyle w:val="normalbold0"/>
              <w:rPr>
                <w:b w:val="0"/>
                <w:bCs/>
                <w:lang w:val="lt-LT"/>
              </w:rPr>
            </w:pPr>
            <w:r w:rsidRPr="003E6AD6">
              <w:rPr>
                <w:b w:val="0"/>
                <w:bCs/>
                <w:lang w:val="lt-LT"/>
              </w:rPr>
              <w:t>Redaguoti</w:t>
            </w:r>
          </w:p>
        </w:tc>
      </w:tr>
      <w:tr w:rsidR="009238F7" w:rsidRPr="00A8683D" w14:paraId="5479134F" w14:textId="77777777" w:rsidTr="4560C70B">
        <w:trPr>
          <w:tblHeader/>
        </w:trPr>
        <w:tc>
          <w:tcPr>
            <w:tcW w:w="5000" w:type="pct"/>
            <w:tcBorders>
              <w:right w:val="single" w:sz="4" w:space="0" w:color="BFBFBF" w:themeColor="background1" w:themeShade="BF"/>
            </w:tcBorders>
            <w:shd w:val="clear" w:color="auto" w:fill="BEE3A5"/>
            <w:vAlign w:val="center"/>
          </w:tcPr>
          <w:p w14:paraId="2241E19D" w14:textId="77777777" w:rsidR="009238F7" w:rsidRPr="00A8683D" w:rsidRDefault="005C7778" w:rsidP="00736DC9">
            <w:pPr>
              <w:ind w:firstLine="0"/>
              <w:rPr>
                <w:b/>
                <w:bCs/>
              </w:rPr>
            </w:pPr>
            <w:r w:rsidRPr="00A8683D">
              <w:rPr>
                <w:b/>
                <w:bCs/>
              </w:rPr>
              <w:t>Taisyklės</w:t>
            </w:r>
          </w:p>
        </w:tc>
      </w:tr>
      <w:tr w:rsidR="005C7778" w:rsidRPr="00A8683D" w14:paraId="01530F2B" w14:textId="77777777" w:rsidTr="4560C70B">
        <w:trPr>
          <w:tblHeader/>
        </w:trPr>
        <w:tc>
          <w:tcPr>
            <w:tcW w:w="5000" w:type="pct"/>
            <w:tcBorders>
              <w:right w:val="single" w:sz="4" w:space="0" w:color="BFBFBF" w:themeColor="background1" w:themeShade="BF"/>
            </w:tcBorders>
            <w:shd w:val="clear" w:color="auto" w:fill="auto"/>
            <w:vAlign w:val="center"/>
          </w:tcPr>
          <w:p w14:paraId="43E69E48" w14:textId="77777777" w:rsidR="005C7778" w:rsidRPr="00A8683D" w:rsidRDefault="00D178A4" w:rsidP="00736DC9">
            <w:pPr>
              <w:ind w:firstLine="0"/>
            </w:pPr>
            <w:r w:rsidRPr="00A8683D">
              <w:t xml:space="preserve">Likęs </w:t>
            </w:r>
            <w:r w:rsidR="00082485" w:rsidRPr="00A8683D">
              <w:t>projekto įgyvendi</w:t>
            </w:r>
            <w:r w:rsidR="00F80019" w:rsidRPr="00A8683D">
              <w:t>ni</w:t>
            </w:r>
            <w:r w:rsidR="00082485" w:rsidRPr="00A8683D">
              <w:t>mo plano</w:t>
            </w:r>
            <w:r w:rsidRPr="00A8683D">
              <w:t xml:space="preserve"> pateikimo t</w:t>
            </w:r>
            <w:r w:rsidR="0018598E" w:rsidRPr="00A8683D">
              <w:t xml:space="preserve">erminas apskaičiuojamas pagal </w:t>
            </w:r>
            <w:r w:rsidR="00F80019" w:rsidRPr="00A8683D">
              <w:t>projekto įgyvendinimo planų</w:t>
            </w:r>
            <w:r w:rsidR="0018598E" w:rsidRPr="00A8683D">
              <w:t xml:space="preserve"> teikimo pabaigos datą. Pasibaigus </w:t>
            </w:r>
            <w:r w:rsidR="000853A1" w:rsidRPr="00A8683D">
              <w:t xml:space="preserve">projekto įgyvendinimo planų </w:t>
            </w:r>
            <w:r w:rsidR="0018598E" w:rsidRPr="00A8683D">
              <w:t xml:space="preserve">teikimo terminui, lauke rodoma reikšmė „Pabaigtas“ ir </w:t>
            </w:r>
            <w:r w:rsidR="00F80019" w:rsidRPr="00A8683D">
              <w:t>projekto įgyvendinimo planas</w:t>
            </w:r>
            <w:r w:rsidR="0018598E" w:rsidRPr="00A8683D">
              <w:t xml:space="preserve"> nebegali būti teikiama</w:t>
            </w:r>
            <w:r w:rsidR="000853A1" w:rsidRPr="00A8683D">
              <w:t>s</w:t>
            </w:r>
            <w:r w:rsidR="0018598E" w:rsidRPr="00A8683D">
              <w:t>.</w:t>
            </w:r>
          </w:p>
        </w:tc>
      </w:tr>
      <w:tr w:rsidR="005C7778" w:rsidRPr="00A8683D" w14:paraId="57A4338B" w14:textId="77777777" w:rsidTr="4560C70B">
        <w:trPr>
          <w:tblHeader/>
        </w:trPr>
        <w:tc>
          <w:tcPr>
            <w:tcW w:w="5000" w:type="pct"/>
            <w:tcBorders>
              <w:right w:val="single" w:sz="4" w:space="0" w:color="BFBFBF" w:themeColor="background1" w:themeShade="BF"/>
            </w:tcBorders>
            <w:shd w:val="clear" w:color="auto" w:fill="BEE3A5"/>
            <w:vAlign w:val="center"/>
          </w:tcPr>
          <w:p w14:paraId="6A79A462" w14:textId="77777777" w:rsidR="005C7778" w:rsidRPr="00A8683D" w:rsidRDefault="005C7778" w:rsidP="00736DC9">
            <w:pPr>
              <w:ind w:firstLine="0"/>
              <w:rPr>
                <w:b/>
                <w:bCs/>
              </w:rPr>
            </w:pPr>
            <w:r w:rsidRPr="00A8683D">
              <w:rPr>
                <w:b/>
                <w:bCs/>
              </w:rPr>
              <w:t>Naudotojai</w:t>
            </w:r>
          </w:p>
        </w:tc>
      </w:tr>
      <w:tr w:rsidR="009238F7" w:rsidRPr="00A8683D" w14:paraId="1096E98F" w14:textId="77777777" w:rsidTr="4560C70B">
        <w:tc>
          <w:tcPr>
            <w:tcW w:w="5000" w:type="pct"/>
            <w:tcBorders>
              <w:right w:val="single" w:sz="4" w:space="0" w:color="BFBFBF" w:themeColor="background1" w:themeShade="BF"/>
            </w:tcBorders>
            <w:shd w:val="clear" w:color="auto" w:fill="auto"/>
          </w:tcPr>
          <w:p w14:paraId="515A4F09" w14:textId="77777777" w:rsidR="009238F7" w:rsidRPr="003E6AD6" w:rsidRDefault="009238F7" w:rsidP="00736DC9">
            <w:pPr>
              <w:pStyle w:val="normalbold0"/>
              <w:ind w:left="720" w:hanging="360"/>
              <w:rPr>
                <w:b w:val="0"/>
                <w:bCs/>
                <w:lang w:val="lt-LT"/>
              </w:rPr>
            </w:pPr>
            <w:r w:rsidRPr="003E6AD6">
              <w:rPr>
                <w:b w:val="0"/>
                <w:bCs/>
                <w:lang w:val="lt-LT"/>
              </w:rPr>
              <w:t xml:space="preserve">Langas matomas </w:t>
            </w:r>
            <w:r w:rsidR="00C6668D" w:rsidRPr="003E6AD6">
              <w:rPr>
                <w:b w:val="0"/>
                <w:bCs/>
                <w:lang w:val="lt-LT"/>
              </w:rPr>
              <w:t>DMS naudotoj</w:t>
            </w:r>
            <w:r w:rsidR="00EB584B" w:rsidRPr="003E6AD6">
              <w:rPr>
                <w:b w:val="0"/>
                <w:bCs/>
                <w:lang w:val="lt-LT"/>
              </w:rPr>
              <w:t>ui</w:t>
            </w:r>
            <w:r w:rsidR="00C6668D" w:rsidRPr="003E6AD6">
              <w:rPr>
                <w:b w:val="0"/>
                <w:bCs/>
                <w:lang w:val="lt-LT"/>
              </w:rPr>
              <w:t>.</w:t>
            </w:r>
          </w:p>
        </w:tc>
      </w:tr>
    </w:tbl>
    <w:p w14:paraId="088ACBE6" w14:textId="77777777" w:rsidR="009238F7" w:rsidRPr="00A8683D" w:rsidRDefault="009238F7" w:rsidP="009238F7"/>
    <w:p w14:paraId="4FBCEBD4" w14:textId="77777777" w:rsidR="00382933" w:rsidRPr="00A8683D" w:rsidRDefault="009A39FF" w:rsidP="009238F7">
      <w:pPr>
        <w:keepNext/>
        <w:ind w:firstLine="0"/>
      </w:pPr>
      <w:r w:rsidRPr="00A8683D">
        <w:rPr>
          <w:noProof/>
        </w:rPr>
        <w:lastRenderedPageBreak/>
        <w:drawing>
          <wp:inline distT="0" distB="0" distL="0" distR="0" wp14:anchorId="35DF4969" wp14:editId="201A71E4">
            <wp:extent cx="6300470" cy="4571365"/>
            <wp:effectExtent l="0" t="0" r="5080" b="635"/>
            <wp:docPr id="188" name="Picture 18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Graphical user interface&#10;&#10;Description automatically generated"/>
                    <pic:cNvPicPr/>
                  </pic:nvPicPr>
                  <pic:blipFill>
                    <a:blip r:embed="rId74"/>
                    <a:stretch>
                      <a:fillRect/>
                    </a:stretch>
                  </pic:blipFill>
                  <pic:spPr>
                    <a:xfrm>
                      <a:off x="0" y="0"/>
                      <a:ext cx="6300470" cy="4571365"/>
                    </a:xfrm>
                    <a:prstGeom prst="rect">
                      <a:avLst/>
                    </a:prstGeom>
                  </pic:spPr>
                </pic:pic>
              </a:graphicData>
            </a:graphic>
          </wp:inline>
        </w:drawing>
      </w:r>
    </w:p>
    <w:p w14:paraId="1DB0037A" w14:textId="77777777" w:rsidR="00514E15" w:rsidRPr="00A8683D" w:rsidRDefault="00382933" w:rsidP="00382933">
      <w:pPr>
        <w:jc w:val="center"/>
      </w:pPr>
      <w:r w:rsidRPr="00A8683D">
        <w:t xml:space="preserve">pav. </w:t>
      </w:r>
      <w:fldSimple w:instr=" STYLEREF 1 \s ">
        <w:r w:rsidR="000E53E0">
          <w:rPr>
            <w:noProof/>
          </w:rPr>
          <w:t>3</w:t>
        </w:r>
      </w:fldSimple>
      <w:r w:rsidR="00215C96">
        <w:t>.</w:t>
      </w:r>
      <w:fldSimple w:instr=" SEQ pav. \* ARABIC \s 1 ">
        <w:r w:rsidR="000E53E0">
          <w:rPr>
            <w:noProof/>
          </w:rPr>
          <w:t>17</w:t>
        </w:r>
      </w:fldSimple>
      <w:r w:rsidR="00125723" w:rsidRPr="00A8683D">
        <w:t>VSFSVVP</w:t>
      </w:r>
      <w:r w:rsidRPr="00A8683D">
        <w:t xml:space="preserve"> IS kvietimų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D03A3" w:rsidRPr="00A8683D" w14:paraId="0F7392A0" w14:textId="77777777" w:rsidTr="4560C70B">
        <w:trPr>
          <w:tblHeader/>
        </w:trPr>
        <w:tc>
          <w:tcPr>
            <w:tcW w:w="5000" w:type="pct"/>
            <w:tcBorders>
              <w:right w:val="single" w:sz="4" w:space="0" w:color="BFBFBF" w:themeColor="background1" w:themeShade="BF"/>
            </w:tcBorders>
            <w:shd w:val="clear" w:color="auto" w:fill="BEE3A5"/>
            <w:vAlign w:val="center"/>
          </w:tcPr>
          <w:p w14:paraId="04822289" w14:textId="77777777" w:rsidR="007D03A3" w:rsidRPr="00A8683D" w:rsidRDefault="007D03A3" w:rsidP="00736DC9">
            <w:pPr>
              <w:ind w:firstLine="0"/>
              <w:rPr>
                <w:b/>
                <w:bCs/>
              </w:rPr>
            </w:pPr>
            <w:r w:rsidRPr="00A8683D">
              <w:rPr>
                <w:b/>
                <w:bCs/>
              </w:rPr>
              <w:lastRenderedPageBreak/>
              <w:t>Laukai</w:t>
            </w:r>
          </w:p>
        </w:tc>
      </w:tr>
      <w:tr w:rsidR="007D03A3" w:rsidRPr="00A8683D" w14:paraId="014485FF" w14:textId="77777777" w:rsidTr="4560C70B">
        <w:trPr>
          <w:tblHeader/>
        </w:trPr>
        <w:tc>
          <w:tcPr>
            <w:tcW w:w="5000" w:type="pct"/>
            <w:tcBorders>
              <w:right w:val="single" w:sz="4" w:space="0" w:color="BFBFBF" w:themeColor="background1" w:themeShade="BF"/>
            </w:tcBorders>
            <w:shd w:val="clear" w:color="auto" w:fill="auto"/>
            <w:vAlign w:val="center"/>
          </w:tcPr>
          <w:p w14:paraId="5FCCC815" w14:textId="77777777" w:rsidR="007D03A3" w:rsidRPr="00A8683D" w:rsidRDefault="029CFE96" w:rsidP="00E7015C">
            <w:pPr>
              <w:pStyle w:val="Lentelssraas"/>
            </w:pPr>
            <w:r>
              <w:t>Nr. - kvietimo numeris</w:t>
            </w:r>
          </w:p>
          <w:p w14:paraId="4E24C42A" w14:textId="77777777" w:rsidR="007D03A3" w:rsidRPr="00A8683D" w:rsidRDefault="029CFE96" w:rsidP="00E7015C">
            <w:pPr>
              <w:pStyle w:val="Lentelssraas"/>
            </w:pPr>
            <w:r>
              <w:t>Kvietimo paskelbimo data - kvietimo paskelbimo data</w:t>
            </w:r>
          </w:p>
          <w:p w14:paraId="738666BB" w14:textId="77777777" w:rsidR="006026F1" w:rsidRPr="00A8683D" w:rsidRDefault="006026F1" w:rsidP="006026F1">
            <w:pPr>
              <w:pStyle w:val="Lentelssraas"/>
            </w:pPr>
            <w:r w:rsidRPr="00A8683D">
              <w:t>Projekto įgyvendinimo planų teikimo pradžia – projekto įgyvendinimo planų teikimo termino pradžia</w:t>
            </w:r>
          </w:p>
          <w:p w14:paraId="06200E38" w14:textId="77777777" w:rsidR="006026F1" w:rsidRPr="00A8683D" w:rsidRDefault="5D7071C1" w:rsidP="006026F1">
            <w:pPr>
              <w:pStyle w:val="Lentelssraas"/>
            </w:pPr>
            <w:r>
              <w:t>Projekto įgyvendinimo planų teikimo pabaiga – projekto įgyvendinimo planų teikimo termino pabaiga</w:t>
            </w:r>
          </w:p>
          <w:p w14:paraId="16CE3E9B" w14:textId="77777777" w:rsidR="007D03A3" w:rsidRPr="00A8683D" w:rsidRDefault="0785E0FA" w:rsidP="00E7015C">
            <w:pPr>
              <w:pStyle w:val="Lentelssraas"/>
            </w:pPr>
            <w:r>
              <w:t>Būsena</w:t>
            </w:r>
            <w:r w:rsidR="029CFE96">
              <w:t xml:space="preserve"> – </w:t>
            </w:r>
            <w:r w:rsidR="551032AD">
              <w:t>kvietimo būsena</w:t>
            </w:r>
          </w:p>
        </w:tc>
      </w:tr>
      <w:tr w:rsidR="007D03A3" w:rsidRPr="00A8683D" w14:paraId="5ADC5E1F" w14:textId="77777777" w:rsidTr="4560C70B">
        <w:trPr>
          <w:tblHeader/>
        </w:trPr>
        <w:tc>
          <w:tcPr>
            <w:tcW w:w="5000" w:type="pct"/>
            <w:tcBorders>
              <w:right w:val="single" w:sz="4" w:space="0" w:color="BFBFBF" w:themeColor="background1" w:themeShade="BF"/>
            </w:tcBorders>
            <w:shd w:val="clear" w:color="auto" w:fill="BEE3A5"/>
            <w:vAlign w:val="center"/>
          </w:tcPr>
          <w:p w14:paraId="3CD53844" w14:textId="77777777" w:rsidR="007D03A3" w:rsidRPr="00A8683D" w:rsidRDefault="007D03A3" w:rsidP="00736DC9">
            <w:pPr>
              <w:ind w:firstLine="0"/>
              <w:rPr>
                <w:b/>
                <w:bCs/>
              </w:rPr>
            </w:pPr>
            <w:r w:rsidRPr="00A8683D">
              <w:rPr>
                <w:b/>
                <w:bCs/>
              </w:rPr>
              <w:t>Filtras</w:t>
            </w:r>
          </w:p>
        </w:tc>
      </w:tr>
      <w:tr w:rsidR="007D03A3" w:rsidRPr="00A8683D" w14:paraId="5FCA8FAA" w14:textId="77777777" w:rsidTr="4560C70B">
        <w:trPr>
          <w:tblHeader/>
        </w:trPr>
        <w:tc>
          <w:tcPr>
            <w:tcW w:w="5000" w:type="pct"/>
            <w:tcBorders>
              <w:right w:val="single" w:sz="4" w:space="0" w:color="BFBFBF" w:themeColor="background1" w:themeShade="BF"/>
            </w:tcBorders>
            <w:shd w:val="clear" w:color="auto" w:fill="auto"/>
            <w:vAlign w:val="center"/>
          </w:tcPr>
          <w:p w14:paraId="5313B343" w14:textId="77777777" w:rsidR="007D03A3" w:rsidRPr="00A8683D" w:rsidRDefault="029CFE96" w:rsidP="00E7015C">
            <w:pPr>
              <w:pStyle w:val="Lentelssraas"/>
            </w:pPr>
            <w:r>
              <w:t>Nr. – įvedamas kvietimo numerio fragmentas.</w:t>
            </w:r>
          </w:p>
          <w:p w14:paraId="35D0EFAD" w14:textId="77777777" w:rsidR="00781401" w:rsidRPr="00A8683D" w:rsidRDefault="3E42B812" w:rsidP="00E7015C">
            <w:pPr>
              <w:pStyle w:val="Lentelssraas"/>
            </w:pPr>
            <w:r>
              <w:t>Būsena - parenkama kvietimo būsena</w:t>
            </w:r>
            <w:r w:rsidR="0C00AEBA">
              <w:t xml:space="preserve"> iš sąrašo {Rengiamas; Paskelbtas; Pabaigtas}.</w:t>
            </w:r>
          </w:p>
          <w:p w14:paraId="2B878DA0" w14:textId="77777777" w:rsidR="00833AE8" w:rsidRPr="00A8683D" w:rsidRDefault="00781401" w:rsidP="00E7015C">
            <w:pPr>
              <w:pStyle w:val="Lentelssraas"/>
            </w:pPr>
            <w:r w:rsidRPr="00A8683D">
              <w:t>Rodyti tik – pasirinkimas iš sąrašo {</w:t>
            </w:r>
            <w:r w:rsidR="0091508C" w:rsidRPr="00A8683D">
              <w:t>M</w:t>
            </w:r>
            <w:r w:rsidRPr="00A8683D">
              <w:t xml:space="preserve">ano; </w:t>
            </w:r>
            <w:r w:rsidR="0091508C" w:rsidRPr="00A8683D">
              <w:t>S</w:t>
            </w:r>
            <w:r w:rsidRPr="00A8683D">
              <w:t>kyriaus}</w:t>
            </w:r>
            <w:r w:rsidR="00AD7126" w:rsidRPr="00A8683D">
              <w:t>.</w:t>
            </w:r>
          </w:p>
          <w:p w14:paraId="0A50FB6F" w14:textId="77777777" w:rsidR="00AD7126" w:rsidRPr="00A8683D" w:rsidRDefault="00BE0B5A" w:rsidP="00E7015C">
            <w:pPr>
              <w:pStyle w:val="Lentelssraas"/>
            </w:pPr>
            <w:r>
              <w:t>Rizika – pasirenkama iš reikšmių sąrašo {Maža; Vidutinė; Didelė}.</w:t>
            </w:r>
          </w:p>
        </w:tc>
      </w:tr>
      <w:tr w:rsidR="007D03A3" w:rsidRPr="00A8683D" w14:paraId="1BB724FB" w14:textId="77777777" w:rsidTr="4560C70B">
        <w:trPr>
          <w:tblHeader/>
        </w:trPr>
        <w:tc>
          <w:tcPr>
            <w:tcW w:w="5000" w:type="pct"/>
            <w:tcBorders>
              <w:right w:val="single" w:sz="4" w:space="0" w:color="BFBFBF" w:themeColor="background1" w:themeShade="BF"/>
            </w:tcBorders>
            <w:shd w:val="clear" w:color="auto" w:fill="BEE3A5"/>
            <w:vAlign w:val="center"/>
          </w:tcPr>
          <w:p w14:paraId="78F64B64" w14:textId="77777777" w:rsidR="007D03A3" w:rsidRPr="00A8683D" w:rsidRDefault="007D03A3" w:rsidP="00736DC9">
            <w:pPr>
              <w:ind w:firstLine="0"/>
              <w:rPr>
                <w:b/>
                <w:bCs/>
              </w:rPr>
            </w:pPr>
            <w:r w:rsidRPr="00A8683D">
              <w:rPr>
                <w:b/>
                <w:bCs/>
              </w:rPr>
              <w:t>Mygtukai</w:t>
            </w:r>
          </w:p>
        </w:tc>
      </w:tr>
      <w:tr w:rsidR="007D03A3" w:rsidRPr="00A8683D" w14:paraId="2A5B0712" w14:textId="77777777" w:rsidTr="4560C70B">
        <w:trPr>
          <w:tblHeader/>
        </w:trPr>
        <w:tc>
          <w:tcPr>
            <w:tcW w:w="5000" w:type="pct"/>
            <w:tcBorders>
              <w:right w:val="single" w:sz="4" w:space="0" w:color="BFBFBF" w:themeColor="background1" w:themeShade="BF"/>
            </w:tcBorders>
            <w:shd w:val="clear" w:color="auto" w:fill="auto"/>
            <w:vAlign w:val="center"/>
          </w:tcPr>
          <w:p w14:paraId="5C126927" w14:textId="77777777" w:rsidR="00EB584B" w:rsidRPr="003E6AD6" w:rsidRDefault="00EB584B" w:rsidP="00736DC9">
            <w:pPr>
              <w:pStyle w:val="normalbold0"/>
              <w:rPr>
                <w:b w:val="0"/>
                <w:bCs/>
                <w:lang w:val="lt-LT"/>
              </w:rPr>
            </w:pPr>
            <w:r w:rsidRPr="003E6AD6">
              <w:rPr>
                <w:b w:val="0"/>
                <w:bCs/>
                <w:lang w:val="lt-LT"/>
              </w:rPr>
              <w:t>Registruoti naują</w:t>
            </w:r>
          </w:p>
          <w:p w14:paraId="4958F14E" w14:textId="77777777" w:rsidR="007D03A3" w:rsidRPr="003E6AD6" w:rsidRDefault="007D03A3" w:rsidP="00736DC9">
            <w:pPr>
              <w:pStyle w:val="normalbold0"/>
              <w:rPr>
                <w:b w:val="0"/>
                <w:bCs/>
                <w:lang w:val="lt-LT"/>
              </w:rPr>
            </w:pPr>
            <w:r w:rsidRPr="003E6AD6">
              <w:rPr>
                <w:b w:val="0"/>
                <w:bCs/>
                <w:lang w:val="lt-LT"/>
              </w:rPr>
              <w:t>Redaguoti</w:t>
            </w:r>
          </w:p>
          <w:p w14:paraId="742E2C01" w14:textId="77777777" w:rsidR="00EB584B" w:rsidRPr="003E6AD6" w:rsidRDefault="00EB584B" w:rsidP="00736DC9">
            <w:pPr>
              <w:pStyle w:val="normalbold0"/>
              <w:rPr>
                <w:b w:val="0"/>
                <w:bCs/>
                <w:lang w:val="lt-LT"/>
              </w:rPr>
            </w:pPr>
            <w:r w:rsidRPr="003E6AD6">
              <w:rPr>
                <w:b w:val="0"/>
                <w:bCs/>
                <w:lang w:val="lt-LT"/>
              </w:rPr>
              <w:t>Trinti</w:t>
            </w:r>
          </w:p>
        </w:tc>
      </w:tr>
      <w:tr w:rsidR="007D03A3" w:rsidRPr="00A8683D" w14:paraId="6824EFD9" w14:textId="77777777" w:rsidTr="4560C70B">
        <w:trPr>
          <w:tblHeader/>
        </w:trPr>
        <w:tc>
          <w:tcPr>
            <w:tcW w:w="5000" w:type="pct"/>
            <w:tcBorders>
              <w:right w:val="single" w:sz="4" w:space="0" w:color="BFBFBF" w:themeColor="background1" w:themeShade="BF"/>
            </w:tcBorders>
            <w:shd w:val="clear" w:color="auto" w:fill="BEE3A5"/>
            <w:vAlign w:val="center"/>
          </w:tcPr>
          <w:p w14:paraId="012AF5D0" w14:textId="77777777" w:rsidR="007D03A3" w:rsidRPr="00A8683D" w:rsidRDefault="007D03A3" w:rsidP="00736DC9">
            <w:pPr>
              <w:ind w:firstLine="0"/>
              <w:rPr>
                <w:b/>
                <w:bCs/>
              </w:rPr>
            </w:pPr>
            <w:r w:rsidRPr="00A8683D">
              <w:rPr>
                <w:b/>
                <w:bCs/>
              </w:rPr>
              <w:t>Naudotojai</w:t>
            </w:r>
          </w:p>
        </w:tc>
      </w:tr>
      <w:tr w:rsidR="007D03A3" w:rsidRPr="00A8683D" w14:paraId="11AF291F" w14:textId="77777777" w:rsidTr="4560C70B">
        <w:tc>
          <w:tcPr>
            <w:tcW w:w="5000" w:type="pct"/>
            <w:tcBorders>
              <w:right w:val="single" w:sz="4" w:space="0" w:color="BFBFBF" w:themeColor="background1" w:themeShade="BF"/>
            </w:tcBorders>
            <w:shd w:val="clear" w:color="auto" w:fill="auto"/>
          </w:tcPr>
          <w:p w14:paraId="6C123604" w14:textId="77777777" w:rsidR="007D03A3" w:rsidRPr="003E6AD6" w:rsidRDefault="007D03A3" w:rsidP="00736DC9">
            <w:pPr>
              <w:pStyle w:val="normalbold0"/>
              <w:ind w:left="720" w:hanging="360"/>
              <w:rPr>
                <w:b w:val="0"/>
                <w:bCs/>
                <w:lang w:val="lt-LT"/>
              </w:rPr>
            </w:pPr>
            <w:r w:rsidRPr="003E6AD6">
              <w:rPr>
                <w:b w:val="0"/>
                <w:bCs/>
                <w:lang w:val="lt-LT"/>
              </w:rPr>
              <w:t xml:space="preserve">Langas matomas tik </w:t>
            </w:r>
            <w:r w:rsidR="00125723" w:rsidRPr="003E6AD6">
              <w:rPr>
                <w:b w:val="0"/>
                <w:bCs/>
                <w:lang w:val="lt-LT"/>
              </w:rPr>
              <w:t>VSFSVVP</w:t>
            </w:r>
            <w:r w:rsidRPr="003E6AD6">
              <w:rPr>
                <w:b w:val="0"/>
                <w:bCs/>
                <w:lang w:val="lt-LT"/>
              </w:rPr>
              <w:t xml:space="preserve"> IS naudotojui.</w:t>
            </w:r>
          </w:p>
        </w:tc>
      </w:tr>
    </w:tbl>
    <w:p w14:paraId="07C952DF" w14:textId="77777777" w:rsidR="007D03A3" w:rsidRPr="00A8683D" w:rsidRDefault="007D03A3" w:rsidP="007D03A3"/>
    <w:p w14:paraId="517CE8DD" w14:textId="77777777" w:rsidR="00A601F7" w:rsidRPr="00A8683D" w:rsidRDefault="002B082C" w:rsidP="00DF40CE">
      <w:pPr>
        <w:pStyle w:val="Heading4"/>
      </w:pPr>
      <w:bookmarkStart w:id="769" w:name="_Toc159222243"/>
      <w:r w:rsidRPr="00A8683D">
        <w:lastRenderedPageBreak/>
        <w:t>K</w:t>
      </w:r>
      <w:r w:rsidR="00A601F7" w:rsidRPr="00A8683D">
        <w:t>vietima</w:t>
      </w:r>
      <w:r w:rsidRPr="00A8683D">
        <w:t>s</w:t>
      </w:r>
      <w:bookmarkEnd w:id="769"/>
      <w:r w:rsidRPr="00A8683D">
        <w:t xml:space="preserve"> </w:t>
      </w:r>
    </w:p>
    <w:p w14:paraId="3FFE3470" w14:textId="77777777" w:rsidR="005459EC" w:rsidRPr="00A8683D" w:rsidRDefault="005459EC" w:rsidP="005459EC">
      <w:pPr>
        <w:keepNext/>
      </w:pPr>
    </w:p>
    <w:p w14:paraId="162E7179" w14:textId="77777777" w:rsidR="00646FA5" w:rsidRPr="00A8683D" w:rsidRDefault="00646FA5" w:rsidP="005459EC">
      <w:pPr>
        <w:keepNext/>
      </w:pPr>
      <w:r w:rsidRPr="00A8683D">
        <w:rPr>
          <w:noProof/>
        </w:rPr>
        <w:drawing>
          <wp:inline distT="0" distB="0" distL="0" distR="0" wp14:anchorId="294A91B0" wp14:editId="29E9243B">
            <wp:extent cx="6300470" cy="4745355"/>
            <wp:effectExtent l="0" t="0" r="5080" b="0"/>
            <wp:docPr id="189" name="Picture 189"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descr="Graphical user interface, application, Teams&#10;&#10;Description automatically generated"/>
                    <pic:cNvPicPr/>
                  </pic:nvPicPr>
                  <pic:blipFill>
                    <a:blip r:embed="rId75"/>
                    <a:stretch>
                      <a:fillRect/>
                    </a:stretch>
                  </pic:blipFill>
                  <pic:spPr>
                    <a:xfrm>
                      <a:off x="0" y="0"/>
                      <a:ext cx="6300470" cy="4745355"/>
                    </a:xfrm>
                    <a:prstGeom prst="rect">
                      <a:avLst/>
                    </a:prstGeom>
                  </pic:spPr>
                </pic:pic>
              </a:graphicData>
            </a:graphic>
          </wp:inline>
        </w:drawing>
      </w:r>
    </w:p>
    <w:p w14:paraId="0EC3FF0F" w14:textId="77777777" w:rsidR="00F7417A" w:rsidRPr="00A8683D" w:rsidRDefault="00F7417A" w:rsidP="005459EC">
      <w:pPr>
        <w:keepNext/>
      </w:pPr>
      <w:r w:rsidRPr="00A8683D">
        <w:rPr>
          <w:noProof/>
        </w:rPr>
        <w:drawing>
          <wp:inline distT="0" distB="0" distL="0" distR="0" wp14:anchorId="210235C4" wp14:editId="6D83A1EE">
            <wp:extent cx="6300470" cy="1777365"/>
            <wp:effectExtent l="0" t="0" r="5080" b="0"/>
            <wp:docPr id="190" name="Picture 19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descr="Text&#10;&#10;Description automatically generated"/>
                    <pic:cNvPicPr/>
                  </pic:nvPicPr>
                  <pic:blipFill>
                    <a:blip r:embed="rId76"/>
                    <a:stretch>
                      <a:fillRect/>
                    </a:stretch>
                  </pic:blipFill>
                  <pic:spPr>
                    <a:xfrm>
                      <a:off x="0" y="0"/>
                      <a:ext cx="6300470" cy="1777365"/>
                    </a:xfrm>
                    <a:prstGeom prst="rect">
                      <a:avLst/>
                    </a:prstGeom>
                  </pic:spPr>
                </pic:pic>
              </a:graphicData>
            </a:graphic>
          </wp:inline>
        </w:drawing>
      </w:r>
    </w:p>
    <w:p w14:paraId="101C9C99" w14:textId="77777777" w:rsidR="00382933" w:rsidRPr="00A8683D" w:rsidRDefault="005459EC" w:rsidP="005459EC">
      <w:pPr>
        <w:jc w:val="center"/>
      </w:pPr>
      <w:r w:rsidRPr="00A8683D">
        <w:t xml:space="preserve">pav. </w:t>
      </w:r>
      <w:fldSimple w:instr=" STYLEREF 1 \s ">
        <w:r w:rsidR="000E53E0">
          <w:rPr>
            <w:noProof/>
          </w:rPr>
          <w:t>3</w:t>
        </w:r>
      </w:fldSimple>
      <w:r w:rsidR="00215C96">
        <w:t>.</w:t>
      </w:r>
      <w:fldSimple w:instr=" SEQ pav. \* ARABIC \s 1 ">
        <w:r w:rsidR="000E53E0">
          <w:rPr>
            <w:noProof/>
          </w:rPr>
          <w:t>18</w:t>
        </w:r>
      </w:fldSimple>
      <w:r w:rsidR="004906A7" w:rsidRPr="00A8683D">
        <w:t xml:space="preserve"> </w:t>
      </w:r>
      <w:r w:rsidRPr="00A8683D">
        <w:t xml:space="preserve">Kvietimo </w:t>
      </w:r>
      <w:r w:rsidR="004906A7" w:rsidRPr="00A8683D">
        <w:t xml:space="preserve">registravimo </w:t>
      </w:r>
      <w:r w:rsidRPr="00A8683D">
        <w:t>langas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F71B53" w:rsidRPr="00A8683D" w14:paraId="6A440D39" w14:textId="77777777" w:rsidTr="4560C70B">
        <w:trPr>
          <w:tblHeader/>
        </w:trPr>
        <w:tc>
          <w:tcPr>
            <w:tcW w:w="5000" w:type="pct"/>
            <w:tcBorders>
              <w:right w:val="single" w:sz="4" w:space="0" w:color="BFBFBF" w:themeColor="background1" w:themeShade="BF"/>
            </w:tcBorders>
            <w:shd w:val="clear" w:color="auto" w:fill="BEE3A5"/>
            <w:vAlign w:val="center"/>
          </w:tcPr>
          <w:p w14:paraId="34B04B43" w14:textId="77777777" w:rsidR="00F71B53" w:rsidRPr="00A8683D" w:rsidRDefault="00F71B53" w:rsidP="00736DC9">
            <w:pPr>
              <w:ind w:firstLine="0"/>
              <w:rPr>
                <w:b/>
                <w:bCs/>
              </w:rPr>
            </w:pPr>
            <w:r w:rsidRPr="00A8683D">
              <w:rPr>
                <w:b/>
                <w:bCs/>
              </w:rPr>
              <w:lastRenderedPageBreak/>
              <w:t>Laukai</w:t>
            </w:r>
          </w:p>
        </w:tc>
      </w:tr>
      <w:tr w:rsidR="00F71B53" w:rsidRPr="00A8683D" w14:paraId="52CBA03A" w14:textId="77777777" w:rsidTr="4560C70B">
        <w:trPr>
          <w:tblHeader/>
        </w:trPr>
        <w:tc>
          <w:tcPr>
            <w:tcW w:w="5000" w:type="pct"/>
            <w:tcBorders>
              <w:right w:val="single" w:sz="4" w:space="0" w:color="BFBFBF" w:themeColor="background1" w:themeShade="BF"/>
            </w:tcBorders>
            <w:shd w:val="clear" w:color="auto" w:fill="auto"/>
            <w:vAlign w:val="center"/>
          </w:tcPr>
          <w:p w14:paraId="4FBC3346" w14:textId="77777777" w:rsidR="00F71B53" w:rsidRPr="00A8683D" w:rsidRDefault="45A350FE" w:rsidP="00E7015C">
            <w:pPr>
              <w:pStyle w:val="Lentelssraas"/>
            </w:pPr>
            <w:r>
              <w:t xml:space="preserve">Nr. </w:t>
            </w:r>
            <w:r w:rsidR="2D5D334E">
              <w:t>–</w:t>
            </w:r>
            <w:r>
              <w:t xml:space="preserve"> </w:t>
            </w:r>
            <w:r w:rsidR="2D5D334E">
              <w:t xml:space="preserve">įvedamas </w:t>
            </w:r>
            <w:r>
              <w:t>kvietimo numeris</w:t>
            </w:r>
            <w:r w:rsidR="6353EBB7">
              <w:t>.</w:t>
            </w:r>
          </w:p>
          <w:p w14:paraId="0207F008" w14:textId="77777777" w:rsidR="00F71B53" w:rsidRPr="00A8683D" w:rsidRDefault="2D5D334E" w:rsidP="00E7015C">
            <w:pPr>
              <w:pStyle w:val="Lentelssraas"/>
            </w:pPr>
            <w:r>
              <w:t>P</w:t>
            </w:r>
            <w:r w:rsidR="45A350FE">
              <w:t xml:space="preserve">askelbimo data </w:t>
            </w:r>
            <w:r>
              <w:t>–</w:t>
            </w:r>
            <w:r w:rsidR="45A350FE">
              <w:t xml:space="preserve"> </w:t>
            </w:r>
            <w:r>
              <w:t xml:space="preserve">įvedama </w:t>
            </w:r>
            <w:r w:rsidR="45A350FE">
              <w:t>kvietimo paskelbimo data</w:t>
            </w:r>
            <w:r w:rsidR="6353EBB7">
              <w:t>.</w:t>
            </w:r>
          </w:p>
          <w:p w14:paraId="05901018" w14:textId="77777777" w:rsidR="000A1D2C" w:rsidRPr="00A8683D" w:rsidRDefault="000A1D2C" w:rsidP="000A1D2C">
            <w:pPr>
              <w:pStyle w:val="Lentelssraas"/>
            </w:pPr>
            <w:r w:rsidRPr="00A8683D">
              <w:t>Projekto įgyvendinimo planų teikimo pradžia – įvedama projekto įgyvendinimo planų teikimo termino pradži</w:t>
            </w:r>
            <w:r w:rsidR="008547BE" w:rsidRPr="00A8683D">
              <w:t>os data.</w:t>
            </w:r>
          </w:p>
          <w:p w14:paraId="02C60A25" w14:textId="77777777" w:rsidR="000A1D2C" w:rsidRPr="00A8683D" w:rsidRDefault="000A1D2C" w:rsidP="000A1D2C">
            <w:pPr>
              <w:pStyle w:val="Lentelssraas"/>
            </w:pPr>
            <w:r w:rsidRPr="00A8683D">
              <w:t>Projekto įgyvendinimo planų teikimo pabaiga – įvedama projekto įgyvendinimo planų teikimo termino pabaig</w:t>
            </w:r>
            <w:r w:rsidR="008547BE" w:rsidRPr="00A8683D">
              <w:t>os data.</w:t>
            </w:r>
          </w:p>
          <w:p w14:paraId="027FD200" w14:textId="77777777" w:rsidR="00BF0028" w:rsidRPr="00A8683D" w:rsidRDefault="00BF0028" w:rsidP="000A1D2C">
            <w:pPr>
              <w:pStyle w:val="Lentelssraas"/>
            </w:pPr>
            <w:r w:rsidRPr="00A8683D">
              <w:t>Vertinimo ataskaitos patvirtinimo data – įvedama vertinimo ataskaitos patvirtinimo data</w:t>
            </w:r>
            <w:r w:rsidR="008547BE" w:rsidRPr="00A8683D">
              <w:t>.</w:t>
            </w:r>
          </w:p>
          <w:p w14:paraId="7CA806CB" w14:textId="77777777" w:rsidR="00BF0028" w:rsidRPr="00A8683D" w:rsidRDefault="008547BE" w:rsidP="000A1D2C">
            <w:pPr>
              <w:pStyle w:val="Lentelssraas"/>
            </w:pPr>
            <w:r w:rsidRPr="00A8683D">
              <w:t>Projektų įgyvendinimo planų, kuriems turi būti rengiamas investicijų projektas, teikimo galutinė data – įvedama data.</w:t>
            </w:r>
          </w:p>
          <w:p w14:paraId="55199DE8" w14:textId="77777777" w:rsidR="00F71B53" w:rsidRPr="00A8683D" w:rsidRDefault="45A350FE" w:rsidP="00E7015C">
            <w:pPr>
              <w:pStyle w:val="Lentelssraas"/>
            </w:pPr>
            <w:r>
              <w:t>Būsena – kvietimo būsena</w:t>
            </w:r>
            <w:r w:rsidR="6353EBB7">
              <w:t>.</w:t>
            </w:r>
          </w:p>
        </w:tc>
      </w:tr>
      <w:tr w:rsidR="00F71B53" w:rsidRPr="00A8683D" w14:paraId="5BEF9945" w14:textId="77777777" w:rsidTr="4560C70B">
        <w:trPr>
          <w:tblHeader/>
        </w:trPr>
        <w:tc>
          <w:tcPr>
            <w:tcW w:w="5000" w:type="pct"/>
            <w:tcBorders>
              <w:right w:val="single" w:sz="4" w:space="0" w:color="BFBFBF" w:themeColor="background1" w:themeShade="BF"/>
            </w:tcBorders>
            <w:shd w:val="clear" w:color="auto" w:fill="BEE3A5"/>
            <w:vAlign w:val="center"/>
          </w:tcPr>
          <w:p w14:paraId="68CEADD4" w14:textId="77777777" w:rsidR="00F71B53" w:rsidRPr="00A8683D" w:rsidRDefault="00F71B53" w:rsidP="00736DC9">
            <w:pPr>
              <w:ind w:firstLine="0"/>
              <w:rPr>
                <w:b/>
                <w:bCs/>
              </w:rPr>
            </w:pPr>
            <w:r w:rsidRPr="00A8683D">
              <w:rPr>
                <w:b/>
                <w:bCs/>
              </w:rPr>
              <w:t>Mygtukai</w:t>
            </w:r>
          </w:p>
        </w:tc>
      </w:tr>
      <w:tr w:rsidR="00F71B53" w:rsidRPr="00A8683D" w14:paraId="2267D210" w14:textId="77777777" w:rsidTr="4560C70B">
        <w:trPr>
          <w:tblHeader/>
        </w:trPr>
        <w:tc>
          <w:tcPr>
            <w:tcW w:w="5000" w:type="pct"/>
            <w:tcBorders>
              <w:right w:val="single" w:sz="4" w:space="0" w:color="BFBFBF" w:themeColor="background1" w:themeShade="BF"/>
            </w:tcBorders>
            <w:shd w:val="clear" w:color="auto" w:fill="auto"/>
            <w:vAlign w:val="center"/>
          </w:tcPr>
          <w:p w14:paraId="11D7E48E" w14:textId="77777777" w:rsidR="00F71B53" w:rsidRPr="003E6AD6" w:rsidRDefault="00F71B53" w:rsidP="00736DC9">
            <w:pPr>
              <w:pStyle w:val="normalbold0"/>
              <w:rPr>
                <w:b w:val="0"/>
                <w:bCs/>
                <w:lang w:val="lt-LT"/>
              </w:rPr>
            </w:pPr>
            <w:r w:rsidRPr="003E6AD6">
              <w:rPr>
                <w:b w:val="0"/>
                <w:bCs/>
                <w:lang w:val="lt-LT"/>
              </w:rPr>
              <w:t>Redaguoti</w:t>
            </w:r>
          </w:p>
        </w:tc>
      </w:tr>
      <w:tr w:rsidR="00F71B53" w:rsidRPr="00A8683D" w14:paraId="05257C11" w14:textId="77777777" w:rsidTr="4560C70B">
        <w:trPr>
          <w:tblHeader/>
        </w:trPr>
        <w:tc>
          <w:tcPr>
            <w:tcW w:w="5000" w:type="pct"/>
            <w:tcBorders>
              <w:right w:val="single" w:sz="4" w:space="0" w:color="BFBFBF" w:themeColor="background1" w:themeShade="BF"/>
            </w:tcBorders>
            <w:shd w:val="clear" w:color="auto" w:fill="BEE3A5"/>
            <w:vAlign w:val="center"/>
          </w:tcPr>
          <w:p w14:paraId="03F26551" w14:textId="77777777" w:rsidR="00F71B53" w:rsidRPr="00A8683D" w:rsidRDefault="008C7671" w:rsidP="00736DC9">
            <w:pPr>
              <w:ind w:firstLine="0"/>
              <w:rPr>
                <w:b/>
                <w:bCs/>
              </w:rPr>
            </w:pPr>
            <w:r w:rsidRPr="00A8683D">
              <w:rPr>
                <w:b/>
                <w:bCs/>
              </w:rPr>
              <w:t>Taisyklės</w:t>
            </w:r>
          </w:p>
        </w:tc>
      </w:tr>
      <w:tr w:rsidR="008C7671" w:rsidRPr="00A8683D" w14:paraId="1060DB14" w14:textId="77777777" w:rsidTr="4560C70B">
        <w:trPr>
          <w:tblHeader/>
        </w:trPr>
        <w:tc>
          <w:tcPr>
            <w:tcW w:w="5000" w:type="pct"/>
            <w:tcBorders>
              <w:right w:val="single" w:sz="4" w:space="0" w:color="BFBFBF" w:themeColor="background1" w:themeShade="BF"/>
            </w:tcBorders>
            <w:shd w:val="clear" w:color="auto" w:fill="auto"/>
            <w:vAlign w:val="center"/>
          </w:tcPr>
          <w:p w14:paraId="0A154F07" w14:textId="77777777" w:rsidR="008C7671" w:rsidRPr="00A8683D" w:rsidRDefault="008C7671" w:rsidP="00736DC9">
            <w:pPr>
              <w:ind w:firstLine="0"/>
            </w:pPr>
            <w:r w:rsidRPr="00A8683D">
              <w:t>Langas atidaromas iš veiksmų plano sąrašo</w:t>
            </w:r>
            <w:r w:rsidR="007707F2" w:rsidRPr="00A8683D">
              <w:t xml:space="preserve"> ir jame iš karto yra nurodytas projektų sąrašas pagal varnelėmis sužymėtus projektus veiksmų plane</w:t>
            </w:r>
            <w:r w:rsidR="006D48EB" w:rsidRPr="00A8683D">
              <w:t xml:space="preserve"> (automatiškai įkeliami </w:t>
            </w:r>
            <w:r w:rsidR="00647FE0" w:rsidRPr="00A8683D">
              <w:t xml:space="preserve">projektai, kurie </w:t>
            </w:r>
            <w:r w:rsidR="009F22AE" w:rsidRPr="00A8683D">
              <w:t>turi būti paskelbti tą patį ketvirtį kaip nurodoma kvietime</w:t>
            </w:r>
            <w:r w:rsidR="00E63772" w:rsidRPr="00A8683D">
              <w:t>, bei kurie yra pažymėti varnelėmis veiksmų plane</w:t>
            </w:r>
            <w:r w:rsidR="006D48EB" w:rsidRPr="00A8683D">
              <w:t>)</w:t>
            </w:r>
            <w:r w:rsidR="00330257" w:rsidRPr="00A8683D">
              <w:t>.</w:t>
            </w:r>
          </w:p>
          <w:p w14:paraId="6E857185" w14:textId="77777777" w:rsidR="00330257" w:rsidRPr="00A8683D" w:rsidRDefault="00330257" w:rsidP="00736DC9">
            <w:pPr>
              <w:ind w:firstLine="0"/>
            </w:pPr>
            <w:r w:rsidRPr="00A8683D">
              <w:t>Jei kvietimas formuojamas iš kvietimų sąrašo, projektai iš karto nėra pridedami ir turi būti pasirenkami at</w:t>
            </w:r>
            <w:r w:rsidR="005E11CA" w:rsidRPr="00A8683D">
              <w:t>skirai.</w:t>
            </w:r>
          </w:p>
        </w:tc>
      </w:tr>
      <w:tr w:rsidR="00DA7BEF" w:rsidRPr="00A8683D" w14:paraId="07D2DE63" w14:textId="77777777" w:rsidTr="4560C70B">
        <w:trPr>
          <w:tblHeader/>
        </w:trPr>
        <w:tc>
          <w:tcPr>
            <w:tcW w:w="5000" w:type="pct"/>
            <w:tcBorders>
              <w:right w:val="single" w:sz="4" w:space="0" w:color="BFBFBF" w:themeColor="background1" w:themeShade="BF"/>
            </w:tcBorders>
            <w:shd w:val="clear" w:color="auto" w:fill="BEE3A5"/>
            <w:vAlign w:val="center"/>
          </w:tcPr>
          <w:p w14:paraId="6EC14722" w14:textId="77777777" w:rsidR="00DA7BEF" w:rsidRPr="00A8683D" w:rsidRDefault="008C7671" w:rsidP="00736DC9">
            <w:pPr>
              <w:ind w:firstLine="0"/>
              <w:rPr>
                <w:b/>
                <w:bCs/>
              </w:rPr>
            </w:pPr>
            <w:r w:rsidRPr="00A8683D">
              <w:rPr>
                <w:b/>
                <w:bCs/>
              </w:rPr>
              <w:t>Naudotojai</w:t>
            </w:r>
          </w:p>
        </w:tc>
      </w:tr>
      <w:tr w:rsidR="00F71B53" w:rsidRPr="00A8683D" w14:paraId="006642A8" w14:textId="77777777" w:rsidTr="4560C70B">
        <w:tc>
          <w:tcPr>
            <w:tcW w:w="5000" w:type="pct"/>
            <w:tcBorders>
              <w:right w:val="single" w:sz="4" w:space="0" w:color="BFBFBF" w:themeColor="background1" w:themeShade="BF"/>
            </w:tcBorders>
            <w:shd w:val="clear" w:color="auto" w:fill="auto"/>
          </w:tcPr>
          <w:p w14:paraId="3FAA3955" w14:textId="77777777" w:rsidR="00F71B53" w:rsidRPr="003E6AD6" w:rsidRDefault="00F71B53" w:rsidP="00736DC9">
            <w:pPr>
              <w:pStyle w:val="normalbold0"/>
              <w:ind w:left="720" w:hanging="360"/>
              <w:rPr>
                <w:b w:val="0"/>
                <w:bCs/>
                <w:lang w:val="lt-LT"/>
              </w:rPr>
            </w:pPr>
            <w:r w:rsidRPr="003E6AD6">
              <w:rPr>
                <w:b w:val="0"/>
                <w:bCs/>
                <w:lang w:val="lt-LT"/>
              </w:rPr>
              <w:t xml:space="preserve">Langas matomas tik </w:t>
            </w:r>
            <w:r w:rsidR="00125723" w:rsidRPr="003E6AD6">
              <w:rPr>
                <w:b w:val="0"/>
                <w:bCs/>
                <w:lang w:val="lt-LT"/>
              </w:rPr>
              <w:t>VSFSVVP</w:t>
            </w:r>
            <w:r w:rsidRPr="003E6AD6">
              <w:rPr>
                <w:b w:val="0"/>
                <w:bCs/>
                <w:lang w:val="lt-LT"/>
              </w:rPr>
              <w:t xml:space="preserve"> IS naudotojui.</w:t>
            </w:r>
          </w:p>
        </w:tc>
      </w:tr>
    </w:tbl>
    <w:p w14:paraId="6E17D329" w14:textId="77777777" w:rsidR="00F71B53" w:rsidRPr="00A8683D" w:rsidRDefault="00F71B53" w:rsidP="00F71B53"/>
    <w:p w14:paraId="230CCB93" w14:textId="77777777" w:rsidR="00BF4239" w:rsidRPr="00A8683D" w:rsidRDefault="00BF4239" w:rsidP="003E6AD6">
      <w:pPr>
        <w:pStyle w:val="Heading3"/>
      </w:pPr>
      <w:bookmarkStart w:id="770" w:name="_Toc159222244"/>
      <w:r w:rsidRPr="00A8683D">
        <w:lastRenderedPageBreak/>
        <w:t>Programos rodikliai</w:t>
      </w:r>
      <w:bookmarkEnd w:id="770"/>
    </w:p>
    <w:p w14:paraId="3CEA9C0C" w14:textId="77777777" w:rsidR="009B1F92" w:rsidRPr="00A8683D" w:rsidRDefault="009B1F92" w:rsidP="00DF40CE">
      <w:pPr>
        <w:pStyle w:val="Heading4"/>
      </w:pPr>
      <w:bookmarkStart w:id="771" w:name="_Ref54792723"/>
      <w:bookmarkStart w:id="772" w:name="_Toc159222245"/>
      <w:r w:rsidRPr="00A8683D">
        <w:t>Programos rodiklių sąrašas</w:t>
      </w:r>
      <w:bookmarkEnd w:id="771"/>
      <w:bookmarkEnd w:id="772"/>
    </w:p>
    <w:p w14:paraId="0F714371" w14:textId="77777777" w:rsidR="00634233" w:rsidRPr="00A8683D" w:rsidRDefault="00634233" w:rsidP="00634233">
      <w:pPr>
        <w:keepNext/>
        <w:ind w:firstLine="0"/>
      </w:pPr>
    </w:p>
    <w:p w14:paraId="0734F9AE" w14:textId="77777777" w:rsidR="004B6189" w:rsidRPr="00A8683D" w:rsidRDefault="004B6189" w:rsidP="00634233">
      <w:pPr>
        <w:keepNext/>
        <w:ind w:firstLine="0"/>
      </w:pPr>
      <w:r w:rsidRPr="00A8683D">
        <w:rPr>
          <w:noProof/>
        </w:rPr>
        <w:drawing>
          <wp:inline distT="0" distB="0" distL="0" distR="0" wp14:anchorId="1A98E82B" wp14:editId="58A4AF09">
            <wp:extent cx="6300470" cy="3430905"/>
            <wp:effectExtent l="0" t="0" r="5080" b="0"/>
            <wp:docPr id="191" name="Picture 191"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descr="Graphical user interface&#10;&#10;Description automatically generated with medium confidence"/>
                    <pic:cNvPicPr/>
                  </pic:nvPicPr>
                  <pic:blipFill>
                    <a:blip r:embed="rId77"/>
                    <a:stretch>
                      <a:fillRect/>
                    </a:stretch>
                  </pic:blipFill>
                  <pic:spPr>
                    <a:xfrm>
                      <a:off x="0" y="0"/>
                      <a:ext cx="6300470" cy="3430905"/>
                    </a:xfrm>
                    <a:prstGeom prst="rect">
                      <a:avLst/>
                    </a:prstGeom>
                  </pic:spPr>
                </pic:pic>
              </a:graphicData>
            </a:graphic>
          </wp:inline>
        </w:drawing>
      </w:r>
    </w:p>
    <w:p w14:paraId="165B4176" w14:textId="77777777" w:rsidR="00640FED" w:rsidRPr="00A8683D" w:rsidRDefault="00640FED" w:rsidP="00634233">
      <w:pPr>
        <w:keepNext/>
        <w:ind w:firstLine="0"/>
      </w:pPr>
      <w:r w:rsidRPr="00A8683D">
        <w:rPr>
          <w:noProof/>
        </w:rPr>
        <w:drawing>
          <wp:inline distT="0" distB="0" distL="0" distR="0" wp14:anchorId="50D5B790" wp14:editId="7FC6A2DE">
            <wp:extent cx="6300470" cy="2104390"/>
            <wp:effectExtent l="0" t="0" r="5080" b="0"/>
            <wp:docPr id="192" name="Picture 19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Graphical user interface, application&#10;&#10;Description automatically generated"/>
                    <pic:cNvPicPr/>
                  </pic:nvPicPr>
                  <pic:blipFill>
                    <a:blip r:embed="rId78"/>
                    <a:stretch>
                      <a:fillRect/>
                    </a:stretch>
                  </pic:blipFill>
                  <pic:spPr>
                    <a:xfrm>
                      <a:off x="0" y="0"/>
                      <a:ext cx="6300470" cy="2104390"/>
                    </a:xfrm>
                    <a:prstGeom prst="rect">
                      <a:avLst/>
                    </a:prstGeom>
                  </pic:spPr>
                </pic:pic>
              </a:graphicData>
            </a:graphic>
          </wp:inline>
        </w:drawing>
      </w:r>
    </w:p>
    <w:p w14:paraId="45EAF6A7" w14:textId="77777777" w:rsidR="00BF4239" w:rsidRPr="00A8683D" w:rsidRDefault="00634233" w:rsidP="00634233">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19</w:t>
        </w:r>
      </w:fldSimple>
      <w:r w:rsidRPr="00A8683D">
        <w:rPr>
          <w:noProof/>
        </w:rPr>
        <w:t xml:space="preserve"> Programos rodikliai</w:t>
      </w:r>
    </w:p>
    <w:p w14:paraId="620533A4" w14:textId="77777777" w:rsidR="004B6189" w:rsidRPr="00A8683D" w:rsidRDefault="004B6189" w:rsidP="00634233">
      <w:pPr>
        <w:jc w:val="center"/>
        <w:rPr>
          <w:noProof/>
        </w:rPr>
      </w:pP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80A27" w:rsidRPr="00A8683D" w14:paraId="6234A0CC" w14:textId="77777777" w:rsidTr="4560C70B">
        <w:trPr>
          <w:tblHeader/>
        </w:trPr>
        <w:tc>
          <w:tcPr>
            <w:tcW w:w="5000" w:type="pct"/>
            <w:tcBorders>
              <w:right w:val="single" w:sz="4" w:space="0" w:color="BFBFBF" w:themeColor="background1" w:themeShade="BF"/>
            </w:tcBorders>
            <w:shd w:val="clear" w:color="auto" w:fill="BEE3A5"/>
            <w:vAlign w:val="center"/>
          </w:tcPr>
          <w:p w14:paraId="7C9B05A6" w14:textId="77777777" w:rsidR="00B80A27" w:rsidRPr="00A8683D" w:rsidRDefault="00B80A27" w:rsidP="00BB4CBC">
            <w:pPr>
              <w:ind w:firstLine="0"/>
              <w:rPr>
                <w:b/>
                <w:bCs/>
              </w:rPr>
            </w:pPr>
            <w:r w:rsidRPr="00A8683D">
              <w:rPr>
                <w:b/>
                <w:bCs/>
              </w:rPr>
              <w:lastRenderedPageBreak/>
              <w:t>Laukai</w:t>
            </w:r>
          </w:p>
        </w:tc>
      </w:tr>
      <w:tr w:rsidR="00B80A27" w:rsidRPr="00A8683D" w14:paraId="57BD239B" w14:textId="77777777" w:rsidTr="4560C70B">
        <w:trPr>
          <w:tblHeader/>
        </w:trPr>
        <w:tc>
          <w:tcPr>
            <w:tcW w:w="5000" w:type="pct"/>
            <w:tcBorders>
              <w:right w:val="single" w:sz="4" w:space="0" w:color="BFBFBF" w:themeColor="background1" w:themeShade="BF"/>
            </w:tcBorders>
            <w:shd w:val="clear" w:color="auto" w:fill="auto"/>
            <w:vAlign w:val="center"/>
          </w:tcPr>
          <w:p w14:paraId="180996BE" w14:textId="77777777" w:rsidR="00FD1121" w:rsidRPr="003E6AD6" w:rsidRDefault="00FD1121" w:rsidP="00FD1121">
            <w:pPr>
              <w:pStyle w:val="normalbold0"/>
              <w:ind w:left="360"/>
              <w:rPr>
                <w:i/>
                <w:iCs/>
                <w:lang w:val="lt-LT"/>
              </w:rPr>
            </w:pPr>
            <w:r w:rsidRPr="003E6AD6">
              <w:rPr>
                <w:i/>
                <w:iCs/>
                <w:lang w:val="lt-LT"/>
              </w:rPr>
              <w:t>Lentelė VSF programos rodikliai „Produkto rodikliai“</w:t>
            </w:r>
          </w:p>
          <w:p w14:paraId="42E8A854" w14:textId="77777777" w:rsidR="00FD1121" w:rsidRPr="00A8683D" w:rsidRDefault="4ACCED0A" w:rsidP="00E7015C">
            <w:pPr>
              <w:pStyle w:val="Lentelssraas"/>
            </w:pPr>
            <w:r>
              <w:t>Konkret</w:t>
            </w:r>
            <w:r w:rsidR="62C7691D">
              <w:t xml:space="preserve">us tikslas </w:t>
            </w:r>
            <w:r>
              <w:t xml:space="preserve">– </w:t>
            </w:r>
            <w:r w:rsidR="67EAFE7A">
              <w:t>konkretaus tikslo numeris</w:t>
            </w:r>
            <w:r w:rsidR="62C7691D">
              <w:t xml:space="preserve"> ir pavadinimas</w:t>
            </w:r>
            <w:r>
              <w:t>.</w:t>
            </w:r>
          </w:p>
          <w:p w14:paraId="728E65EB" w14:textId="77777777" w:rsidR="00FD1121" w:rsidRPr="00A8683D" w:rsidRDefault="4ACCED0A" w:rsidP="00E7015C">
            <w:pPr>
              <w:pStyle w:val="Lentelssraas"/>
            </w:pPr>
            <w:r>
              <w:t xml:space="preserve">Rodiklio Nr. – </w:t>
            </w:r>
            <w:r w:rsidR="67EAFE7A">
              <w:t>rodiklio numeris</w:t>
            </w:r>
            <w:r>
              <w:t>.</w:t>
            </w:r>
          </w:p>
          <w:p w14:paraId="5BE8EC8B" w14:textId="77777777" w:rsidR="00FD1121" w:rsidRPr="00A8683D" w:rsidRDefault="4ACCED0A" w:rsidP="00E7015C">
            <w:pPr>
              <w:pStyle w:val="Lentelssraas"/>
            </w:pPr>
            <w:r>
              <w:t xml:space="preserve">Rodiklis – </w:t>
            </w:r>
            <w:r w:rsidR="67EAFE7A">
              <w:t>rodiklio pavadinimas</w:t>
            </w:r>
            <w:r>
              <w:t>.</w:t>
            </w:r>
          </w:p>
          <w:p w14:paraId="11C77A39" w14:textId="77777777" w:rsidR="00FD1121" w:rsidRPr="00A8683D" w:rsidRDefault="4ACCED0A" w:rsidP="00E7015C">
            <w:pPr>
              <w:pStyle w:val="Lentelssraas"/>
            </w:pPr>
            <w:r>
              <w:t xml:space="preserve">Matavimo vienetas – </w:t>
            </w:r>
            <w:r w:rsidR="67EAFE7A">
              <w:t>matavimo vienetas</w:t>
            </w:r>
            <w:r>
              <w:t>.</w:t>
            </w:r>
          </w:p>
          <w:p w14:paraId="2CA89B80" w14:textId="77777777" w:rsidR="00FD1121" w:rsidRPr="00A8683D" w:rsidRDefault="4ACCED0A" w:rsidP="00E7015C">
            <w:pPr>
              <w:pStyle w:val="Lentelssraas"/>
            </w:pPr>
            <w:r>
              <w:t xml:space="preserve">Tarpinė reikšmė (2024m.) – </w:t>
            </w:r>
            <w:r w:rsidR="67EAFE7A">
              <w:t>numatoma tarpinė reikšmė</w:t>
            </w:r>
            <w:r>
              <w:t>.</w:t>
            </w:r>
          </w:p>
          <w:p w14:paraId="5B623937" w14:textId="77777777" w:rsidR="00FD1121" w:rsidRPr="00A8683D" w:rsidRDefault="4ACCED0A" w:rsidP="00E7015C">
            <w:pPr>
              <w:pStyle w:val="Lentelssraas"/>
            </w:pPr>
            <w:r>
              <w:t xml:space="preserve">Siektina reikšmė (2029m.) – </w:t>
            </w:r>
            <w:r w:rsidR="67EAFE7A">
              <w:t>numatoma siektina reikšmė</w:t>
            </w:r>
            <w:r>
              <w:t>.</w:t>
            </w:r>
          </w:p>
          <w:p w14:paraId="6239EA44" w14:textId="77777777" w:rsidR="00FD1121" w:rsidRPr="00A8683D" w:rsidRDefault="33003D74" w:rsidP="00E7015C">
            <w:pPr>
              <w:pStyle w:val="Lentelssraas"/>
            </w:pPr>
            <w:r>
              <w:t>Faktinė reikšmė</w:t>
            </w:r>
            <w:r w:rsidR="4ACCED0A">
              <w:t xml:space="preserve"> – </w:t>
            </w:r>
            <w:r>
              <w:t>sistemos apskaičiuota faktinė reikšmė</w:t>
            </w:r>
            <w:r w:rsidR="4ACCED0A">
              <w:t>.</w:t>
            </w:r>
          </w:p>
          <w:p w14:paraId="62DD1322" w14:textId="77777777" w:rsidR="0085718D" w:rsidRPr="00A8683D" w:rsidRDefault="33003D74" w:rsidP="00E7015C">
            <w:pPr>
              <w:pStyle w:val="Lentelssraas"/>
            </w:pPr>
            <w:r>
              <w:t>Įvykdymas proc. – sistemos apskaičiuotas rodiklio įvykdymo procentas.</w:t>
            </w:r>
          </w:p>
          <w:p w14:paraId="5633F6C9" w14:textId="77777777" w:rsidR="00FD1121" w:rsidRPr="003E6AD6" w:rsidRDefault="00FD1121" w:rsidP="00FD1121">
            <w:pPr>
              <w:pStyle w:val="normalbold0"/>
              <w:ind w:left="360"/>
              <w:rPr>
                <w:i/>
                <w:iCs/>
                <w:lang w:val="lt-LT"/>
              </w:rPr>
            </w:pPr>
            <w:r w:rsidRPr="003E6AD6">
              <w:rPr>
                <w:i/>
                <w:iCs/>
                <w:lang w:val="lt-LT"/>
              </w:rPr>
              <w:t>Lentelė VSF programos rodikliai „Rezultato rodikliai“</w:t>
            </w:r>
          </w:p>
          <w:p w14:paraId="228F6B64" w14:textId="77777777" w:rsidR="00FE09EC" w:rsidRPr="00A8683D" w:rsidRDefault="00FE09EC" w:rsidP="00FE09EC">
            <w:pPr>
              <w:pStyle w:val="Lentelssraas"/>
            </w:pPr>
            <w:r w:rsidRPr="00A8683D">
              <w:t>Konkretus tikslas – konkretaus tikslo numeris ir pavadinimas.</w:t>
            </w:r>
          </w:p>
          <w:p w14:paraId="7317A428" w14:textId="77777777" w:rsidR="00FD1121" w:rsidRPr="00A8683D" w:rsidRDefault="4ACCED0A" w:rsidP="00E7015C">
            <w:pPr>
              <w:pStyle w:val="Lentelssraas"/>
            </w:pPr>
            <w:r>
              <w:t xml:space="preserve">Rodiklio Nr. – </w:t>
            </w:r>
            <w:r w:rsidR="67EAFE7A">
              <w:t>rodiklio numeris</w:t>
            </w:r>
            <w:r>
              <w:t>.</w:t>
            </w:r>
          </w:p>
          <w:p w14:paraId="6D0181A6" w14:textId="77777777" w:rsidR="00FD1121" w:rsidRPr="00A8683D" w:rsidRDefault="4ACCED0A" w:rsidP="00E7015C">
            <w:pPr>
              <w:pStyle w:val="Lentelssraas"/>
            </w:pPr>
            <w:r>
              <w:t xml:space="preserve">Rodiklis – </w:t>
            </w:r>
            <w:r w:rsidR="67EAFE7A">
              <w:t>rodiklio pavadinimas.</w:t>
            </w:r>
          </w:p>
          <w:p w14:paraId="6DD7A587" w14:textId="77777777" w:rsidR="00FD1121" w:rsidRPr="00A8683D" w:rsidRDefault="4ACCED0A" w:rsidP="00E7015C">
            <w:pPr>
              <w:pStyle w:val="Lentelssraas"/>
            </w:pPr>
            <w:r>
              <w:t xml:space="preserve">Matavimo vienetas – </w:t>
            </w:r>
            <w:r w:rsidR="67EAFE7A">
              <w:t>matavimo vienetas</w:t>
            </w:r>
            <w:r>
              <w:t>.</w:t>
            </w:r>
          </w:p>
          <w:p w14:paraId="04F61F5D" w14:textId="77777777" w:rsidR="00FD1121" w:rsidRPr="00A8683D" w:rsidRDefault="4ACCED0A" w:rsidP="00E7015C">
            <w:pPr>
              <w:pStyle w:val="Lentelssraas"/>
            </w:pPr>
            <w:r>
              <w:t xml:space="preserve">Pradinė reikšmė (2020m.) – </w:t>
            </w:r>
            <w:r w:rsidR="67EAFE7A">
              <w:t>pradinė</w:t>
            </w:r>
            <w:r>
              <w:t xml:space="preserve"> reikšmė.</w:t>
            </w:r>
          </w:p>
          <w:p w14:paraId="711DD4E0" w14:textId="77777777" w:rsidR="00FD1121" w:rsidRPr="00A8683D" w:rsidRDefault="4ACCED0A" w:rsidP="00E7015C">
            <w:pPr>
              <w:pStyle w:val="Lentelssraas"/>
            </w:pPr>
            <w:r>
              <w:t xml:space="preserve">Siektina reikšmė (2029m.) – </w:t>
            </w:r>
            <w:r w:rsidR="67EAFE7A">
              <w:t>numatoma siektina reikšmė</w:t>
            </w:r>
            <w:r>
              <w:t>.</w:t>
            </w:r>
          </w:p>
          <w:p w14:paraId="207C8804" w14:textId="77777777" w:rsidR="00FD1121" w:rsidRPr="00A8683D" w:rsidRDefault="33003D74" w:rsidP="00E7015C">
            <w:pPr>
              <w:pStyle w:val="Lentelssraas"/>
            </w:pPr>
            <w:r>
              <w:t>Faktinė reikšmė – sistemos apskaičiuota faktinė reikšmė</w:t>
            </w:r>
            <w:r w:rsidR="4ACCED0A">
              <w:t>.</w:t>
            </w:r>
          </w:p>
          <w:p w14:paraId="647AD7FE" w14:textId="77777777" w:rsidR="00B80A27" w:rsidRPr="00A8683D" w:rsidRDefault="0C703F27" w:rsidP="00E7015C">
            <w:pPr>
              <w:pStyle w:val="Lentelssraas"/>
            </w:pPr>
            <w:r>
              <w:t>S</w:t>
            </w:r>
            <w:r w:rsidR="33003D74">
              <w:t>istemos apskaičiuotas rodiklio įvykdymo procentas.</w:t>
            </w:r>
          </w:p>
        </w:tc>
      </w:tr>
      <w:tr w:rsidR="00B80A27" w:rsidRPr="00A8683D" w14:paraId="79995324" w14:textId="77777777" w:rsidTr="4560C70B">
        <w:trPr>
          <w:tblHeader/>
        </w:trPr>
        <w:tc>
          <w:tcPr>
            <w:tcW w:w="5000" w:type="pct"/>
            <w:tcBorders>
              <w:right w:val="single" w:sz="4" w:space="0" w:color="BFBFBF" w:themeColor="background1" w:themeShade="BF"/>
            </w:tcBorders>
            <w:shd w:val="clear" w:color="auto" w:fill="BEE3A5"/>
            <w:vAlign w:val="center"/>
          </w:tcPr>
          <w:p w14:paraId="0E0BE693" w14:textId="77777777" w:rsidR="00B80A27" w:rsidRPr="00A8683D" w:rsidRDefault="00B80A27" w:rsidP="00BB4CBC">
            <w:pPr>
              <w:ind w:firstLine="0"/>
              <w:rPr>
                <w:b/>
                <w:bCs/>
              </w:rPr>
            </w:pPr>
            <w:r w:rsidRPr="00A8683D">
              <w:rPr>
                <w:b/>
                <w:bCs/>
              </w:rPr>
              <w:t>Filtras</w:t>
            </w:r>
          </w:p>
        </w:tc>
      </w:tr>
      <w:tr w:rsidR="00B80A27" w:rsidRPr="00A8683D" w14:paraId="6DBDC7B0" w14:textId="77777777" w:rsidTr="4560C70B">
        <w:trPr>
          <w:tblHeader/>
        </w:trPr>
        <w:tc>
          <w:tcPr>
            <w:tcW w:w="5000" w:type="pct"/>
            <w:tcBorders>
              <w:right w:val="single" w:sz="4" w:space="0" w:color="BFBFBF" w:themeColor="background1" w:themeShade="BF"/>
            </w:tcBorders>
            <w:shd w:val="clear" w:color="auto" w:fill="auto"/>
            <w:vAlign w:val="center"/>
          </w:tcPr>
          <w:p w14:paraId="0A177FB2" w14:textId="77777777" w:rsidR="00075E70" w:rsidRPr="00A8683D" w:rsidRDefault="21E809D5" w:rsidP="00E7015C">
            <w:pPr>
              <w:pStyle w:val="Lentelssraas"/>
            </w:pPr>
            <w:r>
              <w:t>Rodikli</w:t>
            </w:r>
            <w:r w:rsidR="729801AB">
              <w:t>o tipas</w:t>
            </w:r>
            <w:r w:rsidR="7F28589E">
              <w:t xml:space="preserve"> </w:t>
            </w:r>
            <w:r w:rsidR="5B6AE0A0">
              <w:t>–</w:t>
            </w:r>
            <w:r w:rsidR="7F28589E">
              <w:t xml:space="preserve"> </w:t>
            </w:r>
            <w:r w:rsidR="5B6AE0A0">
              <w:t>pasirinkimas iš sąrašo {</w:t>
            </w:r>
            <w:r w:rsidR="729801AB">
              <w:t>P</w:t>
            </w:r>
            <w:r w:rsidR="5B6AE0A0">
              <w:t xml:space="preserve">rodukto rodiklis; </w:t>
            </w:r>
            <w:r w:rsidR="729801AB">
              <w:t>R</w:t>
            </w:r>
            <w:r w:rsidR="5B6AE0A0">
              <w:t>ezultato rodiklis}</w:t>
            </w:r>
            <w:r w:rsidR="7F28589E">
              <w:t>.</w:t>
            </w:r>
          </w:p>
          <w:p w14:paraId="428A8DA1" w14:textId="77777777" w:rsidR="00B83487" w:rsidRPr="00A8683D" w:rsidRDefault="729801AB" w:rsidP="00E7015C">
            <w:pPr>
              <w:pStyle w:val="Lentelssraas"/>
            </w:pPr>
            <w:r>
              <w:t>Rodiklio Nr.</w:t>
            </w:r>
            <w:r w:rsidR="5B6AE0A0">
              <w:t xml:space="preserve"> – rodiklio numerio fragmentas.</w:t>
            </w:r>
          </w:p>
          <w:p w14:paraId="58683BA5" w14:textId="77777777" w:rsidR="00075E70" w:rsidRPr="00A8683D" w:rsidRDefault="06F36A8F" w:rsidP="00E7015C">
            <w:pPr>
              <w:pStyle w:val="Lentelssraas"/>
            </w:pPr>
            <w:r>
              <w:t>Rodiklio p</w:t>
            </w:r>
            <w:r w:rsidR="7F28589E">
              <w:t>avadinimas - programos rodiklio pavadinimo fragmentas.</w:t>
            </w:r>
          </w:p>
          <w:p w14:paraId="31C500D5" w14:textId="77777777" w:rsidR="00B80A27" w:rsidRPr="00A8683D" w:rsidRDefault="21E809D5" w:rsidP="00E7015C">
            <w:pPr>
              <w:pStyle w:val="Lentelssraas"/>
            </w:pPr>
            <w:r>
              <w:t>Konkretus tikslas</w:t>
            </w:r>
            <w:r w:rsidR="7F28589E">
              <w:t xml:space="preserve"> </w:t>
            </w:r>
            <w:r w:rsidR="4C0283F1">
              <w:t>–</w:t>
            </w:r>
            <w:r w:rsidR="7F28589E">
              <w:t xml:space="preserve"> </w:t>
            </w:r>
            <w:r w:rsidR="4C0283F1">
              <w:t>konkretaus tikslo numerio fragmentas</w:t>
            </w:r>
            <w:r w:rsidR="7F28589E">
              <w:t>.</w:t>
            </w:r>
          </w:p>
        </w:tc>
      </w:tr>
      <w:tr w:rsidR="00B80A27" w:rsidRPr="00A8683D" w14:paraId="0E4A6450" w14:textId="77777777" w:rsidTr="4560C70B">
        <w:trPr>
          <w:tblHeader/>
        </w:trPr>
        <w:tc>
          <w:tcPr>
            <w:tcW w:w="5000" w:type="pct"/>
            <w:tcBorders>
              <w:right w:val="single" w:sz="4" w:space="0" w:color="BFBFBF" w:themeColor="background1" w:themeShade="BF"/>
            </w:tcBorders>
            <w:shd w:val="clear" w:color="auto" w:fill="BEE3A5"/>
            <w:vAlign w:val="center"/>
          </w:tcPr>
          <w:p w14:paraId="24A2A2C0" w14:textId="77777777" w:rsidR="00B80A27" w:rsidRPr="00A8683D" w:rsidRDefault="00B80A27" w:rsidP="00BB4CBC">
            <w:pPr>
              <w:ind w:firstLine="0"/>
              <w:rPr>
                <w:b/>
                <w:bCs/>
              </w:rPr>
            </w:pPr>
            <w:r w:rsidRPr="00A8683D">
              <w:rPr>
                <w:b/>
                <w:bCs/>
              </w:rPr>
              <w:t>Mygtukai</w:t>
            </w:r>
          </w:p>
        </w:tc>
      </w:tr>
      <w:tr w:rsidR="00B80A27" w:rsidRPr="00A8683D" w14:paraId="0DFE672F" w14:textId="77777777" w:rsidTr="4560C70B">
        <w:trPr>
          <w:tblHeader/>
        </w:trPr>
        <w:tc>
          <w:tcPr>
            <w:tcW w:w="5000" w:type="pct"/>
            <w:tcBorders>
              <w:right w:val="single" w:sz="4" w:space="0" w:color="BFBFBF" w:themeColor="background1" w:themeShade="BF"/>
            </w:tcBorders>
            <w:shd w:val="clear" w:color="auto" w:fill="auto"/>
            <w:vAlign w:val="center"/>
          </w:tcPr>
          <w:p w14:paraId="56F70C41" w14:textId="77777777" w:rsidR="00B80A27" w:rsidRPr="00A8683D" w:rsidRDefault="350C1AAB" w:rsidP="00E7015C">
            <w:pPr>
              <w:pStyle w:val="Lentelssraas"/>
            </w:pPr>
            <w:r>
              <w:t>Registruoti naują</w:t>
            </w:r>
          </w:p>
          <w:p w14:paraId="5E9E067C" w14:textId="77777777" w:rsidR="00B80A27" w:rsidRPr="00A8683D" w:rsidRDefault="350C1AAB" w:rsidP="00E7015C">
            <w:pPr>
              <w:pStyle w:val="Lentelssraas"/>
            </w:pPr>
            <w:r>
              <w:t>Redaguoti</w:t>
            </w:r>
          </w:p>
          <w:p w14:paraId="6F6B99F6" w14:textId="77777777" w:rsidR="00B80A27" w:rsidRPr="00A8683D" w:rsidRDefault="26257D6F" w:rsidP="00E7015C">
            <w:pPr>
              <w:pStyle w:val="Lentelssraas"/>
            </w:pPr>
            <w:r>
              <w:t>Ištrinti</w:t>
            </w:r>
          </w:p>
        </w:tc>
      </w:tr>
      <w:tr w:rsidR="00B80A27" w:rsidRPr="00A8683D" w14:paraId="08544C00" w14:textId="77777777" w:rsidTr="4560C70B">
        <w:trPr>
          <w:tblHeader/>
        </w:trPr>
        <w:tc>
          <w:tcPr>
            <w:tcW w:w="5000" w:type="pct"/>
            <w:tcBorders>
              <w:right w:val="single" w:sz="4" w:space="0" w:color="BFBFBF" w:themeColor="background1" w:themeShade="BF"/>
            </w:tcBorders>
            <w:shd w:val="clear" w:color="auto" w:fill="BEE3A5"/>
            <w:vAlign w:val="center"/>
          </w:tcPr>
          <w:p w14:paraId="73C93071" w14:textId="77777777" w:rsidR="00B80A27" w:rsidRPr="00A8683D" w:rsidRDefault="00E84C86" w:rsidP="00BB4CBC">
            <w:pPr>
              <w:ind w:firstLine="0"/>
              <w:rPr>
                <w:b/>
                <w:bCs/>
              </w:rPr>
            </w:pPr>
            <w:r w:rsidRPr="00A8683D">
              <w:rPr>
                <w:b/>
                <w:bCs/>
              </w:rPr>
              <w:t>Naudotojai</w:t>
            </w:r>
          </w:p>
        </w:tc>
      </w:tr>
      <w:tr w:rsidR="00B80A27" w:rsidRPr="00A8683D" w14:paraId="4C3AC5C0" w14:textId="77777777" w:rsidTr="4560C70B">
        <w:tc>
          <w:tcPr>
            <w:tcW w:w="5000" w:type="pct"/>
            <w:tcBorders>
              <w:right w:val="single" w:sz="4" w:space="0" w:color="BFBFBF" w:themeColor="background1" w:themeShade="BF"/>
            </w:tcBorders>
            <w:shd w:val="clear" w:color="auto" w:fill="auto"/>
          </w:tcPr>
          <w:p w14:paraId="24F453AC" w14:textId="77777777" w:rsidR="00B80A27" w:rsidRPr="003E6AD6" w:rsidRDefault="00E84C86" w:rsidP="00E84C86">
            <w:pPr>
              <w:pStyle w:val="normalbold0"/>
              <w:ind w:left="720" w:hanging="360"/>
              <w:rPr>
                <w:b w:val="0"/>
                <w:bCs/>
                <w:lang w:val="lt-LT"/>
              </w:rPr>
            </w:pPr>
            <w:r w:rsidRPr="003E6AD6">
              <w:rPr>
                <w:b w:val="0"/>
                <w:bCs/>
                <w:lang w:val="lt-LT"/>
              </w:rPr>
              <w:t xml:space="preserve">Langas matomas tik </w:t>
            </w:r>
            <w:r w:rsidR="00125723" w:rsidRPr="003E6AD6">
              <w:rPr>
                <w:b w:val="0"/>
                <w:bCs/>
                <w:lang w:val="lt-LT"/>
              </w:rPr>
              <w:t>VSFSVVP</w:t>
            </w:r>
            <w:r w:rsidRPr="003E6AD6">
              <w:rPr>
                <w:b w:val="0"/>
                <w:bCs/>
                <w:lang w:val="lt-LT"/>
              </w:rPr>
              <w:t xml:space="preserve"> IS naudotojui.</w:t>
            </w:r>
          </w:p>
        </w:tc>
      </w:tr>
    </w:tbl>
    <w:p w14:paraId="05C12F8B" w14:textId="77777777" w:rsidR="00C16BCF" w:rsidRPr="00A8683D" w:rsidRDefault="00C16BCF" w:rsidP="00C16BCF"/>
    <w:p w14:paraId="5F49A456" w14:textId="77777777" w:rsidR="002B06A4" w:rsidRPr="00A8683D" w:rsidRDefault="002B06A4" w:rsidP="00DF40CE">
      <w:pPr>
        <w:pStyle w:val="Heading4"/>
      </w:pPr>
      <w:bookmarkStart w:id="773" w:name="_Toc159222246"/>
      <w:r w:rsidRPr="00A8683D">
        <w:lastRenderedPageBreak/>
        <w:t>Programos rodiklis</w:t>
      </w:r>
      <w:bookmarkEnd w:id="773"/>
    </w:p>
    <w:p w14:paraId="273263F7" w14:textId="77777777" w:rsidR="003B3233" w:rsidRPr="00A8683D" w:rsidRDefault="003B3233" w:rsidP="003B3233">
      <w:pPr>
        <w:keepNext/>
      </w:pPr>
    </w:p>
    <w:p w14:paraId="5331C3B6" w14:textId="77777777" w:rsidR="00FF053F" w:rsidRPr="00A8683D" w:rsidRDefault="00FF053F" w:rsidP="003B3233">
      <w:pPr>
        <w:keepNext/>
      </w:pPr>
      <w:r w:rsidRPr="00A8683D">
        <w:rPr>
          <w:noProof/>
        </w:rPr>
        <w:drawing>
          <wp:inline distT="0" distB="0" distL="0" distR="0" wp14:anchorId="262F78F0" wp14:editId="65FD57FD">
            <wp:extent cx="5012266" cy="8208445"/>
            <wp:effectExtent l="0" t="0" r="0" b="2540"/>
            <wp:docPr id="193" name="Picture 19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Graphical user interface, text, application, email&#10;&#10;Description automatically generated"/>
                    <pic:cNvPicPr/>
                  </pic:nvPicPr>
                  <pic:blipFill>
                    <a:blip r:embed="rId79"/>
                    <a:stretch>
                      <a:fillRect/>
                    </a:stretch>
                  </pic:blipFill>
                  <pic:spPr>
                    <a:xfrm>
                      <a:off x="0" y="0"/>
                      <a:ext cx="5013463" cy="8210405"/>
                    </a:xfrm>
                    <a:prstGeom prst="rect">
                      <a:avLst/>
                    </a:prstGeom>
                  </pic:spPr>
                </pic:pic>
              </a:graphicData>
            </a:graphic>
          </wp:inline>
        </w:drawing>
      </w:r>
    </w:p>
    <w:p w14:paraId="372DF3CF" w14:textId="77777777" w:rsidR="00706DF3" w:rsidRPr="00A8683D" w:rsidRDefault="003B3233" w:rsidP="003B3233">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20</w:t>
        </w:r>
      </w:fldSimple>
      <w:r w:rsidRPr="00A8683D">
        <w:rPr>
          <w:noProof/>
        </w:rPr>
        <w:t xml:space="preserve"> Programos</w:t>
      </w:r>
      <w:r w:rsidR="0001426C" w:rsidRPr="00A8683D">
        <w:rPr>
          <w:noProof/>
        </w:rPr>
        <w:t xml:space="preserve"> produkto</w:t>
      </w:r>
      <w:r w:rsidRPr="00A8683D">
        <w:rPr>
          <w:noProof/>
        </w:rPr>
        <w:t xml:space="preserve"> rodiklio įvedimo/redagavimo langas</w:t>
      </w:r>
    </w:p>
    <w:p w14:paraId="78EF2C1B" w14:textId="77777777" w:rsidR="005508DE" w:rsidRPr="00A8683D" w:rsidRDefault="005508DE" w:rsidP="003E6AD6">
      <w:pPr>
        <w:keepNext/>
        <w:jc w:val="center"/>
      </w:pPr>
      <w:r w:rsidRPr="00A8683D">
        <w:rPr>
          <w:noProof/>
        </w:rPr>
        <w:lastRenderedPageBreak/>
        <w:drawing>
          <wp:inline distT="0" distB="0" distL="0" distR="0" wp14:anchorId="6E4942D0" wp14:editId="7AAE80D2">
            <wp:extent cx="4961467" cy="8119777"/>
            <wp:effectExtent l="0" t="0" r="0" b="0"/>
            <wp:docPr id="194" name="Picture 19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descr="Graphical user interface, text, application, email&#10;&#10;Description automatically generated"/>
                    <pic:cNvPicPr/>
                  </pic:nvPicPr>
                  <pic:blipFill>
                    <a:blip r:embed="rId80"/>
                    <a:stretch>
                      <a:fillRect/>
                    </a:stretch>
                  </pic:blipFill>
                  <pic:spPr>
                    <a:xfrm>
                      <a:off x="0" y="0"/>
                      <a:ext cx="4962445" cy="8121378"/>
                    </a:xfrm>
                    <a:prstGeom prst="rect">
                      <a:avLst/>
                    </a:prstGeom>
                  </pic:spPr>
                </pic:pic>
              </a:graphicData>
            </a:graphic>
          </wp:inline>
        </w:drawing>
      </w:r>
    </w:p>
    <w:p w14:paraId="0A7BF4D5" w14:textId="77777777" w:rsidR="00FF053F" w:rsidRPr="00A8683D" w:rsidRDefault="005508DE" w:rsidP="003E6AD6">
      <w:pPr>
        <w:pStyle w:val="Caption"/>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21</w:t>
        </w:r>
      </w:fldSimple>
      <w:r w:rsidRPr="00A8683D">
        <w:t xml:space="preserve"> Programos rezultato rodiklio įvedimo/redagavimo langas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DA1CAE" w:rsidRPr="00A8683D" w14:paraId="65F70A17" w14:textId="77777777" w:rsidTr="4560C70B">
        <w:trPr>
          <w:tblHeader/>
        </w:trPr>
        <w:tc>
          <w:tcPr>
            <w:tcW w:w="5000" w:type="pct"/>
            <w:tcBorders>
              <w:right w:val="single" w:sz="4" w:space="0" w:color="BFBFBF" w:themeColor="background1" w:themeShade="BF"/>
            </w:tcBorders>
            <w:shd w:val="clear" w:color="auto" w:fill="BEE3A5"/>
            <w:vAlign w:val="center"/>
          </w:tcPr>
          <w:p w14:paraId="506C4DF1" w14:textId="77777777" w:rsidR="00DA1CAE" w:rsidRPr="00A8683D" w:rsidRDefault="00DA1CAE" w:rsidP="00BB4CBC">
            <w:pPr>
              <w:ind w:firstLine="0"/>
              <w:rPr>
                <w:b/>
                <w:bCs/>
              </w:rPr>
            </w:pPr>
            <w:r w:rsidRPr="00A8683D">
              <w:rPr>
                <w:b/>
                <w:bCs/>
              </w:rPr>
              <w:lastRenderedPageBreak/>
              <w:t>Laukai</w:t>
            </w:r>
          </w:p>
        </w:tc>
      </w:tr>
      <w:tr w:rsidR="00DA1CAE" w:rsidRPr="00A8683D" w14:paraId="018BF1F1" w14:textId="77777777" w:rsidTr="4560C70B">
        <w:trPr>
          <w:tblHeader/>
        </w:trPr>
        <w:tc>
          <w:tcPr>
            <w:tcW w:w="5000" w:type="pct"/>
            <w:tcBorders>
              <w:right w:val="single" w:sz="4" w:space="0" w:color="BFBFBF" w:themeColor="background1" w:themeShade="BF"/>
            </w:tcBorders>
            <w:shd w:val="clear" w:color="auto" w:fill="auto"/>
            <w:vAlign w:val="center"/>
          </w:tcPr>
          <w:p w14:paraId="514AF1A4" w14:textId="77777777" w:rsidR="00EB3BFE" w:rsidRPr="00A8683D" w:rsidRDefault="2A719B56" w:rsidP="00E7015C">
            <w:pPr>
              <w:pStyle w:val="Lentelssraas"/>
            </w:pPr>
            <w:r>
              <w:t>*Konkretus tikslas – pasirenkamas konkretus tikslas iš sąrašo.</w:t>
            </w:r>
          </w:p>
          <w:p w14:paraId="4324FFE3" w14:textId="77777777" w:rsidR="00EB3BFE" w:rsidRPr="00A8683D" w:rsidRDefault="178EAEC6" w:rsidP="00E7015C">
            <w:pPr>
              <w:pStyle w:val="Lentelssraas"/>
            </w:pPr>
            <w:r>
              <w:t>*Rodiklio</w:t>
            </w:r>
            <w:r w:rsidR="1556E1BF">
              <w:t xml:space="preserve"> numeris</w:t>
            </w:r>
            <w:r>
              <w:t xml:space="preserve"> – įvedamas programos rodiklio </w:t>
            </w:r>
            <w:r w:rsidR="1556E1BF">
              <w:t>numeris</w:t>
            </w:r>
          </w:p>
          <w:p w14:paraId="7D798319" w14:textId="77777777" w:rsidR="00EB3BFE" w:rsidRPr="00A8683D" w:rsidRDefault="178EAEC6" w:rsidP="00E7015C">
            <w:pPr>
              <w:pStyle w:val="Lentelssraas"/>
            </w:pPr>
            <w:r>
              <w:t>*Rodiklio pavadinimas – įvedamas programos rodiklio pavadinimas.</w:t>
            </w:r>
          </w:p>
          <w:p w14:paraId="39A75BE8" w14:textId="77777777" w:rsidR="00EB3BFE" w:rsidRPr="00A8683D" w:rsidRDefault="178EAEC6" w:rsidP="00E7015C">
            <w:pPr>
              <w:pStyle w:val="Lentelssraas"/>
            </w:pPr>
            <w:r>
              <w:t>*Mato vnt. - parenkama reikšmė iš mato vienetų klasifikatoriaus</w:t>
            </w:r>
            <w:r w:rsidR="1556E1BF">
              <w:t xml:space="preserve"> sąrašo</w:t>
            </w:r>
            <w:r>
              <w:t xml:space="preserve"> </w:t>
            </w:r>
            <w:r w:rsidR="1556E1BF">
              <w:t>{</w:t>
            </w:r>
            <w:r>
              <w:t>Skaičius</w:t>
            </w:r>
            <w:r w:rsidR="1556E1BF">
              <w:t>;</w:t>
            </w:r>
            <w:r>
              <w:t xml:space="preserve"> Procentas</w:t>
            </w:r>
            <w:r w:rsidR="1556E1BF">
              <w:t xml:space="preserve">; </w:t>
            </w:r>
            <w:r>
              <w:t>Eu</w:t>
            </w:r>
            <w:r w:rsidR="22216C7E">
              <w:t>r</w:t>
            </w:r>
            <w:r w:rsidR="1556E1BF">
              <w:t>}</w:t>
            </w:r>
            <w:r>
              <w:t>.</w:t>
            </w:r>
          </w:p>
          <w:p w14:paraId="647D96A4" w14:textId="77777777" w:rsidR="00EB3BFE" w:rsidRPr="00A8683D" w:rsidRDefault="178EAEC6" w:rsidP="00E7015C">
            <w:pPr>
              <w:pStyle w:val="Lentelssraas"/>
            </w:pPr>
            <w:r>
              <w:t>Aprašymas - įvedamas programos rodiklio aprašymas, kelių eilučių tekstas.</w:t>
            </w:r>
          </w:p>
          <w:p w14:paraId="4108F6BB" w14:textId="77777777" w:rsidR="00EB3BFE" w:rsidRPr="00A8683D" w:rsidRDefault="178EAEC6" w:rsidP="00E7015C">
            <w:pPr>
              <w:pStyle w:val="Lentelssraas"/>
            </w:pPr>
            <w:r>
              <w:t>*Pradinė reikšmė - įvedama programos rodiklio pradinė reikšmė. Pagal nutylėjimą rodoma reikšmė 0. Laukas rodomas tik rezultato rodikliui.</w:t>
            </w:r>
          </w:p>
          <w:p w14:paraId="0FEE4605" w14:textId="77777777" w:rsidR="00EB3BFE" w:rsidRPr="00A8683D" w:rsidRDefault="178EAEC6" w:rsidP="00E7015C">
            <w:pPr>
              <w:pStyle w:val="Lentelssraas"/>
            </w:pPr>
            <w:r>
              <w:t>*Tarpinė reikšmė – įvedama rodiklio tarpinė reikšmė. Laukas rodomas tik rezultato rodikliui.</w:t>
            </w:r>
          </w:p>
          <w:p w14:paraId="4300D860" w14:textId="77777777" w:rsidR="00EB3BFE" w:rsidRPr="00A8683D" w:rsidRDefault="178EAEC6" w:rsidP="00E7015C">
            <w:pPr>
              <w:pStyle w:val="Lentelssraas"/>
            </w:pPr>
            <w:r>
              <w:t xml:space="preserve">*Siektina reikšmė - įvedama programos rodiklio siektina reikšmė. </w:t>
            </w:r>
          </w:p>
          <w:p w14:paraId="1279BB50" w14:textId="77777777" w:rsidR="00EB3BFE" w:rsidRPr="00A8683D" w:rsidRDefault="178EAEC6" w:rsidP="00E7015C">
            <w:pPr>
              <w:pStyle w:val="Lentelssraas"/>
            </w:pPr>
            <w:r>
              <w:t>Projektai – pasirenkamas vienas arba keli projektai iš susijusios programos veiksmų plano.</w:t>
            </w:r>
          </w:p>
          <w:p w14:paraId="631396C5" w14:textId="77777777" w:rsidR="00DA1CAE" w:rsidRPr="00A8683D" w:rsidRDefault="00DA1CAE" w:rsidP="00BB4CBC">
            <w:pPr>
              <w:rPr>
                <w:i/>
              </w:rPr>
            </w:pPr>
            <w:r w:rsidRPr="00A8683D">
              <w:rPr>
                <w:i/>
              </w:rPr>
              <w:t>Pastaba: žvaigždute * pažymėti laukai privalomi.</w:t>
            </w:r>
            <w:r w:rsidR="004A2E7F">
              <w:rPr>
                <w:i/>
              </w:rPr>
              <w:t xml:space="preserve"> </w:t>
            </w:r>
          </w:p>
        </w:tc>
      </w:tr>
      <w:tr w:rsidR="00DA1CAE" w:rsidRPr="00A8683D" w14:paraId="0F108194" w14:textId="77777777" w:rsidTr="4560C70B">
        <w:trPr>
          <w:tblHeader/>
        </w:trPr>
        <w:tc>
          <w:tcPr>
            <w:tcW w:w="5000" w:type="pct"/>
            <w:tcBorders>
              <w:right w:val="single" w:sz="4" w:space="0" w:color="BFBFBF" w:themeColor="background1" w:themeShade="BF"/>
            </w:tcBorders>
            <w:shd w:val="clear" w:color="auto" w:fill="BEE3A5"/>
            <w:vAlign w:val="center"/>
          </w:tcPr>
          <w:p w14:paraId="70CD4D04" w14:textId="77777777" w:rsidR="00DA1CAE" w:rsidRPr="00A8683D" w:rsidRDefault="00DA1CAE" w:rsidP="00BB4CBC">
            <w:pPr>
              <w:ind w:firstLine="0"/>
              <w:rPr>
                <w:b/>
                <w:bCs/>
              </w:rPr>
            </w:pPr>
            <w:r w:rsidRPr="00A8683D">
              <w:rPr>
                <w:b/>
                <w:bCs/>
              </w:rPr>
              <w:t>Mygtukai</w:t>
            </w:r>
          </w:p>
        </w:tc>
      </w:tr>
      <w:tr w:rsidR="00DA1CAE" w:rsidRPr="00A8683D" w14:paraId="293607B5" w14:textId="77777777" w:rsidTr="4560C70B">
        <w:trPr>
          <w:tblHeader/>
        </w:trPr>
        <w:tc>
          <w:tcPr>
            <w:tcW w:w="5000" w:type="pct"/>
            <w:tcBorders>
              <w:right w:val="single" w:sz="4" w:space="0" w:color="BFBFBF" w:themeColor="background1" w:themeShade="BF"/>
            </w:tcBorders>
            <w:shd w:val="clear" w:color="auto" w:fill="auto"/>
            <w:vAlign w:val="center"/>
          </w:tcPr>
          <w:p w14:paraId="0747B1CF" w14:textId="77777777" w:rsidR="00DA1CAE" w:rsidRPr="00A8683D" w:rsidRDefault="17204D43" w:rsidP="00E7015C">
            <w:pPr>
              <w:pStyle w:val="Lentelssraas"/>
            </w:pPr>
            <w:r>
              <w:t>Išsaugoti</w:t>
            </w:r>
          </w:p>
          <w:p w14:paraId="647CF7A9" w14:textId="77777777" w:rsidR="00DA1CAE" w:rsidRPr="00A8683D" w:rsidRDefault="72F98F46" w:rsidP="00E7015C">
            <w:pPr>
              <w:pStyle w:val="Lentelssraas"/>
            </w:pPr>
            <w:r>
              <w:t>Uždaryti</w:t>
            </w:r>
          </w:p>
        </w:tc>
      </w:tr>
      <w:tr w:rsidR="00DA1CAE" w:rsidRPr="00A8683D" w14:paraId="59E5EA0F" w14:textId="77777777" w:rsidTr="4560C70B">
        <w:trPr>
          <w:tblHeader/>
        </w:trPr>
        <w:tc>
          <w:tcPr>
            <w:tcW w:w="5000" w:type="pct"/>
            <w:tcBorders>
              <w:right w:val="single" w:sz="4" w:space="0" w:color="BFBFBF" w:themeColor="background1" w:themeShade="BF"/>
            </w:tcBorders>
            <w:shd w:val="clear" w:color="auto" w:fill="BEE3A5"/>
            <w:vAlign w:val="center"/>
          </w:tcPr>
          <w:p w14:paraId="18D26128" w14:textId="77777777" w:rsidR="00DA1CAE" w:rsidRPr="00A8683D" w:rsidRDefault="00E84C86" w:rsidP="00BB4CBC">
            <w:pPr>
              <w:ind w:firstLine="0"/>
              <w:rPr>
                <w:b/>
                <w:bCs/>
              </w:rPr>
            </w:pPr>
            <w:r w:rsidRPr="00A8683D">
              <w:rPr>
                <w:b/>
                <w:bCs/>
              </w:rPr>
              <w:t>Naudotojai</w:t>
            </w:r>
          </w:p>
        </w:tc>
      </w:tr>
      <w:tr w:rsidR="00DA1CAE" w:rsidRPr="00A8683D" w14:paraId="1B2862AA" w14:textId="77777777" w:rsidTr="4560C70B">
        <w:tc>
          <w:tcPr>
            <w:tcW w:w="5000" w:type="pct"/>
            <w:tcBorders>
              <w:right w:val="single" w:sz="4" w:space="0" w:color="BFBFBF" w:themeColor="background1" w:themeShade="BF"/>
            </w:tcBorders>
            <w:shd w:val="clear" w:color="auto" w:fill="auto"/>
          </w:tcPr>
          <w:p w14:paraId="645139EF" w14:textId="77777777" w:rsidR="00DA1CAE" w:rsidRPr="003E6AD6" w:rsidRDefault="00E84C86" w:rsidP="00E84C86">
            <w:pPr>
              <w:pStyle w:val="normalbold0"/>
              <w:ind w:left="720" w:hanging="360"/>
              <w:rPr>
                <w:b w:val="0"/>
                <w:bCs/>
                <w:lang w:val="lt-LT"/>
              </w:rPr>
            </w:pPr>
            <w:r w:rsidRPr="003E6AD6">
              <w:rPr>
                <w:b w:val="0"/>
                <w:bCs/>
                <w:lang w:val="lt-LT"/>
              </w:rPr>
              <w:t xml:space="preserve">Langas matomas tik </w:t>
            </w:r>
            <w:r w:rsidR="00125723" w:rsidRPr="003E6AD6">
              <w:rPr>
                <w:b w:val="0"/>
                <w:bCs/>
                <w:lang w:val="lt-LT"/>
              </w:rPr>
              <w:t>VSFSVVP</w:t>
            </w:r>
            <w:r w:rsidRPr="003E6AD6">
              <w:rPr>
                <w:b w:val="0"/>
                <w:bCs/>
                <w:lang w:val="lt-LT"/>
              </w:rPr>
              <w:t xml:space="preserve"> IS naudotojui.</w:t>
            </w:r>
          </w:p>
        </w:tc>
      </w:tr>
    </w:tbl>
    <w:p w14:paraId="775DC941" w14:textId="77777777" w:rsidR="00DA1CAE" w:rsidRPr="00A8683D" w:rsidRDefault="00DA1CAE" w:rsidP="00DA1CAE"/>
    <w:p w14:paraId="63FEB6FA" w14:textId="77777777" w:rsidR="00CF352A" w:rsidRPr="00A8683D" w:rsidRDefault="00557138" w:rsidP="0015438E">
      <w:pPr>
        <w:pStyle w:val="Heading2"/>
      </w:pPr>
      <w:bookmarkStart w:id="774" w:name="_Toc159222247"/>
      <w:r w:rsidRPr="00A8683D">
        <w:lastRenderedPageBreak/>
        <w:t xml:space="preserve">Projekto įgyvendinimo plano </w:t>
      </w:r>
      <w:r w:rsidR="00CF352A" w:rsidRPr="00A8683D">
        <w:t>modulis</w:t>
      </w:r>
      <w:bookmarkEnd w:id="774"/>
    </w:p>
    <w:p w14:paraId="3DBE721B" w14:textId="77777777" w:rsidR="00CF352A" w:rsidRPr="00A8683D" w:rsidRDefault="00D55670" w:rsidP="003E6AD6">
      <w:pPr>
        <w:pStyle w:val="Heading3"/>
      </w:pPr>
      <w:bookmarkStart w:id="775" w:name="_Toc159222248"/>
      <w:r w:rsidRPr="00A8683D">
        <w:t>Projekto įgyvendinimo planas</w:t>
      </w:r>
      <w:bookmarkEnd w:id="775"/>
    </w:p>
    <w:p w14:paraId="4E2C551E" w14:textId="77777777" w:rsidR="00E27EC0" w:rsidRPr="00A8683D" w:rsidRDefault="00D55670" w:rsidP="00DF40CE">
      <w:pPr>
        <w:pStyle w:val="Heading4"/>
      </w:pPr>
      <w:bookmarkStart w:id="776" w:name="_Ref54793044"/>
      <w:bookmarkStart w:id="777" w:name="_Toc159222249"/>
      <w:r w:rsidRPr="00A8683D">
        <w:t xml:space="preserve">Projekto įgyvendinimo planų </w:t>
      </w:r>
      <w:r w:rsidR="00E27EC0" w:rsidRPr="00A8683D">
        <w:t>sąrašas</w:t>
      </w:r>
      <w:bookmarkEnd w:id="776"/>
      <w:bookmarkEnd w:id="777"/>
    </w:p>
    <w:p w14:paraId="15CA3B8A" w14:textId="77777777" w:rsidR="00E27EC0" w:rsidRPr="00A8683D" w:rsidRDefault="00C74CFF" w:rsidP="00E27EC0">
      <w:pPr>
        <w:keepNext/>
        <w:ind w:firstLine="0"/>
      </w:pPr>
      <w:r w:rsidRPr="00A8683D">
        <w:rPr>
          <w:noProof/>
        </w:rPr>
        <w:drawing>
          <wp:inline distT="0" distB="0" distL="0" distR="0" wp14:anchorId="74A99BF0" wp14:editId="2DE1CCC3">
            <wp:extent cx="6300470" cy="4205605"/>
            <wp:effectExtent l="0" t="0" r="5080" b="4445"/>
            <wp:docPr id="196" name="Picture 19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A screenshot of a computer&#10;&#10;Description automatically generated with medium confidenc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300470" cy="4205605"/>
                    </a:xfrm>
                    <a:prstGeom prst="rect">
                      <a:avLst/>
                    </a:prstGeom>
                    <a:noFill/>
                    <a:ln>
                      <a:noFill/>
                    </a:ln>
                  </pic:spPr>
                </pic:pic>
              </a:graphicData>
            </a:graphic>
          </wp:inline>
        </w:drawing>
      </w:r>
      <w:r w:rsidR="005F5637" w:rsidRPr="00A8683D" w:rsidDel="005F5637">
        <w:rPr>
          <w:noProof/>
          <w:lang w:eastAsia="lt-LT"/>
        </w:rPr>
        <w:t xml:space="preserve"> </w:t>
      </w:r>
    </w:p>
    <w:p w14:paraId="0A5AD63B" w14:textId="77777777" w:rsidR="00E27EC0" w:rsidRPr="00A8683D" w:rsidRDefault="00E27EC0" w:rsidP="00E27EC0">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22</w:t>
        </w:r>
      </w:fldSimple>
      <w:r w:rsidRPr="00A8683D">
        <w:rPr>
          <w:noProof/>
        </w:rPr>
        <w:t xml:space="preserve"> </w:t>
      </w:r>
      <w:r w:rsidR="00D55670" w:rsidRPr="00A8683D">
        <w:rPr>
          <w:noProof/>
        </w:rPr>
        <w:t xml:space="preserve">Projekto įgyvendinimo planų </w:t>
      </w:r>
      <w:r w:rsidRPr="00A8683D">
        <w:rPr>
          <w:noProof/>
        </w:rPr>
        <w:t>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D92C7D" w:rsidRPr="00A8683D" w14:paraId="022A8929" w14:textId="77777777" w:rsidTr="4560C70B">
        <w:trPr>
          <w:tblHeader/>
        </w:trPr>
        <w:tc>
          <w:tcPr>
            <w:tcW w:w="5000" w:type="pct"/>
            <w:tcBorders>
              <w:right w:val="single" w:sz="4" w:space="0" w:color="BFBFBF" w:themeColor="background1" w:themeShade="BF"/>
            </w:tcBorders>
            <w:shd w:val="clear" w:color="auto" w:fill="BEE3A5"/>
            <w:vAlign w:val="center"/>
          </w:tcPr>
          <w:p w14:paraId="59D958A5" w14:textId="77777777" w:rsidR="00D92C7D" w:rsidRPr="00A8683D" w:rsidRDefault="00D92C7D" w:rsidP="00BB4CBC">
            <w:pPr>
              <w:ind w:firstLine="0"/>
              <w:rPr>
                <w:b/>
                <w:bCs/>
              </w:rPr>
            </w:pPr>
            <w:r w:rsidRPr="00A8683D">
              <w:rPr>
                <w:b/>
                <w:bCs/>
              </w:rPr>
              <w:lastRenderedPageBreak/>
              <w:t>Laukai</w:t>
            </w:r>
          </w:p>
        </w:tc>
      </w:tr>
      <w:tr w:rsidR="00D92C7D" w:rsidRPr="00A8683D" w14:paraId="2ACF9A9D" w14:textId="77777777" w:rsidTr="4560C70B">
        <w:trPr>
          <w:tblHeader/>
        </w:trPr>
        <w:tc>
          <w:tcPr>
            <w:tcW w:w="5000" w:type="pct"/>
            <w:tcBorders>
              <w:right w:val="single" w:sz="4" w:space="0" w:color="BFBFBF" w:themeColor="background1" w:themeShade="BF"/>
            </w:tcBorders>
            <w:shd w:val="clear" w:color="auto" w:fill="auto"/>
            <w:vAlign w:val="center"/>
          </w:tcPr>
          <w:p w14:paraId="34DCADDB" w14:textId="77777777" w:rsidR="00BA7E7C" w:rsidRPr="00A8683D" w:rsidRDefault="5DA3F154" w:rsidP="00E7015C">
            <w:pPr>
              <w:pStyle w:val="Lentelssraas"/>
            </w:pPr>
            <w:r>
              <w:t xml:space="preserve">Pavadinimas </w:t>
            </w:r>
            <w:r w:rsidR="41F70804">
              <w:t>–</w:t>
            </w:r>
            <w:r>
              <w:t xml:space="preserve"> projekto</w:t>
            </w:r>
            <w:r w:rsidR="41F70804">
              <w:t xml:space="preserve"> įgyvendinimo plano</w:t>
            </w:r>
            <w:r>
              <w:t xml:space="preserve"> pavadinimas. </w:t>
            </w:r>
          </w:p>
          <w:p w14:paraId="11067ABD" w14:textId="77777777" w:rsidR="00BA7E7C" w:rsidRPr="00A8683D" w:rsidRDefault="5DA3F154" w:rsidP="00E7015C">
            <w:pPr>
              <w:pStyle w:val="Lentelssraas"/>
            </w:pPr>
            <w:r>
              <w:t xml:space="preserve">Nr. - </w:t>
            </w:r>
            <w:r w:rsidR="76528DDB">
              <w:t xml:space="preserve">projekto įgyvendinimo plano </w:t>
            </w:r>
            <w:r>
              <w:t xml:space="preserve">numeris. </w:t>
            </w:r>
          </w:p>
          <w:p w14:paraId="409F566A" w14:textId="77777777" w:rsidR="00BA7E7C" w:rsidRPr="00A8683D" w:rsidRDefault="5DA3F154" w:rsidP="00E7015C">
            <w:pPr>
              <w:pStyle w:val="Lentelssraas"/>
            </w:pPr>
            <w:r>
              <w:t xml:space="preserve">Pareiškėjas - pareiškėjo pavadinimas. </w:t>
            </w:r>
          </w:p>
          <w:p w14:paraId="3BC2EB5D" w14:textId="77777777" w:rsidR="00BA7E7C" w:rsidRPr="00A8683D" w:rsidRDefault="5DA3F154" w:rsidP="00E7015C">
            <w:pPr>
              <w:pStyle w:val="Lentelssraas"/>
            </w:pPr>
            <w:r>
              <w:t xml:space="preserve">Pateikimo data - </w:t>
            </w:r>
            <w:r w:rsidR="01569B2D">
              <w:t xml:space="preserve">projekto įgyvendinimo plano </w:t>
            </w:r>
            <w:r>
              <w:t>pateikimo data.</w:t>
            </w:r>
          </w:p>
          <w:p w14:paraId="3FCC13DF" w14:textId="77777777" w:rsidR="00BA7E7C" w:rsidRPr="00A8683D" w:rsidRDefault="009315D4" w:rsidP="00E7015C">
            <w:pPr>
              <w:pStyle w:val="Lentelssraas"/>
            </w:pPr>
            <w:r w:rsidRPr="00A8683D">
              <w:t>V</w:t>
            </w:r>
            <w:r w:rsidR="00BA7E7C" w:rsidRPr="00A8683D">
              <w:t xml:space="preserve">ertinimo pabaigos data - </w:t>
            </w:r>
            <w:r w:rsidR="00766956" w:rsidRPr="00A8683D">
              <w:t xml:space="preserve">projekto įgyvendinimo plano </w:t>
            </w:r>
            <w:r w:rsidR="00BA7E7C" w:rsidRPr="00A8683D">
              <w:t xml:space="preserve">vertinimo pabaigos data. </w:t>
            </w:r>
          </w:p>
          <w:p w14:paraId="132317A0" w14:textId="77777777" w:rsidR="009315D4" w:rsidRPr="00A8683D" w:rsidRDefault="74C893FA" w:rsidP="00E7015C">
            <w:pPr>
              <w:pStyle w:val="Lentelssraas"/>
            </w:pPr>
            <w:r>
              <w:t>Faktinė</w:t>
            </w:r>
            <w:r w:rsidR="518D8173">
              <w:t xml:space="preserve"> vertinimo pabaigos data – projekto įgyvendinimo plano faktinė vertinimo pabaigos data. </w:t>
            </w:r>
          </w:p>
          <w:p w14:paraId="444DFEC9" w14:textId="77777777" w:rsidR="00BA7E7C" w:rsidRPr="00A8683D" w:rsidRDefault="7856330A" w:rsidP="00E7015C">
            <w:pPr>
              <w:pStyle w:val="Lentelssraas"/>
            </w:pPr>
            <w:r>
              <w:t>P</w:t>
            </w:r>
            <w:r w:rsidR="5804B696">
              <w:t>rojekto įgyvendinimo planų</w:t>
            </w:r>
            <w:r>
              <w:t xml:space="preserve"> </w:t>
            </w:r>
            <w:r w:rsidR="5DA3F154">
              <w:t xml:space="preserve">teikimo pabaiga – Kvietime numatyta </w:t>
            </w:r>
            <w:r w:rsidR="31CDF0E7">
              <w:t xml:space="preserve">projekto įgyvendinimo planų </w:t>
            </w:r>
            <w:r w:rsidR="5DA3F154">
              <w:t>teikimo pabaigos data.</w:t>
            </w:r>
          </w:p>
          <w:p w14:paraId="7F343E8E" w14:textId="77777777" w:rsidR="00A15C9D" w:rsidRPr="00A8683D" w:rsidRDefault="5DA3F154" w:rsidP="00E7015C">
            <w:pPr>
              <w:pStyle w:val="Lentelssraas"/>
            </w:pPr>
            <w:r>
              <w:t xml:space="preserve">Likęs </w:t>
            </w:r>
            <w:r w:rsidR="3C22ECFE">
              <w:t xml:space="preserve">projekto įgyvendinimo plano </w:t>
            </w:r>
            <w:r>
              <w:t>vertinimo terminas – dienų skaičius iki kada turi būti įvertinta</w:t>
            </w:r>
            <w:r w:rsidR="518D8173">
              <w:t>s projekto įgyvendinimo planas.</w:t>
            </w:r>
          </w:p>
          <w:p w14:paraId="1250D01D" w14:textId="77777777" w:rsidR="00D92C7D" w:rsidRPr="00A8683D" w:rsidRDefault="00BA7E7C" w:rsidP="00E7015C">
            <w:pPr>
              <w:pStyle w:val="Lentelssraas"/>
            </w:pPr>
            <w:r w:rsidRPr="00A8683D">
              <w:t xml:space="preserve">Būsena - </w:t>
            </w:r>
            <w:r w:rsidR="00766956" w:rsidRPr="00A8683D">
              <w:t xml:space="preserve">projekto įgyvendinimo plano </w:t>
            </w:r>
            <w:r w:rsidRPr="00A8683D">
              <w:t>būsena.</w:t>
            </w:r>
          </w:p>
          <w:p w14:paraId="414CAC32" w14:textId="77777777" w:rsidR="00E40AD0" w:rsidRPr="00A8683D" w:rsidRDefault="00E40AD0" w:rsidP="00766956">
            <w:pPr>
              <w:pStyle w:val="Lentelssraas"/>
            </w:pPr>
            <w:r w:rsidRPr="00A8683D">
              <w:t xml:space="preserve">Strateginis projektas </w:t>
            </w:r>
            <w:r w:rsidR="008D29D8" w:rsidRPr="00A8683D">
              <w:t>–</w:t>
            </w:r>
            <w:r w:rsidRPr="00A8683D">
              <w:t xml:space="preserve"> </w:t>
            </w:r>
            <w:r w:rsidR="00766956" w:rsidRPr="00A8683D">
              <w:t>projekto įgyvendinimo planui taikomas požymis.</w:t>
            </w:r>
          </w:p>
          <w:p w14:paraId="3576D4D4" w14:textId="77777777" w:rsidR="004B7349" w:rsidRPr="00A8683D" w:rsidRDefault="3C22ECFE" w:rsidP="00766956">
            <w:pPr>
              <w:pStyle w:val="Lentelssraas"/>
            </w:pPr>
            <w:r>
              <w:t xml:space="preserve">Išlaidų supaprastinimai – projekto įgyvendinimo planui pritaikyti išlaidų supaprastinimo požymiai. </w:t>
            </w:r>
          </w:p>
        </w:tc>
      </w:tr>
      <w:tr w:rsidR="00D92C7D" w:rsidRPr="00A8683D" w14:paraId="243A99DA" w14:textId="77777777" w:rsidTr="4560C70B">
        <w:trPr>
          <w:tblHeader/>
        </w:trPr>
        <w:tc>
          <w:tcPr>
            <w:tcW w:w="5000" w:type="pct"/>
            <w:tcBorders>
              <w:right w:val="single" w:sz="4" w:space="0" w:color="BFBFBF" w:themeColor="background1" w:themeShade="BF"/>
            </w:tcBorders>
            <w:shd w:val="clear" w:color="auto" w:fill="BEE3A5"/>
            <w:vAlign w:val="center"/>
          </w:tcPr>
          <w:p w14:paraId="796B4B74" w14:textId="77777777" w:rsidR="00D92C7D" w:rsidRPr="00A8683D" w:rsidRDefault="00D92C7D" w:rsidP="00BB4CBC">
            <w:pPr>
              <w:ind w:firstLine="0"/>
              <w:rPr>
                <w:b/>
                <w:bCs/>
              </w:rPr>
            </w:pPr>
            <w:r w:rsidRPr="00A8683D">
              <w:rPr>
                <w:b/>
                <w:bCs/>
              </w:rPr>
              <w:t>Filtras</w:t>
            </w:r>
          </w:p>
        </w:tc>
      </w:tr>
      <w:tr w:rsidR="00D92C7D" w:rsidRPr="00A8683D" w14:paraId="3C688DF2" w14:textId="77777777" w:rsidTr="4560C70B">
        <w:trPr>
          <w:tblHeader/>
        </w:trPr>
        <w:tc>
          <w:tcPr>
            <w:tcW w:w="5000" w:type="pct"/>
            <w:tcBorders>
              <w:right w:val="single" w:sz="4" w:space="0" w:color="BFBFBF" w:themeColor="background1" w:themeShade="BF"/>
            </w:tcBorders>
            <w:shd w:val="clear" w:color="auto" w:fill="auto"/>
            <w:vAlign w:val="center"/>
          </w:tcPr>
          <w:p w14:paraId="772D0BA5" w14:textId="77777777" w:rsidR="00945EA5" w:rsidRPr="00A8683D" w:rsidRDefault="26257D6F" w:rsidP="00E7015C">
            <w:pPr>
              <w:pStyle w:val="Lentelssraas"/>
            </w:pPr>
            <w:r>
              <w:t xml:space="preserve">Kvietimo pavadinimas - įvedamas </w:t>
            </w:r>
            <w:r w:rsidR="356CF2BC">
              <w:t xml:space="preserve">projekto įgyvendinimo plano </w:t>
            </w:r>
            <w:r>
              <w:t>kvietimo pavadinimo fragmentas.</w:t>
            </w:r>
          </w:p>
          <w:p w14:paraId="1624B5C6" w14:textId="77777777" w:rsidR="00945EA5" w:rsidRPr="00A8683D" w:rsidRDefault="26257D6F" w:rsidP="00E7015C">
            <w:pPr>
              <w:pStyle w:val="Lentelssraas"/>
            </w:pPr>
            <w:r>
              <w:t xml:space="preserve">Kvietimo nr. - įvedamas </w:t>
            </w:r>
            <w:r w:rsidR="356CF2BC">
              <w:t xml:space="preserve">projekto įgyvendinimo plano </w:t>
            </w:r>
            <w:r>
              <w:t>kvietimo numerio fragmentas.</w:t>
            </w:r>
          </w:p>
          <w:p w14:paraId="195E3816" w14:textId="77777777" w:rsidR="00945EA5" w:rsidRPr="00A8683D" w:rsidRDefault="26257D6F" w:rsidP="00E7015C">
            <w:pPr>
              <w:pStyle w:val="Lentelssraas"/>
            </w:pPr>
            <w:r>
              <w:t xml:space="preserve">Projekto pavadinimas - įvedamas </w:t>
            </w:r>
            <w:r w:rsidR="356CF2BC">
              <w:t xml:space="preserve">projekto įgyvendinimo plano </w:t>
            </w:r>
            <w:r>
              <w:t>pavadinimo fragmentas.</w:t>
            </w:r>
          </w:p>
          <w:p w14:paraId="4E9A5E96" w14:textId="77777777" w:rsidR="00945EA5" w:rsidRPr="00A8683D" w:rsidRDefault="54E227D5" w:rsidP="00E7015C">
            <w:pPr>
              <w:pStyle w:val="Lentelssraas"/>
            </w:pPr>
            <w:r>
              <w:t xml:space="preserve">Projekto įgyvendinimo plano </w:t>
            </w:r>
            <w:r w:rsidR="26257D6F">
              <w:t xml:space="preserve">nr. - įvedamas </w:t>
            </w:r>
            <w:r w:rsidR="356CF2BC">
              <w:t xml:space="preserve">projekto įgyvendinimo plano </w:t>
            </w:r>
            <w:r w:rsidR="26257D6F">
              <w:t>numerio fragmentas.</w:t>
            </w:r>
          </w:p>
          <w:p w14:paraId="132B7BFC" w14:textId="77777777" w:rsidR="00945EA5" w:rsidRPr="00A8683D" w:rsidRDefault="26257D6F" w:rsidP="00E7015C">
            <w:pPr>
              <w:pStyle w:val="Lentelssraas"/>
            </w:pPr>
            <w:r>
              <w:t xml:space="preserve">Pareiškėjas - įvedamas pareiškėjo pavadinimo arba juridinio kodo fragmentas. </w:t>
            </w:r>
          </w:p>
          <w:p w14:paraId="06401DB6" w14:textId="77777777" w:rsidR="00945EA5" w:rsidRPr="00A8683D" w:rsidRDefault="26257D6F" w:rsidP="00E7015C">
            <w:pPr>
              <w:pStyle w:val="Lentelssraas"/>
            </w:pPr>
            <w:r>
              <w:t xml:space="preserve">Atsakingas asmuo - įvedamas atsakingo asmens vardo pavardės fragmentas. </w:t>
            </w:r>
          </w:p>
          <w:p w14:paraId="64C07434" w14:textId="77777777" w:rsidR="00945EA5" w:rsidRPr="00A8683D" w:rsidRDefault="00945EA5" w:rsidP="00E7015C">
            <w:pPr>
              <w:pStyle w:val="Lentelssraas"/>
            </w:pPr>
            <w:r w:rsidRPr="00A8683D">
              <w:t xml:space="preserve">Būsena - pasirenkama būsena (-os) iš </w:t>
            </w:r>
            <w:r w:rsidR="00E40AD0" w:rsidRPr="00A8683D">
              <w:t xml:space="preserve">projekto įgyvendinimo plano </w:t>
            </w:r>
            <w:r w:rsidRPr="00A8683D">
              <w:t xml:space="preserve">būsenų sąrašo. </w:t>
            </w:r>
          </w:p>
          <w:p w14:paraId="4636EBB9" w14:textId="77777777" w:rsidR="00E40AD0" w:rsidRPr="00A8683D" w:rsidRDefault="356CF2BC" w:rsidP="00E6779F">
            <w:pPr>
              <w:pStyle w:val="Lentelssraas"/>
            </w:pPr>
            <w:r>
              <w:t xml:space="preserve">Strateginis projektas – </w:t>
            </w:r>
            <w:r w:rsidR="75C94670">
              <w:t>projekto įgyvendinimo planui taikomas požymis. Parenkamas iš reikšmių sąrašo.</w:t>
            </w:r>
          </w:p>
          <w:p w14:paraId="43FDE336" w14:textId="77777777" w:rsidR="00D92C7D" w:rsidRPr="00A8683D" w:rsidRDefault="00945EA5" w:rsidP="00E7015C">
            <w:pPr>
              <w:pStyle w:val="Lentelssraas"/>
            </w:pPr>
            <w:r w:rsidRPr="00A8683D">
              <w:t>Rodyti tik – pasirinkimas iš klasifikatoriaus.</w:t>
            </w:r>
          </w:p>
          <w:p w14:paraId="7E0261A2" w14:textId="77777777" w:rsidR="00B00401" w:rsidRPr="00A8683D" w:rsidRDefault="23D22635" w:rsidP="00E7015C">
            <w:pPr>
              <w:pStyle w:val="Lentelssraas"/>
            </w:pPr>
            <w:r>
              <w:t>Išlaidų supaprastinimai – projekto įgyvendinimo planui taikomi išlaidų supaprastinimai. Parenkama iš reikšmių sąrašo.</w:t>
            </w:r>
          </w:p>
        </w:tc>
      </w:tr>
      <w:tr w:rsidR="00D92C7D" w:rsidRPr="00A8683D" w14:paraId="16260B4F" w14:textId="77777777" w:rsidTr="4560C70B">
        <w:trPr>
          <w:tblHeader/>
        </w:trPr>
        <w:tc>
          <w:tcPr>
            <w:tcW w:w="5000" w:type="pct"/>
            <w:tcBorders>
              <w:right w:val="single" w:sz="4" w:space="0" w:color="BFBFBF" w:themeColor="background1" w:themeShade="BF"/>
            </w:tcBorders>
            <w:shd w:val="clear" w:color="auto" w:fill="BEE3A5"/>
            <w:vAlign w:val="center"/>
          </w:tcPr>
          <w:p w14:paraId="121A4DC4" w14:textId="77777777" w:rsidR="00D92C7D" w:rsidRPr="00A8683D" w:rsidRDefault="00D92C7D" w:rsidP="00BB4CBC">
            <w:pPr>
              <w:ind w:firstLine="0"/>
              <w:rPr>
                <w:b/>
                <w:bCs/>
              </w:rPr>
            </w:pPr>
            <w:r w:rsidRPr="00A8683D">
              <w:rPr>
                <w:b/>
                <w:bCs/>
              </w:rPr>
              <w:t>Mygtukai</w:t>
            </w:r>
          </w:p>
        </w:tc>
      </w:tr>
      <w:tr w:rsidR="00D92C7D" w:rsidRPr="00A8683D" w14:paraId="7FB2A4E7" w14:textId="77777777" w:rsidTr="4560C70B">
        <w:trPr>
          <w:tblHeader/>
        </w:trPr>
        <w:tc>
          <w:tcPr>
            <w:tcW w:w="5000" w:type="pct"/>
            <w:tcBorders>
              <w:right w:val="single" w:sz="4" w:space="0" w:color="BFBFBF" w:themeColor="background1" w:themeShade="BF"/>
            </w:tcBorders>
            <w:shd w:val="clear" w:color="auto" w:fill="auto"/>
            <w:vAlign w:val="center"/>
          </w:tcPr>
          <w:p w14:paraId="4C8C8487" w14:textId="77777777" w:rsidR="00D92C7D" w:rsidRPr="00A8683D" w:rsidRDefault="52ED9019" w:rsidP="00E7015C">
            <w:pPr>
              <w:pStyle w:val="Lentelssraas"/>
            </w:pPr>
            <w:r>
              <w:t>Registruoti naują</w:t>
            </w:r>
          </w:p>
          <w:p w14:paraId="45C51D0A" w14:textId="77777777" w:rsidR="00D92C7D" w:rsidRPr="00A8683D" w:rsidRDefault="52ED9019" w:rsidP="00E7015C">
            <w:pPr>
              <w:pStyle w:val="Lentelssraas"/>
            </w:pPr>
            <w:r>
              <w:t>Redaguoti</w:t>
            </w:r>
          </w:p>
          <w:p w14:paraId="35F7D4FC" w14:textId="77777777" w:rsidR="00D92C7D" w:rsidRPr="00A8683D" w:rsidRDefault="26257D6F" w:rsidP="00E7015C">
            <w:pPr>
              <w:pStyle w:val="Lentelssraas"/>
            </w:pPr>
            <w:r>
              <w:t>Ištrinti</w:t>
            </w:r>
          </w:p>
        </w:tc>
      </w:tr>
      <w:tr w:rsidR="00D92C7D" w:rsidRPr="00A8683D" w14:paraId="1105CB8B" w14:textId="77777777" w:rsidTr="4560C70B">
        <w:trPr>
          <w:tblHeader/>
        </w:trPr>
        <w:tc>
          <w:tcPr>
            <w:tcW w:w="5000" w:type="pct"/>
            <w:tcBorders>
              <w:right w:val="single" w:sz="4" w:space="0" w:color="BFBFBF" w:themeColor="background1" w:themeShade="BF"/>
            </w:tcBorders>
            <w:shd w:val="clear" w:color="auto" w:fill="BEE3A5"/>
            <w:vAlign w:val="center"/>
          </w:tcPr>
          <w:p w14:paraId="036D3E90" w14:textId="77777777" w:rsidR="00D92C7D" w:rsidRPr="00A8683D" w:rsidRDefault="00D95B7C" w:rsidP="00BB4CBC">
            <w:pPr>
              <w:ind w:firstLine="0"/>
              <w:rPr>
                <w:b/>
                <w:bCs/>
              </w:rPr>
            </w:pPr>
            <w:r w:rsidRPr="00A8683D">
              <w:rPr>
                <w:b/>
                <w:bCs/>
              </w:rPr>
              <w:t>Naudotojai</w:t>
            </w:r>
          </w:p>
        </w:tc>
      </w:tr>
      <w:tr w:rsidR="00D95B7C" w:rsidRPr="00A8683D" w14:paraId="0BC6D9C2" w14:textId="77777777" w:rsidTr="4560C70B">
        <w:trPr>
          <w:tblHeader/>
        </w:trPr>
        <w:tc>
          <w:tcPr>
            <w:tcW w:w="5000" w:type="pct"/>
            <w:tcBorders>
              <w:right w:val="single" w:sz="4" w:space="0" w:color="BFBFBF" w:themeColor="background1" w:themeShade="BF"/>
            </w:tcBorders>
            <w:shd w:val="clear" w:color="auto" w:fill="auto"/>
            <w:vAlign w:val="center"/>
          </w:tcPr>
          <w:p w14:paraId="265E53F0" w14:textId="77777777" w:rsidR="00D95B7C" w:rsidRPr="00A8683D" w:rsidRDefault="00D95B7C" w:rsidP="00BB4CBC">
            <w:pPr>
              <w:ind w:firstLine="0"/>
              <w:rPr>
                <w:b/>
                <w:bCs/>
              </w:rPr>
            </w:pPr>
            <w:r w:rsidRPr="00A8683D">
              <w:t xml:space="preserve">Langas matomas tik </w:t>
            </w:r>
            <w:r w:rsidR="00125723" w:rsidRPr="00A8683D">
              <w:t>VSFSVVP</w:t>
            </w:r>
            <w:r w:rsidRPr="00A8683D">
              <w:t xml:space="preserve"> IS naudotojui.</w:t>
            </w:r>
          </w:p>
        </w:tc>
      </w:tr>
      <w:tr w:rsidR="00D95B7C" w:rsidRPr="00A8683D" w14:paraId="2344598B" w14:textId="77777777" w:rsidTr="4560C70B">
        <w:trPr>
          <w:tblHeader/>
        </w:trPr>
        <w:tc>
          <w:tcPr>
            <w:tcW w:w="5000" w:type="pct"/>
            <w:tcBorders>
              <w:right w:val="single" w:sz="4" w:space="0" w:color="BFBFBF" w:themeColor="background1" w:themeShade="BF"/>
            </w:tcBorders>
            <w:shd w:val="clear" w:color="auto" w:fill="BEE3A5"/>
            <w:vAlign w:val="center"/>
          </w:tcPr>
          <w:p w14:paraId="669CAA76" w14:textId="77777777" w:rsidR="00D95B7C" w:rsidRPr="00A8683D" w:rsidRDefault="00D95B7C" w:rsidP="00BB4CBC">
            <w:pPr>
              <w:ind w:firstLine="0"/>
              <w:rPr>
                <w:b/>
                <w:bCs/>
              </w:rPr>
            </w:pPr>
            <w:r w:rsidRPr="00A8683D">
              <w:rPr>
                <w:b/>
                <w:bCs/>
              </w:rPr>
              <w:t>Taisyklės</w:t>
            </w:r>
          </w:p>
        </w:tc>
      </w:tr>
      <w:tr w:rsidR="00D92C7D" w:rsidRPr="00A8683D" w14:paraId="7D152148" w14:textId="77777777" w:rsidTr="4560C70B">
        <w:tc>
          <w:tcPr>
            <w:tcW w:w="5000" w:type="pct"/>
            <w:tcBorders>
              <w:right w:val="single" w:sz="4" w:space="0" w:color="BFBFBF" w:themeColor="background1" w:themeShade="BF"/>
            </w:tcBorders>
            <w:shd w:val="clear" w:color="auto" w:fill="auto"/>
          </w:tcPr>
          <w:p w14:paraId="102BF9D3" w14:textId="77777777" w:rsidR="00D92C7D" w:rsidRPr="003E6AD6" w:rsidRDefault="004D3ADC" w:rsidP="00BB4CBC">
            <w:pPr>
              <w:pStyle w:val="normalbold0"/>
              <w:rPr>
                <w:b w:val="0"/>
                <w:bCs/>
                <w:lang w:val="lt-LT"/>
              </w:rPr>
            </w:pPr>
            <w:r w:rsidRPr="003E6AD6">
              <w:rPr>
                <w:b w:val="0"/>
                <w:bCs/>
                <w:lang w:val="lt-LT"/>
              </w:rPr>
              <w:t xml:space="preserve">Projekto įgyvendinimo plano </w:t>
            </w:r>
            <w:r w:rsidR="004935FF" w:rsidRPr="003E6AD6">
              <w:rPr>
                <w:b w:val="0"/>
                <w:bCs/>
                <w:lang w:val="lt-LT"/>
              </w:rPr>
              <w:t xml:space="preserve">vertinimo </w:t>
            </w:r>
            <w:r w:rsidR="00C060A2" w:rsidRPr="003E6AD6">
              <w:rPr>
                <w:b w:val="0"/>
                <w:bCs/>
                <w:lang w:val="lt-LT"/>
              </w:rPr>
              <w:t>pabaigos data apskaičiu</w:t>
            </w:r>
            <w:r w:rsidR="00295868" w:rsidRPr="003E6AD6">
              <w:rPr>
                <w:b w:val="0"/>
                <w:bCs/>
                <w:lang w:val="lt-LT"/>
              </w:rPr>
              <w:t>o</w:t>
            </w:r>
            <w:r w:rsidR="00C060A2" w:rsidRPr="003E6AD6">
              <w:rPr>
                <w:b w:val="0"/>
                <w:bCs/>
                <w:lang w:val="lt-LT"/>
              </w:rPr>
              <w:t>jam</w:t>
            </w:r>
            <w:r w:rsidR="00A4790F" w:rsidRPr="003E6AD6">
              <w:rPr>
                <w:b w:val="0"/>
                <w:bCs/>
                <w:lang w:val="lt-LT"/>
              </w:rPr>
              <w:t>a</w:t>
            </w:r>
            <w:r w:rsidR="006544AE" w:rsidRPr="003E6AD6">
              <w:rPr>
                <w:b w:val="0"/>
                <w:bCs/>
                <w:lang w:val="lt-LT"/>
              </w:rPr>
              <w:t>: 35 dienų terminas</w:t>
            </w:r>
            <w:r w:rsidR="00446E44" w:rsidRPr="003E6AD6">
              <w:rPr>
                <w:b w:val="0"/>
                <w:bCs/>
                <w:lang w:val="lt-LT"/>
              </w:rPr>
              <w:t xml:space="preserve"> (redaguojamas administravimo dalyje)</w:t>
            </w:r>
            <w:r w:rsidR="006544AE" w:rsidRPr="003E6AD6">
              <w:rPr>
                <w:b w:val="0"/>
                <w:bCs/>
                <w:lang w:val="lt-LT"/>
              </w:rPr>
              <w:t xml:space="preserve"> nuo kvietime nurodytos „</w:t>
            </w:r>
            <w:r w:rsidRPr="003E6AD6">
              <w:rPr>
                <w:b w:val="0"/>
                <w:bCs/>
                <w:lang w:val="lt-LT"/>
              </w:rPr>
              <w:t xml:space="preserve">Projekto įgyvendinimo plano </w:t>
            </w:r>
            <w:r w:rsidR="006544AE" w:rsidRPr="003E6AD6">
              <w:rPr>
                <w:b w:val="0"/>
                <w:bCs/>
                <w:lang w:val="lt-LT"/>
              </w:rPr>
              <w:t>pateikimo data iki“ + 1 darbo diena.</w:t>
            </w:r>
            <w:r w:rsidR="007D235B" w:rsidRPr="003E6AD6">
              <w:rPr>
                <w:b w:val="0"/>
                <w:bCs/>
                <w:lang w:val="lt-LT"/>
              </w:rPr>
              <w:t xml:space="preserve"> Stulpelyje „</w:t>
            </w:r>
            <w:r w:rsidR="0082613E" w:rsidRPr="003E6AD6">
              <w:rPr>
                <w:b w:val="0"/>
                <w:bCs/>
                <w:lang w:val="lt-LT"/>
              </w:rPr>
              <w:t xml:space="preserve">Likęs </w:t>
            </w:r>
            <w:r w:rsidR="004F3086" w:rsidRPr="00A8683D">
              <w:rPr>
                <w:b w:val="0"/>
                <w:bCs/>
                <w:lang w:val="lt-LT"/>
              </w:rPr>
              <w:t xml:space="preserve">projekto įgyvendinimo plano </w:t>
            </w:r>
            <w:r w:rsidR="0082613E" w:rsidRPr="003E6AD6">
              <w:rPr>
                <w:b w:val="0"/>
                <w:bCs/>
                <w:lang w:val="lt-LT"/>
              </w:rPr>
              <w:t>vertinimo terminas</w:t>
            </w:r>
            <w:r w:rsidR="007D235B" w:rsidRPr="003E6AD6">
              <w:rPr>
                <w:b w:val="0"/>
                <w:bCs/>
                <w:lang w:val="lt-LT"/>
              </w:rPr>
              <w:t>“</w:t>
            </w:r>
            <w:r w:rsidR="00111B01" w:rsidRPr="003E6AD6">
              <w:rPr>
                <w:b w:val="0"/>
                <w:bCs/>
                <w:lang w:val="lt-LT"/>
              </w:rPr>
              <w:t xml:space="preserve"> rodoma likęs</w:t>
            </w:r>
            <w:r w:rsidR="00ED4832" w:rsidRPr="003E6AD6">
              <w:rPr>
                <w:b w:val="0"/>
                <w:bCs/>
                <w:lang w:val="lt-LT"/>
              </w:rPr>
              <w:t xml:space="preserve"> </w:t>
            </w:r>
            <w:r w:rsidR="00F02800" w:rsidRPr="003E6AD6">
              <w:rPr>
                <w:b w:val="0"/>
                <w:bCs/>
                <w:lang w:val="lt-LT"/>
              </w:rPr>
              <w:t xml:space="preserve">darbo </w:t>
            </w:r>
            <w:r w:rsidR="00ED4832" w:rsidRPr="003E6AD6">
              <w:rPr>
                <w:b w:val="0"/>
                <w:bCs/>
                <w:lang w:val="lt-LT"/>
              </w:rPr>
              <w:t xml:space="preserve">dienų skaičius iki </w:t>
            </w:r>
            <w:r w:rsidRPr="003E6AD6">
              <w:rPr>
                <w:b w:val="0"/>
                <w:bCs/>
                <w:lang w:val="lt-LT"/>
              </w:rPr>
              <w:t xml:space="preserve">projekto įgyvendinimo plano </w:t>
            </w:r>
            <w:r w:rsidR="00ED4832" w:rsidRPr="003E6AD6">
              <w:rPr>
                <w:b w:val="0"/>
                <w:bCs/>
                <w:lang w:val="lt-LT"/>
              </w:rPr>
              <w:t>vertinimo pabaigos.</w:t>
            </w:r>
            <w:r w:rsidR="00DB390C" w:rsidRPr="003E6AD6">
              <w:rPr>
                <w:b w:val="0"/>
                <w:bCs/>
                <w:lang w:val="lt-LT"/>
              </w:rPr>
              <w:t xml:space="preserve"> </w:t>
            </w:r>
          </w:p>
          <w:p w14:paraId="021BBC58" w14:textId="77777777" w:rsidR="0078023F" w:rsidRPr="003E6AD6" w:rsidRDefault="0078023F" w:rsidP="00BB4CBC">
            <w:pPr>
              <w:pStyle w:val="normalbold0"/>
              <w:rPr>
                <w:b w:val="0"/>
                <w:bCs/>
                <w:lang w:val="lt-LT"/>
              </w:rPr>
            </w:pPr>
            <w:r w:rsidRPr="003E6AD6">
              <w:rPr>
                <w:b w:val="0"/>
                <w:bCs/>
                <w:lang w:val="lt-LT"/>
              </w:rPr>
              <w:t xml:space="preserve">Likęs vertinimo terminas matomas tik </w:t>
            </w:r>
            <w:r w:rsidR="00125723" w:rsidRPr="003E6AD6">
              <w:rPr>
                <w:b w:val="0"/>
                <w:bCs/>
                <w:lang w:val="lt-LT"/>
              </w:rPr>
              <w:t>VSFSVVP</w:t>
            </w:r>
            <w:r w:rsidRPr="003E6AD6">
              <w:rPr>
                <w:b w:val="0"/>
                <w:bCs/>
                <w:lang w:val="lt-LT"/>
              </w:rPr>
              <w:t xml:space="preserve"> IS.</w:t>
            </w:r>
          </w:p>
        </w:tc>
      </w:tr>
    </w:tbl>
    <w:p w14:paraId="2EAAB288" w14:textId="77777777" w:rsidR="008E7CAD" w:rsidRPr="00A8683D" w:rsidRDefault="008E7CAD" w:rsidP="00DF40CE">
      <w:pPr>
        <w:pStyle w:val="Heading4"/>
      </w:pPr>
      <w:bookmarkStart w:id="778" w:name="_Toc159222250"/>
      <w:r w:rsidRPr="00A8683D">
        <w:lastRenderedPageBreak/>
        <w:t xml:space="preserve">DMS </w:t>
      </w:r>
      <w:r w:rsidR="003649EB" w:rsidRPr="00A8683D">
        <w:t xml:space="preserve">projekto įgyvendinimo planų </w:t>
      </w:r>
      <w:r w:rsidRPr="00A8683D">
        <w:t>sąrašas</w:t>
      </w:r>
      <w:bookmarkEnd w:id="778"/>
    </w:p>
    <w:p w14:paraId="658FE10C" w14:textId="77777777" w:rsidR="008E7CAD" w:rsidRPr="00A8683D" w:rsidRDefault="00DC698E" w:rsidP="008E7CAD">
      <w:pPr>
        <w:keepNext/>
      </w:pPr>
      <w:r w:rsidRPr="00A8683D">
        <w:rPr>
          <w:noProof/>
        </w:rPr>
        <w:drawing>
          <wp:inline distT="0" distB="0" distL="0" distR="0" wp14:anchorId="39F91D1F" wp14:editId="0ADA3900">
            <wp:extent cx="6300470" cy="4432935"/>
            <wp:effectExtent l="0" t="0" r="5080" b="5715"/>
            <wp:docPr id="197" name="Picture 1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Graphical user interfac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300470" cy="4432935"/>
                    </a:xfrm>
                    <a:prstGeom prst="rect">
                      <a:avLst/>
                    </a:prstGeom>
                    <a:noFill/>
                    <a:ln>
                      <a:noFill/>
                    </a:ln>
                  </pic:spPr>
                </pic:pic>
              </a:graphicData>
            </a:graphic>
          </wp:inline>
        </w:drawing>
      </w:r>
      <w:r w:rsidR="001F792F" w:rsidRPr="00A8683D" w:rsidDel="001F792F">
        <w:rPr>
          <w:noProof/>
          <w:lang w:eastAsia="lt-LT"/>
        </w:rPr>
        <w:t xml:space="preserve"> </w:t>
      </w:r>
    </w:p>
    <w:p w14:paraId="5BB97ACD" w14:textId="77777777" w:rsidR="008E7CAD" w:rsidRPr="00A8683D" w:rsidRDefault="008E7CAD" w:rsidP="008E7CAD">
      <w:pPr>
        <w:jc w:val="center"/>
      </w:pPr>
      <w:r w:rsidRPr="00A8683D">
        <w:t xml:space="preserve">pav. </w:t>
      </w:r>
      <w:fldSimple w:instr=" STYLEREF 1 \s ">
        <w:r w:rsidR="000E53E0">
          <w:rPr>
            <w:noProof/>
          </w:rPr>
          <w:t>3</w:t>
        </w:r>
      </w:fldSimple>
      <w:r w:rsidR="00215C96">
        <w:t>.</w:t>
      </w:r>
      <w:fldSimple w:instr=" SEQ pav. \* ARABIC \s 1 ">
        <w:r w:rsidR="000E53E0">
          <w:rPr>
            <w:noProof/>
          </w:rPr>
          <w:t>23</w:t>
        </w:r>
      </w:fldSimple>
      <w:r w:rsidRPr="00A8683D">
        <w:t xml:space="preserve"> DMS </w:t>
      </w:r>
      <w:r w:rsidR="001F792F" w:rsidRPr="00A8683D">
        <w:t xml:space="preserve">Projekto įgyvendinimo planų </w:t>
      </w:r>
      <w:r w:rsidRPr="00A8683D">
        <w:t>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8E7CAD" w:rsidRPr="00A8683D" w14:paraId="6B516279" w14:textId="77777777" w:rsidTr="4560C70B">
        <w:trPr>
          <w:tblHeader/>
        </w:trPr>
        <w:tc>
          <w:tcPr>
            <w:tcW w:w="5000" w:type="pct"/>
            <w:tcBorders>
              <w:right w:val="single" w:sz="4" w:space="0" w:color="BFBFBF" w:themeColor="background1" w:themeShade="BF"/>
            </w:tcBorders>
            <w:shd w:val="clear" w:color="auto" w:fill="BEE3A5"/>
            <w:vAlign w:val="center"/>
          </w:tcPr>
          <w:p w14:paraId="75A8E475" w14:textId="77777777" w:rsidR="008E7CAD" w:rsidRPr="00A8683D" w:rsidRDefault="008E7CAD" w:rsidP="00780B5F">
            <w:pPr>
              <w:ind w:firstLine="0"/>
              <w:rPr>
                <w:b/>
                <w:bCs/>
              </w:rPr>
            </w:pPr>
            <w:r w:rsidRPr="00A8683D">
              <w:rPr>
                <w:b/>
                <w:bCs/>
              </w:rPr>
              <w:lastRenderedPageBreak/>
              <w:t>Laukai</w:t>
            </w:r>
          </w:p>
        </w:tc>
      </w:tr>
      <w:tr w:rsidR="008E7CAD" w:rsidRPr="00A8683D" w14:paraId="0761A8D9" w14:textId="77777777" w:rsidTr="4560C70B">
        <w:trPr>
          <w:tblHeader/>
        </w:trPr>
        <w:tc>
          <w:tcPr>
            <w:tcW w:w="5000" w:type="pct"/>
            <w:tcBorders>
              <w:right w:val="single" w:sz="4" w:space="0" w:color="BFBFBF" w:themeColor="background1" w:themeShade="BF"/>
            </w:tcBorders>
            <w:shd w:val="clear" w:color="auto" w:fill="auto"/>
            <w:vAlign w:val="center"/>
          </w:tcPr>
          <w:p w14:paraId="2C3BB378" w14:textId="77777777" w:rsidR="008E7CAD" w:rsidRPr="00A8683D" w:rsidRDefault="4FBAEDA3" w:rsidP="00E7015C">
            <w:pPr>
              <w:pStyle w:val="Lentelssraas"/>
            </w:pPr>
            <w:r>
              <w:t xml:space="preserve">Nr. - </w:t>
            </w:r>
            <w:r w:rsidR="75734C9D">
              <w:t xml:space="preserve">projekto įgyvendinimo plano </w:t>
            </w:r>
            <w:r>
              <w:t xml:space="preserve">numeris. </w:t>
            </w:r>
          </w:p>
          <w:p w14:paraId="0960D1A6" w14:textId="77777777" w:rsidR="009849D8" w:rsidRPr="00A8683D" w:rsidRDefault="7F649BC9" w:rsidP="00E7015C">
            <w:pPr>
              <w:pStyle w:val="Lentelssraas"/>
            </w:pPr>
            <w:r>
              <w:t xml:space="preserve">Pavadinimas </w:t>
            </w:r>
            <w:r w:rsidR="02059121">
              <w:t>–</w:t>
            </w:r>
            <w:r>
              <w:t xml:space="preserve"> projekto</w:t>
            </w:r>
            <w:r w:rsidR="02059121">
              <w:t xml:space="preserve"> įgyvendinimo plano</w:t>
            </w:r>
            <w:r>
              <w:t xml:space="preserve"> pavadinimas. </w:t>
            </w:r>
          </w:p>
          <w:p w14:paraId="6257729E" w14:textId="77777777" w:rsidR="008E7CAD" w:rsidRPr="00A8683D" w:rsidRDefault="4FBAEDA3" w:rsidP="00E7015C">
            <w:pPr>
              <w:pStyle w:val="Lentelssraas"/>
            </w:pPr>
            <w:r>
              <w:t xml:space="preserve">Pateikimo data - </w:t>
            </w:r>
            <w:r w:rsidR="75734C9D">
              <w:t xml:space="preserve">projekto įgyvendinimo plano </w:t>
            </w:r>
            <w:r>
              <w:t>pateikimo data.</w:t>
            </w:r>
          </w:p>
          <w:p w14:paraId="4FD502C5" w14:textId="77777777" w:rsidR="008E7CAD" w:rsidRPr="00A8683D" w:rsidRDefault="4FBAEDA3" w:rsidP="00E7015C">
            <w:pPr>
              <w:pStyle w:val="Lentelssraas"/>
            </w:pPr>
            <w:r>
              <w:t>Vertinimo pabaig</w:t>
            </w:r>
            <w:r w:rsidR="7F649BC9">
              <w:t>a</w:t>
            </w:r>
            <w:r>
              <w:t xml:space="preserve"> - </w:t>
            </w:r>
            <w:r w:rsidR="75734C9D">
              <w:t xml:space="preserve">projekto įgyvendinimo plano </w:t>
            </w:r>
            <w:r>
              <w:t xml:space="preserve">vertinimo pabaigos data. </w:t>
            </w:r>
          </w:p>
          <w:p w14:paraId="39D82492" w14:textId="77777777" w:rsidR="008E7CAD" w:rsidRPr="00A8683D" w:rsidRDefault="008E7CAD" w:rsidP="00E7015C">
            <w:pPr>
              <w:pStyle w:val="Lentelssraas"/>
            </w:pPr>
            <w:r w:rsidRPr="00A8683D">
              <w:t xml:space="preserve">Būsena </w:t>
            </w:r>
            <w:r w:rsidR="003819CE" w:rsidRPr="00A8683D">
              <w:t>–</w:t>
            </w:r>
            <w:r w:rsidRPr="00A8683D">
              <w:t xml:space="preserve"> </w:t>
            </w:r>
            <w:r w:rsidR="003819CE" w:rsidRPr="00A8683D">
              <w:t xml:space="preserve">projekto įgyvendinimo plano </w:t>
            </w:r>
            <w:r w:rsidRPr="00A8683D">
              <w:t>būsena.</w:t>
            </w:r>
          </w:p>
          <w:p w14:paraId="33FFC92F" w14:textId="77777777" w:rsidR="00546759" w:rsidRPr="00A8683D" w:rsidRDefault="00546759" w:rsidP="00E7015C">
            <w:pPr>
              <w:pStyle w:val="Lentelssraas"/>
            </w:pPr>
            <w:r w:rsidRPr="00A8683D">
              <w:t>Strateginis projektas – strateginio projekto požymis.</w:t>
            </w:r>
          </w:p>
          <w:p w14:paraId="76D5E93C" w14:textId="77777777" w:rsidR="0041070A" w:rsidRPr="00A8683D" w:rsidRDefault="74CABD38" w:rsidP="00E7015C">
            <w:pPr>
              <w:pStyle w:val="Lentelssraas"/>
            </w:pPr>
            <w:r>
              <w:t xml:space="preserve">Išlaidų supaprastinimai – projekto įgyvendinimo planui pritaikyti išlaidų supaprastinimai. </w:t>
            </w:r>
          </w:p>
        </w:tc>
      </w:tr>
      <w:tr w:rsidR="008E7CAD" w:rsidRPr="00A8683D" w14:paraId="6D4BAB37" w14:textId="77777777" w:rsidTr="4560C70B">
        <w:trPr>
          <w:tblHeader/>
        </w:trPr>
        <w:tc>
          <w:tcPr>
            <w:tcW w:w="5000" w:type="pct"/>
            <w:tcBorders>
              <w:right w:val="single" w:sz="4" w:space="0" w:color="BFBFBF" w:themeColor="background1" w:themeShade="BF"/>
            </w:tcBorders>
            <w:shd w:val="clear" w:color="auto" w:fill="BEE3A5"/>
            <w:vAlign w:val="center"/>
          </w:tcPr>
          <w:p w14:paraId="48973EA9" w14:textId="77777777" w:rsidR="008E7CAD" w:rsidRPr="00A8683D" w:rsidRDefault="008E7CAD" w:rsidP="00780B5F">
            <w:pPr>
              <w:ind w:firstLine="0"/>
              <w:rPr>
                <w:b/>
                <w:bCs/>
              </w:rPr>
            </w:pPr>
            <w:r w:rsidRPr="00A8683D">
              <w:rPr>
                <w:b/>
                <w:bCs/>
              </w:rPr>
              <w:t>Filtras</w:t>
            </w:r>
          </w:p>
        </w:tc>
      </w:tr>
      <w:tr w:rsidR="008E7CAD" w:rsidRPr="00A8683D" w14:paraId="504E6189" w14:textId="77777777" w:rsidTr="4560C70B">
        <w:trPr>
          <w:tblHeader/>
        </w:trPr>
        <w:tc>
          <w:tcPr>
            <w:tcW w:w="5000" w:type="pct"/>
            <w:tcBorders>
              <w:right w:val="single" w:sz="4" w:space="0" w:color="BFBFBF" w:themeColor="background1" w:themeShade="BF"/>
            </w:tcBorders>
            <w:shd w:val="clear" w:color="auto" w:fill="auto"/>
            <w:vAlign w:val="center"/>
          </w:tcPr>
          <w:p w14:paraId="0AF4444F" w14:textId="77777777" w:rsidR="00DB7560" w:rsidRPr="00A8683D" w:rsidRDefault="00DB7560" w:rsidP="00E7015C">
            <w:pPr>
              <w:pStyle w:val="Lentelssraas"/>
            </w:pPr>
            <w:r w:rsidRPr="00A8683D">
              <w:t>Program</w:t>
            </w:r>
            <w:r w:rsidR="0041070A" w:rsidRPr="00A8683D">
              <w:t>os tipas</w:t>
            </w:r>
            <w:r w:rsidRPr="00A8683D">
              <w:t xml:space="preserve"> – pasirenkama programa iš sąrašo.</w:t>
            </w:r>
          </w:p>
          <w:p w14:paraId="57ED50C2" w14:textId="77777777" w:rsidR="009849D8" w:rsidRPr="00A8683D" w:rsidRDefault="4E1CC81E" w:rsidP="00E7015C">
            <w:pPr>
              <w:pStyle w:val="Lentelssraas"/>
            </w:pPr>
            <w:r>
              <w:t xml:space="preserve">Projekto įgyvendinimo plano </w:t>
            </w:r>
            <w:r w:rsidR="7F649BC9">
              <w:t xml:space="preserve">nr. - įvedamas </w:t>
            </w:r>
            <w:r w:rsidR="34A4CE18">
              <w:t xml:space="preserve">projekto įgyvendinimo plano </w:t>
            </w:r>
            <w:r w:rsidR="7F649BC9">
              <w:t>numerio fragmentas.</w:t>
            </w:r>
          </w:p>
          <w:p w14:paraId="463FF5F2" w14:textId="77777777" w:rsidR="008E7CAD" w:rsidRPr="00A8683D" w:rsidRDefault="008E7CAD" w:rsidP="00E7015C">
            <w:pPr>
              <w:pStyle w:val="Lentelssraas"/>
            </w:pPr>
            <w:r w:rsidRPr="00A8683D">
              <w:t xml:space="preserve">Projekto pavadinimas - įvedamas </w:t>
            </w:r>
            <w:r w:rsidR="00EE1071" w:rsidRPr="00A8683D">
              <w:t xml:space="preserve">projekto įgyvendinimo plano </w:t>
            </w:r>
            <w:r w:rsidRPr="00A8683D">
              <w:t>pavadinimo fragmentas.</w:t>
            </w:r>
          </w:p>
          <w:p w14:paraId="1ECB2C18" w14:textId="77777777" w:rsidR="00DB7560" w:rsidRPr="00A8683D" w:rsidRDefault="3FFE2AC8" w:rsidP="00E7015C">
            <w:pPr>
              <w:pStyle w:val="Lentelssraas"/>
            </w:pPr>
            <w:r>
              <w:t>Strateginis projektas – pasirenkamas požymis iš sąrašo.</w:t>
            </w:r>
          </w:p>
          <w:p w14:paraId="73674CC3" w14:textId="77777777" w:rsidR="008E7CAD" w:rsidRPr="00A8683D" w:rsidRDefault="008E7CAD" w:rsidP="00E7015C">
            <w:pPr>
              <w:pStyle w:val="Lentelssraas"/>
            </w:pPr>
            <w:r w:rsidRPr="00A8683D">
              <w:t xml:space="preserve">Būsena - pasirenkama būsena (-os) iš </w:t>
            </w:r>
            <w:r w:rsidR="00EE1071" w:rsidRPr="00A8683D">
              <w:t xml:space="preserve">projekto įgyvendinimo plano </w:t>
            </w:r>
            <w:r w:rsidRPr="00A8683D">
              <w:t xml:space="preserve">būsenų sąrašo. </w:t>
            </w:r>
          </w:p>
          <w:p w14:paraId="5CF8CFF2" w14:textId="77777777" w:rsidR="00B979EA" w:rsidRPr="00A8683D" w:rsidRDefault="4F595725" w:rsidP="00E7015C">
            <w:pPr>
              <w:pStyle w:val="Lentelssraas"/>
            </w:pPr>
            <w:r>
              <w:t>Išlaidų supaprastinimai – projekto įgyvendinimo planui taikomi išlaidų supaprastinimai. Parenkama iš reikšmių sąrašo.</w:t>
            </w:r>
          </w:p>
        </w:tc>
      </w:tr>
      <w:tr w:rsidR="008E7CAD" w:rsidRPr="00A8683D" w14:paraId="378C18EB" w14:textId="77777777" w:rsidTr="4560C70B">
        <w:trPr>
          <w:tblHeader/>
        </w:trPr>
        <w:tc>
          <w:tcPr>
            <w:tcW w:w="5000" w:type="pct"/>
            <w:tcBorders>
              <w:right w:val="single" w:sz="4" w:space="0" w:color="BFBFBF" w:themeColor="background1" w:themeShade="BF"/>
            </w:tcBorders>
            <w:shd w:val="clear" w:color="auto" w:fill="BEE3A5"/>
            <w:vAlign w:val="center"/>
          </w:tcPr>
          <w:p w14:paraId="6A00B0D0" w14:textId="77777777" w:rsidR="008E7CAD" w:rsidRPr="00A8683D" w:rsidRDefault="008E7CAD" w:rsidP="00780B5F">
            <w:pPr>
              <w:ind w:firstLine="0"/>
              <w:rPr>
                <w:b/>
                <w:bCs/>
              </w:rPr>
            </w:pPr>
            <w:r w:rsidRPr="00A8683D">
              <w:rPr>
                <w:b/>
                <w:bCs/>
              </w:rPr>
              <w:t>Mygtukai</w:t>
            </w:r>
          </w:p>
        </w:tc>
      </w:tr>
      <w:tr w:rsidR="008E7CAD" w:rsidRPr="00A8683D" w14:paraId="76D2FEB8" w14:textId="77777777" w:rsidTr="4560C70B">
        <w:trPr>
          <w:tblHeader/>
        </w:trPr>
        <w:tc>
          <w:tcPr>
            <w:tcW w:w="5000" w:type="pct"/>
            <w:tcBorders>
              <w:right w:val="single" w:sz="4" w:space="0" w:color="BFBFBF" w:themeColor="background1" w:themeShade="BF"/>
            </w:tcBorders>
            <w:shd w:val="clear" w:color="auto" w:fill="auto"/>
            <w:vAlign w:val="center"/>
          </w:tcPr>
          <w:p w14:paraId="14A4C4CB" w14:textId="77777777" w:rsidR="008E7CAD" w:rsidRPr="00A8683D" w:rsidRDefault="4FBAEDA3" w:rsidP="00E7015C">
            <w:pPr>
              <w:pStyle w:val="Lentelssraas"/>
            </w:pPr>
            <w:r>
              <w:t>Redaguoti</w:t>
            </w:r>
          </w:p>
          <w:p w14:paraId="101E55EC" w14:textId="77777777" w:rsidR="008E7CAD" w:rsidRPr="00A8683D" w:rsidRDefault="4FBAEDA3" w:rsidP="00E7015C">
            <w:pPr>
              <w:pStyle w:val="Lentelssraas"/>
            </w:pPr>
            <w:r>
              <w:t>Ištrinti</w:t>
            </w:r>
          </w:p>
        </w:tc>
      </w:tr>
      <w:tr w:rsidR="008E7CAD" w:rsidRPr="00A8683D" w14:paraId="127FAB17" w14:textId="77777777" w:rsidTr="4560C70B">
        <w:trPr>
          <w:tblHeader/>
        </w:trPr>
        <w:tc>
          <w:tcPr>
            <w:tcW w:w="5000" w:type="pct"/>
            <w:tcBorders>
              <w:right w:val="single" w:sz="4" w:space="0" w:color="BFBFBF" w:themeColor="background1" w:themeShade="BF"/>
            </w:tcBorders>
            <w:shd w:val="clear" w:color="auto" w:fill="BEE3A5"/>
            <w:vAlign w:val="center"/>
          </w:tcPr>
          <w:p w14:paraId="1782DDB2" w14:textId="77777777" w:rsidR="008E7CAD" w:rsidRPr="00A8683D" w:rsidRDefault="008E7CAD" w:rsidP="00780B5F">
            <w:pPr>
              <w:ind w:firstLine="0"/>
              <w:rPr>
                <w:b/>
                <w:bCs/>
              </w:rPr>
            </w:pPr>
            <w:r w:rsidRPr="00A8683D">
              <w:rPr>
                <w:b/>
                <w:bCs/>
              </w:rPr>
              <w:t>Naudotojai</w:t>
            </w:r>
          </w:p>
        </w:tc>
      </w:tr>
      <w:tr w:rsidR="008E7CAD" w:rsidRPr="00A8683D" w14:paraId="34F2AF4C" w14:textId="77777777" w:rsidTr="4560C70B">
        <w:trPr>
          <w:tblHeader/>
        </w:trPr>
        <w:tc>
          <w:tcPr>
            <w:tcW w:w="5000" w:type="pct"/>
            <w:tcBorders>
              <w:right w:val="single" w:sz="4" w:space="0" w:color="BFBFBF" w:themeColor="background1" w:themeShade="BF"/>
            </w:tcBorders>
            <w:shd w:val="clear" w:color="auto" w:fill="auto"/>
            <w:vAlign w:val="center"/>
          </w:tcPr>
          <w:p w14:paraId="46D35863" w14:textId="77777777" w:rsidR="008E7CAD" w:rsidRPr="00A8683D" w:rsidRDefault="008E7CAD" w:rsidP="00780B5F">
            <w:pPr>
              <w:ind w:firstLine="0"/>
              <w:rPr>
                <w:b/>
                <w:bCs/>
              </w:rPr>
            </w:pPr>
            <w:r w:rsidRPr="00A8683D">
              <w:t>Langas matomas tik DMS naudotojui.</w:t>
            </w:r>
          </w:p>
        </w:tc>
      </w:tr>
    </w:tbl>
    <w:p w14:paraId="5D3BCE93" w14:textId="77777777" w:rsidR="008E7CAD" w:rsidRPr="00A8683D" w:rsidRDefault="008E7CAD" w:rsidP="008E7CAD"/>
    <w:p w14:paraId="5A70C0AE" w14:textId="77777777" w:rsidR="00E27EC0" w:rsidRPr="00A8683D" w:rsidRDefault="00B3323F" w:rsidP="00DF40CE">
      <w:pPr>
        <w:pStyle w:val="Heading4"/>
      </w:pPr>
      <w:bookmarkStart w:id="779" w:name="_Toc159222251"/>
      <w:r w:rsidRPr="00A8683D">
        <w:lastRenderedPageBreak/>
        <w:t xml:space="preserve">Projekto įgyvendinimo plano </w:t>
      </w:r>
      <w:r w:rsidR="00F60CD5" w:rsidRPr="00A8683D">
        <w:t>bendra informacija</w:t>
      </w:r>
      <w:bookmarkEnd w:id="779"/>
    </w:p>
    <w:p w14:paraId="329CC6E7" w14:textId="77777777" w:rsidR="003F3ECA" w:rsidRPr="00A8683D" w:rsidRDefault="00087CF7" w:rsidP="002B788F">
      <w:pPr>
        <w:ind w:firstLine="0"/>
      </w:pPr>
      <w:r w:rsidRPr="00A8683D">
        <w:rPr>
          <w:noProof/>
        </w:rPr>
        <w:t xml:space="preserve"> </w:t>
      </w:r>
      <w:r w:rsidR="00DE4E95" w:rsidRPr="00A8683D">
        <w:rPr>
          <w:noProof/>
        </w:rPr>
        <w:drawing>
          <wp:inline distT="0" distB="0" distL="0" distR="0" wp14:anchorId="7F7E67A4" wp14:editId="3C480081">
            <wp:extent cx="6300470" cy="6486525"/>
            <wp:effectExtent l="0" t="0" r="5080" b="9525"/>
            <wp:docPr id="198" name="Picture 19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screenshot of a computer&#10;&#10;Description automatically generated with medium confidence"/>
                    <pic:cNvPicPr/>
                  </pic:nvPicPr>
                  <pic:blipFill>
                    <a:blip r:embed="rId83"/>
                    <a:stretch>
                      <a:fillRect/>
                    </a:stretch>
                  </pic:blipFill>
                  <pic:spPr>
                    <a:xfrm>
                      <a:off x="0" y="0"/>
                      <a:ext cx="6300470" cy="6486525"/>
                    </a:xfrm>
                    <a:prstGeom prst="rect">
                      <a:avLst/>
                    </a:prstGeom>
                  </pic:spPr>
                </pic:pic>
              </a:graphicData>
            </a:graphic>
          </wp:inline>
        </w:drawing>
      </w:r>
    </w:p>
    <w:p w14:paraId="438750C7" w14:textId="77777777" w:rsidR="002B788F" w:rsidRPr="00A8683D" w:rsidRDefault="00166853" w:rsidP="002B788F">
      <w:pPr>
        <w:ind w:firstLine="0"/>
        <w:rPr>
          <w:noProof/>
        </w:rPr>
      </w:pPr>
      <w:r w:rsidRPr="00A8683D">
        <w:rPr>
          <w:noProof/>
        </w:rPr>
        <w:lastRenderedPageBreak/>
        <w:t xml:space="preserve"> </w:t>
      </w:r>
      <w:r w:rsidR="002C50EE" w:rsidRPr="00A8683D">
        <w:rPr>
          <w:noProof/>
        </w:rPr>
        <w:drawing>
          <wp:inline distT="0" distB="0" distL="0" distR="0" wp14:anchorId="35A83CF3" wp14:editId="1CA33233">
            <wp:extent cx="5811982" cy="4702539"/>
            <wp:effectExtent l="0" t="0" r="0" b="3175"/>
            <wp:docPr id="199" name="Picture 199" descr="Graphical user interface,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Graphical user interface, application, email&#10;&#10;Description automatically generated"/>
                    <pic:cNvPicPr/>
                  </pic:nvPicPr>
                  <pic:blipFill>
                    <a:blip r:embed="rId84"/>
                    <a:stretch>
                      <a:fillRect/>
                    </a:stretch>
                  </pic:blipFill>
                  <pic:spPr>
                    <a:xfrm>
                      <a:off x="0" y="0"/>
                      <a:ext cx="5816883" cy="4706505"/>
                    </a:xfrm>
                    <a:prstGeom prst="rect">
                      <a:avLst/>
                    </a:prstGeom>
                  </pic:spPr>
                </pic:pic>
              </a:graphicData>
            </a:graphic>
          </wp:inline>
        </w:drawing>
      </w:r>
    </w:p>
    <w:p w14:paraId="3932B95C" w14:textId="77777777" w:rsidR="009F0232" w:rsidRPr="00A8683D" w:rsidRDefault="009F0232" w:rsidP="002B788F">
      <w:pPr>
        <w:ind w:firstLine="0"/>
        <w:rPr>
          <w:noProof/>
        </w:rPr>
      </w:pPr>
      <w:r w:rsidRPr="00A8683D">
        <w:rPr>
          <w:noProof/>
        </w:rPr>
        <w:drawing>
          <wp:inline distT="0" distB="0" distL="0" distR="0" wp14:anchorId="7AB1078B" wp14:editId="1F7730B9">
            <wp:extent cx="5922819" cy="2996900"/>
            <wp:effectExtent l="0" t="0" r="1905" b="0"/>
            <wp:docPr id="200" name="Picture 20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Graphical user interface, text, application, email&#10;&#10;Description automatically generated"/>
                    <pic:cNvPicPr/>
                  </pic:nvPicPr>
                  <pic:blipFill rotWithShape="1">
                    <a:blip r:embed="rId85"/>
                    <a:srcRect t="11534"/>
                    <a:stretch/>
                  </pic:blipFill>
                  <pic:spPr bwMode="auto">
                    <a:xfrm>
                      <a:off x="0" y="0"/>
                      <a:ext cx="5926296" cy="2998659"/>
                    </a:xfrm>
                    <a:prstGeom prst="rect">
                      <a:avLst/>
                    </a:prstGeom>
                    <a:ln>
                      <a:noFill/>
                    </a:ln>
                    <a:extLst>
                      <a:ext uri="{53640926-AAD7-44D8-BBD7-CCE9431645EC}">
                        <a14:shadowObscured xmlns:a14="http://schemas.microsoft.com/office/drawing/2010/main"/>
                      </a:ext>
                    </a:extLst>
                  </pic:spPr>
                </pic:pic>
              </a:graphicData>
            </a:graphic>
          </wp:inline>
        </w:drawing>
      </w:r>
    </w:p>
    <w:p w14:paraId="69FDDACE" w14:textId="77777777" w:rsidR="00DA0337" w:rsidRPr="00A8683D" w:rsidRDefault="00C440F4" w:rsidP="002B788F">
      <w:pPr>
        <w:ind w:firstLine="0"/>
      </w:pPr>
      <w:r w:rsidRPr="00A8683D">
        <w:rPr>
          <w:noProof/>
        </w:rPr>
        <w:drawing>
          <wp:inline distT="0" distB="0" distL="0" distR="0" wp14:anchorId="1F00AB88" wp14:editId="1A372BFB">
            <wp:extent cx="6005946" cy="1062935"/>
            <wp:effectExtent l="0" t="0" r="0" b="4445"/>
            <wp:docPr id="201" name="Picture 20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descr="A picture containing table&#10;&#10;Description automatically generated"/>
                    <pic:cNvPicPr/>
                  </pic:nvPicPr>
                  <pic:blipFill>
                    <a:blip r:embed="rId86"/>
                    <a:stretch>
                      <a:fillRect/>
                    </a:stretch>
                  </pic:blipFill>
                  <pic:spPr>
                    <a:xfrm>
                      <a:off x="0" y="0"/>
                      <a:ext cx="6012368" cy="1064072"/>
                    </a:xfrm>
                    <a:prstGeom prst="rect">
                      <a:avLst/>
                    </a:prstGeom>
                  </pic:spPr>
                </pic:pic>
              </a:graphicData>
            </a:graphic>
          </wp:inline>
        </w:drawing>
      </w:r>
    </w:p>
    <w:p w14:paraId="4AC00F9D" w14:textId="77777777" w:rsidR="00A2128C" w:rsidRPr="00A8683D" w:rsidRDefault="00F60CD5" w:rsidP="00B472C0">
      <w:pPr>
        <w:ind w:firstLine="0"/>
        <w:jc w:val="center"/>
        <w:rPr>
          <w:i/>
          <w:iCs/>
          <w:noProof/>
        </w:rPr>
      </w:pPr>
      <w:r w:rsidRPr="00A8683D">
        <w:rPr>
          <w:i/>
          <w:iCs/>
        </w:rPr>
        <w:t xml:space="preserve">pav. </w:t>
      </w:r>
      <w:r w:rsidR="00215C96">
        <w:rPr>
          <w:i/>
          <w:iCs/>
        </w:rPr>
        <w:fldChar w:fldCharType="begin"/>
      </w:r>
      <w:r w:rsidR="00215C96">
        <w:rPr>
          <w:i/>
          <w:iCs/>
        </w:rPr>
        <w:instrText xml:space="preserve"> STYLEREF 1 \s </w:instrText>
      </w:r>
      <w:r w:rsidR="00215C96">
        <w:rPr>
          <w:i/>
          <w:iCs/>
        </w:rPr>
        <w:fldChar w:fldCharType="separate"/>
      </w:r>
      <w:r w:rsidR="000E53E0">
        <w:rPr>
          <w:i/>
          <w:iCs/>
          <w:noProof/>
        </w:rPr>
        <w:t>3</w:t>
      </w:r>
      <w:r w:rsidR="00215C96">
        <w:rPr>
          <w:i/>
          <w:iCs/>
        </w:rPr>
        <w:fldChar w:fldCharType="end"/>
      </w:r>
      <w:r w:rsidR="00215C96">
        <w:rPr>
          <w:i/>
          <w:iCs/>
        </w:rPr>
        <w:t>.</w:t>
      </w:r>
      <w:r w:rsidR="00215C96">
        <w:rPr>
          <w:i/>
          <w:iCs/>
        </w:rPr>
        <w:fldChar w:fldCharType="begin"/>
      </w:r>
      <w:r w:rsidR="00215C96">
        <w:rPr>
          <w:i/>
          <w:iCs/>
        </w:rPr>
        <w:instrText xml:space="preserve"> SEQ pav. \* ARABIC \s 1 </w:instrText>
      </w:r>
      <w:r w:rsidR="00215C96">
        <w:rPr>
          <w:i/>
          <w:iCs/>
        </w:rPr>
        <w:fldChar w:fldCharType="separate"/>
      </w:r>
      <w:r w:rsidR="000E53E0">
        <w:rPr>
          <w:i/>
          <w:iCs/>
          <w:noProof/>
        </w:rPr>
        <w:t>24</w:t>
      </w:r>
      <w:r w:rsidR="00215C96">
        <w:rPr>
          <w:i/>
          <w:iCs/>
        </w:rPr>
        <w:fldChar w:fldCharType="end"/>
      </w:r>
      <w:r w:rsidRPr="00A8683D">
        <w:rPr>
          <w:i/>
          <w:iCs/>
          <w:noProof/>
        </w:rPr>
        <w:t xml:space="preserve"> </w:t>
      </w:r>
      <w:r w:rsidR="00DA0337" w:rsidRPr="00A8683D">
        <w:rPr>
          <w:i/>
          <w:iCs/>
          <w:noProof/>
        </w:rPr>
        <w:t>Projekto įgyvendinimo p</w:t>
      </w:r>
      <w:r w:rsidR="00B3323F" w:rsidRPr="00A8683D">
        <w:rPr>
          <w:i/>
          <w:iCs/>
          <w:noProof/>
        </w:rPr>
        <w:t>lano</w:t>
      </w:r>
      <w:r w:rsidR="00DA0337" w:rsidRPr="00A8683D">
        <w:rPr>
          <w:i/>
          <w:iCs/>
          <w:noProof/>
        </w:rPr>
        <w:t xml:space="preserve"> </w:t>
      </w:r>
      <w:r w:rsidRPr="00A8683D">
        <w:rPr>
          <w:i/>
          <w:iCs/>
          <w:noProof/>
        </w:rPr>
        <w:t>įvedimas / redagavimas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EC0065" w:rsidRPr="00A8683D" w14:paraId="0C7273CE" w14:textId="77777777" w:rsidTr="4560C70B">
        <w:tc>
          <w:tcPr>
            <w:tcW w:w="5000" w:type="pct"/>
            <w:tcBorders>
              <w:right w:val="single" w:sz="4" w:space="0" w:color="BFBFBF" w:themeColor="background1" w:themeShade="BF"/>
            </w:tcBorders>
            <w:shd w:val="clear" w:color="auto" w:fill="BEE3A5"/>
            <w:vAlign w:val="center"/>
          </w:tcPr>
          <w:p w14:paraId="4523E0C3" w14:textId="77777777" w:rsidR="00EC0065" w:rsidRPr="00A8683D" w:rsidRDefault="00EC0065" w:rsidP="00BB4CBC">
            <w:pPr>
              <w:ind w:firstLine="0"/>
              <w:rPr>
                <w:b/>
                <w:bCs/>
              </w:rPr>
            </w:pPr>
            <w:r w:rsidRPr="00A8683D">
              <w:rPr>
                <w:b/>
                <w:bCs/>
              </w:rPr>
              <w:t>Laukai</w:t>
            </w:r>
          </w:p>
        </w:tc>
      </w:tr>
      <w:tr w:rsidR="00EC0065" w:rsidRPr="00A8683D" w14:paraId="1D498D19" w14:textId="77777777" w:rsidTr="4560C70B">
        <w:tc>
          <w:tcPr>
            <w:tcW w:w="5000" w:type="pct"/>
            <w:tcBorders>
              <w:right w:val="single" w:sz="4" w:space="0" w:color="BFBFBF" w:themeColor="background1" w:themeShade="BF"/>
            </w:tcBorders>
            <w:shd w:val="clear" w:color="auto" w:fill="auto"/>
            <w:vAlign w:val="center"/>
          </w:tcPr>
          <w:p w14:paraId="1DD16CF2" w14:textId="77777777" w:rsidR="005379FB" w:rsidRPr="00A8683D" w:rsidRDefault="5A988DEA" w:rsidP="00E7015C">
            <w:pPr>
              <w:pStyle w:val="Lentelssraas"/>
            </w:pPr>
            <w:r>
              <w:lastRenderedPageBreak/>
              <w:t>*Kvietimas - pasirenkama iš sąrašo kvietimas, prie kurio registruojam</w:t>
            </w:r>
            <w:r w:rsidR="7BE9072C">
              <w:t>as projekto įgyvendinimo planas</w:t>
            </w:r>
            <w:r>
              <w:t>. Sąraše nurodomas kvietimo numeris, pavadinimas, paskelbimo data.</w:t>
            </w:r>
          </w:p>
          <w:p w14:paraId="064D41DB" w14:textId="77777777" w:rsidR="005379FB" w:rsidRPr="00A8683D" w:rsidRDefault="5A988DEA" w:rsidP="00E7015C">
            <w:pPr>
              <w:pStyle w:val="Lentelssraas"/>
            </w:pPr>
            <w:r>
              <w:t>Programa – automatiškai užpildomas laukas pagal pasirinktą kvietimą. Koregavimas negalimas.</w:t>
            </w:r>
          </w:p>
          <w:p w14:paraId="5CE41C0A" w14:textId="77777777" w:rsidR="005379FB" w:rsidRPr="00A8683D" w:rsidRDefault="5A988DEA" w:rsidP="00E7015C">
            <w:pPr>
              <w:pStyle w:val="Lentelssraas"/>
            </w:pPr>
            <w:r>
              <w:t xml:space="preserve">STS – žymimasis langelis, matomas tik tada, </w:t>
            </w:r>
            <w:r w:rsidR="15CE8488">
              <w:t>kai</w:t>
            </w:r>
            <w:r>
              <w:t xml:space="preserve"> programa yra „SVVP“.</w:t>
            </w:r>
          </w:p>
          <w:p w14:paraId="36148F4A" w14:textId="77777777" w:rsidR="005379FB" w:rsidRPr="00A8683D" w:rsidRDefault="5A988DEA" w:rsidP="00E7015C">
            <w:pPr>
              <w:pStyle w:val="Lentelssraas"/>
            </w:pPr>
            <w:r>
              <w:t>Požymis ar PVM mokėtojas – žymimosios akutės {Taip; ne}.</w:t>
            </w:r>
          </w:p>
          <w:p w14:paraId="4DC9D3B0" w14:textId="77777777" w:rsidR="005379FB" w:rsidRPr="00A8683D" w:rsidRDefault="5A988DEA" w:rsidP="00E7015C">
            <w:pPr>
              <w:pStyle w:val="Lentelssraas"/>
            </w:pPr>
            <w:r>
              <w:t>PVM mokėtojo kodas – jei pasirinktas požymis „PVM mokėtojas: Taip“ lauke nurodomas PVM mokėtojo kodas.</w:t>
            </w:r>
          </w:p>
          <w:p w14:paraId="52CADD8E" w14:textId="77777777" w:rsidR="005379FB" w:rsidRPr="00A8683D" w:rsidRDefault="5A988DEA" w:rsidP="00E7015C">
            <w:pPr>
              <w:pStyle w:val="Lentelssraas"/>
            </w:pPr>
            <w:r>
              <w:t>PVM tinkamumo finansuoti pagrindimas – jei pasirinktas požymis „PVM mokėtojas: Taip“ lauke nurodomas PVM tinkamumo finansuoti pagrindas.</w:t>
            </w:r>
          </w:p>
          <w:p w14:paraId="4BA26987" w14:textId="77777777" w:rsidR="005379FB" w:rsidRPr="00A8683D" w:rsidRDefault="5A988DEA" w:rsidP="00E7015C">
            <w:pPr>
              <w:pStyle w:val="Lentelssraas"/>
            </w:pPr>
            <w:r>
              <w:t>PVM nemokėjimo teisinis pagrindas – jei pasirinktas požymis „PVM mokėtojas: Ne“ lauke nurodomas PVM nemokėjimo teisinis pagrindas.</w:t>
            </w:r>
          </w:p>
          <w:p w14:paraId="30B72AD3" w14:textId="77777777" w:rsidR="005379FB" w:rsidRPr="00A8683D" w:rsidRDefault="005379FB" w:rsidP="00E7015C">
            <w:pPr>
              <w:pStyle w:val="Lentelssraas"/>
            </w:pPr>
            <w:r w:rsidRPr="00A8683D">
              <w:t>*Veiksmų plano projektas - parenkama iš pasirinkto kvietimo veiksmų plano projektą pagal kurį teikiam</w:t>
            </w:r>
            <w:r w:rsidR="00E878ED" w:rsidRPr="00A8683D">
              <w:t>as projekto įgyvendinimo planas</w:t>
            </w:r>
            <w:r w:rsidRPr="00A8683D">
              <w:t xml:space="preserve">. </w:t>
            </w:r>
          </w:p>
          <w:p w14:paraId="7DF29EC4" w14:textId="77777777" w:rsidR="0014196E" w:rsidRPr="00A8683D" w:rsidRDefault="007F3721" w:rsidP="00E7015C">
            <w:pPr>
              <w:pStyle w:val="Lentelssraas"/>
            </w:pPr>
            <w:r w:rsidRPr="00A8683D">
              <w:t>*Planuojamas taikyti išlaidų supaprastinimas – pasirenkamas požymis iš sąrašo {Taip; Ne}.</w:t>
            </w:r>
          </w:p>
          <w:p w14:paraId="5FC1B54B" w14:textId="77777777" w:rsidR="00D04D03" w:rsidRPr="00A8683D" w:rsidRDefault="00D04D03" w:rsidP="00E7015C">
            <w:pPr>
              <w:pStyle w:val="Lentelssraas"/>
            </w:pPr>
            <w:r w:rsidRPr="00A8683D">
              <w:t>Strateginis projektas - pasirenkamas požymis iš sąrašo {Taip; Ne}.</w:t>
            </w:r>
          </w:p>
          <w:p w14:paraId="2554F443" w14:textId="77777777" w:rsidR="00D04D03" w:rsidRPr="00A8683D" w:rsidRDefault="4DFD09F8" w:rsidP="00E7015C">
            <w:pPr>
              <w:pStyle w:val="Lentelssraas"/>
            </w:pPr>
            <w:r>
              <w:t>*Sprendimas, kuriuo projektas pripažintas strateginės svarbos projektu – jei pasirinktas požymis „</w:t>
            </w:r>
            <w:r w:rsidR="28AB808C">
              <w:t xml:space="preserve">Strateginis projektas: </w:t>
            </w:r>
            <w:r>
              <w:t xml:space="preserve">Taip“ </w:t>
            </w:r>
            <w:r w:rsidR="4BA71BDA">
              <w:t xml:space="preserve">laukas </w:t>
            </w:r>
            <w:r w:rsidR="28AB808C">
              <w:t>turi būti užpildytas sprendimu</w:t>
            </w:r>
            <w:r w:rsidR="79641920">
              <w:t xml:space="preserve">, kuriuo </w:t>
            </w:r>
            <w:r w:rsidR="28AB808C">
              <w:t>projektas yra pripažintas strateginės svarbos projektu.</w:t>
            </w:r>
            <w:r w:rsidR="0A470D26">
              <w:t xml:space="preserve"> Laukas taip pat tampa matomu tik kai yra pasirinktas požymis „Strateginis projektas: Taip“.</w:t>
            </w:r>
          </w:p>
          <w:p w14:paraId="472B650A" w14:textId="77777777" w:rsidR="005379FB" w:rsidRPr="00A8683D" w:rsidRDefault="5A988DEA" w:rsidP="00E7015C">
            <w:pPr>
              <w:pStyle w:val="Lentelssraas"/>
            </w:pPr>
            <w:r>
              <w:t>*</w:t>
            </w:r>
            <w:r w:rsidR="46EB3308">
              <w:t xml:space="preserve">Projekto įgyvendinimo plano </w:t>
            </w:r>
            <w:r>
              <w:t>numeris - įvedamas numeris.</w:t>
            </w:r>
          </w:p>
          <w:p w14:paraId="66CFFB09" w14:textId="77777777" w:rsidR="005379FB" w:rsidRPr="00A8683D" w:rsidRDefault="5A988DEA" w:rsidP="00E7015C">
            <w:pPr>
              <w:pStyle w:val="Lentelssraas"/>
            </w:pPr>
            <w:r>
              <w:t xml:space="preserve">*Projekto pavadinimas </w:t>
            </w:r>
            <w:r w:rsidR="4A793722">
              <w:t>–</w:t>
            </w:r>
            <w:r>
              <w:t xml:space="preserve"> </w:t>
            </w:r>
            <w:r w:rsidR="2B957BF9">
              <w:t>už</w:t>
            </w:r>
            <w:r w:rsidR="4A793722">
              <w:t>pildomas pagal pasirinktą projektą</w:t>
            </w:r>
            <w:r>
              <w:t xml:space="preserve">. </w:t>
            </w:r>
          </w:p>
          <w:p w14:paraId="53DE7045" w14:textId="77777777" w:rsidR="005379FB" w:rsidRPr="00A8683D" w:rsidRDefault="5A988DEA" w:rsidP="00E7015C">
            <w:pPr>
              <w:pStyle w:val="Lentelssraas"/>
            </w:pPr>
            <w:r>
              <w:t xml:space="preserve">Pateikimo data - parenkama data iš datų kalendoriaus. </w:t>
            </w:r>
          </w:p>
          <w:p w14:paraId="1785E567" w14:textId="77777777" w:rsidR="005379FB" w:rsidRPr="00A8683D" w:rsidRDefault="5A988DEA" w:rsidP="00E7015C">
            <w:pPr>
              <w:pStyle w:val="Lentelssraas"/>
            </w:pPr>
            <w:r>
              <w:t xml:space="preserve">Vertinimo pabaigos data - parenkama data iš datų kalendoriaus. Pastaba: vertinimo pabaigos data bus apskaičiuota automatiškai, jei </w:t>
            </w:r>
            <w:r w:rsidR="0A470D26">
              <w:t xml:space="preserve">projekto įgyvendinimo planas </w:t>
            </w:r>
            <w:r>
              <w:t xml:space="preserve">bus pateikta per DMS. </w:t>
            </w:r>
          </w:p>
          <w:p w14:paraId="06BE6E33" w14:textId="77777777" w:rsidR="005379FB" w:rsidRPr="00A8683D" w:rsidRDefault="5A988DEA" w:rsidP="00E7015C">
            <w:pPr>
              <w:pStyle w:val="Lentelssraas"/>
            </w:pPr>
            <w:r>
              <w:t xml:space="preserve">*Pareiškėjas - iš sąrašo pasirenkamas pareiškėjas (subjektas). Parinkimo sąraše nurodomas subjekto kodas ir pavadinimas. </w:t>
            </w:r>
          </w:p>
          <w:p w14:paraId="52963C78" w14:textId="77777777" w:rsidR="005379FB" w:rsidRPr="00A8683D" w:rsidRDefault="7141667E" w:rsidP="00E7015C">
            <w:pPr>
              <w:pStyle w:val="Lentelssraas"/>
            </w:pPr>
            <w:r>
              <w:t xml:space="preserve">Projekto įgyvendinimo planą </w:t>
            </w:r>
            <w:r w:rsidR="5A988DEA">
              <w:t>pateikęs asmuo - pasirenkamas naudotojas iš pareiškėjo (subjekto) atsakingų asmenų sąrašo. Parinkimo sąraše nurodomas naudotojo vardas, pavardė, subjekto pavadinimas, kurį jis atstovauja.</w:t>
            </w:r>
          </w:p>
          <w:p w14:paraId="689AAC4C" w14:textId="77777777" w:rsidR="005379FB" w:rsidRPr="00A8683D" w:rsidRDefault="5A988DEA" w:rsidP="00E7015C">
            <w:pPr>
              <w:pStyle w:val="Lentelssraas"/>
            </w:pPr>
            <w:r>
              <w:t xml:space="preserve">Faktinė vertinimo pabaiga - parenkama data iš datų kalendoriaus. Įvertinus </w:t>
            </w:r>
            <w:r w:rsidR="31CDF0E7">
              <w:t xml:space="preserve">projekto įgyvendinimo planą </w:t>
            </w:r>
            <w:r>
              <w:t xml:space="preserve">būtina nurodyti </w:t>
            </w:r>
            <w:r w:rsidR="31CDF0E7">
              <w:t>projekto įgyvendinimo plano</w:t>
            </w:r>
            <w:r>
              <w:t xml:space="preserve"> faktinę įvertinimo datą. </w:t>
            </w:r>
          </w:p>
          <w:p w14:paraId="10D0BE3F" w14:textId="77777777" w:rsidR="005379FB" w:rsidRPr="00A8683D" w:rsidRDefault="5A988DEA" w:rsidP="00E7015C">
            <w:pPr>
              <w:pStyle w:val="Lentelssraas"/>
            </w:pPr>
            <w:r>
              <w:t xml:space="preserve">*Būsena - pasirenkama </w:t>
            </w:r>
            <w:r w:rsidR="31CDF0E7">
              <w:t>projekto įgyvendinimo plano</w:t>
            </w:r>
            <w:r>
              <w:t xml:space="preserve"> būsena iš sąrašo. Pagal nutylėjimą parenkama Rengiama.</w:t>
            </w:r>
          </w:p>
          <w:p w14:paraId="331F3A2C" w14:textId="77777777" w:rsidR="005379FB" w:rsidRPr="00A8683D" w:rsidRDefault="5A988DEA" w:rsidP="00E7015C">
            <w:pPr>
              <w:pStyle w:val="Lentelssraas"/>
            </w:pPr>
            <w:r>
              <w:t xml:space="preserve">*Projekto veiklų pradžia - nurodoma planuojama projekto veiklų pradžios data iš kalendoriaus. </w:t>
            </w:r>
          </w:p>
          <w:p w14:paraId="5007882B" w14:textId="77777777" w:rsidR="005379FB" w:rsidRPr="00A8683D" w:rsidRDefault="5A988DEA" w:rsidP="00E7015C">
            <w:pPr>
              <w:pStyle w:val="Lentelssraas"/>
            </w:pPr>
            <w:r>
              <w:t xml:space="preserve">*Projekto veiklų pabaiga - nurodoma planuojama projekto veiklų pabaigos data iš kalendoriaus. </w:t>
            </w:r>
          </w:p>
          <w:p w14:paraId="4BFFBFD3" w14:textId="77777777" w:rsidR="005379FB" w:rsidRPr="003E6AD6" w:rsidRDefault="005379FB" w:rsidP="003C3E6D">
            <w:pPr>
              <w:pStyle w:val="normalbold0"/>
              <w:ind w:left="360"/>
              <w:rPr>
                <w:i/>
                <w:iCs/>
                <w:lang w:val="lt-LT"/>
              </w:rPr>
            </w:pPr>
            <w:r w:rsidRPr="003E6AD6">
              <w:rPr>
                <w:i/>
                <w:iCs/>
                <w:lang w:val="lt-LT"/>
              </w:rPr>
              <w:t>Partnerių duomenys (gali būti pridėta daugiau nei viena partneris):</w:t>
            </w:r>
          </w:p>
          <w:p w14:paraId="2D6ED234" w14:textId="77777777" w:rsidR="005379FB" w:rsidRPr="00A8683D" w:rsidRDefault="5A988DEA" w:rsidP="00E7015C">
            <w:pPr>
              <w:pStyle w:val="Lentelssraas"/>
            </w:pPr>
            <w:r>
              <w:t>*Juridinio asmens kodas</w:t>
            </w:r>
          </w:p>
          <w:p w14:paraId="0F82D27C" w14:textId="77777777" w:rsidR="005379FB" w:rsidRPr="00A8683D" w:rsidRDefault="5A988DEA" w:rsidP="00E7015C">
            <w:pPr>
              <w:pStyle w:val="Lentelssraas"/>
            </w:pPr>
            <w:r>
              <w:t>*Pavadinimas</w:t>
            </w:r>
          </w:p>
          <w:p w14:paraId="28D19E5D" w14:textId="77777777" w:rsidR="005379FB" w:rsidRPr="00A8683D" w:rsidRDefault="5A988DEA" w:rsidP="00E7015C">
            <w:pPr>
              <w:pStyle w:val="Lentelssraas"/>
            </w:pPr>
            <w:r>
              <w:t>Buveinės adresas</w:t>
            </w:r>
          </w:p>
          <w:p w14:paraId="0CB51BEC" w14:textId="77777777" w:rsidR="005379FB" w:rsidRPr="00A8683D" w:rsidRDefault="5A988DEA" w:rsidP="00E7015C">
            <w:pPr>
              <w:pStyle w:val="Lentelssraas"/>
            </w:pPr>
            <w:r>
              <w:t>Pašto kodas</w:t>
            </w:r>
          </w:p>
          <w:p w14:paraId="1AFCE0D0" w14:textId="77777777" w:rsidR="005379FB" w:rsidRPr="00A8683D" w:rsidRDefault="5A988DEA" w:rsidP="00E7015C">
            <w:pPr>
              <w:pStyle w:val="Lentelssraas"/>
            </w:pPr>
            <w:r>
              <w:t>Miestas</w:t>
            </w:r>
          </w:p>
          <w:p w14:paraId="72494840" w14:textId="77777777" w:rsidR="005379FB" w:rsidRPr="00A8683D" w:rsidRDefault="5A988DEA" w:rsidP="00E7015C">
            <w:pPr>
              <w:pStyle w:val="Lentelssraas"/>
            </w:pPr>
            <w:r>
              <w:t>Telefono Nr.</w:t>
            </w:r>
          </w:p>
          <w:p w14:paraId="0065C467" w14:textId="77777777" w:rsidR="005379FB" w:rsidRPr="00A8683D" w:rsidRDefault="5A988DEA" w:rsidP="00E7015C">
            <w:pPr>
              <w:pStyle w:val="Lentelssraas"/>
            </w:pPr>
            <w:r>
              <w:t>El. pašto adresas</w:t>
            </w:r>
          </w:p>
          <w:p w14:paraId="5B2C4E5A" w14:textId="77777777" w:rsidR="005379FB" w:rsidRPr="003E6AD6" w:rsidRDefault="005379FB" w:rsidP="003C3E6D">
            <w:pPr>
              <w:pStyle w:val="normalbold0"/>
              <w:ind w:left="360"/>
              <w:rPr>
                <w:i/>
                <w:iCs/>
                <w:lang w:val="lt-LT"/>
              </w:rPr>
            </w:pPr>
            <w:r w:rsidRPr="003E6AD6">
              <w:rPr>
                <w:i/>
                <w:iCs/>
                <w:lang w:val="lt-LT"/>
              </w:rPr>
              <w:t>Partnerio projekto vadovo duomenys:</w:t>
            </w:r>
          </w:p>
          <w:p w14:paraId="4DC6AF9B" w14:textId="77777777" w:rsidR="005379FB" w:rsidRPr="00A8683D" w:rsidRDefault="5A988DEA" w:rsidP="00E7015C">
            <w:pPr>
              <w:pStyle w:val="Lentelssraas"/>
            </w:pPr>
            <w:r>
              <w:t>*Vardas, pavardė</w:t>
            </w:r>
          </w:p>
          <w:p w14:paraId="5A4BBE86" w14:textId="77777777" w:rsidR="005379FB" w:rsidRPr="00A8683D" w:rsidRDefault="5A988DEA" w:rsidP="00E7015C">
            <w:pPr>
              <w:pStyle w:val="Lentelssraas"/>
            </w:pPr>
            <w:r>
              <w:t>*Pareigos</w:t>
            </w:r>
          </w:p>
          <w:p w14:paraId="26D90621" w14:textId="77777777" w:rsidR="005379FB" w:rsidRPr="00A8683D" w:rsidRDefault="5A988DEA" w:rsidP="00E7015C">
            <w:pPr>
              <w:pStyle w:val="Lentelssraas"/>
            </w:pPr>
            <w:r>
              <w:t>*Telefono nr.</w:t>
            </w:r>
          </w:p>
          <w:p w14:paraId="6ECCE598" w14:textId="77777777" w:rsidR="005379FB" w:rsidRPr="00A8683D" w:rsidRDefault="5A988DEA" w:rsidP="00E7015C">
            <w:pPr>
              <w:pStyle w:val="Lentelssraas"/>
            </w:pPr>
            <w:r>
              <w:lastRenderedPageBreak/>
              <w:t>*El. pašto adresas</w:t>
            </w:r>
          </w:p>
          <w:p w14:paraId="4590EE9B" w14:textId="77777777" w:rsidR="005379FB" w:rsidRPr="003E6AD6" w:rsidRDefault="005379FB" w:rsidP="003C3E6D">
            <w:pPr>
              <w:pStyle w:val="normalbold0"/>
              <w:ind w:left="360"/>
              <w:rPr>
                <w:i/>
                <w:iCs/>
                <w:lang w:val="lt-LT"/>
              </w:rPr>
            </w:pPr>
            <w:r w:rsidRPr="003E6AD6">
              <w:rPr>
                <w:i/>
                <w:iCs/>
                <w:lang w:val="lt-LT"/>
              </w:rPr>
              <w:t>Pareiškėjo vadovo ar jo įgalioto asmens duomenys:</w:t>
            </w:r>
          </w:p>
          <w:p w14:paraId="641E89D9" w14:textId="77777777" w:rsidR="005379FB" w:rsidRPr="00A8683D" w:rsidRDefault="5A988DEA" w:rsidP="00E7015C">
            <w:pPr>
              <w:pStyle w:val="Lentelssraas"/>
            </w:pPr>
            <w:r>
              <w:t>*Vardas, pavardė</w:t>
            </w:r>
          </w:p>
          <w:p w14:paraId="029B25FF" w14:textId="77777777" w:rsidR="005379FB" w:rsidRPr="00A8683D" w:rsidRDefault="5A988DEA" w:rsidP="00E7015C">
            <w:pPr>
              <w:pStyle w:val="Lentelssraas"/>
            </w:pPr>
            <w:r>
              <w:t>*Pareigos</w:t>
            </w:r>
          </w:p>
          <w:p w14:paraId="150D6B26" w14:textId="77777777" w:rsidR="005379FB" w:rsidRPr="00A8683D" w:rsidRDefault="5A988DEA" w:rsidP="00E7015C">
            <w:pPr>
              <w:pStyle w:val="Lentelssraas"/>
            </w:pPr>
            <w:r>
              <w:t>*Telefono nr.</w:t>
            </w:r>
          </w:p>
          <w:p w14:paraId="3ED45D89" w14:textId="77777777" w:rsidR="005379FB" w:rsidRPr="00A8683D" w:rsidRDefault="5A988DEA" w:rsidP="00E7015C">
            <w:pPr>
              <w:pStyle w:val="Lentelssraas"/>
            </w:pPr>
            <w:r>
              <w:t>*El. pašto adresas</w:t>
            </w:r>
          </w:p>
          <w:p w14:paraId="74151B3F" w14:textId="77777777" w:rsidR="005379FB" w:rsidRPr="003E6AD6" w:rsidRDefault="005379FB" w:rsidP="003C3E6D">
            <w:pPr>
              <w:pStyle w:val="normalbold0"/>
              <w:ind w:left="360"/>
              <w:rPr>
                <w:i/>
                <w:iCs/>
                <w:lang w:val="lt-LT"/>
              </w:rPr>
            </w:pPr>
            <w:r w:rsidRPr="003E6AD6">
              <w:rPr>
                <w:i/>
                <w:iCs/>
                <w:lang w:val="lt-LT"/>
              </w:rPr>
              <w:t>Už projekto įgyvendinimą atsakingo asmens ir jo atstovų duomenys:</w:t>
            </w:r>
          </w:p>
          <w:p w14:paraId="68C32EDA" w14:textId="77777777" w:rsidR="005379FB" w:rsidRPr="00A8683D" w:rsidRDefault="5A988DEA" w:rsidP="00E7015C">
            <w:pPr>
              <w:pStyle w:val="Lentelssraas"/>
            </w:pPr>
            <w:r>
              <w:t>*Vardas, pavardė</w:t>
            </w:r>
          </w:p>
          <w:p w14:paraId="22E961D9" w14:textId="77777777" w:rsidR="005379FB" w:rsidRPr="00A8683D" w:rsidRDefault="5A988DEA" w:rsidP="00E7015C">
            <w:pPr>
              <w:pStyle w:val="Lentelssraas"/>
            </w:pPr>
            <w:r>
              <w:t>*Pareigos</w:t>
            </w:r>
          </w:p>
          <w:p w14:paraId="6E5B96F3" w14:textId="77777777" w:rsidR="005379FB" w:rsidRPr="00A8683D" w:rsidRDefault="5A988DEA" w:rsidP="00E7015C">
            <w:pPr>
              <w:pStyle w:val="Lentelssraas"/>
            </w:pPr>
            <w:r>
              <w:t>*Telefono nr.</w:t>
            </w:r>
          </w:p>
          <w:p w14:paraId="4ABACF4E" w14:textId="77777777" w:rsidR="005379FB" w:rsidRPr="00A8683D" w:rsidRDefault="5A988DEA" w:rsidP="00E7015C">
            <w:pPr>
              <w:pStyle w:val="Lentelssraas"/>
            </w:pPr>
            <w:r>
              <w:t>*El. pašto adresas</w:t>
            </w:r>
          </w:p>
          <w:p w14:paraId="7BAFB3E1" w14:textId="77777777" w:rsidR="005379FB" w:rsidRPr="003E6AD6" w:rsidRDefault="005379FB" w:rsidP="003C3E6D">
            <w:pPr>
              <w:pStyle w:val="normalbold0"/>
              <w:ind w:left="360"/>
              <w:rPr>
                <w:i/>
                <w:iCs/>
                <w:lang w:val="lt-LT"/>
              </w:rPr>
            </w:pPr>
            <w:r w:rsidRPr="003E6AD6">
              <w:rPr>
                <w:i/>
                <w:iCs/>
                <w:lang w:val="lt-LT"/>
              </w:rPr>
              <w:t>Projekto finansininko ir jo atstovų duomenys:</w:t>
            </w:r>
          </w:p>
          <w:p w14:paraId="1E94C90F" w14:textId="77777777" w:rsidR="005379FB" w:rsidRPr="00A8683D" w:rsidRDefault="5A988DEA" w:rsidP="00E7015C">
            <w:pPr>
              <w:pStyle w:val="Lentelssraas"/>
            </w:pPr>
            <w:r>
              <w:t>*Vardas, pavardė</w:t>
            </w:r>
          </w:p>
          <w:p w14:paraId="4CF203EA" w14:textId="77777777" w:rsidR="005379FB" w:rsidRPr="00A8683D" w:rsidRDefault="5A988DEA" w:rsidP="00E7015C">
            <w:pPr>
              <w:pStyle w:val="Lentelssraas"/>
            </w:pPr>
            <w:r>
              <w:t>*Pareigos</w:t>
            </w:r>
          </w:p>
          <w:p w14:paraId="7B8CFC13" w14:textId="77777777" w:rsidR="005379FB" w:rsidRPr="00A8683D" w:rsidRDefault="5A988DEA" w:rsidP="00E7015C">
            <w:pPr>
              <w:pStyle w:val="Lentelssraas"/>
            </w:pPr>
            <w:r>
              <w:t>*Telefono nr.</w:t>
            </w:r>
          </w:p>
          <w:p w14:paraId="6AAF5D76" w14:textId="77777777" w:rsidR="005379FB" w:rsidRPr="00A8683D" w:rsidRDefault="5A988DEA" w:rsidP="00E7015C">
            <w:pPr>
              <w:pStyle w:val="Lentelssraas"/>
            </w:pPr>
            <w:r>
              <w:t>*El. pašto adresas</w:t>
            </w:r>
          </w:p>
          <w:p w14:paraId="64A15BBF" w14:textId="77777777" w:rsidR="00EC0065" w:rsidRPr="00A8683D" w:rsidRDefault="005379FB" w:rsidP="005379FB">
            <w:pPr>
              <w:rPr>
                <w:i/>
              </w:rPr>
            </w:pPr>
            <w:r w:rsidRPr="00A8683D">
              <w:rPr>
                <w:i/>
              </w:rPr>
              <w:t>Pastaba: žvaigždute * pažymėti laukai yra privalomi.</w:t>
            </w:r>
          </w:p>
        </w:tc>
      </w:tr>
      <w:tr w:rsidR="00EC0065" w:rsidRPr="00A8683D" w14:paraId="634A374E" w14:textId="77777777" w:rsidTr="4560C70B">
        <w:tc>
          <w:tcPr>
            <w:tcW w:w="5000" w:type="pct"/>
            <w:tcBorders>
              <w:right w:val="single" w:sz="4" w:space="0" w:color="BFBFBF" w:themeColor="background1" w:themeShade="BF"/>
            </w:tcBorders>
            <w:shd w:val="clear" w:color="auto" w:fill="BEE3A5"/>
            <w:vAlign w:val="center"/>
          </w:tcPr>
          <w:p w14:paraId="29B6C256" w14:textId="77777777" w:rsidR="00EC0065" w:rsidRPr="00A8683D" w:rsidRDefault="00EC0065" w:rsidP="00BB4CBC">
            <w:pPr>
              <w:ind w:firstLine="0"/>
              <w:rPr>
                <w:b/>
                <w:bCs/>
              </w:rPr>
            </w:pPr>
            <w:r w:rsidRPr="00A8683D">
              <w:rPr>
                <w:b/>
                <w:bCs/>
              </w:rPr>
              <w:lastRenderedPageBreak/>
              <w:t>Mygtukai</w:t>
            </w:r>
          </w:p>
        </w:tc>
      </w:tr>
      <w:tr w:rsidR="00EC0065" w:rsidRPr="00A8683D" w14:paraId="75FAB9C2" w14:textId="77777777" w:rsidTr="4560C70B">
        <w:tc>
          <w:tcPr>
            <w:tcW w:w="5000" w:type="pct"/>
            <w:tcBorders>
              <w:right w:val="single" w:sz="4" w:space="0" w:color="BFBFBF" w:themeColor="background1" w:themeShade="BF"/>
            </w:tcBorders>
            <w:shd w:val="clear" w:color="auto" w:fill="auto"/>
            <w:vAlign w:val="center"/>
          </w:tcPr>
          <w:p w14:paraId="313891EA" w14:textId="77777777" w:rsidR="009E43DB" w:rsidRPr="00A8683D" w:rsidRDefault="0E6FCED1" w:rsidP="00E7015C">
            <w:pPr>
              <w:pStyle w:val="Lentelssraas"/>
            </w:pPr>
            <w:r>
              <w:t>Redaguoti</w:t>
            </w:r>
          </w:p>
          <w:p w14:paraId="62428B08" w14:textId="77777777" w:rsidR="009E43DB" w:rsidRPr="00A8683D" w:rsidRDefault="0E6FCED1" w:rsidP="00E7015C">
            <w:pPr>
              <w:pStyle w:val="Lentelssraas"/>
            </w:pPr>
            <w:r>
              <w:t>Į pagrindinį sąrašą</w:t>
            </w:r>
          </w:p>
          <w:p w14:paraId="2DDCA79F" w14:textId="77777777" w:rsidR="009E43DB" w:rsidRPr="00A8683D" w:rsidRDefault="0E6FCED1" w:rsidP="00E7015C">
            <w:pPr>
              <w:pStyle w:val="Lentelssraas"/>
            </w:pPr>
            <w:r>
              <w:t>Rodyti audito duomenis</w:t>
            </w:r>
          </w:p>
          <w:p w14:paraId="05173FF4" w14:textId="77777777" w:rsidR="00EC0065" w:rsidRPr="00A8683D" w:rsidRDefault="2D9AD72B" w:rsidP="00E7015C">
            <w:pPr>
              <w:pStyle w:val="Lentelssraas"/>
            </w:pPr>
            <w:r>
              <w:t>Išsaugoti</w:t>
            </w:r>
          </w:p>
          <w:p w14:paraId="67FD282A" w14:textId="77777777" w:rsidR="00EC0065" w:rsidRPr="00A8683D" w:rsidRDefault="2D9AD72B" w:rsidP="00E7015C">
            <w:pPr>
              <w:pStyle w:val="Lentelssraas"/>
            </w:pPr>
            <w:r>
              <w:t>Atšaukti</w:t>
            </w:r>
          </w:p>
        </w:tc>
      </w:tr>
      <w:tr w:rsidR="00EC0065" w:rsidRPr="00A8683D" w14:paraId="7894D219" w14:textId="77777777" w:rsidTr="4560C70B">
        <w:tc>
          <w:tcPr>
            <w:tcW w:w="5000" w:type="pct"/>
            <w:tcBorders>
              <w:right w:val="single" w:sz="4" w:space="0" w:color="BFBFBF" w:themeColor="background1" w:themeShade="BF"/>
            </w:tcBorders>
            <w:shd w:val="clear" w:color="auto" w:fill="BEE3A5"/>
            <w:vAlign w:val="center"/>
          </w:tcPr>
          <w:p w14:paraId="2EB533E6" w14:textId="77777777" w:rsidR="00EC0065" w:rsidRPr="00A8683D" w:rsidRDefault="003878EB" w:rsidP="00BB4CBC">
            <w:pPr>
              <w:ind w:firstLine="0"/>
              <w:rPr>
                <w:b/>
                <w:bCs/>
              </w:rPr>
            </w:pPr>
            <w:r w:rsidRPr="00A8683D">
              <w:rPr>
                <w:b/>
                <w:bCs/>
              </w:rPr>
              <w:t>Naudotojai</w:t>
            </w:r>
          </w:p>
        </w:tc>
      </w:tr>
      <w:tr w:rsidR="00EC0065" w:rsidRPr="00A8683D" w14:paraId="23B54683" w14:textId="77777777" w:rsidTr="4560C70B">
        <w:tc>
          <w:tcPr>
            <w:tcW w:w="5000" w:type="pct"/>
            <w:tcBorders>
              <w:right w:val="single" w:sz="4" w:space="0" w:color="BFBFBF" w:themeColor="background1" w:themeShade="BF"/>
            </w:tcBorders>
            <w:shd w:val="clear" w:color="auto" w:fill="auto"/>
          </w:tcPr>
          <w:p w14:paraId="004CF73B" w14:textId="77777777" w:rsidR="00EC0065" w:rsidRPr="003E6AD6" w:rsidRDefault="003878EB" w:rsidP="003878EB">
            <w:pPr>
              <w:pStyle w:val="normalbold0"/>
              <w:ind w:left="720" w:hanging="360"/>
              <w:rPr>
                <w:b w:val="0"/>
                <w:bCs/>
                <w:lang w:val="lt-LT"/>
              </w:rPr>
            </w:pPr>
            <w:r w:rsidRPr="003E6AD6">
              <w:rPr>
                <w:b w:val="0"/>
                <w:bCs/>
                <w:lang w:val="lt-LT"/>
              </w:rPr>
              <w:t xml:space="preserve">Langas matomas </w:t>
            </w:r>
            <w:r w:rsidR="00125723" w:rsidRPr="003E6AD6">
              <w:rPr>
                <w:b w:val="0"/>
                <w:bCs/>
                <w:lang w:val="lt-LT"/>
              </w:rPr>
              <w:t>VSFSVVP</w:t>
            </w:r>
            <w:r w:rsidRPr="003E6AD6">
              <w:rPr>
                <w:b w:val="0"/>
                <w:bCs/>
                <w:lang w:val="lt-LT"/>
              </w:rPr>
              <w:t xml:space="preserve"> IS ir DMS naudotojui</w:t>
            </w:r>
          </w:p>
        </w:tc>
      </w:tr>
    </w:tbl>
    <w:p w14:paraId="7C5ECC48" w14:textId="77777777" w:rsidR="00F60CD5" w:rsidRPr="00A8683D" w:rsidRDefault="00F60CD5" w:rsidP="002B788F">
      <w:pPr>
        <w:ind w:firstLine="0"/>
      </w:pPr>
    </w:p>
    <w:p w14:paraId="5BCFD353" w14:textId="77777777" w:rsidR="00376EF0" w:rsidRPr="00A8683D" w:rsidRDefault="00B3323F" w:rsidP="00DF40CE">
      <w:pPr>
        <w:pStyle w:val="Heading4"/>
      </w:pPr>
      <w:bookmarkStart w:id="780" w:name="_Toc159222252"/>
      <w:r w:rsidRPr="00A8683D">
        <w:lastRenderedPageBreak/>
        <w:t xml:space="preserve">Projekto įgyvendinimo plano </w:t>
      </w:r>
      <w:r w:rsidR="00376EF0" w:rsidRPr="00A8683D">
        <w:t>veiklos</w:t>
      </w:r>
      <w:bookmarkEnd w:id="780"/>
    </w:p>
    <w:p w14:paraId="4EEB0A04" w14:textId="77777777" w:rsidR="0017226C" w:rsidRPr="00A8683D" w:rsidRDefault="00356E76" w:rsidP="0017226C">
      <w:pPr>
        <w:keepNext/>
        <w:ind w:left="270" w:hanging="90"/>
        <w:jc w:val="center"/>
      </w:pPr>
      <w:r w:rsidRPr="00A8683D">
        <w:rPr>
          <w:noProof/>
        </w:rPr>
        <w:t xml:space="preserve"> </w:t>
      </w:r>
      <w:r w:rsidR="0081263D" w:rsidRPr="00A8683D">
        <w:rPr>
          <w:noProof/>
        </w:rPr>
        <w:drawing>
          <wp:inline distT="0" distB="0" distL="0" distR="0" wp14:anchorId="770FCFBD" wp14:editId="0543451F">
            <wp:extent cx="6300470" cy="2675890"/>
            <wp:effectExtent l="0" t="0" r="5080" b="0"/>
            <wp:docPr id="202" name="Picture 20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Graphical user interface, text, application&#10;&#10;Description automatically generated"/>
                    <pic:cNvPicPr/>
                  </pic:nvPicPr>
                  <pic:blipFill>
                    <a:blip r:embed="rId87"/>
                    <a:stretch>
                      <a:fillRect/>
                    </a:stretch>
                  </pic:blipFill>
                  <pic:spPr>
                    <a:xfrm>
                      <a:off x="0" y="0"/>
                      <a:ext cx="6300470" cy="2675890"/>
                    </a:xfrm>
                    <a:prstGeom prst="rect">
                      <a:avLst/>
                    </a:prstGeom>
                  </pic:spPr>
                </pic:pic>
              </a:graphicData>
            </a:graphic>
          </wp:inline>
        </w:drawing>
      </w:r>
    </w:p>
    <w:p w14:paraId="29EC26C1" w14:textId="77777777" w:rsidR="0017226C" w:rsidRPr="00A8683D" w:rsidRDefault="0017226C" w:rsidP="0017226C">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25</w:t>
        </w:r>
      </w:fldSimple>
      <w:r w:rsidRPr="00A8683D">
        <w:rPr>
          <w:noProof/>
        </w:rPr>
        <w:t xml:space="preserve"> </w:t>
      </w:r>
      <w:r w:rsidR="00356E76" w:rsidRPr="00A8683D">
        <w:rPr>
          <w:noProof/>
        </w:rPr>
        <w:t xml:space="preserve">Projekto įgyvendinimo plano </w:t>
      </w:r>
      <w:r w:rsidRPr="00A8683D">
        <w:rPr>
          <w:noProof/>
        </w:rPr>
        <w:t>veiklų sąrašas</w:t>
      </w:r>
    </w:p>
    <w:p w14:paraId="639771C8" w14:textId="77777777" w:rsidR="0017226C" w:rsidRPr="00A8683D" w:rsidRDefault="00213125" w:rsidP="0017226C">
      <w:pPr>
        <w:keepNext/>
        <w:jc w:val="center"/>
      </w:pPr>
      <w:r w:rsidRPr="00A8683D">
        <w:rPr>
          <w:noProof/>
        </w:rPr>
        <w:t xml:space="preserve"> </w:t>
      </w:r>
      <w:r w:rsidRPr="00A8683D">
        <w:rPr>
          <w:noProof/>
        </w:rPr>
        <w:drawing>
          <wp:inline distT="0" distB="0" distL="0" distR="0" wp14:anchorId="13765C68" wp14:editId="76CFB3B5">
            <wp:extent cx="3908597" cy="4200525"/>
            <wp:effectExtent l="0" t="0" r="0" b="0"/>
            <wp:docPr id="127" name="Picture 12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descr="Graphical user interface, text, application, email&#10;&#10;Description automatically generated"/>
                    <pic:cNvPicPr/>
                  </pic:nvPicPr>
                  <pic:blipFill>
                    <a:blip r:embed="rId88"/>
                    <a:stretch>
                      <a:fillRect/>
                    </a:stretch>
                  </pic:blipFill>
                  <pic:spPr>
                    <a:xfrm>
                      <a:off x="0" y="0"/>
                      <a:ext cx="3915286" cy="4207714"/>
                    </a:xfrm>
                    <a:prstGeom prst="rect">
                      <a:avLst/>
                    </a:prstGeom>
                  </pic:spPr>
                </pic:pic>
              </a:graphicData>
            </a:graphic>
          </wp:inline>
        </w:drawing>
      </w:r>
    </w:p>
    <w:p w14:paraId="43F50449" w14:textId="77777777" w:rsidR="0017226C" w:rsidRPr="00A8683D" w:rsidRDefault="0017226C" w:rsidP="0017226C">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26</w:t>
        </w:r>
      </w:fldSimple>
      <w:r w:rsidRPr="00A8683D">
        <w:rPr>
          <w:noProof/>
        </w:rPr>
        <w:t xml:space="preserve"> Veiklos įvedimo langas</w:t>
      </w:r>
    </w:p>
    <w:p w14:paraId="29B23D50" w14:textId="77777777" w:rsidR="0017226C" w:rsidRPr="00A8683D" w:rsidRDefault="0030054A" w:rsidP="0017226C">
      <w:pPr>
        <w:keepNext/>
        <w:jc w:val="center"/>
      </w:pPr>
      <w:r w:rsidRPr="00A8683D">
        <w:rPr>
          <w:noProof/>
        </w:rPr>
        <w:lastRenderedPageBreak/>
        <w:t xml:space="preserve"> </w:t>
      </w:r>
      <w:r w:rsidRPr="00A8683D">
        <w:rPr>
          <w:noProof/>
        </w:rPr>
        <w:drawing>
          <wp:inline distT="0" distB="0" distL="0" distR="0" wp14:anchorId="0A9487ED" wp14:editId="12296556">
            <wp:extent cx="3609975" cy="4377095"/>
            <wp:effectExtent l="0" t="0" r="0" b="4445"/>
            <wp:docPr id="126" name="Picture 12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Graphical user interface, text, application, email&#10;&#10;Description automatically generated"/>
                    <pic:cNvPicPr/>
                  </pic:nvPicPr>
                  <pic:blipFill>
                    <a:blip r:embed="rId89"/>
                    <a:stretch>
                      <a:fillRect/>
                    </a:stretch>
                  </pic:blipFill>
                  <pic:spPr>
                    <a:xfrm>
                      <a:off x="0" y="0"/>
                      <a:ext cx="3616392" cy="4384876"/>
                    </a:xfrm>
                    <a:prstGeom prst="rect">
                      <a:avLst/>
                    </a:prstGeom>
                  </pic:spPr>
                </pic:pic>
              </a:graphicData>
            </a:graphic>
          </wp:inline>
        </w:drawing>
      </w:r>
    </w:p>
    <w:p w14:paraId="35E6E2E8" w14:textId="77777777" w:rsidR="0017226C" w:rsidRPr="00A8683D" w:rsidRDefault="0017226C" w:rsidP="0017226C">
      <w:pPr>
        <w:jc w:val="center"/>
      </w:pPr>
      <w:r w:rsidRPr="00A8683D">
        <w:t xml:space="preserve">pav. </w:t>
      </w:r>
      <w:fldSimple w:instr=" STYLEREF 1 \s ">
        <w:r w:rsidR="000E53E0">
          <w:rPr>
            <w:noProof/>
          </w:rPr>
          <w:t>3</w:t>
        </w:r>
      </w:fldSimple>
      <w:r w:rsidR="00215C96">
        <w:t>.</w:t>
      </w:r>
      <w:fldSimple w:instr=" SEQ pav. \* ARABIC \s 1 ">
        <w:r w:rsidR="000E53E0">
          <w:rPr>
            <w:noProof/>
          </w:rPr>
          <w:t>27</w:t>
        </w:r>
      </w:fldSimple>
      <w:r w:rsidRPr="00A8683D">
        <w:t xml:space="preserve"> Veiklos etapo įvedimo langas</w:t>
      </w:r>
    </w:p>
    <w:p w14:paraId="759BA4A3" w14:textId="77777777" w:rsidR="00512918" w:rsidRPr="00A8683D" w:rsidRDefault="00512918" w:rsidP="00512918"/>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5038C5" w:rsidRPr="00A8683D" w14:paraId="1EA474CB" w14:textId="77777777" w:rsidTr="4560C70B">
        <w:trPr>
          <w:tblHeader/>
        </w:trPr>
        <w:tc>
          <w:tcPr>
            <w:tcW w:w="5000" w:type="pct"/>
            <w:tcBorders>
              <w:right w:val="single" w:sz="4" w:space="0" w:color="BFBFBF" w:themeColor="background1" w:themeShade="BF"/>
            </w:tcBorders>
            <w:shd w:val="clear" w:color="auto" w:fill="BEE3A5"/>
            <w:vAlign w:val="center"/>
          </w:tcPr>
          <w:p w14:paraId="6F07F08E" w14:textId="77777777" w:rsidR="005038C5" w:rsidRPr="00A8683D" w:rsidRDefault="005038C5" w:rsidP="00BB4CBC">
            <w:pPr>
              <w:ind w:firstLine="0"/>
              <w:rPr>
                <w:b/>
                <w:bCs/>
              </w:rPr>
            </w:pPr>
            <w:r w:rsidRPr="00A8683D">
              <w:rPr>
                <w:b/>
                <w:bCs/>
              </w:rPr>
              <w:lastRenderedPageBreak/>
              <w:t>Laukai</w:t>
            </w:r>
          </w:p>
        </w:tc>
      </w:tr>
      <w:tr w:rsidR="005038C5" w:rsidRPr="00A8683D" w14:paraId="1D4C88E0" w14:textId="77777777" w:rsidTr="4560C70B">
        <w:trPr>
          <w:tblHeader/>
        </w:trPr>
        <w:tc>
          <w:tcPr>
            <w:tcW w:w="5000" w:type="pct"/>
            <w:tcBorders>
              <w:right w:val="single" w:sz="4" w:space="0" w:color="BFBFBF" w:themeColor="background1" w:themeShade="BF"/>
            </w:tcBorders>
            <w:shd w:val="clear" w:color="auto" w:fill="auto"/>
            <w:vAlign w:val="center"/>
          </w:tcPr>
          <w:p w14:paraId="2621574E" w14:textId="77777777" w:rsidR="000D0D90" w:rsidRPr="00A8683D" w:rsidRDefault="6314AD95" w:rsidP="00E7015C">
            <w:pPr>
              <w:pStyle w:val="Lentelssraas"/>
            </w:pPr>
            <w:r>
              <w:t>*</w:t>
            </w:r>
            <w:r w:rsidR="4AD07D90">
              <w:t>Nr. –</w:t>
            </w:r>
            <w:r>
              <w:t xml:space="preserve"> veiklos</w:t>
            </w:r>
            <w:r w:rsidR="4AD07D90">
              <w:t xml:space="preserve"> arba veiklos etapo</w:t>
            </w:r>
            <w:r>
              <w:t xml:space="preserve"> numeris. </w:t>
            </w:r>
          </w:p>
          <w:p w14:paraId="681F10B8" w14:textId="77777777" w:rsidR="0020763A" w:rsidRPr="00A8683D" w:rsidRDefault="5430F73D" w:rsidP="00E7015C">
            <w:pPr>
              <w:pStyle w:val="Lentelssraas"/>
            </w:pPr>
            <w:r>
              <w:t>*V</w:t>
            </w:r>
            <w:r w:rsidR="6029F2D5">
              <w:t>eikla – jei registruojamas veiklos etapas, šiame lauke pasirenkama etapo tėvinė veikla.</w:t>
            </w:r>
          </w:p>
          <w:p w14:paraId="0AD14454" w14:textId="77777777" w:rsidR="000D0D90" w:rsidRPr="00A8683D" w:rsidRDefault="000D0D90" w:rsidP="00E7015C">
            <w:pPr>
              <w:pStyle w:val="Lentelssraas"/>
            </w:pPr>
            <w:r w:rsidRPr="00A8683D">
              <w:t>*Veiklos pavadinimas - veiklos pavadinimas</w:t>
            </w:r>
            <w:r w:rsidR="00493E2A" w:rsidRPr="00A8683D">
              <w:t>.</w:t>
            </w:r>
          </w:p>
          <w:p w14:paraId="19370A0F" w14:textId="77777777" w:rsidR="008A1250" w:rsidRPr="00A8683D" w:rsidRDefault="305C36FE" w:rsidP="00E7015C">
            <w:pPr>
              <w:pStyle w:val="Lentelssraas"/>
            </w:pPr>
            <w:r>
              <w:t>*Veiklos etapo pavadinimas – veiklos etapo pavadinimas.</w:t>
            </w:r>
          </w:p>
          <w:p w14:paraId="6F89961F" w14:textId="77777777" w:rsidR="000D0D90" w:rsidRPr="00A8683D" w:rsidRDefault="6314AD95" w:rsidP="00E7015C">
            <w:pPr>
              <w:pStyle w:val="Lentelssraas"/>
            </w:pPr>
            <w:r>
              <w:t>Projekto veiklos aprašymas – įvedamas veiklos aprašymas</w:t>
            </w:r>
          </w:p>
          <w:p w14:paraId="0C5117B4" w14:textId="77777777" w:rsidR="000D0D90" w:rsidRPr="00A8683D" w:rsidRDefault="25E8239C" w:rsidP="00E7015C">
            <w:pPr>
              <w:pStyle w:val="Lentelssraas"/>
            </w:pPr>
            <w:r>
              <w:t>*</w:t>
            </w:r>
            <w:r w:rsidR="6314AD95">
              <w:t>Data nuo – pasirenkama iš kalendoriaus veiklos</w:t>
            </w:r>
            <w:r w:rsidR="4AD07D90">
              <w:t xml:space="preserve"> arba veiklos etapo</w:t>
            </w:r>
            <w:r w:rsidR="6314AD95">
              <w:t xml:space="preserve"> pradžios data</w:t>
            </w:r>
          </w:p>
          <w:p w14:paraId="1E07125C" w14:textId="77777777" w:rsidR="000D0D90" w:rsidRPr="00A8683D" w:rsidRDefault="25E8239C" w:rsidP="00E7015C">
            <w:pPr>
              <w:pStyle w:val="Lentelssraas"/>
            </w:pPr>
            <w:r>
              <w:t>*</w:t>
            </w:r>
            <w:r w:rsidR="6314AD95">
              <w:t>Data iki – pasirenkama iš kalendoriaus veiklos</w:t>
            </w:r>
            <w:r w:rsidR="4AD07D90">
              <w:t xml:space="preserve"> arba veiklos etapo</w:t>
            </w:r>
            <w:r w:rsidR="6314AD95">
              <w:t xml:space="preserve"> pabaigos data</w:t>
            </w:r>
          </w:p>
          <w:p w14:paraId="10580F38" w14:textId="77777777" w:rsidR="005038C5" w:rsidRPr="00A8683D" w:rsidRDefault="000D0D90" w:rsidP="000D0D90">
            <w:pPr>
              <w:rPr>
                <w:i/>
              </w:rPr>
            </w:pPr>
            <w:r w:rsidRPr="00A8683D">
              <w:rPr>
                <w:i/>
              </w:rPr>
              <w:t>Pastaba: žvaigždute * pažymėti laukai yra privalomi.</w:t>
            </w:r>
          </w:p>
        </w:tc>
      </w:tr>
      <w:tr w:rsidR="005038C5" w:rsidRPr="00A8683D" w14:paraId="52F1D499" w14:textId="77777777" w:rsidTr="4560C70B">
        <w:trPr>
          <w:tblHeader/>
        </w:trPr>
        <w:tc>
          <w:tcPr>
            <w:tcW w:w="5000" w:type="pct"/>
            <w:tcBorders>
              <w:right w:val="single" w:sz="4" w:space="0" w:color="BFBFBF" w:themeColor="background1" w:themeShade="BF"/>
            </w:tcBorders>
            <w:shd w:val="clear" w:color="auto" w:fill="BEE3A5"/>
            <w:vAlign w:val="center"/>
          </w:tcPr>
          <w:p w14:paraId="1C2BAF53" w14:textId="77777777" w:rsidR="005038C5" w:rsidRPr="00A8683D" w:rsidRDefault="005038C5" w:rsidP="00BB4CBC">
            <w:pPr>
              <w:ind w:firstLine="0"/>
              <w:rPr>
                <w:b/>
                <w:bCs/>
              </w:rPr>
            </w:pPr>
            <w:r w:rsidRPr="00A8683D">
              <w:rPr>
                <w:b/>
                <w:bCs/>
              </w:rPr>
              <w:t>Mygtukai</w:t>
            </w:r>
          </w:p>
        </w:tc>
      </w:tr>
      <w:tr w:rsidR="005038C5" w:rsidRPr="00A8683D" w14:paraId="4B76CEA2" w14:textId="77777777" w:rsidTr="4560C70B">
        <w:trPr>
          <w:tblHeader/>
        </w:trPr>
        <w:tc>
          <w:tcPr>
            <w:tcW w:w="5000" w:type="pct"/>
            <w:tcBorders>
              <w:right w:val="single" w:sz="4" w:space="0" w:color="BFBFBF" w:themeColor="background1" w:themeShade="BF"/>
            </w:tcBorders>
            <w:shd w:val="clear" w:color="auto" w:fill="auto"/>
            <w:vAlign w:val="center"/>
          </w:tcPr>
          <w:p w14:paraId="2275DC6F" w14:textId="77777777" w:rsidR="005038C5" w:rsidRPr="00A8683D" w:rsidRDefault="6314AD95" w:rsidP="00E7015C">
            <w:pPr>
              <w:pStyle w:val="Lentelssraas"/>
            </w:pPr>
            <w:r>
              <w:t>Registruoti naują</w:t>
            </w:r>
          </w:p>
          <w:p w14:paraId="1E96428D" w14:textId="77777777" w:rsidR="000D0D90" w:rsidRPr="00A8683D" w:rsidRDefault="6314AD95" w:rsidP="00E7015C">
            <w:pPr>
              <w:pStyle w:val="Lentelssraas"/>
            </w:pPr>
            <w:r>
              <w:t>Rodyti audito duomenis</w:t>
            </w:r>
          </w:p>
          <w:p w14:paraId="0583E5DB" w14:textId="77777777" w:rsidR="005038C5" w:rsidRPr="00A8683D" w:rsidRDefault="6314AD95" w:rsidP="00E7015C">
            <w:pPr>
              <w:pStyle w:val="Lentelssraas"/>
            </w:pPr>
            <w:r>
              <w:t>Redaguoti</w:t>
            </w:r>
          </w:p>
          <w:p w14:paraId="3015B2BD" w14:textId="77777777" w:rsidR="000D0D90" w:rsidRPr="00A8683D" w:rsidRDefault="6314AD95" w:rsidP="00E7015C">
            <w:pPr>
              <w:pStyle w:val="Lentelssraas"/>
            </w:pPr>
            <w:r>
              <w:t>Ištrinti</w:t>
            </w:r>
          </w:p>
        </w:tc>
      </w:tr>
      <w:tr w:rsidR="003878EB" w:rsidRPr="00A8683D" w14:paraId="211E08DB" w14:textId="77777777" w:rsidTr="4560C70B">
        <w:trPr>
          <w:tblHeader/>
        </w:trPr>
        <w:tc>
          <w:tcPr>
            <w:tcW w:w="5000" w:type="pct"/>
            <w:tcBorders>
              <w:right w:val="single" w:sz="4" w:space="0" w:color="BFBFBF" w:themeColor="background1" w:themeShade="BF"/>
            </w:tcBorders>
            <w:shd w:val="clear" w:color="auto" w:fill="BEE3A5"/>
            <w:vAlign w:val="center"/>
          </w:tcPr>
          <w:p w14:paraId="27E1EBC1" w14:textId="77777777" w:rsidR="003878EB" w:rsidRPr="00A8683D" w:rsidRDefault="003878EB" w:rsidP="003878EB">
            <w:pPr>
              <w:ind w:firstLine="0"/>
              <w:rPr>
                <w:b/>
                <w:bCs/>
              </w:rPr>
            </w:pPr>
            <w:r w:rsidRPr="00A8683D">
              <w:rPr>
                <w:b/>
                <w:bCs/>
              </w:rPr>
              <w:t>Naudotojai</w:t>
            </w:r>
          </w:p>
        </w:tc>
      </w:tr>
      <w:tr w:rsidR="00F301CD" w:rsidRPr="00A8683D" w14:paraId="64AE9774" w14:textId="77777777" w:rsidTr="4560C70B">
        <w:trPr>
          <w:tblHeader/>
        </w:trPr>
        <w:tc>
          <w:tcPr>
            <w:tcW w:w="5000" w:type="pct"/>
            <w:tcBorders>
              <w:right w:val="single" w:sz="4" w:space="0" w:color="BFBFBF" w:themeColor="background1" w:themeShade="BF"/>
            </w:tcBorders>
            <w:shd w:val="clear" w:color="auto" w:fill="auto"/>
            <w:vAlign w:val="center"/>
          </w:tcPr>
          <w:p w14:paraId="184686D0" w14:textId="77777777" w:rsidR="00F301CD" w:rsidRPr="003E6AD6" w:rsidRDefault="00F301CD" w:rsidP="00C53896">
            <w:pPr>
              <w:pStyle w:val="normalbold0"/>
              <w:ind w:left="720" w:hanging="360"/>
              <w:rPr>
                <w:b w:val="0"/>
                <w:bCs/>
                <w:lang w:val="lt-LT"/>
              </w:rPr>
            </w:pPr>
            <w:r w:rsidRPr="003E6AD6">
              <w:rPr>
                <w:b w:val="0"/>
                <w:bCs/>
                <w:lang w:val="lt-LT"/>
              </w:rPr>
              <w:t xml:space="preserve">Langas matomas </w:t>
            </w:r>
            <w:r w:rsidR="00125723" w:rsidRPr="003E6AD6">
              <w:rPr>
                <w:b w:val="0"/>
                <w:bCs/>
                <w:lang w:val="lt-LT"/>
              </w:rPr>
              <w:t>VSFSVVP</w:t>
            </w:r>
            <w:r w:rsidRPr="003E6AD6">
              <w:rPr>
                <w:b w:val="0"/>
                <w:bCs/>
                <w:lang w:val="lt-LT"/>
              </w:rPr>
              <w:t xml:space="preserve"> IS ir DMS naudotojui</w:t>
            </w:r>
          </w:p>
        </w:tc>
      </w:tr>
      <w:tr w:rsidR="00F301CD" w:rsidRPr="00A8683D" w14:paraId="0DB32A88" w14:textId="77777777" w:rsidTr="4560C70B">
        <w:trPr>
          <w:tblHeader/>
        </w:trPr>
        <w:tc>
          <w:tcPr>
            <w:tcW w:w="5000" w:type="pct"/>
            <w:tcBorders>
              <w:right w:val="single" w:sz="4" w:space="0" w:color="BFBFBF" w:themeColor="background1" w:themeShade="BF"/>
            </w:tcBorders>
            <w:shd w:val="clear" w:color="auto" w:fill="BEE3A5"/>
            <w:vAlign w:val="center"/>
          </w:tcPr>
          <w:p w14:paraId="18F51855" w14:textId="77777777" w:rsidR="00F301CD" w:rsidRPr="00A8683D" w:rsidRDefault="00F301CD" w:rsidP="003878EB">
            <w:pPr>
              <w:ind w:firstLine="0"/>
              <w:rPr>
                <w:b/>
                <w:bCs/>
              </w:rPr>
            </w:pPr>
            <w:r w:rsidRPr="00A8683D">
              <w:rPr>
                <w:b/>
                <w:bCs/>
              </w:rPr>
              <w:t>Taisyklės</w:t>
            </w:r>
          </w:p>
        </w:tc>
      </w:tr>
      <w:tr w:rsidR="003878EB" w:rsidRPr="00A8683D" w14:paraId="3D296A27" w14:textId="77777777" w:rsidTr="4560C70B">
        <w:tc>
          <w:tcPr>
            <w:tcW w:w="5000" w:type="pct"/>
            <w:tcBorders>
              <w:right w:val="single" w:sz="4" w:space="0" w:color="BFBFBF" w:themeColor="background1" w:themeShade="BF"/>
            </w:tcBorders>
            <w:shd w:val="clear" w:color="auto" w:fill="auto"/>
          </w:tcPr>
          <w:p w14:paraId="2D7358FB" w14:textId="77777777" w:rsidR="003878EB" w:rsidRPr="003E6AD6" w:rsidRDefault="00C53896" w:rsidP="003878EB">
            <w:pPr>
              <w:pStyle w:val="normalbold0"/>
              <w:ind w:left="720" w:hanging="360"/>
              <w:rPr>
                <w:b w:val="0"/>
                <w:bCs/>
                <w:lang w:val="lt-LT"/>
              </w:rPr>
            </w:pPr>
            <w:r w:rsidRPr="003E6AD6">
              <w:rPr>
                <w:b w:val="0"/>
                <w:bCs/>
                <w:lang w:val="lt-LT"/>
              </w:rPr>
              <w:t>Pagal lentelėje nurodytas veiklų vykdymo datas, po lentele automatiškai suformuojamas planuojamų veiklų vykdymo grafikas</w:t>
            </w:r>
          </w:p>
        </w:tc>
      </w:tr>
    </w:tbl>
    <w:p w14:paraId="78DA3341" w14:textId="77777777" w:rsidR="005038C5" w:rsidRPr="00A8683D" w:rsidRDefault="005038C5" w:rsidP="005038C5"/>
    <w:p w14:paraId="65ED43B1" w14:textId="77777777" w:rsidR="00D731D3" w:rsidRPr="00A8683D" w:rsidRDefault="003A23EE" w:rsidP="00DF40CE">
      <w:pPr>
        <w:pStyle w:val="Heading4"/>
      </w:pPr>
      <w:bookmarkStart w:id="781" w:name="_Toc159222253"/>
      <w:r w:rsidRPr="00A8683D">
        <w:lastRenderedPageBreak/>
        <w:t xml:space="preserve">Projekto įgyvendinimo plano </w:t>
      </w:r>
      <w:r w:rsidR="00D731D3" w:rsidRPr="00A8683D">
        <w:t>rodikliai</w:t>
      </w:r>
      <w:bookmarkEnd w:id="781"/>
    </w:p>
    <w:p w14:paraId="5A4AB989" w14:textId="77777777" w:rsidR="003012A2" w:rsidRPr="00A8683D" w:rsidRDefault="003012A2" w:rsidP="003012A2">
      <w:pPr>
        <w:keepNext/>
        <w:ind w:firstLine="0"/>
      </w:pPr>
    </w:p>
    <w:p w14:paraId="7FBCAD9C" w14:textId="77777777" w:rsidR="00B55440" w:rsidRPr="00A8683D" w:rsidRDefault="00B55440" w:rsidP="003012A2">
      <w:pPr>
        <w:keepNext/>
        <w:ind w:firstLine="0"/>
      </w:pPr>
      <w:r w:rsidRPr="00A8683D">
        <w:rPr>
          <w:noProof/>
        </w:rPr>
        <w:drawing>
          <wp:inline distT="0" distB="0" distL="0" distR="0" wp14:anchorId="29EE5B7B" wp14:editId="77725D41">
            <wp:extent cx="6300470" cy="3535045"/>
            <wp:effectExtent l="0" t="0" r="5080" b="8255"/>
            <wp:docPr id="203" name="Picture 20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Table&#10;&#10;Description automatically generated"/>
                    <pic:cNvPicPr/>
                  </pic:nvPicPr>
                  <pic:blipFill>
                    <a:blip r:embed="rId90"/>
                    <a:stretch>
                      <a:fillRect/>
                    </a:stretch>
                  </pic:blipFill>
                  <pic:spPr>
                    <a:xfrm>
                      <a:off x="0" y="0"/>
                      <a:ext cx="6300470" cy="3535045"/>
                    </a:xfrm>
                    <a:prstGeom prst="rect">
                      <a:avLst/>
                    </a:prstGeom>
                  </pic:spPr>
                </pic:pic>
              </a:graphicData>
            </a:graphic>
          </wp:inline>
        </w:drawing>
      </w:r>
    </w:p>
    <w:p w14:paraId="045D28A5" w14:textId="77777777" w:rsidR="00D731D3" w:rsidRPr="00A8683D" w:rsidRDefault="003012A2" w:rsidP="003012A2">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28</w:t>
        </w:r>
      </w:fldSimple>
      <w:r w:rsidRPr="00A8683D">
        <w:rPr>
          <w:noProof/>
        </w:rPr>
        <w:t xml:space="preserve"> </w:t>
      </w:r>
      <w:r w:rsidR="003A23EE" w:rsidRPr="00A8683D">
        <w:rPr>
          <w:noProof/>
        </w:rPr>
        <w:t xml:space="preserve">Projekto įgyvendinimo plano </w:t>
      </w:r>
      <w:r w:rsidRPr="00A8683D">
        <w:rPr>
          <w:noProof/>
        </w:rPr>
        <w:t>rodikliai</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A540AF" w:rsidRPr="00A8683D" w14:paraId="11A11AC5" w14:textId="77777777" w:rsidTr="4560C70B">
        <w:trPr>
          <w:tblHeader/>
        </w:trPr>
        <w:tc>
          <w:tcPr>
            <w:tcW w:w="5000" w:type="pct"/>
            <w:tcBorders>
              <w:right w:val="single" w:sz="4" w:space="0" w:color="BFBFBF" w:themeColor="background1" w:themeShade="BF"/>
            </w:tcBorders>
            <w:shd w:val="clear" w:color="auto" w:fill="BEE3A5"/>
            <w:vAlign w:val="center"/>
          </w:tcPr>
          <w:p w14:paraId="04ECF5DF" w14:textId="77777777" w:rsidR="00A540AF" w:rsidRPr="00A8683D" w:rsidRDefault="00A540AF" w:rsidP="00780B5F">
            <w:pPr>
              <w:ind w:firstLine="0"/>
              <w:rPr>
                <w:b/>
                <w:bCs/>
              </w:rPr>
            </w:pPr>
            <w:r w:rsidRPr="00A8683D">
              <w:rPr>
                <w:b/>
                <w:bCs/>
              </w:rPr>
              <w:lastRenderedPageBreak/>
              <w:t>Laukai</w:t>
            </w:r>
          </w:p>
        </w:tc>
      </w:tr>
      <w:tr w:rsidR="00A540AF" w:rsidRPr="00A8683D" w14:paraId="749A3D6D" w14:textId="77777777" w:rsidTr="4560C70B">
        <w:trPr>
          <w:tblHeader/>
        </w:trPr>
        <w:tc>
          <w:tcPr>
            <w:tcW w:w="5000" w:type="pct"/>
            <w:tcBorders>
              <w:right w:val="single" w:sz="4" w:space="0" w:color="BFBFBF" w:themeColor="background1" w:themeShade="BF"/>
            </w:tcBorders>
            <w:shd w:val="clear" w:color="auto" w:fill="auto"/>
            <w:vAlign w:val="center"/>
          </w:tcPr>
          <w:p w14:paraId="6C8CB83A" w14:textId="77777777" w:rsidR="00A540AF" w:rsidRPr="00A8683D" w:rsidRDefault="00B55440" w:rsidP="00E7015C">
            <w:pPr>
              <w:pStyle w:val="Lentelssraas"/>
            </w:pPr>
            <w:r w:rsidRPr="00A8683D">
              <w:t>Projekto v</w:t>
            </w:r>
            <w:r w:rsidR="00A540AF" w:rsidRPr="00A8683D">
              <w:t>eikl</w:t>
            </w:r>
            <w:r w:rsidRPr="00A8683D">
              <w:t>os Nr. ir pavadinimas</w:t>
            </w:r>
            <w:r w:rsidR="00A540AF" w:rsidRPr="00A8683D">
              <w:t xml:space="preserve"> - veiklos </w:t>
            </w:r>
            <w:r w:rsidR="00056B64" w:rsidRPr="00A8683D">
              <w:t>numeris ir pavadinimas</w:t>
            </w:r>
            <w:r w:rsidR="00E1758B" w:rsidRPr="00A8683D">
              <w:t>.</w:t>
            </w:r>
          </w:p>
          <w:p w14:paraId="6D847FE7" w14:textId="77777777" w:rsidR="00056B64" w:rsidRPr="00A8683D" w:rsidRDefault="00056B64" w:rsidP="00E7015C">
            <w:pPr>
              <w:pStyle w:val="Lentelssraas"/>
            </w:pPr>
            <w:r w:rsidRPr="00A8683D">
              <w:t>Projekto veiklos aprašymas – veiklos aprašymas.</w:t>
            </w:r>
          </w:p>
          <w:p w14:paraId="0F2BC46C" w14:textId="77777777" w:rsidR="00E1758B" w:rsidRPr="00A8683D" w:rsidRDefault="57840B3C" w:rsidP="00E7015C">
            <w:pPr>
              <w:pStyle w:val="Lentelssraas"/>
            </w:pPr>
            <w:r>
              <w:t>Projekto veiklos įgyvendinimo rodikliai – projekto įgyvendinimo rodikliai iš sąrašo.</w:t>
            </w:r>
          </w:p>
          <w:p w14:paraId="1D1B0E52" w14:textId="77777777" w:rsidR="00A540AF" w:rsidRPr="00A8683D" w:rsidRDefault="47D3C122" w:rsidP="00E7015C">
            <w:pPr>
              <w:pStyle w:val="Lentelssraas"/>
            </w:pPr>
            <w:r>
              <w:t xml:space="preserve">Rodiklis - rodiklio pavadinimas. </w:t>
            </w:r>
          </w:p>
          <w:p w14:paraId="32012446" w14:textId="77777777" w:rsidR="00A540AF" w:rsidRPr="00A8683D" w:rsidRDefault="47D3C122" w:rsidP="00E7015C">
            <w:pPr>
              <w:pStyle w:val="Lentelssraas"/>
            </w:pPr>
            <w:r>
              <w:t>Tipas – rodiklio tipas.</w:t>
            </w:r>
          </w:p>
          <w:p w14:paraId="70D96C04" w14:textId="77777777" w:rsidR="00A540AF" w:rsidRPr="00A8683D" w:rsidRDefault="22BCD0B4" w:rsidP="00E7015C">
            <w:pPr>
              <w:pStyle w:val="Lentelssraas"/>
            </w:pPr>
            <w:r>
              <w:t xml:space="preserve">Programos </w:t>
            </w:r>
            <w:r w:rsidR="7B9B023D">
              <w:t>rodiklis</w:t>
            </w:r>
            <w:r w:rsidR="47D3C122">
              <w:t xml:space="preserve"> </w:t>
            </w:r>
            <w:r w:rsidR="7B9B023D">
              <w:t>–</w:t>
            </w:r>
            <w:r w:rsidR="47D3C122">
              <w:t xml:space="preserve"> </w:t>
            </w:r>
            <w:r w:rsidR="7B9B023D">
              <w:t>požymis ar rodiklis yra projekto</w:t>
            </w:r>
            <w:r w:rsidR="47D3C122">
              <w:t xml:space="preserve">. </w:t>
            </w:r>
          </w:p>
          <w:p w14:paraId="6011C671" w14:textId="77777777" w:rsidR="0029235C" w:rsidRPr="00A8683D" w:rsidRDefault="00CB330C" w:rsidP="0029235C">
            <w:pPr>
              <w:pStyle w:val="Lentelssraas"/>
            </w:pPr>
            <w:r w:rsidRPr="00A8683D">
              <w:t>Mato vnt.</w:t>
            </w:r>
            <w:r w:rsidR="00A540AF" w:rsidRPr="00A8683D">
              <w:t xml:space="preserve"> –</w:t>
            </w:r>
            <w:r w:rsidR="0029235C" w:rsidRPr="00A8683D">
              <w:t xml:space="preserve"> </w:t>
            </w:r>
            <w:r w:rsidR="00195F40" w:rsidRPr="00A8683D">
              <w:t xml:space="preserve">projekto įgyvendinimo rodiklio </w:t>
            </w:r>
            <w:r w:rsidR="0029235C" w:rsidRPr="00A8683D">
              <w:t>mato vienet</w:t>
            </w:r>
            <w:r w:rsidR="00F445B4" w:rsidRPr="00A8683D">
              <w:t>o reikšmė iš</w:t>
            </w:r>
            <w:r w:rsidR="0029235C" w:rsidRPr="00A8683D">
              <w:t xml:space="preserve"> klasifikatoriaus sąrašo {Skaičius; Procentas; Eur}.</w:t>
            </w:r>
          </w:p>
          <w:p w14:paraId="24F6D9F5" w14:textId="77777777" w:rsidR="0053143A" w:rsidRPr="00A8683D" w:rsidRDefault="00433326" w:rsidP="0053143A">
            <w:pPr>
              <w:pStyle w:val="Lentelssraas"/>
            </w:pPr>
            <w:r w:rsidRPr="00A8683D">
              <w:t xml:space="preserve">Projekto veiklos įgyvendinimo rodiklio siektina reikšmė – </w:t>
            </w:r>
            <w:r w:rsidR="003B16ED" w:rsidRPr="00A8683D">
              <w:t xml:space="preserve"> projekto veiklos įgyvendinimo </w:t>
            </w:r>
            <w:r w:rsidR="0053143A" w:rsidRPr="00A8683D">
              <w:t>rodiklio siektina reikšmė</w:t>
            </w:r>
          </w:p>
          <w:p w14:paraId="2D145DFA" w14:textId="77777777" w:rsidR="0053143A" w:rsidRPr="00A8683D" w:rsidRDefault="0053143A" w:rsidP="0053143A">
            <w:pPr>
              <w:pStyle w:val="Lentelssraas"/>
            </w:pPr>
            <w:r w:rsidRPr="00A8683D">
              <w:t>Programos produkto rodiklio ir jo subkategorijos Nr. - programos produkto rodiklio ir jo subkategorijos numeriai.</w:t>
            </w:r>
          </w:p>
          <w:p w14:paraId="01660EB9" w14:textId="77777777" w:rsidR="00F8461B" w:rsidRPr="00A8683D" w:rsidRDefault="006B292C" w:rsidP="00F8461B">
            <w:pPr>
              <w:pStyle w:val="Lentelssraas"/>
            </w:pPr>
            <w:r w:rsidRPr="00A8683D">
              <w:t>Programos produkto rodiklio ir jo subkategorijos pavadinimas – programos produkto rodiklio ir jo subkategorijos pavadinimai</w:t>
            </w:r>
            <w:r w:rsidR="00F8461B" w:rsidRPr="00A8683D">
              <w:t>.</w:t>
            </w:r>
          </w:p>
          <w:p w14:paraId="434F8CF3" w14:textId="77777777" w:rsidR="00F8461B" w:rsidRPr="00A8683D" w:rsidRDefault="00F8461B" w:rsidP="00F8461B">
            <w:pPr>
              <w:pStyle w:val="Lentelssraas"/>
            </w:pPr>
            <w:r w:rsidRPr="00A8683D">
              <w:t>Mato vnt. – programos produkto rodiklio mato vienet</w:t>
            </w:r>
            <w:r w:rsidR="00D36F58" w:rsidRPr="00A8683D">
              <w:t>as</w:t>
            </w:r>
            <w:r w:rsidRPr="00A8683D">
              <w:t>.</w:t>
            </w:r>
          </w:p>
          <w:p w14:paraId="5DDF1387" w14:textId="77777777" w:rsidR="006B292C" w:rsidRPr="00A8683D" w:rsidRDefault="00150913" w:rsidP="0053143A">
            <w:pPr>
              <w:pStyle w:val="Lentelssraas"/>
            </w:pPr>
            <w:r w:rsidRPr="00A8683D">
              <w:t xml:space="preserve">Tarpinė reikšmė 2024 m. – </w:t>
            </w:r>
            <w:r w:rsidR="00BE4B05" w:rsidRPr="00A8683D">
              <w:t>programos produkto tarpinė reikšmė.</w:t>
            </w:r>
            <w:r w:rsidRPr="00A8683D">
              <w:t xml:space="preserve"> </w:t>
            </w:r>
            <w:r w:rsidR="006B292C" w:rsidRPr="00A8683D">
              <w:t xml:space="preserve"> </w:t>
            </w:r>
          </w:p>
          <w:p w14:paraId="51FD11C3" w14:textId="77777777" w:rsidR="00BE4B05" w:rsidRPr="00A8683D" w:rsidRDefault="003B16ED" w:rsidP="0053143A">
            <w:pPr>
              <w:pStyle w:val="Lentelssraas"/>
            </w:pPr>
            <w:r w:rsidRPr="00A8683D">
              <w:t>Siektina reikšmė – programos produkto siektina reikšmė.</w:t>
            </w:r>
          </w:p>
          <w:p w14:paraId="749F3902" w14:textId="77777777" w:rsidR="00672F4E" w:rsidRPr="00A8683D" w:rsidRDefault="00672F4E" w:rsidP="00672F4E">
            <w:pPr>
              <w:pStyle w:val="Lentelssraas"/>
            </w:pPr>
            <w:r w:rsidRPr="00A8683D">
              <w:t>Programos rezultato rodiklio ir jo subkategorijos Nr. - programos rezultato rodiklio ir jo subkategorijos numeriai.</w:t>
            </w:r>
          </w:p>
          <w:p w14:paraId="1B5AF365" w14:textId="77777777" w:rsidR="003B16ED" w:rsidRPr="00A8683D" w:rsidRDefault="00672F4E" w:rsidP="00672F4E">
            <w:pPr>
              <w:pStyle w:val="Lentelssraas"/>
            </w:pPr>
            <w:r w:rsidRPr="00A8683D">
              <w:t>Programos rezultato rodiklio ir jo subkategorijos pavadinimas – programos rezultato rodiklio ir jo subkategorijos pavadinimai.</w:t>
            </w:r>
          </w:p>
          <w:p w14:paraId="0B38324D" w14:textId="77777777" w:rsidR="00F24D17" w:rsidRPr="00A8683D" w:rsidRDefault="00F24D17" w:rsidP="00D36F58">
            <w:pPr>
              <w:pStyle w:val="Lentelssraas"/>
            </w:pPr>
            <w:r w:rsidRPr="00A8683D">
              <w:t xml:space="preserve">Mato vnt. (programos rezultato rodikliui ir pradinei reikšmei) – </w:t>
            </w:r>
            <w:r w:rsidR="00D36F58" w:rsidRPr="00A8683D">
              <w:t>programos produkto rodiklio mato vienetas pr</w:t>
            </w:r>
            <w:r w:rsidR="00235A34" w:rsidRPr="00A8683D">
              <w:t>ogramos rezultato rodikliui ir pradinei reikšmei</w:t>
            </w:r>
            <w:r w:rsidR="00D36F58" w:rsidRPr="00A8683D">
              <w:t>.</w:t>
            </w:r>
          </w:p>
          <w:p w14:paraId="05EE67D4" w14:textId="77777777" w:rsidR="00D36F58" w:rsidRPr="00A8683D" w:rsidRDefault="00235A34" w:rsidP="00D36F58">
            <w:pPr>
              <w:pStyle w:val="Lentelssraas"/>
            </w:pPr>
            <w:r w:rsidRPr="00A8683D">
              <w:t xml:space="preserve">Pradinė reikšmė – programos rezultato pradinė reikšmė.  </w:t>
            </w:r>
          </w:p>
          <w:p w14:paraId="2611D7CE" w14:textId="77777777" w:rsidR="00235A34" w:rsidRPr="00A8683D" w:rsidRDefault="00235A34" w:rsidP="00235A34">
            <w:pPr>
              <w:pStyle w:val="Lentelssraas"/>
            </w:pPr>
            <w:r w:rsidRPr="00A8683D">
              <w:t>Siektina reikšmė – programos rezultato siektina reikšmė.</w:t>
            </w:r>
          </w:p>
          <w:p w14:paraId="1590BE9F" w14:textId="77777777" w:rsidR="00235A34" w:rsidRPr="00A8683D" w:rsidRDefault="70F3FE25" w:rsidP="00EF6C36">
            <w:pPr>
              <w:pStyle w:val="Lentelssraas"/>
            </w:pPr>
            <w:r>
              <w:t>Matavimo vienetas (siektinai reikšmei) – programos rezultato rodiklio</w:t>
            </w:r>
            <w:r w:rsidR="68D9341B">
              <w:t xml:space="preserve"> </w:t>
            </w:r>
            <w:r>
              <w:t>mato vienet</w:t>
            </w:r>
            <w:r w:rsidR="68D9341B">
              <w:t>o reikšmė iš</w:t>
            </w:r>
            <w:r>
              <w:t xml:space="preserve"> klasifikatoriaus sąrašo {Skaičius; Procentas; Eur}.</w:t>
            </w:r>
          </w:p>
          <w:p w14:paraId="6CEDA9DC" w14:textId="77777777" w:rsidR="00443472" w:rsidRPr="00A8683D" w:rsidRDefault="7B9B023D" w:rsidP="00443472">
            <w:pPr>
              <w:pStyle w:val="Lentelssraas"/>
            </w:pPr>
            <w:r>
              <w:t>Siektin</w:t>
            </w:r>
            <w:r w:rsidR="1DF8424D">
              <w:t>os</w:t>
            </w:r>
            <w:r>
              <w:t xml:space="preserve"> reikšmė</w:t>
            </w:r>
            <w:r w:rsidR="1DF8424D">
              <w:t xml:space="preserve">s pagrindimas </w:t>
            </w:r>
            <w:r w:rsidR="47D3C122">
              <w:t xml:space="preserve">– </w:t>
            </w:r>
            <w:r>
              <w:t>siektin</w:t>
            </w:r>
            <w:r w:rsidR="1DF8424D">
              <w:t>os</w:t>
            </w:r>
            <w:r>
              <w:t xml:space="preserve"> reikšmė</w:t>
            </w:r>
            <w:r w:rsidR="1DF8424D">
              <w:t>s pagrindimas</w:t>
            </w:r>
          </w:p>
        </w:tc>
      </w:tr>
      <w:tr w:rsidR="00A540AF" w:rsidRPr="00A8683D" w14:paraId="3E4F5353" w14:textId="77777777" w:rsidTr="4560C70B">
        <w:trPr>
          <w:tblHeader/>
        </w:trPr>
        <w:tc>
          <w:tcPr>
            <w:tcW w:w="5000" w:type="pct"/>
            <w:tcBorders>
              <w:right w:val="single" w:sz="4" w:space="0" w:color="BFBFBF" w:themeColor="background1" w:themeShade="BF"/>
            </w:tcBorders>
            <w:shd w:val="clear" w:color="auto" w:fill="BEE3A5"/>
            <w:vAlign w:val="center"/>
          </w:tcPr>
          <w:p w14:paraId="5C337D00" w14:textId="77777777" w:rsidR="00A540AF" w:rsidRPr="00A8683D" w:rsidRDefault="00A540AF" w:rsidP="00780B5F">
            <w:pPr>
              <w:ind w:firstLine="0"/>
              <w:rPr>
                <w:b/>
                <w:bCs/>
              </w:rPr>
            </w:pPr>
            <w:r w:rsidRPr="00A8683D">
              <w:rPr>
                <w:b/>
                <w:bCs/>
              </w:rPr>
              <w:t>Mygtukai</w:t>
            </w:r>
          </w:p>
        </w:tc>
      </w:tr>
      <w:tr w:rsidR="00A540AF" w:rsidRPr="00A8683D" w14:paraId="7ED63989" w14:textId="77777777" w:rsidTr="4560C70B">
        <w:trPr>
          <w:tblHeader/>
        </w:trPr>
        <w:tc>
          <w:tcPr>
            <w:tcW w:w="5000" w:type="pct"/>
            <w:tcBorders>
              <w:right w:val="single" w:sz="4" w:space="0" w:color="BFBFBF" w:themeColor="background1" w:themeShade="BF"/>
            </w:tcBorders>
            <w:shd w:val="clear" w:color="auto" w:fill="auto"/>
            <w:vAlign w:val="center"/>
          </w:tcPr>
          <w:p w14:paraId="043C6754" w14:textId="77777777" w:rsidR="00A540AF" w:rsidRPr="00A8683D" w:rsidRDefault="47D3C122" w:rsidP="00E7015C">
            <w:pPr>
              <w:pStyle w:val="Lentelssraas"/>
            </w:pPr>
            <w:r>
              <w:t>Registruoti naują</w:t>
            </w:r>
          </w:p>
          <w:p w14:paraId="1C54C2A1" w14:textId="77777777" w:rsidR="00A540AF" w:rsidRPr="00A8683D" w:rsidRDefault="47D3C122" w:rsidP="00E7015C">
            <w:pPr>
              <w:pStyle w:val="Lentelssraas"/>
            </w:pPr>
            <w:r>
              <w:t>Rodyti audito duomenis</w:t>
            </w:r>
          </w:p>
          <w:p w14:paraId="7ABB6E68" w14:textId="77777777" w:rsidR="00A540AF" w:rsidRPr="00A8683D" w:rsidRDefault="47D3C122" w:rsidP="00E7015C">
            <w:pPr>
              <w:pStyle w:val="Lentelssraas"/>
            </w:pPr>
            <w:r>
              <w:t>Redaguoti</w:t>
            </w:r>
          </w:p>
          <w:p w14:paraId="03877669" w14:textId="77777777" w:rsidR="00A540AF" w:rsidRPr="00A8683D" w:rsidRDefault="47D3C122" w:rsidP="00E7015C">
            <w:pPr>
              <w:pStyle w:val="Lentelssraas"/>
            </w:pPr>
            <w:r>
              <w:t>Ištrinti</w:t>
            </w:r>
          </w:p>
        </w:tc>
      </w:tr>
      <w:tr w:rsidR="004501AA" w:rsidRPr="00A8683D" w14:paraId="3650072B" w14:textId="77777777" w:rsidTr="4560C70B">
        <w:trPr>
          <w:tblHeader/>
        </w:trPr>
        <w:tc>
          <w:tcPr>
            <w:tcW w:w="5000" w:type="pct"/>
            <w:tcBorders>
              <w:right w:val="single" w:sz="4" w:space="0" w:color="BFBFBF" w:themeColor="background1" w:themeShade="BF"/>
            </w:tcBorders>
            <w:shd w:val="clear" w:color="auto" w:fill="BEE3A5"/>
            <w:vAlign w:val="center"/>
          </w:tcPr>
          <w:p w14:paraId="7B6A4117" w14:textId="77777777" w:rsidR="004501AA" w:rsidRPr="00A8683D" w:rsidRDefault="004501AA" w:rsidP="004501AA">
            <w:pPr>
              <w:ind w:firstLine="0"/>
              <w:rPr>
                <w:b/>
                <w:bCs/>
              </w:rPr>
            </w:pPr>
            <w:r w:rsidRPr="00A8683D">
              <w:rPr>
                <w:b/>
                <w:bCs/>
              </w:rPr>
              <w:t>Naudotojai</w:t>
            </w:r>
          </w:p>
        </w:tc>
      </w:tr>
      <w:tr w:rsidR="004501AA" w:rsidRPr="00A8683D" w14:paraId="3E12E345" w14:textId="77777777" w:rsidTr="4560C70B">
        <w:tc>
          <w:tcPr>
            <w:tcW w:w="5000" w:type="pct"/>
            <w:tcBorders>
              <w:right w:val="single" w:sz="4" w:space="0" w:color="BFBFBF" w:themeColor="background1" w:themeShade="BF"/>
            </w:tcBorders>
            <w:shd w:val="clear" w:color="auto" w:fill="auto"/>
          </w:tcPr>
          <w:p w14:paraId="372FC12E" w14:textId="77777777" w:rsidR="004501AA" w:rsidRPr="003E6AD6" w:rsidRDefault="004501AA" w:rsidP="004501AA">
            <w:pPr>
              <w:pStyle w:val="normalbold0"/>
              <w:ind w:left="720" w:hanging="360"/>
              <w:rPr>
                <w:b w:val="0"/>
                <w:bCs/>
                <w:lang w:val="lt-LT"/>
              </w:rPr>
            </w:pPr>
            <w:r w:rsidRPr="003E6AD6">
              <w:rPr>
                <w:b w:val="0"/>
                <w:bCs/>
                <w:lang w:val="lt-LT"/>
              </w:rPr>
              <w:t xml:space="preserve">Langas matomas </w:t>
            </w:r>
            <w:r w:rsidR="00125723" w:rsidRPr="003E6AD6">
              <w:rPr>
                <w:b w:val="0"/>
                <w:bCs/>
                <w:lang w:val="lt-LT"/>
              </w:rPr>
              <w:t>VSFSVVP</w:t>
            </w:r>
            <w:r w:rsidRPr="003E6AD6">
              <w:rPr>
                <w:b w:val="0"/>
                <w:bCs/>
                <w:lang w:val="lt-LT"/>
              </w:rPr>
              <w:t xml:space="preserve"> IS ir DMS naudotojui</w:t>
            </w:r>
          </w:p>
        </w:tc>
      </w:tr>
    </w:tbl>
    <w:p w14:paraId="75A59492" w14:textId="77777777" w:rsidR="006272A8" w:rsidRPr="00A8683D" w:rsidRDefault="006272A8" w:rsidP="006272A8"/>
    <w:p w14:paraId="6C41A251" w14:textId="77777777" w:rsidR="003012A2" w:rsidRPr="00A8683D" w:rsidRDefault="002340D3" w:rsidP="00DF40CE">
      <w:pPr>
        <w:pStyle w:val="Heading4"/>
      </w:pPr>
      <w:bookmarkStart w:id="782" w:name="_Toc159222254"/>
      <w:r w:rsidRPr="00A8683D">
        <w:lastRenderedPageBreak/>
        <w:t xml:space="preserve">Projekto įgyvendinimo plano </w:t>
      </w:r>
      <w:r w:rsidR="00B62E88" w:rsidRPr="00A8683D">
        <w:t>finansavimas</w:t>
      </w:r>
      <w:bookmarkEnd w:id="782"/>
    </w:p>
    <w:p w14:paraId="2CFCF23E" w14:textId="77777777" w:rsidR="00B62E88" w:rsidRPr="00A8683D" w:rsidRDefault="00CB3476" w:rsidP="00B62E88">
      <w:pPr>
        <w:keepNext/>
        <w:ind w:firstLine="0"/>
        <w:rPr>
          <w:noProof/>
        </w:rPr>
      </w:pPr>
      <w:r w:rsidRPr="00A8683D">
        <w:rPr>
          <w:noProof/>
        </w:rPr>
        <w:t xml:space="preserve"> </w:t>
      </w:r>
    </w:p>
    <w:p w14:paraId="7EE5EEE4" w14:textId="77777777" w:rsidR="00B878F7" w:rsidRPr="00A8683D" w:rsidRDefault="00B878F7" w:rsidP="00B62E88">
      <w:pPr>
        <w:keepNext/>
        <w:ind w:firstLine="0"/>
        <w:rPr>
          <w:noProof/>
        </w:rPr>
      </w:pPr>
      <w:r>
        <w:rPr>
          <w:noProof/>
        </w:rPr>
        <w:drawing>
          <wp:inline distT="0" distB="0" distL="0" distR="0" wp14:anchorId="4303FCAD" wp14:editId="4962852D">
            <wp:extent cx="6300472" cy="2480945"/>
            <wp:effectExtent l="0" t="0" r="5080" b="0"/>
            <wp:docPr id="206" name="Picture 20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pic:nvPicPr>
                  <pic:blipFill>
                    <a:blip r:embed="rId91">
                      <a:extLst>
                        <a:ext uri="{28A0092B-C50C-407E-A947-70E740481C1C}">
                          <a14:useLocalDpi xmlns:a14="http://schemas.microsoft.com/office/drawing/2010/main" val="0"/>
                        </a:ext>
                      </a:extLst>
                    </a:blip>
                    <a:stretch>
                      <a:fillRect/>
                    </a:stretch>
                  </pic:blipFill>
                  <pic:spPr>
                    <a:xfrm>
                      <a:off x="0" y="0"/>
                      <a:ext cx="6300472" cy="2480945"/>
                    </a:xfrm>
                    <a:prstGeom prst="rect">
                      <a:avLst/>
                    </a:prstGeom>
                  </pic:spPr>
                </pic:pic>
              </a:graphicData>
            </a:graphic>
          </wp:inline>
        </w:drawing>
      </w:r>
    </w:p>
    <w:p w14:paraId="560A8DC6" w14:textId="77777777" w:rsidR="009C22BA" w:rsidRPr="00A8683D" w:rsidRDefault="009C22BA" w:rsidP="00B62E88">
      <w:pPr>
        <w:keepNext/>
        <w:ind w:firstLine="0"/>
      </w:pPr>
    </w:p>
    <w:p w14:paraId="6DEDC2F6" w14:textId="77777777" w:rsidR="00B62E88" w:rsidRPr="00A8683D" w:rsidRDefault="00B62E88" w:rsidP="00013618">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29</w:t>
        </w:r>
      </w:fldSimple>
      <w:r w:rsidRPr="00A8683D">
        <w:rPr>
          <w:noProof/>
        </w:rPr>
        <w:t xml:space="preserve"> </w:t>
      </w:r>
      <w:r w:rsidR="002340D3" w:rsidRPr="00A8683D">
        <w:rPr>
          <w:noProof/>
        </w:rPr>
        <w:t xml:space="preserve">Projekto įgyvendinimo plano </w:t>
      </w:r>
      <w:r w:rsidRPr="00A8683D">
        <w:rPr>
          <w:noProof/>
        </w:rPr>
        <w:t>finansavimas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931C41" w:rsidRPr="00A8683D" w14:paraId="78B8F093" w14:textId="77777777" w:rsidTr="4560C70B">
        <w:trPr>
          <w:tblHeader/>
        </w:trPr>
        <w:tc>
          <w:tcPr>
            <w:tcW w:w="5000" w:type="pct"/>
            <w:tcBorders>
              <w:right w:val="single" w:sz="4" w:space="0" w:color="BFBFBF" w:themeColor="background1" w:themeShade="BF"/>
            </w:tcBorders>
            <w:shd w:val="clear" w:color="auto" w:fill="BEE3A5"/>
            <w:vAlign w:val="center"/>
          </w:tcPr>
          <w:p w14:paraId="555D55FF" w14:textId="77777777" w:rsidR="00931C41" w:rsidRPr="00A8683D" w:rsidRDefault="00931C41" w:rsidP="00736DC9">
            <w:pPr>
              <w:ind w:firstLine="0"/>
              <w:rPr>
                <w:b/>
                <w:bCs/>
              </w:rPr>
            </w:pPr>
            <w:r w:rsidRPr="00A8683D">
              <w:rPr>
                <w:b/>
                <w:bCs/>
              </w:rPr>
              <w:lastRenderedPageBreak/>
              <w:t>Laukai</w:t>
            </w:r>
          </w:p>
        </w:tc>
      </w:tr>
      <w:tr w:rsidR="00931C41" w:rsidRPr="00A8683D" w14:paraId="0AF406DD" w14:textId="77777777" w:rsidTr="4560C70B">
        <w:trPr>
          <w:tblHeader/>
        </w:trPr>
        <w:tc>
          <w:tcPr>
            <w:tcW w:w="5000" w:type="pct"/>
            <w:tcBorders>
              <w:right w:val="single" w:sz="4" w:space="0" w:color="BFBFBF" w:themeColor="background1" w:themeShade="BF"/>
            </w:tcBorders>
            <w:shd w:val="clear" w:color="auto" w:fill="auto"/>
            <w:vAlign w:val="center"/>
          </w:tcPr>
          <w:p w14:paraId="69F2288B" w14:textId="77777777" w:rsidR="00931C41" w:rsidRPr="00A8683D" w:rsidRDefault="00931C41" w:rsidP="00E7015C">
            <w:pPr>
              <w:pStyle w:val="Lentelssraas"/>
            </w:pPr>
            <w:r w:rsidRPr="00A8683D">
              <w:t xml:space="preserve">*Išlaidų kategorija </w:t>
            </w:r>
            <w:r w:rsidR="00C86D63" w:rsidRPr="00A8683D">
              <w:t>–</w:t>
            </w:r>
            <w:r w:rsidRPr="00A8683D">
              <w:t xml:space="preserve"> </w:t>
            </w:r>
            <w:r w:rsidR="00C86D63" w:rsidRPr="00A8683D">
              <w:t>išlaidų kategorijos pavadinimas</w:t>
            </w:r>
            <w:r w:rsidRPr="00A8683D">
              <w:t>.</w:t>
            </w:r>
          </w:p>
          <w:p w14:paraId="0A0A4121" w14:textId="77777777" w:rsidR="000F646B" w:rsidRPr="00A8683D" w:rsidRDefault="0D5239EC" w:rsidP="00E7015C">
            <w:pPr>
              <w:pStyle w:val="Lentelssraas"/>
            </w:pPr>
            <w:r>
              <w:t xml:space="preserve">Išlaidų supaprastinimas – </w:t>
            </w:r>
            <w:r w:rsidR="36546313">
              <w:t xml:space="preserve">išlaidų eilutei pritaikytas išlaidų </w:t>
            </w:r>
            <w:r>
              <w:t>supaprastinim</w:t>
            </w:r>
            <w:r w:rsidR="36546313">
              <w:t>as</w:t>
            </w:r>
            <w:r>
              <w:t>.</w:t>
            </w:r>
            <w:r w:rsidR="31FD4407">
              <w:t xml:space="preserve"> </w:t>
            </w:r>
          </w:p>
          <w:p w14:paraId="4671404B" w14:textId="77777777" w:rsidR="000262B0" w:rsidRPr="00A8683D" w:rsidRDefault="1A300610" w:rsidP="00E7015C">
            <w:pPr>
              <w:pStyle w:val="Lentelssraas"/>
            </w:pPr>
            <w:r>
              <w:t>Vnt. sk./</w:t>
            </w:r>
            <w:r w:rsidR="55A47A46">
              <w:t>M</w:t>
            </w:r>
            <w:r>
              <w:t>ato v</w:t>
            </w:r>
            <w:r w:rsidR="55A47A46">
              <w:t>ienetas</w:t>
            </w:r>
            <w:r>
              <w:t xml:space="preserve"> – vienetų skaičius arba mato vienetas.</w:t>
            </w:r>
          </w:p>
          <w:p w14:paraId="01BC44A8" w14:textId="77777777" w:rsidR="00931C41" w:rsidRPr="00A8683D" w:rsidRDefault="4236320E" w:rsidP="00E7015C">
            <w:pPr>
              <w:pStyle w:val="Lentelssraas"/>
            </w:pPr>
            <w:r>
              <w:t xml:space="preserve">*Prašomos ES lėšos – sistemos apskaičiuota suma pagal formulę įvesta bendra lėšų suma - BF lėšos - Nuosavos lėšos. </w:t>
            </w:r>
          </w:p>
          <w:p w14:paraId="2EA2987B" w14:textId="77777777" w:rsidR="00931C41" w:rsidRPr="00A8683D" w:rsidRDefault="4236320E" w:rsidP="00E7015C">
            <w:pPr>
              <w:pStyle w:val="Lentelssraas"/>
            </w:pPr>
            <w:r>
              <w:t xml:space="preserve">*Prašomos BF lėšos - sistemos apskaičiuota suma pagal formulę (įvesta bendra lėšų suma - Nuosavos lėšos ) * (100 - Projekto </w:t>
            </w:r>
            <w:r w:rsidR="6E25E305">
              <w:t xml:space="preserve">ES </w:t>
            </w:r>
            <w:r>
              <w:t xml:space="preserve">paramos intensyvumo </w:t>
            </w:r>
            <w:r w:rsidR="0CC17230">
              <w:t>procentas</w:t>
            </w:r>
            <w:r>
              <w:t xml:space="preserve">)/100. </w:t>
            </w:r>
          </w:p>
          <w:p w14:paraId="2EC06A0C" w14:textId="77777777" w:rsidR="00931C41" w:rsidRPr="00A8683D" w:rsidRDefault="4236320E" w:rsidP="00E7015C">
            <w:pPr>
              <w:pStyle w:val="Lentelssraas"/>
            </w:pPr>
            <w:r>
              <w:t xml:space="preserve">Nuosavos lėšos - įvedama nuosavų lėšų suma. </w:t>
            </w:r>
          </w:p>
          <w:p w14:paraId="26B12427" w14:textId="77777777" w:rsidR="00931C41" w:rsidRPr="00A8683D" w:rsidRDefault="4236320E" w:rsidP="00E7015C">
            <w:pPr>
              <w:pStyle w:val="Lentelssraas"/>
            </w:pPr>
            <w:r>
              <w:t>Prašomos iš viso – įvedama prašoma suma.</w:t>
            </w:r>
          </w:p>
          <w:p w14:paraId="74C4C52E" w14:textId="77777777" w:rsidR="00931C41" w:rsidRPr="00A8683D" w:rsidRDefault="4236320E" w:rsidP="00E7015C">
            <w:pPr>
              <w:pStyle w:val="Lentelssraas"/>
            </w:pPr>
            <w:r>
              <w:t xml:space="preserve">Skirtos ES lėšos - sistemos apskaičiuota suma pagal formulę įvesta bendra lėšų suma - BF lėšos - Nuosavos lėšos. </w:t>
            </w:r>
          </w:p>
          <w:p w14:paraId="3BCD6DD2" w14:textId="77777777" w:rsidR="00931C41" w:rsidRPr="00A8683D" w:rsidRDefault="4236320E" w:rsidP="00E7015C">
            <w:pPr>
              <w:pStyle w:val="Lentelssraas"/>
            </w:pPr>
            <w:r>
              <w:t xml:space="preserve">Skirtos </w:t>
            </w:r>
            <w:r w:rsidR="7DC634BC">
              <w:t xml:space="preserve">BF </w:t>
            </w:r>
            <w:r>
              <w:t xml:space="preserve">lėšos - sistemos apskaičiuota suma pagal formulę (įvesta bendra lėšų suma - Nuosavos lėšos ) * (100 - Projekto </w:t>
            </w:r>
            <w:r w:rsidR="6E25E305">
              <w:t xml:space="preserve">ES </w:t>
            </w:r>
            <w:r>
              <w:t xml:space="preserve">paramos intensyvumo procentas)/100. </w:t>
            </w:r>
          </w:p>
          <w:p w14:paraId="52FAF1B9" w14:textId="77777777" w:rsidR="00931C41" w:rsidRPr="00A8683D" w:rsidRDefault="4236320E" w:rsidP="00E7015C">
            <w:pPr>
              <w:pStyle w:val="Lentelssraas"/>
            </w:pPr>
            <w:r>
              <w:t xml:space="preserve">Skirtos nuosavos lėšos - įvedama nuosavų lėšų suma. </w:t>
            </w:r>
          </w:p>
          <w:p w14:paraId="00181749" w14:textId="77777777" w:rsidR="00931C41" w:rsidRPr="00A8683D" w:rsidRDefault="4236320E" w:rsidP="00E7015C">
            <w:pPr>
              <w:pStyle w:val="Lentelssraas"/>
            </w:pPr>
            <w:r>
              <w:t>Skirtos iš viso – įvedama bendra skirtų lėšų suma.</w:t>
            </w:r>
          </w:p>
          <w:p w14:paraId="3741ED2A" w14:textId="77777777" w:rsidR="00931C41" w:rsidRPr="00A8683D" w:rsidRDefault="4236320E" w:rsidP="00E7015C">
            <w:pPr>
              <w:pStyle w:val="Lentelssraas"/>
            </w:pPr>
            <w:r>
              <w:t xml:space="preserve">*Veikla - parenkama veikla iš </w:t>
            </w:r>
            <w:r w:rsidR="6B82394A">
              <w:t xml:space="preserve">projekto įgyvendinimo plane </w:t>
            </w:r>
            <w:r>
              <w:t>įvestų veiklų sąrašo.</w:t>
            </w:r>
          </w:p>
          <w:p w14:paraId="77342D16" w14:textId="77777777" w:rsidR="00931C41" w:rsidRPr="00A8683D" w:rsidRDefault="55A47A46" w:rsidP="00E7015C">
            <w:pPr>
              <w:pStyle w:val="Lentelssraas"/>
            </w:pPr>
            <w:r>
              <w:t>F</w:t>
            </w:r>
            <w:r w:rsidR="4236320E">
              <w:t>inansinės paramos lėšų panaudojimo procentas (%) – įvedama reikšmė.</w:t>
            </w:r>
          </w:p>
          <w:p w14:paraId="27B2A1C0" w14:textId="77777777" w:rsidR="00931C41" w:rsidRPr="00A8683D" w:rsidRDefault="4236320E" w:rsidP="00E7015C">
            <w:pPr>
              <w:pStyle w:val="Lentelssraas"/>
            </w:pPr>
            <w:r>
              <w:t>Pastabos - įvedama pastaba.</w:t>
            </w:r>
          </w:p>
        </w:tc>
      </w:tr>
      <w:tr w:rsidR="00931C41" w:rsidRPr="00A8683D" w14:paraId="047F8625" w14:textId="77777777" w:rsidTr="4560C70B">
        <w:trPr>
          <w:tblHeader/>
        </w:trPr>
        <w:tc>
          <w:tcPr>
            <w:tcW w:w="5000" w:type="pct"/>
            <w:tcBorders>
              <w:right w:val="single" w:sz="4" w:space="0" w:color="BFBFBF" w:themeColor="background1" w:themeShade="BF"/>
            </w:tcBorders>
            <w:shd w:val="clear" w:color="auto" w:fill="BEE3A5"/>
            <w:vAlign w:val="center"/>
          </w:tcPr>
          <w:p w14:paraId="4EB80408" w14:textId="77777777" w:rsidR="00931C41" w:rsidRPr="00A8683D" w:rsidRDefault="00931C41" w:rsidP="00736DC9">
            <w:pPr>
              <w:ind w:firstLine="0"/>
              <w:rPr>
                <w:b/>
                <w:bCs/>
              </w:rPr>
            </w:pPr>
            <w:r w:rsidRPr="00A8683D">
              <w:rPr>
                <w:b/>
                <w:bCs/>
              </w:rPr>
              <w:t>Mygtukai</w:t>
            </w:r>
          </w:p>
        </w:tc>
      </w:tr>
      <w:tr w:rsidR="00931C41" w:rsidRPr="00A8683D" w14:paraId="69F2D604" w14:textId="77777777" w:rsidTr="4560C70B">
        <w:trPr>
          <w:tblHeader/>
        </w:trPr>
        <w:tc>
          <w:tcPr>
            <w:tcW w:w="5000" w:type="pct"/>
            <w:tcBorders>
              <w:right w:val="single" w:sz="4" w:space="0" w:color="BFBFBF" w:themeColor="background1" w:themeShade="BF"/>
            </w:tcBorders>
            <w:shd w:val="clear" w:color="auto" w:fill="auto"/>
            <w:vAlign w:val="center"/>
          </w:tcPr>
          <w:p w14:paraId="2B49E7C0" w14:textId="77777777" w:rsidR="00931C41" w:rsidRPr="00A8683D" w:rsidRDefault="4236320E" w:rsidP="00E7015C">
            <w:pPr>
              <w:pStyle w:val="Lentelssraas"/>
            </w:pPr>
            <w:r>
              <w:t>Registruoti naują</w:t>
            </w:r>
          </w:p>
          <w:p w14:paraId="4D4C6DF7" w14:textId="77777777" w:rsidR="00931C41" w:rsidRPr="00A8683D" w:rsidRDefault="4236320E" w:rsidP="00E7015C">
            <w:pPr>
              <w:pStyle w:val="Lentelssraas"/>
            </w:pPr>
            <w:r>
              <w:t>Perkelti prašomas lėšas</w:t>
            </w:r>
          </w:p>
          <w:p w14:paraId="082385EF" w14:textId="77777777" w:rsidR="00931C41" w:rsidRPr="00A8683D" w:rsidRDefault="4236320E" w:rsidP="00E7015C">
            <w:pPr>
              <w:pStyle w:val="Lentelssraas"/>
            </w:pPr>
            <w:r>
              <w:t>Rodyti audito duomenis</w:t>
            </w:r>
          </w:p>
          <w:p w14:paraId="55D5D633" w14:textId="77777777" w:rsidR="00931C41" w:rsidRPr="00A8683D" w:rsidRDefault="4236320E" w:rsidP="00E7015C">
            <w:pPr>
              <w:pStyle w:val="Lentelssraas"/>
            </w:pPr>
            <w:r>
              <w:t>Redaguoti</w:t>
            </w:r>
          </w:p>
          <w:p w14:paraId="07873B19" w14:textId="77777777" w:rsidR="00931C41" w:rsidRPr="00A8683D" w:rsidRDefault="4236320E" w:rsidP="00E7015C">
            <w:pPr>
              <w:pStyle w:val="Lentelssraas"/>
            </w:pPr>
            <w:r>
              <w:t>Ištrinti</w:t>
            </w:r>
          </w:p>
        </w:tc>
      </w:tr>
      <w:tr w:rsidR="00931C41" w:rsidRPr="00A8683D" w14:paraId="146385FE" w14:textId="77777777" w:rsidTr="4560C70B">
        <w:trPr>
          <w:tblHeader/>
        </w:trPr>
        <w:tc>
          <w:tcPr>
            <w:tcW w:w="5000" w:type="pct"/>
            <w:tcBorders>
              <w:right w:val="single" w:sz="4" w:space="0" w:color="BFBFBF" w:themeColor="background1" w:themeShade="BF"/>
            </w:tcBorders>
            <w:shd w:val="clear" w:color="auto" w:fill="BEE3A5"/>
            <w:vAlign w:val="center"/>
          </w:tcPr>
          <w:p w14:paraId="2409508A" w14:textId="77777777" w:rsidR="00931C41" w:rsidRPr="00A8683D" w:rsidRDefault="00931C41" w:rsidP="00736DC9">
            <w:pPr>
              <w:ind w:firstLine="0"/>
              <w:rPr>
                <w:b/>
                <w:bCs/>
              </w:rPr>
            </w:pPr>
            <w:r w:rsidRPr="00A8683D">
              <w:rPr>
                <w:b/>
                <w:bCs/>
              </w:rPr>
              <w:t>Naudotojai</w:t>
            </w:r>
          </w:p>
        </w:tc>
      </w:tr>
      <w:tr w:rsidR="00D161D8" w:rsidRPr="00A8683D" w14:paraId="3CFD6E9E" w14:textId="77777777" w:rsidTr="4560C70B">
        <w:trPr>
          <w:tblHeader/>
        </w:trPr>
        <w:tc>
          <w:tcPr>
            <w:tcW w:w="5000" w:type="pct"/>
            <w:tcBorders>
              <w:right w:val="single" w:sz="4" w:space="0" w:color="BFBFBF" w:themeColor="background1" w:themeShade="BF"/>
            </w:tcBorders>
            <w:shd w:val="clear" w:color="auto" w:fill="auto"/>
          </w:tcPr>
          <w:p w14:paraId="49181C2B" w14:textId="77777777" w:rsidR="00D161D8" w:rsidRPr="00A8683D" w:rsidRDefault="00D161D8" w:rsidP="00D161D8">
            <w:pPr>
              <w:ind w:firstLine="0"/>
              <w:rPr>
                <w:b/>
                <w:bCs/>
              </w:rPr>
            </w:pPr>
            <w:r w:rsidRPr="00A8683D">
              <w:t xml:space="preserve">Langas matomas </w:t>
            </w:r>
            <w:r w:rsidR="00125723" w:rsidRPr="00A8683D">
              <w:t>VSFSVVP</w:t>
            </w:r>
            <w:r w:rsidRPr="00A8683D">
              <w:t xml:space="preserve"> IS ir DMS naudotojui</w:t>
            </w:r>
          </w:p>
        </w:tc>
      </w:tr>
      <w:tr w:rsidR="00D161D8" w:rsidRPr="00A8683D" w14:paraId="749EA76C" w14:textId="77777777" w:rsidTr="4560C70B">
        <w:trPr>
          <w:tblHeader/>
        </w:trPr>
        <w:tc>
          <w:tcPr>
            <w:tcW w:w="5000" w:type="pct"/>
            <w:tcBorders>
              <w:right w:val="single" w:sz="4" w:space="0" w:color="BFBFBF" w:themeColor="background1" w:themeShade="BF"/>
            </w:tcBorders>
            <w:shd w:val="clear" w:color="auto" w:fill="BEE3A5"/>
            <w:vAlign w:val="center"/>
          </w:tcPr>
          <w:p w14:paraId="61898ACC" w14:textId="77777777" w:rsidR="00D161D8" w:rsidRPr="00A8683D" w:rsidRDefault="00D161D8" w:rsidP="00D161D8">
            <w:pPr>
              <w:ind w:firstLine="0"/>
              <w:rPr>
                <w:b/>
                <w:bCs/>
              </w:rPr>
            </w:pPr>
            <w:r w:rsidRPr="00A8683D">
              <w:rPr>
                <w:b/>
                <w:bCs/>
              </w:rPr>
              <w:t>Taisyklės</w:t>
            </w:r>
          </w:p>
        </w:tc>
      </w:tr>
      <w:tr w:rsidR="00D161D8" w:rsidRPr="00A8683D" w14:paraId="3781BF81" w14:textId="77777777" w:rsidTr="4560C70B">
        <w:tc>
          <w:tcPr>
            <w:tcW w:w="5000" w:type="pct"/>
            <w:tcBorders>
              <w:right w:val="single" w:sz="4" w:space="0" w:color="BFBFBF" w:themeColor="background1" w:themeShade="BF"/>
            </w:tcBorders>
            <w:shd w:val="clear" w:color="auto" w:fill="auto"/>
          </w:tcPr>
          <w:p w14:paraId="0589C8FB" w14:textId="77777777" w:rsidR="00D161D8" w:rsidRPr="003E6AD6" w:rsidRDefault="00D161D8" w:rsidP="00D161D8">
            <w:pPr>
              <w:pStyle w:val="normalbold0"/>
              <w:ind w:left="720" w:hanging="360"/>
              <w:rPr>
                <w:lang w:val="lt-LT"/>
              </w:rPr>
            </w:pPr>
            <w:r w:rsidRPr="003E6AD6">
              <w:rPr>
                <w:lang w:val="lt-LT"/>
              </w:rPr>
              <w:t>Jei įvedama skirta ES lėšų suma arba BF lėšų suma didesnė už prašomas ES lėšų suma arba BF lėšų suma, tada eilutės saugojimo metu pateiktų klaidą „Skirta lėšų suma negali būti didesnė už prašomą.“ ir eilutės neišsaugoti.</w:t>
            </w:r>
          </w:p>
          <w:p w14:paraId="11F00AA5" w14:textId="77777777" w:rsidR="00D161D8" w:rsidRPr="00A8683D" w:rsidRDefault="00D161D8" w:rsidP="00D161D8">
            <w:r w:rsidRPr="00A8683D">
              <w:t xml:space="preserve">Jei prie </w:t>
            </w:r>
            <w:r w:rsidR="00074632" w:rsidRPr="00A8683D">
              <w:t xml:space="preserve">projekto įgyvendinimo plano </w:t>
            </w:r>
            <w:r w:rsidRPr="00A8683D">
              <w:t xml:space="preserve">įvesta ES lėšų suma iš viso arba BF lėšų suma iš viso viršija veiksmų plano projektui numatytas lėšas nurodytas kvietime, tada ES lėšų arba BF lėšų iš viso sumas nuspalvinti raudonai ir pateikti išnašos pranešimą, kuriame nurodyti veiksmų plano projektui skirtą sumą, kurią galima pateikti su prašymu. </w:t>
            </w:r>
          </w:p>
          <w:p w14:paraId="40D51E07" w14:textId="77777777" w:rsidR="00D161D8" w:rsidRPr="00A8683D" w:rsidRDefault="00D161D8" w:rsidP="00D161D8">
            <w:r w:rsidRPr="00A8683D">
              <w:t xml:space="preserve">Turi būti patikrinimas ar suminės reikšmės ES lėšų suma iš viso ir BF lėšų suma iš viso sutampa su sumomis apskaičiuotomis pagal formules: </w:t>
            </w:r>
          </w:p>
          <w:p w14:paraId="4AEDD453" w14:textId="77777777" w:rsidR="00D161D8" w:rsidRPr="003E6AD6" w:rsidRDefault="00D161D8" w:rsidP="00D161D8">
            <w:pPr>
              <w:pStyle w:val="normalbold0"/>
              <w:ind w:left="329" w:hanging="284"/>
              <w:rPr>
                <w:lang w:val="lt-LT"/>
              </w:rPr>
            </w:pPr>
            <w:r w:rsidRPr="597AD94E">
              <w:rPr>
                <w:lang w:val="lt-LT"/>
              </w:rPr>
              <w:t xml:space="preserve">BF iš viso ((Iš viso-Nuosavas įnašas Iš viso)*(100 - Projekto </w:t>
            </w:r>
            <w:r w:rsidR="00FD70F6">
              <w:rPr>
                <w:lang w:val="lt-LT"/>
              </w:rPr>
              <w:t>ES</w:t>
            </w:r>
            <w:r w:rsidR="00FD70F6" w:rsidRPr="597AD94E">
              <w:rPr>
                <w:lang w:val="lt-LT"/>
              </w:rPr>
              <w:t xml:space="preserve"> </w:t>
            </w:r>
            <w:r w:rsidRPr="597AD94E">
              <w:rPr>
                <w:lang w:val="lt-LT"/>
              </w:rPr>
              <w:t xml:space="preserve">paramos </w:t>
            </w:r>
            <w:r w:rsidR="211F09AE" w:rsidRPr="597AD94E">
              <w:rPr>
                <w:lang w:val="lt-LT"/>
              </w:rPr>
              <w:t>intensyvumo</w:t>
            </w:r>
            <w:r w:rsidRPr="597AD94E">
              <w:rPr>
                <w:lang w:val="lt-LT"/>
              </w:rPr>
              <w:t xml:space="preserve"> procentas)/100)</w:t>
            </w:r>
          </w:p>
          <w:p w14:paraId="20F74F91" w14:textId="77777777" w:rsidR="00D161D8" w:rsidRPr="003E6AD6" w:rsidRDefault="00D161D8" w:rsidP="00D161D8">
            <w:pPr>
              <w:pStyle w:val="normalbold0"/>
              <w:ind w:left="329" w:hanging="284"/>
              <w:rPr>
                <w:szCs w:val="24"/>
                <w:lang w:val="lt-LT"/>
              </w:rPr>
            </w:pPr>
            <w:r w:rsidRPr="003E6AD6">
              <w:rPr>
                <w:szCs w:val="24"/>
                <w:lang w:val="lt-LT"/>
              </w:rPr>
              <w:t>ES iš viso (Iš viso- Nuosavas įnašas Iš viso-BF iš viso)</w:t>
            </w:r>
          </w:p>
          <w:p w14:paraId="4AB4383B" w14:textId="77777777" w:rsidR="00D161D8" w:rsidRPr="00A8683D" w:rsidRDefault="00D161D8" w:rsidP="00D161D8">
            <w:r w:rsidRPr="00A8683D">
              <w:t>Jei suminės reikšmės neatitinka reikšmių, gautų pagal formules, tada ES lėšų arba BF lėšų iš viso sumas nuspalvinti raudonai ir užvedus pelės žymeklį  !, parodyti pranešimą, jog sumos turi būti peržiūrėtos.</w:t>
            </w:r>
          </w:p>
          <w:p w14:paraId="7EDDFF01" w14:textId="77777777" w:rsidR="00D161D8" w:rsidRDefault="00D161D8" w:rsidP="00D161D8"/>
          <w:p w14:paraId="258CC5D2" w14:textId="77777777" w:rsidR="00DC2D8C" w:rsidRDefault="00DC2D8C" w:rsidP="00D161D8"/>
          <w:p w14:paraId="248DD7E4" w14:textId="77777777" w:rsidR="00DC2D8C" w:rsidRPr="00A8683D" w:rsidRDefault="00DC2D8C" w:rsidP="00D161D8"/>
          <w:p w14:paraId="70A00E0E" w14:textId="77777777" w:rsidR="00DC2D8C" w:rsidRPr="00A8683D" w:rsidRDefault="00D161D8" w:rsidP="00DC2D8C">
            <w:r w:rsidRPr="00A8683D">
              <w:lastRenderedPageBreak/>
              <w:t>Pranešimai:</w:t>
            </w:r>
          </w:p>
          <w:p w14:paraId="4748332F" w14:textId="77777777" w:rsidR="00D161D8" w:rsidRPr="003E6AD6" w:rsidRDefault="00D161D8" w:rsidP="00D161D8">
            <w:pPr>
              <w:pStyle w:val="normalbold0"/>
              <w:ind w:left="329" w:hanging="284"/>
              <w:rPr>
                <w:szCs w:val="24"/>
                <w:lang w:val="lt-LT"/>
              </w:rPr>
            </w:pPr>
            <w:r w:rsidRPr="003E6AD6">
              <w:rPr>
                <w:lang w:val="lt-LT"/>
              </w:rPr>
              <w:t>prie lauko BF Iš viso. "Stulpelio suminė reikšmė nesutampa su reikšme, apskaičiuota bendrai projekto biudžeto sumai taikant BF proc., atėmus nuosavas lėšas. Skirtumas: [nurodyti skirtumą]"</w:t>
            </w:r>
          </w:p>
          <w:p w14:paraId="37E074E8" w14:textId="77777777" w:rsidR="00D161D8" w:rsidRPr="003E6AD6" w:rsidRDefault="00D161D8" w:rsidP="00D161D8">
            <w:pPr>
              <w:pStyle w:val="normalbold0"/>
              <w:ind w:left="329" w:hanging="284"/>
              <w:rPr>
                <w:szCs w:val="24"/>
                <w:lang w:val="lt-LT"/>
              </w:rPr>
            </w:pPr>
            <w:r w:rsidRPr="003E6AD6">
              <w:rPr>
                <w:szCs w:val="24"/>
                <w:lang w:val="lt-LT"/>
              </w:rPr>
              <w:t>prie lauko ES Iš viso "Stulpelio suminė reikšmė nesutampa su reikšme, apskaičiuota iš bendros projekto biudžeto sumos atėmus BF ir Nuosavas lėšas. Skirtumas: [nurodyti skirtumą]"</w:t>
            </w:r>
          </w:p>
          <w:p w14:paraId="38F1B229" w14:textId="77777777" w:rsidR="00D161D8" w:rsidRPr="00A8683D" w:rsidRDefault="00D161D8" w:rsidP="00D161D8"/>
          <w:p w14:paraId="2B4CAC7B" w14:textId="77777777" w:rsidR="00D161D8" w:rsidRPr="00A8683D" w:rsidRDefault="00D161D8" w:rsidP="00D161D8">
            <w:r w:rsidRPr="00A8683D">
              <w:t>Skirtumas apskaičiuojamas: suminė reikšmė-reikšmė apskaičiuota pagal formulę</w:t>
            </w:r>
          </w:p>
        </w:tc>
      </w:tr>
    </w:tbl>
    <w:p w14:paraId="079C8305" w14:textId="77777777" w:rsidR="00333251" w:rsidRPr="00A8683D" w:rsidRDefault="00125723" w:rsidP="00DF40CE">
      <w:pPr>
        <w:pStyle w:val="Heading5"/>
      </w:pPr>
      <w:r w:rsidRPr="00A8683D">
        <w:lastRenderedPageBreak/>
        <w:t>VSFSVVP</w:t>
      </w:r>
      <w:r w:rsidR="00333251" w:rsidRPr="00A8683D">
        <w:t xml:space="preserve"> IS finansavimo eilutė</w:t>
      </w:r>
    </w:p>
    <w:p w14:paraId="1A5B116A" w14:textId="77777777" w:rsidR="00333251" w:rsidRPr="00A8683D" w:rsidRDefault="00CF1DEE" w:rsidP="00333251">
      <w:pPr>
        <w:keepNext/>
        <w:jc w:val="center"/>
        <w:rPr>
          <w:noProof/>
        </w:rPr>
      </w:pPr>
      <w:r w:rsidRPr="00A8683D">
        <w:rPr>
          <w:noProof/>
        </w:rPr>
        <w:t xml:space="preserve"> </w:t>
      </w:r>
      <w:r w:rsidRPr="00A8683D">
        <w:rPr>
          <w:noProof/>
        </w:rPr>
        <w:drawing>
          <wp:inline distT="0" distB="0" distL="0" distR="0" wp14:anchorId="73202FE0" wp14:editId="4010A375">
            <wp:extent cx="3791459" cy="6927011"/>
            <wp:effectExtent l="0" t="0" r="0" b="7620"/>
            <wp:docPr id="207" name="Picture 20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Graphical user interface, application&#10;&#10;Description automatically generated"/>
                    <pic:cNvPicPr/>
                  </pic:nvPicPr>
                  <pic:blipFill>
                    <a:blip r:embed="rId92"/>
                    <a:stretch>
                      <a:fillRect/>
                    </a:stretch>
                  </pic:blipFill>
                  <pic:spPr>
                    <a:xfrm>
                      <a:off x="0" y="0"/>
                      <a:ext cx="3794452" cy="6932480"/>
                    </a:xfrm>
                    <a:prstGeom prst="rect">
                      <a:avLst/>
                    </a:prstGeom>
                  </pic:spPr>
                </pic:pic>
              </a:graphicData>
            </a:graphic>
          </wp:inline>
        </w:drawing>
      </w:r>
    </w:p>
    <w:p w14:paraId="32B7C4A2" w14:textId="77777777" w:rsidR="00706F66" w:rsidRPr="00A8683D" w:rsidRDefault="00706F66" w:rsidP="00333251">
      <w:pPr>
        <w:keepNext/>
        <w:jc w:val="center"/>
      </w:pPr>
      <w:r w:rsidRPr="00A8683D">
        <w:rPr>
          <w:noProof/>
        </w:rPr>
        <w:drawing>
          <wp:inline distT="0" distB="0" distL="0" distR="0" wp14:anchorId="03E2112E" wp14:editId="594E4662">
            <wp:extent cx="3801572" cy="1729435"/>
            <wp:effectExtent l="0" t="0" r="8890" b="4445"/>
            <wp:docPr id="208" name="Picture 20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Graphical user interface, text, application&#10;&#10;Description automatically generated"/>
                    <pic:cNvPicPr/>
                  </pic:nvPicPr>
                  <pic:blipFill>
                    <a:blip r:embed="rId93"/>
                    <a:stretch>
                      <a:fillRect/>
                    </a:stretch>
                  </pic:blipFill>
                  <pic:spPr>
                    <a:xfrm>
                      <a:off x="0" y="0"/>
                      <a:ext cx="3815586" cy="1735810"/>
                    </a:xfrm>
                    <a:prstGeom prst="rect">
                      <a:avLst/>
                    </a:prstGeom>
                  </pic:spPr>
                </pic:pic>
              </a:graphicData>
            </a:graphic>
          </wp:inline>
        </w:drawing>
      </w:r>
    </w:p>
    <w:p w14:paraId="4EFF4C5F" w14:textId="77777777" w:rsidR="00333251" w:rsidRPr="00A8683D" w:rsidRDefault="00333251" w:rsidP="00333251">
      <w:pPr>
        <w:jc w:val="center"/>
      </w:pPr>
      <w:r w:rsidRPr="00A8683D">
        <w:t xml:space="preserve">pav. </w:t>
      </w:r>
      <w:fldSimple w:instr=" STYLEREF 1 \s ">
        <w:r w:rsidR="000E53E0">
          <w:rPr>
            <w:noProof/>
          </w:rPr>
          <w:t>3</w:t>
        </w:r>
      </w:fldSimple>
      <w:r w:rsidR="00215C96">
        <w:t>.</w:t>
      </w:r>
      <w:fldSimple w:instr=" SEQ pav. \* ARABIC \s 1 ">
        <w:r w:rsidR="000E53E0">
          <w:rPr>
            <w:noProof/>
          </w:rPr>
          <w:t>30</w:t>
        </w:r>
      </w:fldSimple>
      <w:r w:rsidRPr="00A8683D">
        <w:t xml:space="preserve"> </w:t>
      </w:r>
      <w:r w:rsidR="00125723" w:rsidRPr="00A8683D">
        <w:t>VSFSVVP</w:t>
      </w:r>
      <w:r w:rsidRPr="00A8683D">
        <w:t xml:space="preserve"> IS </w:t>
      </w:r>
      <w:r w:rsidR="00285813" w:rsidRPr="00A8683D">
        <w:t xml:space="preserve">projekto įgyvendinimo plano </w:t>
      </w:r>
      <w:r w:rsidRPr="00A8683D">
        <w:t>finansavimo eilutė</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333251" w:rsidRPr="00A8683D" w14:paraId="325BCEFC" w14:textId="77777777" w:rsidTr="4560C70B">
        <w:trPr>
          <w:tblHeader/>
        </w:trPr>
        <w:tc>
          <w:tcPr>
            <w:tcW w:w="5000" w:type="pct"/>
            <w:tcBorders>
              <w:right w:val="single" w:sz="4" w:space="0" w:color="BFBFBF" w:themeColor="background1" w:themeShade="BF"/>
            </w:tcBorders>
            <w:shd w:val="clear" w:color="auto" w:fill="BEE3A5"/>
            <w:vAlign w:val="center"/>
          </w:tcPr>
          <w:p w14:paraId="3321CA54" w14:textId="77777777" w:rsidR="00333251" w:rsidRPr="00A8683D" w:rsidRDefault="00333251" w:rsidP="004D25EB">
            <w:pPr>
              <w:ind w:firstLine="0"/>
              <w:rPr>
                <w:b/>
                <w:bCs/>
              </w:rPr>
            </w:pPr>
            <w:r w:rsidRPr="00A8683D">
              <w:rPr>
                <w:b/>
                <w:bCs/>
              </w:rPr>
              <w:lastRenderedPageBreak/>
              <w:t>Laukai</w:t>
            </w:r>
          </w:p>
        </w:tc>
      </w:tr>
      <w:tr w:rsidR="00333251" w:rsidRPr="00A8683D" w14:paraId="11BB856E" w14:textId="77777777" w:rsidTr="4560C70B">
        <w:trPr>
          <w:tblHeader/>
        </w:trPr>
        <w:tc>
          <w:tcPr>
            <w:tcW w:w="5000" w:type="pct"/>
            <w:tcBorders>
              <w:right w:val="single" w:sz="4" w:space="0" w:color="BFBFBF" w:themeColor="background1" w:themeShade="BF"/>
            </w:tcBorders>
            <w:shd w:val="clear" w:color="auto" w:fill="auto"/>
            <w:vAlign w:val="center"/>
          </w:tcPr>
          <w:p w14:paraId="0720648E" w14:textId="77777777" w:rsidR="00333251" w:rsidRPr="00A8683D" w:rsidRDefault="5CE6F32C" w:rsidP="006F4225">
            <w:pPr>
              <w:pStyle w:val="Lentelssraas"/>
            </w:pPr>
            <w:r>
              <w:t>*Išlaidų kategorija - parenkama išlaidų kategorija iš sąrašo. Sąraše pateikiamos tik šiandien dienai galiojančios išlaidų kategorijos. Rikiuojama pagal išlaidos kategorijos kodą.</w:t>
            </w:r>
          </w:p>
          <w:p w14:paraId="00BE483F" w14:textId="77777777" w:rsidR="00333251" w:rsidRPr="00A8683D" w:rsidRDefault="00333251" w:rsidP="006F4225">
            <w:pPr>
              <w:pStyle w:val="Lentelssraas"/>
            </w:pPr>
            <w:r w:rsidRPr="00A8683D">
              <w:t>*Pavadinimas - įvedamas išlaidų pavadinimas. Prieš pavadinimo lauką sistema rodo išlaidų eilutės numerį, kuris suformuojamas pagal pasirinktą išlaidų kategoriją. Išlaidų eilutės numeriu naudotojas koreguoti negali.</w:t>
            </w:r>
          </w:p>
          <w:p w14:paraId="1EE65641" w14:textId="77777777" w:rsidR="00706F66" w:rsidRPr="00A8683D" w:rsidRDefault="087458F7" w:rsidP="006F4225">
            <w:pPr>
              <w:pStyle w:val="Lentelssraas"/>
            </w:pPr>
            <w:r>
              <w:t>Išlaidų supaprastinimai – atvaizduojamas išlaidų supaprastinimas</w:t>
            </w:r>
            <w:r w:rsidR="242571AA">
              <w:t>. Išlaidų</w:t>
            </w:r>
            <w:r>
              <w:t xml:space="preserve"> eilutė</w:t>
            </w:r>
            <w:r w:rsidR="242571AA">
              <w:t xml:space="preserve"> suvesta</w:t>
            </w:r>
            <w:r>
              <w:t xml:space="preserve"> finansavimo skirtuke </w:t>
            </w:r>
            <w:r w:rsidR="242571AA">
              <w:t>automatiškai su požymiu</w:t>
            </w:r>
            <w:r>
              <w:t xml:space="preserve"> „Netaikoma“. Laukas neredaguojamas.</w:t>
            </w:r>
          </w:p>
          <w:p w14:paraId="0587CC64" w14:textId="77777777" w:rsidR="00333251" w:rsidRPr="00A8683D" w:rsidRDefault="5CE6F32C" w:rsidP="006F4225">
            <w:pPr>
              <w:pStyle w:val="Lentelssraas"/>
            </w:pPr>
            <w:r>
              <w:t xml:space="preserve">*Prašomos ES lėšos – sistemos apskaičiuota suma pagal formulę įvesta bendra lėšų suma - BF lėšos - Nuosavos lėšos. </w:t>
            </w:r>
          </w:p>
          <w:p w14:paraId="45B8CFF6" w14:textId="77777777" w:rsidR="00333251" w:rsidRPr="00A8683D" w:rsidRDefault="5CE6F32C" w:rsidP="006F4225">
            <w:pPr>
              <w:pStyle w:val="Lentelssraas"/>
            </w:pPr>
            <w:r>
              <w:t xml:space="preserve">*Prašomos BF lėšos - sistemos apskaičiuota suma pagal formulę (įvesta bendra lėšų suma - Nuosavos lėšos ) * (100 - Projekto </w:t>
            </w:r>
            <w:r w:rsidR="0431E61F">
              <w:t xml:space="preserve">ES </w:t>
            </w:r>
            <w:r>
              <w:t xml:space="preserve">paramos intensyvumo procentas)/100. </w:t>
            </w:r>
          </w:p>
          <w:p w14:paraId="5E0EF854" w14:textId="77777777" w:rsidR="00333251" w:rsidRPr="00A8683D" w:rsidRDefault="5CE6F32C" w:rsidP="006F4225">
            <w:pPr>
              <w:pStyle w:val="Lentelssraas"/>
            </w:pPr>
            <w:r>
              <w:t xml:space="preserve">Nuosavos lėšos - įvedama nuosavų lėšų suma. </w:t>
            </w:r>
          </w:p>
          <w:p w14:paraId="7F599C82" w14:textId="77777777" w:rsidR="00333251" w:rsidRPr="00A8683D" w:rsidRDefault="5CE6F32C" w:rsidP="006F4225">
            <w:pPr>
              <w:pStyle w:val="Lentelssraas"/>
            </w:pPr>
            <w:r>
              <w:t>Prašomos iš viso – įvedama prašoma suma.</w:t>
            </w:r>
          </w:p>
          <w:p w14:paraId="2BD619F1" w14:textId="77777777" w:rsidR="00333251" w:rsidRPr="00A8683D" w:rsidRDefault="5CE6F32C" w:rsidP="006F4225">
            <w:pPr>
              <w:pStyle w:val="Lentelssraas"/>
            </w:pPr>
            <w:r>
              <w:t xml:space="preserve">Skirtos ES lėšos - sistemos apskaičiuota suma pagal formulę įvesta bendra lėšų suma - BF lėšos - Nuosavos lėšos. </w:t>
            </w:r>
          </w:p>
          <w:p w14:paraId="4FAE0FFC" w14:textId="77777777" w:rsidR="00333251" w:rsidRPr="00A8683D" w:rsidRDefault="5CE6F32C" w:rsidP="006F4225">
            <w:pPr>
              <w:pStyle w:val="Lentelssraas"/>
            </w:pPr>
            <w:r>
              <w:t xml:space="preserve">Skirtos Bendros lėšos - sistemos apskaičiuota suma pagal formulę (įvesta bendra lėšų suma - Nuosavos lėšos ) * (100 - Projekto </w:t>
            </w:r>
            <w:r w:rsidR="0431E61F">
              <w:t xml:space="preserve">ES </w:t>
            </w:r>
            <w:r>
              <w:t xml:space="preserve">paramos intensyvumo procentas)/100. </w:t>
            </w:r>
          </w:p>
          <w:p w14:paraId="63A823CA" w14:textId="77777777" w:rsidR="00333251" w:rsidRPr="00A8683D" w:rsidRDefault="5CE6F32C" w:rsidP="006F4225">
            <w:pPr>
              <w:pStyle w:val="Lentelssraas"/>
            </w:pPr>
            <w:r>
              <w:t xml:space="preserve">Skirtos nuosavos lėšos - įvedama nuosavų lėšų suma. </w:t>
            </w:r>
          </w:p>
          <w:p w14:paraId="4471F624" w14:textId="77777777" w:rsidR="00333251" w:rsidRPr="00A8683D" w:rsidRDefault="5CE6F32C" w:rsidP="006F4225">
            <w:pPr>
              <w:pStyle w:val="Lentelssraas"/>
            </w:pPr>
            <w:r>
              <w:t>Skirtos iš viso – įvedama bendra skirtų lėšų suma.</w:t>
            </w:r>
          </w:p>
          <w:p w14:paraId="62FCA349" w14:textId="77777777" w:rsidR="00333251" w:rsidRPr="00A8683D" w:rsidRDefault="5CE6F32C" w:rsidP="006F4225">
            <w:pPr>
              <w:pStyle w:val="Lentelssraas"/>
            </w:pPr>
            <w:r>
              <w:t>Finansinės paramos lėšų panaudojimo procentas – tekstinis laukas.</w:t>
            </w:r>
          </w:p>
          <w:p w14:paraId="11110A0E" w14:textId="77777777" w:rsidR="00333251" w:rsidRPr="00A8683D" w:rsidRDefault="5CE6F32C" w:rsidP="006F4225">
            <w:pPr>
              <w:pStyle w:val="Lentelssraas"/>
            </w:pPr>
            <w:r>
              <w:t>*Veikl</w:t>
            </w:r>
            <w:r w:rsidR="6E25E305">
              <w:t>os</w:t>
            </w:r>
            <w:r>
              <w:t xml:space="preserve"> - parenkama veikla iš </w:t>
            </w:r>
            <w:r w:rsidR="70F4CCF8">
              <w:t>projekto įgyvendinimo plan</w:t>
            </w:r>
            <w:r>
              <w:t>e įvestų veiklų sąrašo.</w:t>
            </w:r>
          </w:p>
          <w:p w14:paraId="55BB6917" w14:textId="77777777" w:rsidR="00333251" w:rsidRPr="00A8683D" w:rsidRDefault="5CE6F32C" w:rsidP="006F4225">
            <w:pPr>
              <w:pStyle w:val="Lentelssraas"/>
            </w:pPr>
            <w:r>
              <w:t>Pastabos - įvedama pastaba.</w:t>
            </w:r>
          </w:p>
        </w:tc>
      </w:tr>
      <w:tr w:rsidR="00333251" w:rsidRPr="00A8683D" w14:paraId="6124059C" w14:textId="77777777" w:rsidTr="4560C70B">
        <w:trPr>
          <w:tblHeader/>
        </w:trPr>
        <w:tc>
          <w:tcPr>
            <w:tcW w:w="5000" w:type="pct"/>
            <w:tcBorders>
              <w:right w:val="single" w:sz="4" w:space="0" w:color="BFBFBF" w:themeColor="background1" w:themeShade="BF"/>
            </w:tcBorders>
            <w:shd w:val="clear" w:color="auto" w:fill="BEE3A5"/>
            <w:vAlign w:val="center"/>
          </w:tcPr>
          <w:p w14:paraId="61FA79EB" w14:textId="77777777" w:rsidR="00333251" w:rsidRPr="00A8683D" w:rsidRDefault="00333251" w:rsidP="004D25EB">
            <w:pPr>
              <w:ind w:firstLine="0"/>
              <w:rPr>
                <w:b/>
                <w:bCs/>
              </w:rPr>
            </w:pPr>
            <w:r w:rsidRPr="00A8683D">
              <w:rPr>
                <w:b/>
                <w:bCs/>
              </w:rPr>
              <w:t>Mygtukai</w:t>
            </w:r>
          </w:p>
        </w:tc>
      </w:tr>
      <w:tr w:rsidR="00333251" w:rsidRPr="00A8683D" w14:paraId="6CDB0908" w14:textId="77777777" w:rsidTr="4560C70B">
        <w:trPr>
          <w:tblHeader/>
        </w:trPr>
        <w:tc>
          <w:tcPr>
            <w:tcW w:w="5000" w:type="pct"/>
            <w:tcBorders>
              <w:right w:val="single" w:sz="4" w:space="0" w:color="BFBFBF" w:themeColor="background1" w:themeShade="BF"/>
            </w:tcBorders>
            <w:shd w:val="clear" w:color="auto" w:fill="auto"/>
            <w:vAlign w:val="center"/>
          </w:tcPr>
          <w:p w14:paraId="3DF81853" w14:textId="77777777" w:rsidR="00333251" w:rsidRPr="00A8683D" w:rsidRDefault="5CE6F32C" w:rsidP="006F4225">
            <w:pPr>
              <w:pStyle w:val="Lentelssraas"/>
            </w:pPr>
            <w:r>
              <w:t>Išsaugoti</w:t>
            </w:r>
          </w:p>
          <w:p w14:paraId="71C9FC25" w14:textId="77777777" w:rsidR="00333251" w:rsidRPr="00A8683D" w:rsidRDefault="087458F7" w:rsidP="006F4225">
            <w:pPr>
              <w:pStyle w:val="Lentelssraas"/>
            </w:pPr>
            <w:r>
              <w:t xml:space="preserve">Uždaryti </w:t>
            </w:r>
          </w:p>
        </w:tc>
      </w:tr>
      <w:tr w:rsidR="00333251" w:rsidRPr="00A8683D" w14:paraId="6BC745D1" w14:textId="77777777" w:rsidTr="4560C70B">
        <w:trPr>
          <w:tblHeader/>
        </w:trPr>
        <w:tc>
          <w:tcPr>
            <w:tcW w:w="5000" w:type="pct"/>
            <w:tcBorders>
              <w:right w:val="single" w:sz="4" w:space="0" w:color="BFBFBF" w:themeColor="background1" w:themeShade="BF"/>
            </w:tcBorders>
            <w:shd w:val="clear" w:color="auto" w:fill="BEE3A5"/>
            <w:vAlign w:val="center"/>
          </w:tcPr>
          <w:p w14:paraId="29F65FD5" w14:textId="77777777" w:rsidR="00333251" w:rsidRPr="00A8683D" w:rsidRDefault="00333251" w:rsidP="004D25EB">
            <w:pPr>
              <w:ind w:firstLine="0"/>
              <w:rPr>
                <w:b/>
                <w:bCs/>
              </w:rPr>
            </w:pPr>
            <w:bookmarkStart w:id="783" w:name="_Hlk132698824"/>
            <w:r w:rsidRPr="00A8683D">
              <w:rPr>
                <w:b/>
                <w:bCs/>
              </w:rPr>
              <w:t>Naudotojai</w:t>
            </w:r>
          </w:p>
        </w:tc>
      </w:tr>
      <w:bookmarkEnd w:id="783"/>
      <w:tr w:rsidR="00333251" w:rsidRPr="00A8683D" w14:paraId="46985C7E" w14:textId="77777777" w:rsidTr="4560C70B">
        <w:trPr>
          <w:trHeight w:val="24"/>
        </w:trPr>
        <w:tc>
          <w:tcPr>
            <w:tcW w:w="5000" w:type="pct"/>
            <w:tcBorders>
              <w:right w:val="single" w:sz="4" w:space="0" w:color="BFBFBF" w:themeColor="background1" w:themeShade="BF"/>
            </w:tcBorders>
            <w:shd w:val="clear" w:color="auto" w:fill="auto"/>
          </w:tcPr>
          <w:p w14:paraId="56CE6227" w14:textId="77777777" w:rsidR="00777543" w:rsidRPr="00834430" w:rsidRDefault="00333251" w:rsidP="00777543">
            <w:pPr>
              <w:pStyle w:val="normalbold0"/>
              <w:ind w:left="720" w:hanging="360"/>
              <w:rPr>
                <w:b w:val="0"/>
                <w:bCs/>
                <w:lang w:val="lt-LT"/>
              </w:rPr>
            </w:pPr>
            <w:r w:rsidRPr="00834430">
              <w:rPr>
                <w:b w:val="0"/>
                <w:bCs/>
                <w:lang w:val="lt-LT"/>
              </w:rPr>
              <w:t xml:space="preserve">Langas matomas tik </w:t>
            </w:r>
            <w:r w:rsidR="00125723" w:rsidRPr="00834430">
              <w:rPr>
                <w:b w:val="0"/>
                <w:bCs/>
                <w:lang w:val="lt-LT"/>
              </w:rPr>
              <w:t>VSFSVVP</w:t>
            </w:r>
            <w:r w:rsidRPr="00834430">
              <w:rPr>
                <w:b w:val="0"/>
                <w:bCs/>
                <w:lang w:val="lt-LT"/>
              </w:rPr>
              <w:t xml:space="preserve"> IS naudotojui</w:t>
            </w:r>
          </w:p>
        </w:tc>
      </w:tr>
      <w:tr w:rsidR="000479F1" w:rsidRPr="00A8683D" w14:paraId="3786B464" w14:textId="77777777" w:rsidTr="4560C70B">
        <w:trPr>
          <w:tblHeader/>
        </w:trPr>
        <w:tc>
          <w:tcPr>
            <w:tcW w:w="5000" w:type="pct"/>
            <w:tcBorders>
              <w:right w:val="single" w:sz="4" w:space="0" w:color="BFBFBF" w:themeColor="background1" w:themeShade="BF"/>
            </w:tcBorders>
            <w:shd w:val="clear" w:color="auto" w:fill="BEE3A5"/>
            <w:vAlign w:val="center"/>
          </w:tcPr>
          <w:p w14:paraId="5E211DF2" w14:textId="77777777" w:rsidR="000479F1" w:rsidRPr="00A8683D" w:rsidRDefault="000479F1">
            <w:pPr>
              <w:ind w:firstLine="0"/>
              <w:rPr>
                <w:b/>
                <w:bCs/>
              </w:rPr>
            </w:pPr>
            <w:r w:rsidRPr="00A8683D">
              <w:rPr>
                <w:b/>
                <w:bCs/>
              </w:rPr>
              <w:t>Taisyklės</w:t>
            </w:r>
          </w:p>
        </w:tc>
      </w:tr>
      <w:tr w:rsidR="000479F1" w:rsidRPr="00A8683D" w14:paraId="6CB83F82" w14:textId="77777777" w:rsidTr="4560C70B">
        <w:trPr>
          <w:trHeight w:val="24"/>
        </w:trPr>
        <w:tc>
          <w:tcPr>
            <w:tcW w:w="5000" w:type="pct"/>
            <w:tcBorders>
              <w:right w:val="single" w:sz="4" w:space="0" w:color="BFBFBF" w:themeColor="background1" w:themeShade="BF"/>
            </w:tcBorders>
            <w:shd w:val="clear" w:color="auto" w:fill="auto"/>
          </w:tcPr>
          <w:p w14:paraId="45C3343F" w14:textId="77777777" w:rsidR="00BB0960" w:rsidRPr="00834430" w:rsidRDefault="00C61A6C" w:rsidP="00834430">
            <w:pPr>
              <w:pStyle w:val="normalbold0"/>
              <w:rPr>
                <w:b w:val="0"/>
                <w:bCs/>
                <w:lang w:val="lt-LT"/>
              </w:rPr>
            </w:pPr>
            <w:r w:rsidRPr="00834430">
              <w:rPr>
                <w:b w:val="0"/>
                <w:bCs/>
                <w:lang w:val="lt-LT"/>
              </w:rPr>
              <w:t>Atsidarius i</w:t>
            </w:r>
            <w:r w:rsidR="00963577" w:rsidRPr="00834430">
              <w:rPr>
                <w:b w:val="0"/>
                <w:bCs/>
                <w:lang w:val="lt-LT"/>
              </w:rPr>
              <w:t>šlaidų eilut</w:t>
            </w:r>
            <w:r w:rsidRPr="00834430">
              <w:rPr>
                <w:b w:val="0"/>
                <w:bCs/>
                <w:lang w:val="lt-LT"/>
              </w:rPr>
              <w:t>ės redagavimo langą,</w:t>
            </w:r>
            <w:r w:rsidR="00963577" w:rsidRPr="00834430">
              <w:rPr>
                <w:b w:val="0"/>
                <w:bCs/>
                <w:lang w:val="lt-LT"/>
              </w:rPr>
              <w:t xml:space="preserve"> kuriai yra </w:t>
            </w:r>
            <w:r w:rsidRPr="00834430">
              <w:rPr>
                <w:b w:val="0"/>
                <w:bCs/>
                <w:lang w:val="lt-LT"/>
              </w:rPr>
              <w:t>pritaikytas</w:t>
            </w:r>
            <w:r w:rsidR="00963577" w:rsidRPr="00834430">
              <w:rPr>
                <w:b w:val="0"/>
                <w:bCs/>
                <w:lang w:val="lt-LT"/>
              </w:rPr>
              <w:t xml:space="preserve"> išlaidų supaprastinimas</w:t>
            </w:r>
            <w:r w:rsidR="00A8683D">
              <w:rPr>
                <w:b w:val="0"/>
                <w:bCs/>
                <w:lang w:val="lt-LT"/>
              </w:rPr>
              <w:t xml:space="preserve"> </w:t>
            </w:r>
            <w:r w:rsidR="009255DA">
              <w:rPr>
                <w:b w:val="0"/>
                <w:bCs/>
                <w:lang w:val="lt-LT"/>
              </w:rPr>
              <w:t xml:space="preserve">galimas redagavimas </w:t>
            </w:r>
            <w:r w:rsidR="00380670">
              <w:rPr>
                <w:b w:val="0"/>
                <w:bCs/>
                <w:lang w:val="lt-LT"/>
              </w:rPr>
              <w:t>šių laukų</w:t>
            </w:r>
            <w:r w:rsidR="00A8683D">
              <w:rPr>
                <w:b w:val="0"/>
                <w:bCs/>
                <w:lang w:val="lt-LT"/>
              </w:rPr>
              <w:t xml:space="preserve">: </w:t>
            </w:r>
            <w:r w:rsidR="00F853A0">
              <w:rPr>
                <w:b w:val="0"/>
                <w:bCs/>
                <w:lang w:val="lt-LT"/>
              </w:rPr>
              <w:t xml:space="preserve">skirtų lėšų bendra suma, skirtos ES lėšos, skirtos BF lėšos, skirtos nuosavos lėšos, </w:t>
            </w:r>
            <w:r w:rsidR="009255DA">
              <w:rPr>
                <w:b w:val="0"/>
                <w:bCs/>
                <w:lang w:val="lt-LT"/>
              </w:rPr>
              <w:t>f</w:t>
            </w:r>
            <w:r w:rsidR="009255DA" w:rsidRPr="009255DA">
              <w:rPr>
                <w:b w:val="0"/>
                <w:bCs/>
                <w:lang w:val="lt-LT"/>
              </w:rPr>
              <w:t xml:space="preserve">inansinės paramos lėšų </w:t>
            </w:r>
            <w:r w:rsidR="4545D286" w:rsidRPr="147B51F5">
              <w:rPr>
                <w:b w:val="0"/>
                <w:lang w:val="lt-LT"/>
              </w:rPr>
              <w:t>panau</w:t>
            </w:r>
            <w:r w:rsidR="009255DA" w:rsidRPr="147B51F5">
              <w:rPr>
                <w:b w:val="0"/>
                <w:lang w:val="lt-LT"/>
              </w:rPr>
              <w:t>dojimo</w:t>
            </w:r>
            <w:r w:rsidR="009255DA" w:rsidRPr="009255DA">
              <w:rPr>
                <w:b w:val="0"/>
                <w:bCs/>
                <w:lang w:val="lt-LT"/>
              </w:rPr>
              <w:t xml:space="preserve"> procenta</w:t>
            </w:r>
            <w:r w:rsidR="009255DA">
              <w:rPr>
                <w:b w:val="0"/>
                <w:bCs/>
                <w:lang w:val="lt-LT"/>
              </w:rPr>
              <w:t>s, veiklos ir pastabos.</w:t>
            </w:r>
            <w:r w:rsidR="00997449">
              <w:rPr>
                <w:b w:val="0"/>
                <w:bCs/>
                <w:lang w:val="lt-LT"/>
              </w:rPr>
              <w:t xml:space="preserve"> </w:t>
            </w:r>
            <w:r w:rsidR="00294EDA">
              <w:rPr>
                <w:b w:val="0"/>
                <w:bCs/>
                <w:lang w:val="lt-LT"/>
              </w:rPr>
              <w:t>Visi kiti likę laukai yra neredaguojami ir yra užpildomi išlaidų supaprastinimų skirtuke.</w:t>
            </w:r>
          </w:p>
        </w:tc>
      </w:tr>
    </w:tbl>
    <w:p w14:paraId="73694A45" w14:textId="77777777" w:rsidR="00D91F0F" w:rsidRPr="00A8683D" w:rsidRDefault="00D91F0F" w:rsidP="00834430">
      <w:pPr>
        <w:ind w:firstLine="0"/>
      </w:pPr>
    </w:p>
    <w:p w14:paraId="29533693" w14:textId="77777777" w:rsidR="00333251" w:rsidRPr="00A8683D" w:rsidRDefault="00333251" w:rsidP="00DF40CE">
      <w:pPr>
        <w:pStyle w:val="Heading5"/>
      </w:pPr>
      <w:r w:rsidRPr="00A8683D">
        <w:lastRenderedPageBreak/>
        <w:t>DMS finansavimo eilutė</w:t>
      </w:r>
    </w:p>
    <w:p w14:paraId="78616277" w14:textId="77777777" w:rsidR="00333251" w:rsidRDefault="00C80891" w:rsidP="00C80891">
      <w:pPr>
        <w:pStyle w:val="Captionfigura"/>
      </w:pPr>
      <w:r>
        <w:rPr>
          <w:noProof/>
        </w:rPr>
        <w:drawing>
          <wp:inline distT="0" distB="0" distL="0" distR="0" wp14:anchorId="033B42AD" wp14:editId="73A8EC33">
            <wp:extent cx="3875551" cy="6979920"/>
            <wp:effectExtent l="0" t="0" r="0" b="0"/>
            <wp:docPr id="2022044334" name="Picture 20220443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044334" name="Picture 1" descr="A screenshot of a computer&#10;&#10;Description automatically generated"/>
                    <pic:cNvPicPr/>
                  </pic:nvPicPr>
                  <pic:blipFill>
                    <a:blip r:embed="rId94"/>
                    <a:stretch>
                      <a:fillRect/>
                    </a:stretch>
                  </pic:blipFill>
                  <pic:spPr>
                    <a:xfrm>
                      <a:off x="0" y="0"/>
                      <a:ext cx="3878450" cy="6985141"/>
                    </a:xfrm>
                    <a:prstGeom prst="rect">
                      <a:avLst/>
                    </a:prstGeom>
                  </pic:spPr>
                </pic:pic>
              </a:graphicData>
            </a:graphic>
          </wp:inline>
        </w:drawing>
      </w:r>
    </w:p>
    <w:p w14:paraId="4B0B70DB" w14:textId="77777777" w:rsidR="00704148" w:rsidRPr="00A40B26" w:rsidRDefault="00704148" w:rsidP="00834430">
      <w:pPr>
        <w:pStyle w:val="Captionfigura"/>
      </w:pPr>
      <w:r>
        <w:rPr>
          <w:noProof/>
        </w:rPr>
        <w:drawing>
          <wp:inline distT="0" distB="0" distL="0" distR="0" wp14:anchorId="664FD7EB" wp14:editId="0528E43F">
            <wp:extent cx="3807142" cy="1650828"/>
            <wp:effectExtent l="0" t="0" r="3175" b="6985"/>
            <wp:docPr id="2137199072" name="Picture 213719907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199072" name="Picture 1" descr="A screenshot of a computer&#10;&#10;Description automatically generated"/>
                    <pic:cNvPicPr/>
                  </pic:nvPicPr>
                  <pic:blipFill>
                    <a:blip r:embed="rId95"/>
                    <a:stretch>
                      <a:fillRect/>
                    </a:stretch>
                  </pic:blipFill>
                  <pic:spPr>
                    <a:xfrm>
                      <a:off x="0" y="0"/>
                      <a:ext cx="3817853" cy="1655472"/>
                    </a:xfrm>
                    <a:prstGeom prst="rect">
                      <a:avLst/>
                    </a:prstGeom>
                  </pic:spPr>
                </pic:pic>
              </a:graphicData>
            </a:graphic>
          </wp:inline>
        </w:drawing>
      </w:r>
    </w:p>
    <w:p w14:paraId="10F564B1" w14:textId="77777777" w:rsidR="00333251" w:rsidRPr="00A8683D" w:rsidRDefault="00333251" w:rsidP="00333251">
      <w:pPr>
        <w:jc w:val="center"/>
      </w:pPr>
      <w:r w:rsidRPr="00A8683D">
        <w:t xml:space="preserve">pav. </w:t>
      </w:r>
      <w:fldSimple w:instr=" STYLEREF 1 \s ">
        <w:r w:rsidR="000E53E0">
          <w:rPr>
            <w:noProof/>
          </w:rPr>
          <w:t>3</w:t>
        </w:r>
      </w:fldSimple>
      <w:r w:rsidR="00215C96">
        <w:t>.</w:t>
      </w:r>
      <w:fldSimple w:instr=" SEQ pav. \* ARABIC \s 1 ">
        <w:r w:rsidR="000E53E0">
          <w:rPr>
            <w:noProof/>
          </w:rPr>
          <w:t>31</w:t>
        </w:r>
      </w:fldSimple>
      <w:r w:rsidRPr="00A8683D">
        <w:t xml:space="preserve"> DMS </w:t>
      </w:r>
      <w:r w:rsidR="009C0753">
        <w:t>projekto įgyvendinimo plano</w:t>
      </w:r>
      <w:r w:rsidR="009C0753" w:rsidRPr="00A8683D">
        <w:t xml:space="preserve"> </w:t>
      </w:r>
      <w:r w:rsidRPr="00A8683D">
        <w:t>finansavimo eilutė</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333251" w:rsidRPr="00A8683D" w14:paraId="6428E866" w14:textId="77777777" w:rsidTr="4560C70B">
        <w:trPr>
          <w:tblHeader/>
        </w:trPr>
        <w:tc>
          <w:tcPr>
            <w:tcW w:w="5000" w:type="pct"/>
            <w:tcBorders>
              <w:right w:val="single" w:sz="4" w:space="0" w:color="BFBFBF" w:themeColor="background1" w:themeShade="BF"/>
            </w:tcBorders>
            <w:shd w:val="clear" w:color="auto" w:fill="BEE3A5"/>
            <w:vAlign w:val="center"/>
          </w:tcPr>
          <w:p w14:paraId="312499B1" w14:textId="77777777" w:rsidR="00333251" w:rsidRPr="00A8683D" w:rsidRDefault="00333251" w:rsidP="004D25EB">
            <w:pPr>
              <w:ind w:firstLine="0"/>
              <w:rPr>
                <w:b/>
                <w:bCs/>
              </w:rPr>
            </w:pPr>
            <w:r w:rsidRPr="00A8683D">
              <w:rPr>
                <w:b/>
                <w:bCs/>
              </w:rPr>
              <w:lastRenderedPageBreak/>
              <w:t>Laukai</w:t>
            </w:r>
          </w:p>
        </w:tc>
      </w:tr>
      <w:tr w:rsidR="00333251" w:rsidRPr="00A8683D" w14:paraId="142B2DB2" w14:textId="77777777" w:rsidTr="4560C70B">
        <w:trPr>
          <w:tblHeader/>
        </w:trPr>
        <w:tc>
          <w:tcPr>
            <w:tcW w:w="5000" w:type="pct"/>
            <w:tcBorders>
              <w:right w:val="single" w:sz="4" w:space="0" w:color="BFBFBF" w:themeColor="background1" w:themeShade="BF"/>
            </w:tcBorders>
            <w:shd w:val="clear" w:color="auto" w:fill="auto"/>
            <w:vAlign w:val="center"/>
          </w:tcPr>
          <w:p w14:paraId="10688DBD" w14:textId="77777777" w:rsidR="00333251" w:rsidRPr="00A8683D" w:rsidRDefault="5CE6F32C" w:rsidP="006F4225">
            <w:pPr>
              <w:pStyle w:val="Lentelssraas"/>
            </w:pPr>
            <w:r>
              <w:t>*Išlaidų kategorija - parenkama išlaidų kategorija iš sąrašo. Sąraše pateikiamos tik šiandien dienai galiojančios išlaidų kategorijos. Rikiuojama pagal išlaidos kategorijos kodą.</w:t>
            </w:r>
          </w:p>
          <w:p w14:paraId="161248BB" w14:textId="77777777" w:rsidR="00333251" w:rsidRDefault="00333251" w:rsidP="006F4225">
            <w:pPr>
              <w:pStyle w:val="Lentelssraas"/>
            </w:pPr>
            <w:r w:rsidRPr="00A8683D">
              <w:t>*Pavadinimas - įvedamas išlaidų pavadinimas. Prieš pavadinimo lauką sistema rodo išlaidų eilutės numerį, kuris suformuojamas pagal pasirinktą išlaidų kategoriją. Išlaidų eilutės numeriu naudotojas koreguoti negali.</w:t>
            </w:r>
          </w:p>
          <w:p w14:paraId="567CE2D5" w14:textId="77777777" w:rsidR="00E3492F" w:rsidRPr="00A8683D" w:rsidRDefault="6DEA73D9" w:rsidP="00E3492F">
            <w:pPr>
              <w:pStyle w:val="Lentelssraas"/>
            </w:pPr>
            <w:r>
              <w:t>Išlaidų supaprastinimai – atvaizduojamas išlaidų supaprastinimas. Išlaidų eilutė suvesta finansavimo skirtuke automatiškai su požymiu „Netaikoma“. Laukas neredaguojamas.</w:t>
            </w:r>
          </w:p>
          <w:p w14:paraId="1016E85D" w14:textId="77777777" w:rsidR="00333251" w:rsidRPr="00A8683D" w:rsidRDefault="5CE6F32C" w:rsidP="006F4225">
            <w:pPr>
              <w:pStyle w:val="Lentelssraas"/>
            </w:pPr>
            <w:r>
              <w:t xml:space="preserve">*Prašomos ES lėšos – sistemos apskaičiuota suma pagal formulę įvesta bendra lėšų suma - BF lėšos - Nuosavos lėšos. </w:t>
            </w:r>
          </w:p>
          <w:p w14:paraId="59DCE93D" w14:textId="77777777" w:rsidR="00333251" w:rsidRPr="00A8683D" w:rsidRDefault="5CE6F32C" w:rsidP="006F4225">
            <w:pPr>
              <w:pStyle w:val="Lentelssraas"/>
            </w:pPr>
            <w:r>
              <w:t xml:space="preserve">*Prašomos BF lėšos - sistemos apskaičiuota suma pagal formulę (įvesta bendra lėšų suma - Nuosavos lėšos ) * (100 - Projekto </w:t>
            </w:r>
            <w:r w:rsidR="1EF0E38B">
              <w:t xml:space="preserve">ES </w:t>
            </w:r>
            <w:r>
              <w:t xml:space="preserve">paramos intensyvumo procentas)/100. </w:t>
            </w:r>
          </w:p>
          <w:p w14:paraId="0AEC9E82" w14:textId="77777777" w:rsidR="00333251" w:rsidRPr="00A8683D" w:rsidRDefault="5CE6F32C" w:rsidP="006F4225">
            <w:pPr>
              <w:pStyle w:val="Lentelssraas"/>
            </w:pPr>
            <w:r>
              <w:t xml:space="preserve">Nuosavos lėšos - įvedama nuosavų lėšų suma. </w:t>
            </w:r>
          </w:p>
          <w:p w14:paraId="3289906F" w14:textId="77777777" w:rsidR="00333251" w:rsidRPr="00A8683D" w:rsidRDefault="5CE6F32C" w:rsidP="006F4225">
            <w:pPr>
              <w:pStyle w:val="Lentelssraas"/>
            </w:pPr>
            <w:r>
              <w:t>Suma – apskaičiuojama suma.</w:t>
            </w:r>
          </w:p>
          <w:p w14:paraId="6276B66F" w14:textId="77777777" w:rsidR="00333251" w:rsidRPr="00A8683D" w:rsidRDefault="5CE6F32C" w:rsidP="006F4225">
            <w:pPr>
              <w:pStyle w:val="Lentelssraas"/>
            </w:pPr>
            <w:r>
              <w:t>Finansinės paramos lėšų panaudojimo procentas – tekstinis laukas.</w:t>
            </w:r>
          </w:p>
          <w:p w14:paraId="7F419E6E" w14:textId="77777777" w:rsidR="00333251" w:rsidRPr="00A8683D" w:rsidRDefault="5CE6F32C" w:rsidP="006F4225">
            <w:pPr>
              <w:pStyle w:val="Lentelssraas"/>
            </w:pPr>
            <w:r>
              <w:t>*Veikl</w:t>
            </w:r>
            <w:r w:rsidR="6E25E305">
              <w:t>os</w:t>
            </w:r>
            <w:r>
              <w:t xml:space="preserve"> - parenkama veikla iš </w:t>
            </w:r>
            <w:r w:rsidR="3A14500E">
              <w:t xml:space="preserve">projekto įgyvendinimo plane </w:t>
            </w:r>
            <w:r>
              <w:t>įvestų veiklų sąrašo.</w:t>
            </w:r>
          </w:p>
          <w:p w14:paraId="1367E790" w14:textId="77777777" w:rsidR="00333251" w:rsidRPr="00A8683D" w:rsidRDefault="5CE6F32C" w:rsidP="006F4225">
            <w:pPr>
              <w:pStyle w:val="Lentelssraas"/>
            </w:pPr>
            <w:r>
              <w:t>Pastabos - įvedama pastaba.</w:t>
            </w:r>
          </w:p>
        </w:tc>
      </w:tr>
      <w:tr w:rsidR="00333251" w:rsidRPr="00A8683D" w14:paraId="1C406EEA" w14:textId="77777777" w:rsidTr="4560C70B">
        <w:trPr>
          <w:tblHeader/>
        </w:trPr>
        <w:tc>
          <w:tcPr>
            <w:tcW w:w="5000" w:type="pct"/>
            <w:tcBorders>
              <w:right w:val="single" w:sz="4" w:space="0" w:color="BFBFBF" w:themeColor="background1" w:themeShade="BF"/>
            </w:tcBorders>
            <w:shd w:val="clear" w:color="auto" w:fill="BEE3A5"/>
            <w:vAlign w:val="center"/>
          </w:tcPr>
          <w:p w14:paraId="5784C9D9" w14:textId="77777777" w:rsidR="00333251" w:rsidRPr="00A8683D" w:rsidRDefault="00333251" w:rsidP="004D25EB">
            <w:pPr>
              <w:ind w:firstLine="0"/>
              <w:rPr>
                <w:b/>
                <w:bCs/>
              </w:rPr>
            </w:pPr>
            <w:r w:rsidRPr="00A8683D">
              <w:rPr>
                <w:b/>
                <w:bCs/>
              </w:rPr>
              <w:t>Mygtukai</w:t>
            </w:r>
          </w:p>
        </w:tc>
      </w:tr>
      <w:tr w:rsidR="00333251" w:rsidRPr="00A8683D" w14:paraId="56C88C73" w14:textId="77777777" w:rsidTr="4560C70B">
        <w:trPr>
          <w:tblHeader/>
        </w:trPr>
        <w:tc>
          <w:tcPr>
            <w:tcW w:w="5000" w:type="pct"/>
            <w:tcBorders>
              <w:right w:val="single" w:sz="4" w:space="0" w:color="BFBFBF" w:themeColor="background1" w:themeShade="BF"/>
            </w:tcBorders>
            <w:shd w:val="clear" w:color="auto" w:fill="auto"/>
            <w:vAlign w:val="center"/>
          </w:tcPr>
          <w:p w14:paraId="6EEBBBC1" w14:textId="77777777" w:rsidR="00333251" w:rsidRPr="00A8683D" w:rsidRDefault="5CE6F32C" w:rsidP="006F4225">
            <w:pPr>
              <w:pStyle w:val="Lentelssraas"/>
            </w:pPr>
            <w:r>
              <w:t>Išsaugoti</w:t>
            </w:r>
          </w:p>
          <w:p w14:paraId="648ED685" w14:textId="77777777" w:rsidR="00333251" w:rsidRPr="00A8683D" w:rsidRDefault="034C4A8E" w:rsidP="006F4225">
            <w:pPr>
              <w:pStyle w:val="Lentelssraas"/>
            </w:pPr>
            <w:r>
              <w:t>Uždaryti</w:t>
            </w:r>
            <w:r w:rsidR="5CE6F32C">
              <w:t xml:space="preserve"> </w:t>
            </w:r>
          </w:p>
        </w:tc>
      </w:tr>
      <w:tr w:rsidR="00333251" w:rsidRPr="00A8683D" w14:paraId="13442919" w14:textId="77777777" w:rsidTr="4560C70B">
        <w:trPr>
          <w:tblHeader/>
        </w:trPr>
        <w:tc>
          <w:tcPr>
            <w:tcW w:w="5000" w:type="pct"/>
            <w:tcBorders>
              <w:right w:val="single" w:sz="4" w:space="0" w:color="BFBFBF" w:themeColor="background1" w:themeShade="BF"/>
            </w:tcBorders>
            <w:shd w:val="clear" w:color="auto" w:fill="BEE3A5"/>
            <w:vAlign w:val="center"/>
          </w:tcPr>
          <w:p w14:paraId="66C0F356" w14:textId="77777777" w:rsidR="00333251" w:rsidRPr="00A8683D" w:rsidRDefault="00333251" w:rsidP="004D25EB">
            <w:pPr>
              <w:ind w:firstLine="0"/>
              <w:rPr>
                <w:b/>
                <w:bCs/>
              </w:rPr>
            </w:pPr>
            <w:bookmarkStart w:id="784" w:name="_Hlk132700974"/>
            <w:r w:rsidRPr="00A8683D">
              <w:rPr>
                <w:b/>
                <w:bCs/>
              </w:rPr>
              <w:t>Naudotojai</w:t>
            </w:r>
          </w:p>
        </w:tc>
      </w:tr>
      <w:bookmarkEnd w:id="784"/>
      <w:tr w:rsidR="00333251" w:rsidRPr="00A8683D" w14:paraId="6DCA9859" w14:textId="77777777" w:rsidTr="4560C70B">
        <w:tc>
          <w:tcPr>
            <w:tcW w:w="5000" w:type="pct"/>
            <w:tcBorders>
              <w:right w:val="single" w:sz="4" w:space="0" w:color="BFBFBF" w:themeColor="background1" w:themeShade="BF"/>
            </w:tcBorders>
            <w:shd w:val="clear" w:color="auto" w:fill="auto"/>
          </w:tcPr>
          <w:p w14:paraId="38E96B6A" w14:textId="77777777" w:rsidR="00333251" w:rsidRPr="00834430" w:rsidRDefault="00333251" w:rsidP="004D25EB">
            <w:pPr>
              <w:pStyle w:val="normalbold0"/>
              <w:ind w:left="720" w:hanging="360"/>
              <w:rPr>
                <w:b w:val="0"/>
                <w:bCs/>
                <w:lang w:val="lt-LT"/>
              </w:rPr>
            </w:pPr>
            <w:r w:rsidRPr="00834430">
              <w:rPr>
                <w:b w:val="0"/>
                <w:bCs/>
                <w:lang w:val="lt-LT"/>
              </w:rPr>
              <w:t>Langas matomas tik DMS naudotojui</w:t>
            </w:r>
          </w:p>
        </w:tc>
      </w:tr>
      <w:tr w:rsidR="00E3492F" w:rsidRPr="00A8683D" w14:paraId="07FFAF48" w14:textId="77777777" w:rsidTr="4560C70B">
        <w:trPr>
          <w:tblHeader/>
        </w:trPr>
        <w:tc>
          <w:tcPr>
            <w:tcW w:w="5000" w:type="pct"/>
            <w:tcBorders>
              <w:right w:val="single" w:sz="4" w:space="0" w:color="BFBFBF" w:themeColor="background1" w:themeShade="BF"/>
            </w:tcBorders>
            <w:shd w:val="clear" w:color="auto" w:fill="BEE3A5"/>
            <w:vAlign w:val="center"/>
          </w:tcPr>
          <w:p w14:paraId="10437C2E" w14:textId="77777777" w:rsidR="00E3492F" w:rsidRPr="00A8683D" w:rsidRDefault="00E3492F">
            <w:pPr>
              <w:ind w:firstLine="0"/>
              <w:rPr>
                <w:b/>
                <w:bCs/>
              </w:rPr>
            </w:pPr>
            <w:r>
              <w:rPr>
                <w:b/>
                <w:bCs/>
              </w:rPr>
              <w:t>Taisyklės</w:t>
            </w:r>
          </w:p>
        </w:tc>
      </w:tr>
      <w:tr w:rsidR="00E3492F" w:rsidRPr="00E3492F" w14:paraId="0A491E62" w14:textId="77777777" w:rsidTr="4560C70B">
        <w:tc>
          <w:tcPr>
            <w:tcW w:w="5000" w:type="pct"/>
            <w:tcBorders>
              <w:right w:val="single" w:sz="4" w:space="0" w:color="BFBFBF" w:themeColor="background1" w:themeShade="BF"/>
            </w:tcBorders>
            <w:shd w:val="clear" w:color="auto" w:fill="auto"/>
          </w:tcPr>
          <w:p w14:paraId="76F403F7" w14:textId="77777777" w:rsidR="00E3492F" w:rsidRPr="00E3492F" w:rsidRDefault="000F631B">
            <w:pPr>
              <w:pStyle w:val="normalbold0"/>
              <w:ind w:left="720" w:hanging="360"/>
              <w:rPr>
                <w:b w:val="0"/>
                <w:bCs/>
                <w:lang w:val="lt-LT"/>
              </w:rPr>
            </w:pPr>
            <w:r w:rsidRPr="00DB7D92">
              <w:rPr>
                <w:b w:val="0"/>
                <w:bCs/>
                <w:lang w:val="lt-LT"/>
              </w:rPr>
              <w:t>Atsidarius išlaidų eilutės redagavimo langą, kuriai yra pritaikytas išlaidų supaprastinimas</w:t>
            </w:r>
            <w:r>
              <w:rPr>
                <w:b w:val="0"/>
                <w:bCs/>
                <w:lang w:val="lt-LT"/>
              </w:rPr>
              <w:t xml:space="preserve"> galimas redagavimas šių laukų: f</w:t>
            </w:r>
            <w:r w:rsidRPr="009255DA">
              <w:rPr>
                <w:b w:val="0"/>
                <w:bCs/>
                <w:lang w:val="lt-LT"/>
              </w:rPr>
              <w:t xml:space="preserve">inansinės </w:t>
            </w:r>
            <w:r w:rsidR="742A82CE" w:rsidRPr="27C8E4AB">
              <w:rPr>
                <w:b w:val="0"/>
                <w:lang w:val="lt-LT"/>
              </w:rPr>
              <w:t>paramo</w:t>
            </w:r>
            <w:r w:rsidRPr="27C8E4AB">
              <w:rPr>
                <w:b w:val="0"/>
                <w:lang w:val="lt-LT"/>
              </w:rPr>
              <w:t>s</w:t>
            </w:r>
            <w:r w:rsidRPr="009255DA">
              <w:rPr>
                <w:b w:val="0"/>
                <w:bCs/>
                <w:lang w:val="lt-LT"/>
              </w:rPr>
              <w:t xml:space="preserve"> lėšų panaudojimo procenta</w:t>
            </w:r>
            <w:r>
              <w:rPr>
                <w:b w:val="0"/>
                <w:bCs/>
                <w:lang w:val="lt-LT"/>
              </w:rPr>
              <w:t>s, veiklos ir pastabos. Visi kiti likę laukai yra neredaguojami ir yra užpildomi išlaidų supaprastinimų skirtuke.</w:t>
            </w:r>
          </w:p>
        </w:tc>
      </w:tr>
    </w:tbl>
    <w:p w14:paraId="321F4EA0" w14:textId="77777777" w:rsidR="00967E23" w:rsidRPr="00A8683D" w:rsidRDefault="00967E23" w:rsidP="00967E23"/>
    <w:p w14:paraId="76180C5D" w14:textId="77777777" w:rsidR="00CB3BE5" w:rsidRPr="00A8683D" w:rsidRDefault="00CB3BE5" w:rsidP="00834430">
      <w:pPr>
        <w:pStyle w:val="BodyText"/>
      </w:pPr>
    </w:p>
    <w:p w14:paraId="139F4D7D" w14:textId="77777777" w:rsidR="00CB3BE5" w:rsidRDefault="00CB3BE5" w:rsidP="00DF40CE">
      <w:pPr>
        <w:pStyle w:val="Heading4"/>
      </w:pPr>
      <w:r w:rsidRPr="00A8683D">
        <w:lastRenderedPageBreak/>
        <w:t xml:space="preserve"> </w:t>
      </w:r>
      <w:bookmarkStart w:id="785" w:name="_Toc159222255"/>
      <w:r w:rsidRPr="00A8683D">
        <w:t>Projekto įgyvendinimo plano išlaidų supaprastinimai</w:t>
      </w:r>
      <w:bookmarkEnd w:id="785"/>
      <w:r w:rsidRPr="00A8683D">
        <w:t xml:space="preserve"> </w:t>
      </w:r>
    </w:p>
    <w:p w14:paraId="616C7812" w14:textId="77777777" w:rsidR="006E0022" w:rsidRDefault="006E0022" w:rsidP="00834430">
      <w:pPr>
        <w:pStyle w:val="Captionfigura"/>
      </w:pPr>
      <w:r>
        <w:rPr>
          <w:noProof/>
        </w:rPr>
        <w:drawing>
          <wp:inline distT="0" distB="0" distL="0" distR="0" wp14:anchorId="791D2032" wp14:editId="235B5712">
            <wp:extent cx="6090249" cy="3636226"/>
            <wp:effectExtent l="0" t="0" r="6350" b="2540"/>
            <wp:docPr id="209" name="Picture 209"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descr="Graphical user interface, text&#10;&#10;Description automatically generated"/>
                    <pic:cNvPicPr/>
                  </pic:nvPicPr>
                  <pic:blipFill>
                    <a:blip r:embed="rId96"/>
                    <a:stretch>
                      <a:fillRect/>
                    </a:stretch>
                  </pic:blipFill>
                  <pic:spPr>
                    <a:xfrm>
                      <a:off x="0" y="0"/>
                      <a:ext cx="6095894" cy="3639596"/>
                    </a:xfrm>
                    <a:prstGeom prst="rect">
                      <a:avLst/>
                    </a:prstGeom>
                  </pic:spPr>
                </pic:pic>
              </a:graphicData>
            </a:graphic>
          </wp:inline>
        </w:drawing>
      </w:r>
    </w:p>
    <w:p w14:paraId="19472534" w14:textId="77777777" w:rsidR="004F1C2C" w:rsidRDefault="006E0022" w:rsidP="00601168">
      <w:pPr>
        <w:pStyle w:val="Captionfigura"/>
      </w:pPr>
      <w:r>
        <w:t xml:space="preserve">pav. </w:t>
      </w:r>
      <w:fldSimple w:instr=" STYLEREF 1 \s ">
        <w:r w:rsidR="000E53E0">
          <w:rPr>
            <w:noProof/>
          </w:rPr>
          <w:t>3</w:t>
        </w:r>
      </w:fldSimple>
      <w:r w:rsidR="00215C96">
        <w:t>.</w:t>
      </w:r>
      <w:fldSimple w:instr=" SEQ pav. \* ARABIC \s 1 ">
        <w:r w:rsidR="000E53E0">
          <w:rPr>
            <w:noProof/>
          </w:rPr>
          <w:t>32</w:t>
        </w:r>
      </w:fldSimple>
      <w:r w:rsidR="00601168">
        <w:t xml:space="preserve"> Projekto įgyvendinimo plano išlaidų supaprastinim</w:t>
      </w:r>
      <w:r w:rsidR="004E22D1">
        <w:t>ų sąrašas</w:t>
      </w:r>
    </w:p>
    <w:p w14:paraId="596B0D7C" w14:textId="77777777" w:rsidR="00862DB1" w:rsidRPr="00862DB1" w:rsidRDefault="00862DB1" w:rsidP="00834430">
      <w:pPr>
        <w:pStyle w:val="Caption"/>
      </w:pPr>
    </w:p>
    <w:p w14:paraId="7AF146D4" w14:textId="77777777" w:rsidR="004E22D1" w:rsidRPr="004E22D1" w:rsidRDefault="004E22D1" w:rsidP="00834430">
      <w:pPr>
        <w:pStyle w:val="Caption"/>
      </w:pP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C871EC" w:rsidRPr="00A8683D" w14:paraId="00954A07" w14:textId="77777777">
        <w:trPr>
          <w:tblHeader/>
        </w:trPr>
        <w:tc>
          <w:tcPr>
            <w:tcW w:w="5000" w:type="pct"/>
            <w:tcBorders>
              <w:right w:val="single" w:sz="4" w:space="0" w:color="BFBFBF" w:themeColor="background1" w:themeShade="BF"/>
            </w:tcBorders>
            <w:shd w:val="clear" w:color="auto" w:fill="BEE3A5"/>
            <w:vAlign w:val="center"/>
          </w:tcPr>
          <w:p w14:paraId="15372BBA" w14:textId="77777777" w:rsidR="008951F3" w:rsidRPr="00A8683D" w:rsidRDefault="008951F3">
            <w:pPr>
              <w:ind w:firstLine="0"/>
              <w:rPr>
                <w:b/>
                <w:bCs/>
              </w:rPr>
            </w:pPr>
            <w:r w:rsidRPr="00A8683D">
              <w:rPr>
                <w:b/>
                <w:bCs/>
              </w:rPr>
              <w:t>Laukai</w:t>
            </w:r>
          </w:p>
        </w:tc>
      </w:tr>
      <w:tr w:rsidR="00C871EC" w:rsidRPr="00A8683D" w14:paraId="55F0CE67" w14:textId="77777777">
        <w:trPr>
          <w:tblHeader/>
        </w:trPr>
        <w:tc>
          <w:tcPr>
            <w:tcW w:w="5000" w:type="pct"/>
            <w:tcBorders>
              <w:right w:val="single" w:sz="4" w:space="0" w:color="BFBFBF" w:themeColor="background1" w:themeShade="BF"/>
            </w:tcBorders>
            <w:shd w:val="clear" w:color="auto" w:fill="auto"/>
            <w:vAlign w:val="center"/>
          </w:tcPr>
          <w:p w14:paraId="7A459EA5" w14:textId="77777777" w:rsidR="008E4592" w:rsidRDefault="008E4592">
            <w:pPr>
              <w:pStyle w:val="Lentelssraas"/>
            </w:pPr>
            <w:r>
              <w:t xml:space="preserve">Eil. Nr. – </w:t>
            </w:r>
            <w:r w:rsidR="002F0A02">
              <w:t xml:space="preserve">išlaidų supaprastinimo lentelės įrašo </w:t>
            </w:r>
            <w:r>
              <w:t>eilės numeris</w:t>
            </w:r>
            <w:r w:rsidR="002F0A02">
              <w:t>.</w:t>
            </w:r>
          </w:p>
          <w:p w14:paraId="5BE4114F" w14:textId="77777777" w:rsidR="008E4592" w:rsidRDefault="008E4592">
            <w:pPr>
              <w:pStyle w:val="Lentelssraas"/>
            </w:pPr>
            <w:r>
              <w:t>Biudžeto išlaidų eilutės Nr. ir pavadinimas</w:t>
            </w:r>
            <w:r w:rsidR="003457B4">
              <w:t xml:space="preserve"> – išlaidų eilutės numeris ir pavadinimas, kuriai yra taikomas išlaidų supaprastinimas.</w:t>
            </w:r>
          </w:p>
          <w:p w14:paraId="5778E255" w14:textId="77777777" w:rsidR="00873986" w:rsidRDefault="00873986">
            <w:pPr>
              <w:pStyle w:val="Lentelssraas"/>
            </w:pPr>
            <w:r>
              <w:t xml:space="preserve">Fiksuotosios normos pavadinimas – </w:t>
            </w:r>
            <w:r w:rsidR="00EA7DB6">
              <w:t>fiksuotosios normos pavadinimas pritaikytas išlaidų eilutei.</w:t>
            </w:r>
          </w:p>
          <w:p w14:paraId="538FC087" w14:textId="77777777" w:rsidR="00873986" w:rsidRDefault="00873986" w:rsidP="00873986">
            <w:pPr>
              <w:pStyle w:val="Lentelssraas"/>
            </w:pPr>
            <w:r>
              <w:t xml:space="preserve">Fiksuotojo įkainio pavadinimas – </w:t>
            </w:r>
            <w:r w:rsidR="00EA7DB6">
              <w:t>fiksuotojo įkainio pavadinimas pritaikytas išlaidų eilutei.</w:t>
            </w:r>
          </w:p>
          <w:p w14:paraId="4CD9D93A" w14:textId="77777777" w:rsidR="00873986" w:rsidRDefault="00873986" w:rsidP="00EA7DB6">
            <w:pPr>
              <w:pStyle w:val="Lentelssraas"/>
            </w:pPr>
            <w:r>
              <w:t xml:space="preserve">Fiksuotosios sumos pavadinimas – </w:t>
            </w:r>
            <w:r w:rsidR="00EA7DB6">
              <w:t>fiksuotosios sumos pavadinimas pritaikytas išlaidų eilutei.</w:t>
            </w:r>
          </w:p>
          <w:p w14:paraId="5C6F6C45" w14:textId="77777777" w:rsidR="00EA7DB6" w:rsidRDefault="00DF44D1" w:rsidP="00EA7DB6">
            <w:pPr>
              <w:pStyle w:val="Lentelssraas"/>
            </w:pPr>
            <w:r>
              <w:t>Fiksuotosios normos dydis, proc. – taikomas fiksuotosios normos dydis</w:t>
            </w:r>
            <w:r w:rsidR="0098513A">
              <w:t xml:space="preserve"> išlaidų eilutei</w:t>
            </w:r>
            <w:r>
              <w:t>.</w:t>
            </w:r>
          </w:p>
          <w:p w14:paraId="399989FA" w14:textId="77777777" w:rsidR="00DF44D1" w:rsidRDefault="00DF44D1" w:rsidP="00EA7DB6">
            <w:pPr>
              <w:pStyle w:val="Lentelssraas"/>
            </w:pPr>
            <w:r>
              <w:t xml:space="preserve">Fiksuotojo įkainio dydis </w:t>
            </w:r>
            <w:r w:rsidR="0098513A">
              <w:t>–</w:t>
            </w:r>
            <w:r>
              <w:t xml:space="preserve"> </w:t>
            </w:r>
            <w:r w:rsidR="0098513A">
              <w:t>taikomas fiksuotojo įkainio dydis išlaidų eilutei.</w:t>
            </w:r>
          </w:p>
          <w:p w14:paraId="524F1FC6" w14:textId="77777777" w:rsidR="00714817" w:rsidRDefault="00714817" w:rsidP="00EA7DB6">
            <w:pPr>
              <w:pStyle w:val="Lentelssraas"/>
            </w:pPr>
            <w:r>
              <w:t xml:space="preserve">Fiksuotosios sumos dydis – taikomas </w:t>
            </w:r>
            <w:r w:rsidR="004732EF">
              <w:t>fiksuotosios sumos dydis išlaidų eilutei.</w:t>
            </w:r>
          </w:p>
          <w:p w14:paraId="4082D49C" w14:textId="77777777" w:rsidR="0098513A" w:rsidRDefault="0098513A" w:rsidP="00EA7DB6">
            <w:pPr>
              <w:pStyle w:val="Lentelssraas"/>
            </w:pPr>
            <w:r>
              <w:t>Mato vienetas – fiksuotojo įkainio mato vienetas.</w:t>
            </w:r>
          </w:p>
          <w:p w14:paraId="76232ACD" w14:textId="77777777" w:rsidR="00434AF6" w:rsidRDefault="00B522A6" w:rsidP="00434AF6">
            <w:pPr>
              <w:pStyle w:val="Lentelssraas"/>
            </w:pPr>
            <w:r>
              <w:t>Planuojamas mato vnt. skaičius –</w:t>
            </w:r>
            <w:r w:rsidR="00714817">
              <w:t xml:space="preserve"> išlaidų supaprastinimui taikomas planuojamas mato vienetų skaičius.</w:t>
            </w:r>
          </w:p>
          <w:p w14:paraId="3E2DFB46" w14:textId="77777777" w:rsidR="00714817" w:rsidRDefault="004732EF" w:rsidP="00434AF6">
            <w:pPr>
              <w:pStyle w:val="Lentelssraas"/>
            </w:pPr>
            <w:r>
              <w:t xml:space="preserve">Įgyvendinimo rezultatas </w:t>
            </w:r>
            <w:r w:rsidR="00AA073E">
              <w:t>–</w:t>
            </w:r>
            <w:r>
              <w:t xml:space="preserve"> </w:t>
            </w:r>
            <w:r w:rsidR="00AA073E">
              <w:t xml:space="preserve">taikomas fiksuotosios sumos išlaidų supaprastinimo įgyvendinimo rezultatui. </w:t>
            </w:r>
          </w:p>
          <w:p w14:paraId="050D8F90" w14:textId="77777777" w:rsidR="00434AF6" w:rsidRDefault="00434AF6" w:rsidP="00434AF6">
            <w:pPr>
              <w:pStyle w:val="Lentelssraas"/>
            </w:pPr>
            <w:r w:rsidRPr="00A8683D">
              <w:t xml:space="preserve">*Veiklos - parenkama veikla iš </w:t>
            </w:r>
            <w:r w:rsidR="00B522A6">
              <w:t>projekto įgyvendinimo plane</w:t>
            </w:r>
            <w:r w:rsidRPr="00A8683D">
              <w:t xml:space="preserve"> įvestų veiklų sąrašo.</w:t>
            </w:r>
          </w:p>
          <w:p w14:paraId="744946B3" w14:textId="77777777" w:rsidR="00BB2E5D" w:rsidRDefault="00434AF6" w:rsidP="00EA7DB6">
            <w:pPr>
              <w:pStyle w:val="Lentelssraas"/>
            </w:pPr>
            <w:r w:rsidRPr="00A8683D">
              <w:t>Pastabos - įvedama pastaba.</w:t>
            </w:r>
          </w:p>
          <w:p w14:paraId="3A2A347E" w14:textId="77777777" w:rsidR="00BB2E5D" w:rsidRDefault="00BB2E5D" w:rsidP="00BB2E5D">
            <w:pPr>
              <w:pStyle w:val="Lentelssraas"/>
              <w:numPr>
                <w:ilvl w:val="0"/>
                <w:numId w:val="0"/>
              </w:numPr>
              <w:ind w:left="360"/>
            </w:pPr>
            <w:r>
              <w:t>Išlaidų supaprastinimų sumos:</w:t>
            </w:r>
          </w:p>
          <w:p w14:paraId="002C9C2C" w14:textId="77777777" w:rsidR="009114CF" w:rsidRPr="00A8683D" w:rsidRDefault="00BB2E5D" w:rsidP="009114CF">
            <w:pPr>
              <w:pStyle w:val="Lentelssraas"/>
            </w:pPr>
            <w:r>
              <w:t>Iš viso (ES+BF+NL)</w:t>
            </w:r>
            <w:r w:rsidR="009114CF" w:rsidRPr="00A8683D">
              <w:t xml:space="preserve"> – įvedama prašoma suma.</w:t>
            </w:r>
          </w:p>
          <w:p w14:paraId="4A6FE1A8" w14:textId="77777777" w:rsidR="008951F3" w:rsidRPr="00A8683D" w:rsidRDefault="008951F3">
            <w:pPr>
              <w:pStyle w:val="Lentelssraas"/>
            </w:pPr>
            <w:r w:rsidRPr="00A8683D">
              <w:t xml:space="preserve">*ES lėšos – sistemos apskaičiuota suma pagal formulę įvesta bendra lėšų suma - BF lėšos - Nuosavos lėšos. </w:t>
            </w:r>
          </w:p>
          <w:p w14:paraId="4130C12D" w14:textId="77777777" w:rsidR="00BB2E5D" w:rsidRPr="00A8683D" w:rsidRDefault="008951F3" w:rsidP="00BB2E5D">
            <w:pPr>
              <w:pStyle w:val="Lentelssraas"/>
            </w:pPr>
            <w:r w:rsidRPr="00A8683D">
              <w:t>*BF lėšos - sistemos apskaičiuota suma pagal formulę (įvesta</w:t>
            </w:r>
            <w:r w:rsidR="009114CF">
              <w:t xml:space="preserve"> prašoma</w:t>
            </w:r>
            <w:r w:rsidRPr="00A8683D">
              <w:t xml:space="preserve"> bendra lėšų suma - Nuosavos lėšos ) * (100 - Projekto </w:t>
            </w:r>
            <w:r w:rsidR="00EC418C">
              <w:t>ES</w:t>
            </w:r>
            <w:r w:rsidRPr="00A8683D">
              <w:t xml:space="preserve"> paramos intensyvumo procentas)/100. </w:t>
            </w:r>
          </w:p>
          <w:p w14:paraId="066FA6BB" w14:textId="77777777" w:rsidR="008951F3" w:rsidRDefault="008951F3" w:rsidP="00434AF6">
            <w:pPr>
              <w:pStyle w:val="Lentelssraas"/>
            </w:pPr>
            <w:r w:rsidRPr="00A8683D">
              <w:t xml:space="preserve">Nuosavos lėšos - įvedama nuosavų lėšų suma. </w:t>
            </w:r>
          </w:p>
          <w:p w14:paraId="045BFD13" w14:textId="77777777" w:rsidR="00A64465" w:rsidRDefault="00A64465" w:rsidP="00434AF6">
            <w:pPr>
              <w:pStyle w:val="Lentelssraas"/>
            </w:pPr>
            <w:r>
              <w:t>Iš viso (ES+BF)</w:t>
            </w:r>
            <w:r w:rsidR="00F9559F">
              <w:t xml:space="preserve"> – atvaizduojama automatiškai sistemos apskaičiuota ES ir BF lėšų suma.</w:t>
            </w:r>
          </w:p>
          <w:p w14:paraId="58086AAA" w14:textId="77777777" w:rsidR="00F9559F" w:rsidRPr="00A8683D" w:rsidRDefault="00F9559F" w:rsidP="00F9559F">
            <w:pPr>
              <w:pStyle w:val="Lentelssraas"/>
            </w:pPr>
            <w:r>
              <w:t>Iš viso (BF+NL) – atvaizduojama automatiškai sistemos apskaičiuota ES ir BF lėšų suma.</w:t>
            </w:r>
          </w:p>
        </w:tc>
      </w:tr>
      <w:tr w:rsidR="00C871EC" w:rsidRPr="00A8683D" w14:paraId="1D5D8180" w14:textId="77777777">
        <w:trPr>
          <w:tblHeader/>
        </w:trPr>
        <w:tc>
          <w:tcPr>
            <w:tcW w:w="5000" w:type="pct"/>
            <w:tcBorders>
              <w:right w:val="single" w:sz="4" w:space="0" w:color="BFBFBF" w:themeColor="background1" w:themeShade="BF"/>
            </w:tcBorders>
            <w:shd w:val="clear" w:color="auto" w:fill="BEE3A5"/>
            <w:vAlign w:val="center"/>
          </w:tcPr>
          <w:p w14:paraId="122B2CAC" w14:textId="77777777" w:rsidR="008951F3" w:rsidRPr="00A8683D" w:rsidRDefault="008951F3">
            <w:pPr>
              <w:ind w:firstLine="0"/>
              <w:rPr>
                <w:b/>
                <w:bCs/>
              </w:rPr>
            </w:pPr>
            <w:r w:rsidRPr="00A8683D">
              <w:rPr>
                <w:b/>
                <w:bCs/>
              </w:rPr>
              <w:t>Mygtukai</w:t>
            </w:r>
          </w:p>
        </w:tc>
      </w:tr>
      <w:tr w:rsidR="00C871EC" w:rsidRPr="00A8683D" w14:paraId="7A99255B" w14:textId="77777777">
        <w:trPr>
          <w:tblHeader/>
        </w:trPr>
        <w:tc>
          <w:tcPr>
            <w:tcW w:w="5000" w:type="pct"/>
            <w:tcBorders>
              <w:right w:val="single" w:sz="4" w:space="0" w:color="BFBFBF" w:themeColor="background1" w:themeShade="BF"/>
            </w:tcBorders>
            <w:shd w:val="clear" w:color="auto" w:fill="auto"/>
            <w:vAlign w:val="center"/>
          </w:tcPr>
          <w:p w14:paraId="273DDC20" w14:textId="77777777" w:rsidR="008951F3" w:rsidRDefault="00240120">
            <w:pPr>
              <w:pStyle w:val="Lentelssraas"/>
            </w:pPr>
            <w:r>
              <w:t xml:space="preserve">Registruoti naują </w:t>
            </w:r>
          </w:p>
          <w:p w14:paraId="0B327C30" w14:textId="77777777" w:rsidR="00971331" w:rsidRDefault="00971331">
            <w:pPr>
              <w:pStyle w:val="Lentelssraas"/>
            </w:pPr>
            <w:r>
              <w:t>Redaguoti</w:t>
            </w:r>
          </w:p>
          <w:p w14:paraId="2AD2F8A2" w14:textId="77777777" w:rsidR="008951F3" w:rsidRPr="00A8683D" w:rsidRDefault="00971331" w:rsidP="00240120">
            <w:pPr>
              <w:pStyle w:val="Lentelssraas"/>
            </w:pPr>
            <w:r>
              <w:t>Trinti</w:t>
            </w:r>
            <w:r w:rsidR="008951F3" w:rsidRPr="00A8683D">
              <w:t xml:space="preserve"> </w:t>
            </w:r>
          </w:p>
        </w:tc>
      </w:tr>
      <w:tr w:rsidR="00C871EC" w:rsidRPr="00A8683D" w14:paraId="5515050E" w14:textId="77777777">
        <w:trPr>
          <w:tblHeader/>
        </w:trPr>
        <w:tc>
          <w:tcPr>
            <w:tcW w:w="5000" w:type="pct"/>
            <w:tcBorders>
              <w:right w:val="single" w:sz="4" w:space="0" w:color="BFBFBF" w:themeColor="background1" w:themeShade="BF"/>
            </w:tcBorders>
            <w:shd w:val="clear" w:color="auto" w:fill="BEE3A5"/>
            <w:vAlign w:val="center"/>
          </w:tcPr>
          <w:p w14:paraId="603B1156" w14:textId="77777777" w:rsidR="008951F3" w:rsidRPr="00A8683D" w:rsidRDefault="008951F3">
            <w:pPr>
              <w:ind w:firstLine="0"/>
              <w:rPr>
                <w:b/>
                <w:bCs/>
              </w:rPr>
            </w:pPr>
            <w:r w:rsidRPr="00A8683D">
              <w:rPr>
                <w:b/>
                <w:bCs/>
              </w:rPr>
              <w:t>Naudotojai</w:t>
            </w:r>
          </w:p>
        </w:tc>
      </w:tr>
      <w:tr w:rsidR="00C871EC" w:rsidRPr="00A8683D" w14:paraId="35C1C100" w14:textId="77777777">
        <w:trPr>
          <w:trHeight w:val="24"/>
        </w:trPr>
        <w:tc>
          <w:tcPr>
            <w:tcW w:w="5000" w:type="pct"/>
            <w:tcBorders>
              <w:right w:val="single" w:sz="4" w:space="0" w:color="BFBFBF" w:themeColor="background1" w:themeShade="BF"/>
            </w:tcBorders>
            <w:shd w:val="clear" w:color="auto" w:fill="auto"/>
          </w:tcPr>
          <w:p w14:paraId="226FCABF" w14:textId="77777777" w:rsidR="008951F3" w:rsidRPr="00DB7D92" w:rsidRDefault="008951F3">
            <w:pPr>
              <w:pStyle w:val="normalbold0"/>
              <w:ind w:left="720" w:hanging="360"/>
              <w:rPr>
                <w:b w:val="0"/>
                <w:bCs/>
                <w:lang w:val="lt-LT"/>
              </w:rPr>
            </w:pPr>
            <w:r w:rsidRPr="00DB7D92">
              <w:rPr>
                <w:b w:val="0"/>
                <w:bCs/>
                <w:lang w:val="lt-LT"/>
              </w:rPr>
              <w:t xml:space="preserve">Langas matomas VSFSVVP IS </w:t>
            </w:r>
            <w:r w:rsidR="003B2580">
              <w:rPr>
                <w:b w:val="0"/>
                <w:bCs/>
                <w:lang w:val="lt-LT"/>
              </w:rPr>
              <w:t xml:space="preserve">ir DMS </w:t>
            </w:r>
            <w:r w:rsidRPr="00DB7D92">
              <w:rPr>
                <w:b w:val="0"/>
                <w:bCs/>
                <w:lang w:val="lt-LT"/>
              </w:rPr>
              <w:t>naudotojui</w:t>
            </w:r>
          </w:p>
        </w:tc>
      </w:tr>
      <w:tr w:rsidR="00C871EC" w:rsidRPr="00A8683D" w14:paraId="17E4B9AF" w14:textId="77777777">
        <w:trPr>
          <w:tblHeader/>
        </w:trPr>
        <w:tc>
          <w:tcPr>
            <w:tcW w:w="5000" w:type="pct"/>
            <w:tcBorders>
              <w:right w:val="single" w:sz="4" w:space="0" w:color="BFBFBF" w:themeColor="background1" w:themeShade="BF"/>
            </w:tcBorders>
            <w:shd w:val="clear" w:color="auto" w:fill="BEE3A5"/>
            <w:vAlign w:val="center"/>
          </w:tcPr>
          <w:p w14:paraId="6515FF01" w14:textId="77777777" w:rsidR="008951F3" w:rsidRPr="00A8683D" w:rsidRDefault="008951F3">
            <w:pPr>
              <w:ind w:firstLine="0"/>
              <w:rPr>
                <w:b/>
                <w:bCs/>
              </w:rPr>
            </w:pPr>
            <w:r w:rsidRPr="00A8683D">
              <w:rPr>
                <w:b/>
                <w:bCs/>
              </w:rPr>
              <w:t>Taisyklės</w:t>
            </w:r>
          </w:p>
        </w:tc>
      </w:tr>
      <w:tr w:rsidR="00C871EC" w:rsidRPr="00A8683D" w14:paraId="67262BE6" w14:textId="77777777">
        <w:trPr>
          <w:trHeight w:val="24"/>
        </w:trPr>
        <w:tc>
          <w:tcPr>
            <w:tcW w:w="5000" w:type="pct"/>
            <w:tcBorders>
              <w:right w:val="single" w:sz="4" w:space="0" w:color="BFBFBF" w:themeColor="background1" w:themeShade="BF"/>
            </w:tcBorders>
            <w:shd w:val="clear" w:color="auto" w:fill="auto"/>
          </w:tcPr>
          <w:p w14:paraId="3CB42CC4" w14:textId="77777777" w:rsidR="008951F3" w:rsidRPr="00DB7D92" w:rsidRDefault="009A7546">
            <w:pPr>
              <w:pStyle w:val="normalbold0"/>
              <w:rPr>
                <w:b w:val="0"/>
                <w:bCs/>
                <w:lang w:val="lt-LT"/>
              </w:rPr>
            </w:pPr>
            <w:r>
              <w:rPr>
                <w:b w:val="0"/>
                <w:bCs/>
                <w:lang w:val="lt-LT"/>
              </w:rPr>
              <w:t>Suvestos sumos prie išlaidų eilučių, kurioms yra pritaikytas išlaidų supaprastinimas, persikels į projekto įgyvendinimo plano finansavimo skirtuk</w:t>
            </w:r>
            <w:r w:rsidR="00B6125F">
              <w:rPr>
                <w:b w:val="0"/>
                <w:bCs/>
                <w:lang w:val="lt-LT"/>
              </w:rPr>
              <w:t xml:space="preserve">o prašomų lėšų dalį </w:t>
            </w:r>
            <w:r>
              <w:rPr>
                <w:b w:val="0"/>
                <w:bCs/>
                <w:lang w:val="lt-LT"/>
              </w:rPr>
              <w:t xml:space="preserve">pagal </w:t>
            </w:r>
            <w:r w:rsidR="0049274B">
              <w:rPr>
                <w:b w:val="0"/>
                <w:bCs/>
                <w:lang w:val="lt-LT"/>
              </w:rPr>
              <w:t xml:space="preserve">tą pačią </w:t>
            </w:r>
            <w:r>
              <w:rPr>
                <w:b w:val="0"/>
                <w:bCs/>
                <w:lang w:val="lt-LT"/>
              </w:rPr>
              <w:t>išlaidų eilut</w:t>
            </w:r>
            <w:r w:rsidR="00B6125F">
              <w:rPr>
                <w:b w:val="0"/>
                <w:bCs/>
                <w:lang w:val="lt-LT"/>
              </w:rPr>
              <w:t>ę</w:t>
            </w:r>
            <w:r>
              <w:rPr>
                <w:b w:val="0"/>
                <w:bCs/>
                <w:lang w:val="lt-LT"/>
              </w:rPr>
              <w:t>.</w:t>
            </w:r>
          </w:p>
        </w:tc>
      </w:tr>
    </w:tbl>
    <w:p w14:paraId="3E6F0872" w14:textId="77777777" w:rsidR="00CB3BE5" w:rsidRDefault="00CB3BE5" w:rsidP="00CB3BE5">
      <w:pPr>
        <w:pStyle w:val="BodyText"/>
      </w:pPr>
    </w:p>
    <w:p w14:paraId="44A3DADA" w14:textId="77777777" w:rsidR="008C59D8" w:rsidRDefault="00AC7C53" w:rsidP="00DF40CE">
      <w:pPr>
        <w:pStyle w:val="Heading5"/>
      </w:pPr>
      <w:r>
        <w:lastRenderedPageBreak/>
        <w:t xml:space="preserve"> Išlaidų supaprastinimo eilutė</w:t>
      </w:r>
    </w:p>
    <w:p w14:paraId="5D0FA413" w14:textId="77777777" w:rsidR="00AC7C53" w:rsidRDefault="00AC7C53" w:rsidP="00AC7C53">
      <w:pPr>
        <w:pStyle w:val="Captionfigura"/>
      </w:pPr>
      <w:r>
        <w:rPr>
          <w:noProof/>
        </w:rPr>
        <w:drawing>
          <wp:inline distT="0" distB="0" distL="0" distR="0" wp14:anchorId="3FAEF7B3" wp14:editId="36617222">
            <wp:extent cx="3819884" cy="7339054"/>
            <wp:effectExtent l="0" t="0" r="9525" b="0"/>
            <wp:docPr id="210" name="Picture 2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Graphical user interface, text, application&#10;&#10;Description automatically generated"/>
                    <pic:cNvPicPr/>
                  </pic:nvPicPr>
                  <pic:blipFill>
                    <a:blip r:embed="rId97"/>
                    <a:stretch>
                      <a:fillRect/>
                    </a:stretch>
                  </pic:blipFill>
                  <pic:spPr>
                    <a:xfrm>
                      <a:off x="0" y="0"/>
                      <a:ext cx="3830511" cy="7359471"/>
                    </a:xfrm>
                    <a:prstGeom prst="rect">
                      <a:avLst/>
                    </a:prstGeom>
                  </pic:spPr>
                </pic:pic>
              </a:graphicData>
            </a:graphic>
          </wp:inline>
        </w:drawing>
      </w:r>
      <w:r>
        <w:rPr>
          <w:noProof/>
        </w:rPr>
        <w:drawing>
          <wp:inline distT="0" distB="0" distL="0" distR="0" wp14:anchorId="53644F9A" wp14:editId="4A4EAB33">
            <wp:extent cx="3768678" cy="540688"/>
            <wp:effectExtent l="0" t="0" r="3810" b="0"/>
            <wp:docPr id="211" name="Picture 21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A picture containing graphical user interface&#10;&#10;Description automatically generated"/>
                    <pic:cNvPicPr/>
                  </pic:nvPicPr>
                  <pic:blipFill>
                    <a:blip r:embed="rId98"/>
                    <a:stretch>
                      <a:fillRect/>
                    </a:stretch>
                  </pic:blipFill>
                  <pic:spPr>
                    <a:xfrm>
                      <a:off x="0" y="0"/>
                      <a:ext cx="3836626" cy="550436"/>
                    </a:xfrm>
                    <a:prstGeom prst="rect">
                      <a:avLst/>
                    </a:prstGeom>
                  </pic:spPr>
                </pic:pic>
              </a:graphicData>
            </a:graphic>
          </wp:inline>
        </w:drawing>
      </w:r>
    </w:p>
    <w:p w14:paraId="3C1666A9" w14:textId="77777777" w:rsidR="00AC7C53" w:rsidRPr="0029230D" w:rsidRDefault="00AC7C53" w:rsidP="00AC7C53">
      <w:pPr>
        <w:pStyle w:val="Captionfigura"/>
      </w:pPr>
      <w:r>
        <w:t xml:space="preserve">pav. </w:t>
      </w:r>
      <w:fldSimple w:instr=" STYLEREF 1 \s ">
        <w:r w:rsidR="000E53E0">
          <w:rPr>
            <w:noProof/>
          </w:rPr>
          <w:t>3</w:t>
        </w:r>
      </w:fldSimple>
      <w:r w:rsidR="00215C96">
        <w:t>.</w:t>
      </w:r>
      <w:fldSimple w:instr=" SEQ pav. \* ARABIC \s 1 ">
        <w:r w:rsidR="000E53E0">
          <w:rPr>
            <w:noProof/>
          </w:rPr>
          <w:t>33</w:t>
        </w:r>
      </w:fldSimple>
      <w:r>
        <w:t xml:space="preserve"> Išlaidų eilutės, kuriai yra taikomas FN išlaidų supaprastinimas suvedimo langas</w:t>
      </w:r>
    </w:p>
    <w:p w14:paraId="426D419A" w14:textId="77777777" w:rsidR="00AC7C53" w:rsidRDefault="00AC7C53" w:rsidP="00AC7C53">
      <w:pPr>
        <w:pStyle w:val="Captionfigura"/>
      </w:pPr>
      <w:r>
        <w:rPr>
          <w:noProof/>
        </w:rPr>
        <w:lastRenderedPageBreak/>
        <w:drawing>
          <wp:inline distT="0" distB="0" distL="0" distR="0" wp14:anchorId="470A9EB7" wp14:editId="7D77AE7D">
            <wp:extent cx="3416654" cy="5764695"/>
            <wp:effectExtent l="0" t="0" r="0" b="7620"/>
            <wp:docPr id="212" name="Picture 212"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descr="Graphical user interface, application&#10;&#10;Description automatically generated with medium confidence"/>
                    <pic:cNvPicPr/>
                  </pic:nvPicPr>
                  <pic:blipFill>
                    <a:blip r:embed="rId99"/>
                    <a:stretch>
                      <a:fillRect/>
                    </a:stretch>
                  </pic:blipFill>
                  <pic:spPr>
                    <a:xfrm>
                      <a:off x="0" y="0"/>
                      <a:ext cx="3424858" cy="5778537"/>
                    </a:xfrm>
                    <a:prstGeom prst="rect">
                      <a:avLst/>
                    </a:prstGeom>
                  </pic:spPr>
                </pic:pic>
              </a:graphicData>
            </a:graphic>
          </wp:inline>
        </w:drawing>
      </w:r>
      <w:r>
        <w:rPr>
          <w:noProof/>
        </w:rPr>
        <w:drawing>
          <wp:inline distT="0" distB="0" distL="0" distR="0" wp14:anchorId="736DF3B5" wp14:editId="5C2B6229">
            <wp:extent cx="3315694" cy="2097827"/>
            <wp:effectExtent l="0" t="0" r="0" b="0"/>
            <wp:docPr id="213" name="Picture 21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Graphical user interface, text, application, email&#10;&#10;Description automatically generated"/>
                    <pic:cNvPicPr/>
                  </pic:nvPicPr>
                  <pic:blipFill>
                    <a:blip r:embed="rId100"/>
                    <a:stretch>
                      <a:fillRect/>
                    </a:stretch>
                  </pic:blipFill>
                  <pic:spPr>
                    <a:xfrm>
                      <a:off x="0" y="0"/>
                      <a:ext cx="3327947" cy="2105580"/>
                    </a:xfrm>
                    <a:prstGeom prst="rect">
                      <a:avLst/>
                    </a:prstGeom>
                  </pic:spPr>
                </pic:pic>
              </a:graphicData>
            </a:graphic>
          </wp:inline>
        </w:drawing>
      </w:r>
    </w:p>
    <w:p w14:paraId="747A9379" w14:textId="77777777" w:rsidR="00AC7C53" w:rsidRPr="0029230D" w:rsidRDefault="00AC7C53" w:rsidP="00AC7C53">
      <w:pPr>
        <w:pStyle w:val="Captionfigura"/>
      </w:pPr>
      <w:r>
        <w:t xml:space="preserve">pav. </w:t>
      </w:r>
      <w:fldSimple w:instr=" STYLEREF 1 \s ">
        <w:r w:rsidR="000E53E0">
          <w:rPr>
            <w:noProof/>
          </w:rPr>
          <w:t>3</w:t>
        </w:r>
      </w:fldSimple>
      <w:r w:rsidR="00215C96">
        <w:t>.</w:t>
      </w:r>
      <w:fldSimple w:instr=" SEQ pav. \* ARABIC \s 1 ">
        <w:r w:rsidR="000E53E0">
          <w:rPr>
            <w:noProof/>
          </w:rPr>
          <w:t>34</w:t>
        </w:r>
      </w:fldSimple>
      <w:r>
        <w:t xml:space="preserve"> Išlaidų eilutės, kuriai yra taikomas FĮ išlaidų supaprastinimas suvedimo langas</w:t>
      </w:r>
    </w:p>
    <w:p w14:paraId="1D7883B1" w14:textId="77777777" w:rsidR="00AC7C53" w:rsidRDefault="00AC7C53" w:rsidP="00AC7C53">
      <w:pPr>
        <w:pStyle w:val="Captionfigura"/>
        <w:keepNext/>
      </w:pPr>
      <w:r w:rsidRPr="00DB7D92">
        <w:rPr>
          <w:noProof/>
        </w:rPr>
        <w:lastRenderedPageBreak/>
        <w:drawing>
          <wp:inline distT="0" distB="0" distL="0" distR="0" wp14:anchorId="07619F08" wp14:editId="471EAB1B">
            <wp:extent cx="3506525" cy="6520647"/>
            <wp:effectExtent l="0" t="0" r="0" b="0"/>
            <wp:docPr id="214" name="Picture 21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descr="Graphical user interface, text, application, email&#10;&#10;Description automatically generated"/>
                    <pic:cNvPicPr/>
                  </pic:nvPicPr>
                  <pic:blipFill>
                    <a:blip r:embed="rId101"/>
                    <a:stretch>
                      <a:fillRect/>
                    </a:stretch>
                  </pic:blipFill>
                  <pic:spPr>
                    <a:xfrm>
                      <a:off x="0" y="0"/>
                      <a:ext cx="3515457" cy="6537257"/>
                    </a:xfrm>
                    <a:prstGeom prst="rect">
                      <a:avLst/>
                    </a:prstGeom>
                  </pic:spPr>
                </pic:pic>
              </a:graphicData>
            </a:graphic>
          </wp:inline>
        </w:drawing>
      </w:r>
      <w:r>
        <w:rPr>
          <w:noProof/>
        </w:rPr>
        <w:drawing>
          <wp:inline distT="0" distB="0" distL="0" distR="0" wp14:anchorId="7E97034C" wp14:editId="0266684F">
            <wp:extent cx="3427012" cy="1475011"/>
            <wp:effectExtent l="0" t="0" r="2540" b="0"/>
            <wp:docPr id="215" name="Picture 21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descr="Graphical user interface, text, application&#10;&#10;Description automatically generated"/>
                    <pic:cNvPicPr/>
                  </pic:nvPicPr>
                  <pic:blipFill>
                    <a:blip r:embed="rId102"/>
                    <a:stretch>
                      <a:fillRect/>
                    </a:stretch>
                  </pic:blipFill>
                  <pic:spPr>
                    <a:xfrm>
                      <a:off x="0" y="0"/>
                      <a:ext cx="3467958" cy="1492634"/>
                    </a:xfrm>
                    <a:prstGeom prst="rect">
                      <a:avLst/>
                    </a:prstGeom>
                  </pic:spPr>
                </pic:pic>
              </a:graphicData>
            </a:graphic>
          </wp:inline>
        </w:drawing>
      </w:r>
    </w:p>
    <w:p w14:paraId="3360E528" w14:textId="77777777" w:rsidR="00AC7C53" w:rsidRDefault="00AC7C53" w:rsidP="00AC7C53">
      <w:pPr>
        <w:pStyle w:val="Captionfigura"/>
      </w:pPr>
      <w:r>
        <w:t xml:space="preserve">pav. </w:t>
      </w:r>
      <w:fldSimple w:instr=" STYLEREF 1 \s ">
        <w:r w:rsidR="000E53E0">
          <w:rPr>
            <w:noProof/>
          </w:rPr>
          <w:t>3</w:t>
        </w:r>
      </w:fldSimple>
      <w:r w:rsidR="00215C96">
        <w:t>.</w:t>
      </w:r>
      <w:fldSimple w:instr=" SEQ pav. \* ARABIC \s 1 ">
        <w:r w:rsidR="000E53E0">
          <w:rPr>
            <w:noProof/>
          </w:rPr>
          <w:t>35</w:t>
        </w:r>
      </w:fldSimple>
      <w:r>
        <w:t xml:space="preserve"> Išlaidų eilutės, kuriai yra taikomas FS išlaidų supaprastinimas suvedimo langas</w:t>
      </w:r>
    </w:p>
    <w:p w14:paraId="274410CA" w14:textId="77777777" w:rsidR="00AC7C53" w:rsidRPr="00AC7C53" w:rsidRDefault="00AC7C53" w:rsidP="00834430">
      <w:pPr>
        <w:pStyle w:val="BodyText"/>
      </w:pP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AC7C53" w:rsidRPr="00A8683D" w14:paraId="6346FEA3" w14:textId="77777777">
        <w:trPr>
          <w:tblHeader/>
        </w:trPr>
        <w:tc>
          <w:tcPr>
            <w:tcW w:w="5000" w:type="pct"/>
            <w:tcBorders>
              <w:right w:val="single" w:sz="4" w:space="0" w:color="BFBFBF" w:themeColor="background1" w:themeShade="BF"/>
            </w:tcBorders>
            <w:shd w:val="clear" w:color="auto" w:fill="BEE3A5"/>
            <w:vAlign w:val="center"/>
          </w:tcPr>
          <w:p w14:paraId="7944E661" w14:textId="77777777" w:rsidR="00AC7C53" w:rsidRPr="00A8683D" w:rsidRDefault="00AC7C53">
            <w:pPr>
              <w:ind w:firstLine="0"/>
              <w:rPr>
                <w:b/>
                <w:bCs/>
              </w:rPr>
            </w:pPr>
            <w:r w:rsidRPr="00A8683D">
              <w:rPr>
                <w:b/>
                <w:bCs/>
              </w:rPr>
              <w:lastRenderedPageBreak/>
              <w:t>Laukai</w:t>
            </w:r>
          </w:p>
        </w:tc>
      </w:tr>
      <w:tr w:rsidR="00AC7C53" w:rsidRPr="00A8683D" w14:paraId="7E708F68" w14:textId="77777777">
        <w:trPr>
          <w:tblHeader/>
        </w:trPr>
        <w:tc>
          <w:tcPr>
            <w:tcW w:w="5000" w:type="pct"/>
            <w:tcBorders>
              <w:right w:val="single" w:sz="4" w:space="0" w:color="BFBFBF" w:themeColor="background1" w:themeShade="BF"/>
            </w:tcBorders>
            <w:shd w:val="clear" w:color="auto" w:fill="auto"/>
            <w:vAlign w:val="center"/>
          </w:tcPr>
          <w:p w14:paraId="35A3A688" w14:textId="77777777" w:rsidR="00AC7C53" w:rsidRPr="00A8683D" w:rsidRDefault="00AC7C53">
            <w:pPr>
              <w:pStyle w:val="Lentelssraas"/>
            </w:pPr>
            <w:r w:rsidRPr="00A8683D">
              <w:t>*Išlaidų kategorija - parenkama išlaidų kategorija iš sąrašo. Sąraše pateikiamos tik šiandien dienai galiojančios išlaidų kategorijos. Rikiuojama pagal išlaidos kategorijos kodą.</w:t>
            </w:r>
          </w:p>
          <w:p w14:paraId="623877C9" w14:textId="77777777" w:rsidR="00AC7C53" w:rsidRDefault="00AC7C53">
            <w:pPr>
              <w:pStyle w:val="Lentelssraas"/>
            </w:pPr>
            <w:r w:rsidRPr="00A8683D">
              <w:t>*Pavadinimas - įvedamas išlaidų pavadinimas. Prieš pavadinimo lauką sistema rodo išlaidų eilutės numerį, kuris suformuojamas pagal pasirinktą išlaidų kategoriją. Išlaidų eilutės numeriu naudotojas koreguoti negali.</w:t>
            </w:r>
          </w:p>
          <w:p w14:paraId="2B5845B1" w14:textId="77777777" w:rsidR="00AC7C53" w:rsidRPr="00A8683D" w:rsidRDefault="00AC7C53" w:rsidP="00AC7C53">
            <w:pPr>
              <w:pStyle w:val="Lentelssraas"/>
            </w:pPr>
            <w:r w:rsidRPr="00A8683D">
              <w:t>Išlaidų supaprastinimai – atvaizduojamas išlaidų supaprastinimas. Išlaidų eilutė suvesta finansavimo skirtuke automatiškai su požymiu „Netaikoma“. Laukas neredaguojamas.</w:t>
            </w:r>
          </w:p>
          <w:p w14:paraId="747671D0" w14:textId="77777777" w:rsidR="002A2A32" w:rsidRDefault="002A2A32" w:rsidP="002A2A32">
            <w:pPr>
              <w:pStyle w:val="Lentelssraas"/>
            </w:pPr>
            <w:r>
              <w:t xml:space="preserve">Fiksuotosios normos pavadinimas – </w:t>
            </w:r>
            <w:r w:rsidR="00A74AD9">
              <w:t xml:space="preserve">pritaikomas </w:t>
            </w:r>
            <w:r>
              <w:t>fiksuotosios normos pavadinimas išlaidų eilutei</w:t>
            </w:r>
            <w:r w:rsidR="00A74AD9">
              <w:t xml:space="preserve"> pagal išlaidų supaprastinimų pavadi</w:t>
            </w:r>
            <w:r w:rsidR="003A542D">
              <w:t>nimų klasifikatorių</w:t>
            </w:r>
            <w:r>
              <w:t>.</w:t>
            </w:r>
          </w:p>
          <w:p w14:paraId="7EF92295" w14:textId="77777777" w:rsidR="002A2A32" w:rsidRDefault="002A2A32" w:rsidP="002A2A32">
            <w:pPr>
              <w:pStyle w:val="Lentelssraas"/>
            </w:pPr>
            <w:r>
              <w:t xml:space="preserve">Fiksuotojo įkainio pavadinimas – </w:t>
            </w:r>
            <w:r w:rsidR="003A542D">
              <w:t xml:space="preserve">pritaikomas </w:t>
            </w:r>
            <w:r>
              <w:t>fiksuotojo įkainio pavadinimas išlaidų eilutei</w:t>
            </w:r>
            <w:r w:rsidR="003A542D">
              <w:t xml:space="preserve"> pagal išlaidų supaprastinimų pavadinimų klasifikatorių.</w:t>
            </w:r>
          </w:p>
          <w:p w14:paraId="36B0AF3B" w14:textId="77777777" w:rsidR="002A2A32" w:rsidRDefault="002A2A32" w:rsidP="002A2A32">
            <w:pPr>
              <w:pStyle w:val="Lentelssraas"/>
            </w:pPr>
            <w:r>
              <w:t xml:space="preserve">Fiksuotosios sumos pavadinimas – </w:t>
            </w:r>
            <w:r w:rsidR="003A542D">
              <w:t xml:space="preserve">pritaikomas </w:t>
            </w:r>
            <w:r>
              <w:t>fiksuotosios sumos pavadinimas išlaidų eilutei</w:t>
            </w:r>
            <w:r w:rsidR="003A542D">
              <w:t xml:space="preserve"> pagal išlaidų supaprastinimų pavadinimų klasifikatorių.</w:t>
            </w:r>
          </w:p>
          <w:p w14:paraId="333F4313" w14:textId="77777777" w:rsidR="002A2A32" w:rsidRDefault="002A2A32" w:rsidP="002A2A32">
            <w:pPr>
              <w:pStyle w:val="Lentelssraas"/>
            </w:pPr>
            <w:r>
              <w:t xml:space="preserve">Fiksuotosios normos dydis, proc. – </w:t>
            </w:r>
            <w:r w:rsidR="003A542D">
              <w:t>įvedamas</w:t>
            </w:r>
            <w:r>
              <w:t xml:space="preserve"> fiksuotosios normos dydis išlaidų eilutei.</w:t>
            </w:r>
          </w:p>
          <w:p w14:paraId="1CFD052C" w14:textId="77777777" w:rsidR="002A2A32" w:rsidRDefault="002A2A32" w:rsidP="002A2A32">
            <w:pPr>
              <w:pStyle w:val="Lentelssraas"/>
            </w:pPr>
            <w:r>
              <w:t xml:space="preserve">Fiksuotojo įkainio dydis – </w:t>
            </w:r>
            <w:r w:rsidR="003A542D">
              <w:t>įvedamas</w:t>
            </w:r>
            <w:r>
              <w:t xml:space="preserve"> fiksuotojo įkainio dydis išlaidų eilutei.</w:t>
            </w:r>
          </w:p>
          <w:p w14:paraId="31BC3796" w14:textId="77777777" w:rsidR="002A2A32" w:rsidRDefault="002A2A32" w:rsidP="002A2A32">
            <w:pPr>
              <w:pStyle w:val="Lentelssraas"/>
            </w:pPr>
            <w:r>
              <w:t xml:space="preserve">Fiksuotosios sumos dydis – </w:t>
            </w:r>
            <w:r w:rsidR="003A542D">
              <w:t>įvedamas</w:t>
            </w:r>
            <w:r>
              <w:t xml:space="preserve"> fiksuotosios sumos dydis išlaidų eilutei.</w:t>
            </w:r>
          </w:p>
          <w:p w14:paraId="1CAD3DBA" w14:textId="77777777" w:rsidR="002A2A32" w:rsidRDefault="002A2A32" w:rsidP="002A2A32">
            <w:pPr>
              <w:pStyle w:val="Lentelssraas"/>
            </w:pPr>
            <w:r>
              <w:t>Mato vienetas –</w:t>
            </w:r>
            <w:r w:rsidR="005E0DB4">
              <w:t xml:space="preserve"> įvedamas</w:t>
            </w:r>
            <w:r>
              <w:t xml:space="preserve"> fiksuotojo įkainio mato vienetas.</w:t>
            </w:r>
          </w:p>
          <w:p w14:paraId="3D25BFF1" w14:textId="77777777" w:rsidR="002A2A32" w:rsidRDefault="002A2A32" w:rsidP="002A2A32">
            <w:pPr>
              <w:pStyle w:val="Lentelssraas"/>
            </w:pPr>
            <w:r>
              <w:t xml:space="preserve">Planuojamas mato vnt. skaičius – </w:t>
            </w:r>
            <w:r w:rsidR="005E0DB4">
              <w:t xml:space="preserve">įvedamas </w:t>
            </w:r>
            <w:r>
              <w:t>išlaidų supaprastinimui planuojamas mato vienetų skaičius.</w:t>
            </w:r>
          </w:p>
          <w:p w14:paraId="6C41634E" w14:textId="77777777" w:rsidR="002A2A32" w:rsidRDefault="002A2A32" w:rsidP="002A2A32">
            <w:pPr>
              <w:pStyle w:val="Lentelssraas"/>
            </w:pPr>
            <w:r>
              <w:t xml:space="preserve">Įgyvendinimo rezultatas – </w:t>
            </w:r>
            <w:r w:rsidR="005E0DB4">
              <w:t xml:space="preserve">įvedamas </w:t>
            </w:r>
            <w:r>
              <w:t>fiksuotosios sumos išlaidų supaprastinimo įgyvendinimo rezultat</w:t>
            </w:r>
            <w:r w:rsidR="00935C29">
              <w:t>as</w:t>
            </w:r>
            <w:r>
              <w:t xml:space="preserve">. </w:t>
            </w:r>
          </w:p>
          <w:p w14:paraId="238B909D" w14:textId="77777777" w:rsidR="002A2A32" w:rsidRDefault="002A2A32" w:rsidP="002A2A32">
            <w:pPr>
              <w:pStyle w:val="Lentelssraas"/>
            </w:pPr>
            <w:r w:rsidRPr="00A8683D">
              <w:t xml:space="preserve">*Veiklos - parenkama veikla iš </w:t>
            </w:r>
            <w:r>
              <w:t>projekto įgyvendinimo plane</w:t>
            </w:r>
            <w:r w:rsidRPr="00A8683D">
              <w:t xml:space="preserve"> įvestų veiklų sąrašo.</w:t>
            </w:r>
          </w:p>
          <w:p w14:paraId="3C379274" w14:textId="77777777" w:rsidR="002A2A32" w:rsidRDefault="002A2A32" w:rsidP="002A2A32">
            <w:pPr>
              <w:pStyle w:val="Lentelssraas"/>
            </w:pPr>
            <w:r w:rsidRPr="00A8683D">
              <w:t>Pastabos - įvedama pastaba.</w:t>
            </w:r>
          </w:p>
          <w:p w14:paraId="3AFA478E" w14:textId="77777777" w:rsidR="002A2A32" w:rsidRDefault="002A2A32" w:rsidP="002A2A32">
            <w:pPr>
              <w:pStyle w:val="Lentelssraas"/>
              <w:numPr>
                <w:ilvl w:val="0"/>
                <w:numId w:val="0"/>
              </w:numPr>
              <w:ind w:left="360"/>
            </w:pPr>
            <w:r>
              <w:t>Išlaidų supaprastinimų sumos:</w:t>
            </w:r>
          </w:p>
          <w:p w14:paraId="2E97DD24" w14:textId="77777777" w:rsidR="002A2A32" w:rsidRPr="00A8683D" w:rsidRDefault="002A2A32" w:rsidP="002A2A32">
            <w:pPr>
              <w:pStyle w:val="Lentelssraas"/>
            </w:pPr>
            <w:r>
              <w:t>Iš viso (ES+BF+NL)</w:t>
            </w:r>
            <w:r w:rsidRPr="00A8683D">
              <w:t xml:space="preserve"> – įvedama prašoma suma.</w:t>
            </w:r>
          </w:p>
          <w:p w14:paraId="130B7DA8" w14:textId="77777777" w:rsidR="002A2A32" w:rsidRPr="00A8683D" w:rsidRDefault="002A2A32" w:rsidP="002A2A32">
            <w:pPr>
              <w:pStyle w:val="Lentelssraas"/>
            </w:pPr>
            <w:r w:rsidRPr="00A8683D">
              <w:t>*ES lėšos – sistemos apskaičiuota suma pagal formulę įvesta bendra lėšų suma - BF lėšos - Nuosavos lėšos.</w:t>
            </w:r>
            <w:r w:rsidR="00935C29">
              <w:t xml:space="preserve"> Laukas redaguojamas.</w:t>
            </w:r>
          </w:p>
          <w:p w14:paraId="3AE045C3" w14:textId="77777777" w:rsidR="002A2A32" w:rsidRPr="00A8683D" w:rsidRDefault="002A2A32" w:rsidP="002A2A32">
            <w:pPr>
              <w:pStyle w:val="Lentelssraas"/>
            </w:pPr>
            <w:r w:rsidRPr="00A8683D">
              <w:t>*BF lėšos - sistemos apskaičiuota suma pagal formulę (įvesta</w:t>
            </w:r>
            <w:r>
              <w:t xml:space="preserve"> prašoma</w:t>
            </w:r>
            <w:r w:rsidRPr="00A8683D">
              <w:t xml:space="preserve"> bendra lėšų suma - Nuosavos lėšos ) * (100 - Projekto </w:t>
            </w:r>
            <w:r>
              <w:t>ES</w:t>
            </w:r>
            <w:r w:rsidRPr="00A8683D">
              <w:t xml:space="preserve"> paramos intensyvumo procentas</w:t>
            </w:r>
            <w:r>
              <w:t>)/</w:t>
            </w:r>
            <w:r w:rsidRPr="00A8683D">
              <w:t xml:space="preserve">100. </w:t>
            </w:r>
            <w:r w:rsidR="00935C29">
              <w:t xml:space="preserve"> Laukas redaguojamas.</w:t>
            </w:r>
          </w:p>
          <w:p w14:paraId="48E1185D" w14:textId="77777777" w:rsidR="002A2A32" w:rsidRPr="00A8683D" w:rsidRDefault="002A2A32" w:rsidP="002A2A32">
            <w:pPr>
              <w:pStyle w:val="Lentelssraas"/>
            </w:pPr>
            <w:r w:rsidRPr="00A8683D">
              <w:t>Nuosavos lėšos - įvedama nuosavų lėšų suma.</w:t>
            </w:r>
          </w:p>
        </w:tc>
      </w:tr>
      <w:tr w:rsidR="00AC7C53" w:rsidRPr="00A8683D" w14:paraId="44D98F88" w14:textId="77777777">
        <w:trPr>
          <w:tblHeader/>
        </w:trPr>
        <w:tc>
          <w:tcPr>
            <w:tcW w:w="5000" w:type="pct"/>
            <w:tcBorders>
              <w:right w:val="single" w:sz="4" w:space="0" w:color="BFBFBF" w:themeColor="background1" w:themeShade="BF"/>
            </w:tcBorders>
            <w:shd w:val="clear" w:color="auto" w:fill="BEE3A5"/>
            <w:vAlign w:val="center"/>
          </w:tcPr>
          <w:p w14:paraId="3F3A9100" w14:textId="77777777" w:rsidR="00AC7C53" w:rsidRPr="00A8683D" w:rsidRDefault="00AC7C53">
            <w:pPr>
              <w:ind w:firstLine="0"/>
              <w:rPr>
                <w:b/>
                <w:bCs/>
              </w:rPr>
            </w:pPr>
            <w:r w:rsidRPr="00A8683D">
              <w:rPr>
                <w:b/>
                <w:bCs/>
              </w:rPr>
              <w:t>Mygtukai</w:t>
            </w:r>
          </w:p>
        </w:tc>
      </w:tr>
      <w:tr w:rsidR="00AC7C53" w:rsidRPr="00A8683D" w14:paraId="558E2D52" w14:textId="77777777">
        <w:trPr>
          <w:tblHeader/>
        </w:trPr>
        <w:tc>
          <w:tcPr>
            <w:tcW w:w="5000" w:type="pct"/>
            <w:tcBorders>
              <w:right w:val="single" w:sz="4" w:space="0" w:color="BFBFBF" w:themeColor="background1" w:themeShade="BF"/>
            </w:tcBorders>
            <w:shd w:val="clear" w:color="auto" w:fill="auto"/>
            <w:vAlign w:val="center"/>
          </w:tcPr>
          <w:p w14:paraId="696428C6" w14:textId="77777777" w:rsidR="00AC7C53" w:rsidRPr="00A8683D" w:rsidRDefault="00AC7C53">
            <w:pPr>
              <w:pStyle w:val="Lentelssraas"/>
            </w:pPr>
            <w:r w:rsidRPr="00A8683D">
              <w:t>Išsaugoti</w:t>
            </w:r>
          </w:p>
          <w:p w14:paraId="427D2200" w14:textId="77777777" w:rsidR="00AC7C53" w:rsidRPr="00A8683D" w:rsidRDefault="00240120">
            <w:pPr>
              <w:pStyle w:val="Lentelssraas"/>
            </w:pPr>
            <w:r>
              <w:t>Uždaryti</w:t>
            </w:r>
            <w:r w:rsidR="00AC7C53" w:rsidRPr="00A8683D">
              <w:t xml:space="preserve"> </w:t>
            </w:r>
          </w:p>
        </w:tc>
      </w:tr>
      <w:tr w:rsidR="00AC7C53" w:rsidRPr="00A8683D" w14:paraId="653BFF31" w14:textId="77777777">
        <w:trPr>
          <w:tblHeader/>
        </w:trPr>
        <w:tc>
          <w:tcPr>
            <w:tcW w:w="5000" w:type="pct"/>
            <w:tcBorders>
              <w:right w:val="single" w:sz="4" w:space="0" w:color="BFBFBF" w:themeColor="background1" w:themeShade="BF"/>
            </w:tcBorders>
            <w:shd w:val="clear" w:color="auto" w:fill="BEE3A5"/>
            <w:vAlign w:val="center"/>
          </w:tcPr>
          <w:p w14:paraId="4A6D7C07" w14:textId="77777777" w:rsidR="00AC7C53" w:rsidRPr="00A8683D" w:rsidRDefault="00AC7C53">
            <w:pPr>
              <w:ind w:firstLine="0"/>
              <w:rPr>
                <w:b/>
                <w:bCs/>
              </w:rPr>
            </w:pPr>
            <w:r w:rsidRPr="00A8683D">
              <w:rPr>
                <w:b/>
                <w:bCs/>
              </w:rPr>
              <w:t>Naudotojai</w:t>
            </w:r>
          </w:p>
        </w:tc>
      </w:tr>
      <w:tr w:rsidR="00AC7C53" w:rsidRPr="00A8683D" w14:paraId="7DFEF11E" w14:textId="77777777">
        <w:tc>
          <w:tcPr>
            <w:tcW w:w="5000" w:type="pct"/>
            <w:tcBorders>
              <w:right w:val="single" w:sz="4" w:space="0" w:color="BFBFBF" w:themeColor="background1" w:themeShade="BF"/>
            </w:tcBorders>
            <w:shd w:val="clear" w:color="auto" w:fill="auto"/>
          </w:tcPr>
          <w:p w14:paraId="49B9F529" w14:textId="77777777" w:rsidR="00AC7C53" w:rsidRPr="00DB7D92" w:rsidRDefault="00AC7C53">
            <w:pPr>
              <w:pStyle w:val="normalbold0"/>
              <w:ind w:left="720" w:hanging="360"/>
              <w:rPr>
                <w:b w:val="0"/>
                <w:bCs/>
                <w:lang w:val="lt-LT"/>
              </w:rPr>
            </w:pPr>
            <w:r w:rsidRPr="00DB7D92">
              <w:rPr>
                <w:b w:val="0"/>
                <w:bCs/>
                <w:lang w:val="lt-LT"/>
              </w:rPr>
              <w:t xml:space="preserve">Langas matomas </w:t>
            </w:r>
            <w:r w:rsidR="00240120">
              <w:rPr>
                <w:b w:val="0"/>
                <w:bCs/>
                <w:lang w:val="lt-LT"/>
              </w:rPr>
              <w:t xml:space="preserve">VSFSVVP IS ir </w:t>
            </w:r>
            <w:r w:rsidRPr="00DB7D92">
              <w:rPr>
                <w:b w:val="0"/>
                <w:bCs/>
                <w:lang w:val="lt-LT"/>
              </w:rPr>
              <w:t>DMS naudotojui</w:t>
            </w:r>
          </w:p>
        </w:tc>
      </w:tr>
      <w:tr w:rsidR="00AC7C53" w:rsidRPr="00A8683D" w14:paraId="7F7A7AE0" w14:textId="77777777">
        <w:trPr>
          <w:tblHeader/>
        </w:trPr>
        <w:tc>
          <w:tcPr>
            <w:tcW w:w="5000" w:type="pct"/>
            <w:tcBorders>
              <w:right w:val="single" w:sz="4" w:space="0" w:color="BFBFBF" w:themeColor="background1" w:themeShade="BF"/>
            </w:tcBorders>
            <w:shd w:val="clear" w:color="auto" w:fill="BEE3A5"/>
            <w:vAlign w:val="center"/>
          </w:tcPr>
          <w:p w14:paraId="38751A30" w14:textId="77777777" w:rsidR="00AC7C53" w:rsidRPr="00A8683D" w:rsidRDefault="00AC7C53">
            <w:pPr>
              <w:ind w:firstLine="0"/>
              <w:rPr>
                <w:b/>
                <w:bCs/>
              </w:rPr>
            </w:pPr>
            <w:r>
              <w:rPr>
                <w:b/>
                <w:bCs/>
              </w:rPr>
              <w:t>Taisyklės</w:t>
            </w:r>
          </w:p>
        </w:tc>
      </w:tr>
      <w:tr w:rsidR="00AC7C53" w:rsidRPr="00E3492F" w14:paraId="6DAA1844" w14:textId="77777777">
        <w:tc>
          <w:tcPr>
            <w:tcW w:w="5000" w:type="pct"/>
            <w:tcBorders>
              <w:right w:val="single" w:sz="4" w:space="0" w:color="BFBFBF" w:themeColor="background1" w:themeShade="BF"/>
            </w:tcBorders>
            <w:shd w:val="clear" w:color="auto" w:fill="auto"/>
          </w:tcPr>
          <w:p w14:paraId="18C8E29B" w14:textId="77777777" w:rsidR="00AC7C53" w:rsidRPr="00E3492F" w:rsidRDefault="00AC7C53">
            <w:pPr>
              <w:pStyle w:val="normalbold0"/>
              <w:ind w:left="720" w:hanging="360"/>
              <w:rPr>
                <w:b w:val="0"/>
                <w:bCs/>
                <w:lang w:val="lt-LT"/>
              </w:rPr>
            </w:pPr>
            <w:r w:rsidRPr="00DB7D92">
              <w:rPr>
                <w:b w:val="0"/>
                <w:bCs/>
                <w:lang w:val="lt-LT"/>
              </w:rPr>
              <w:t>Atsidarius išlaidų eilutės redagavimo langą, kuriai yra pritaikytas išlaidų supaprastinimas</w:t>
            </w:r>
            <w:r>
              <w:rPr>
                <w:b w:val="0"/>
                <w:bCs/>
                <w:lang w:val="lt-LT"/>
              </w:rPr>
              <w:t xml:space="preserve"> galimas redagavimas šių laukų: f</w:t>
            </w:r>
            <w:r w:rsidRPr="009255DA">
              <w:rPr>
                <w:b w:val="0"/>
                <w:bCs/>
                <w:lang w:val="lt-LT"/>
              </w:rPr>
              <w:t>inansinės paramos lėšų panaudojimo procenta</w:t>
            </w:r>
            <w:r>
              <w:rPr>
                <w:b w:val="0"/>
                <w:bCs/>
                <w:lang w:val="lt-LT"/>
              </w:rPr>
              <w:t>s, veiklos ir pastabos. Visi kiti likę laukai yra neredaguojami ir yra užpildomi išlaidų supaprastinimų skirtuke.</w:t>
            </w:r>
          </w:p>
        </w:tc>
      </w:tr>
    </w:tbl>
    <w:p w14:paraId="3171DF3E" w14:textId="77777777" w:rsidR="00AC7C53" w:rsidRPr="00AC7C53" w:rsidRDefault="00AC7C53" w:rsidP="00834430">
      <w:pPr>
        <w:pStyle w:val="BodyText"/>
      </w:pPr>
    </w:p>
    <w:p w14:paraId="788E0EC8" w14:textId="77777777" w:rsidR="00CB3BE5" w:rsidRPr="00A8683D" w:rsidRDefault="3D68F76E" w:rsidP="00DF40CE">
      <w:pPr>
        <w:pStyle w:val="Heading4"/>
      </w:pPr>
      <w:bookmarkStart w:id="786" w:name="_Toc159222256"/>
      <w:r>
        <w:t xml:space="preserve">Projekto įgyvendinimo plano </w:t>
      </w:r>
      <w:r w:rsidR="6073D6DA">
        <w:t>pirkimo planas</w:t>
      </w:r>
      <w:bookmarkEnd w:id="786"/>
    </w:p>
    <w:p w14:paraId="7CDA16DF" w14:textId="77777777" w:rsidR="00013618" w:rsidRPr="00A8683D" w:rsidRDefault="00013618" w:rsidP="006573C8">
      <w:pPr>
        <w:ind w:firstLine="0"/>
      </w:pPr>
    </w:p>
    <w:p w14:paraId="55AC71E8" w14:textId="77777777" w:rsidR="006573C8" w:rsidRDefault="006573C8" w:rsidP="006573C8">
      <w:pPr>
        <w:keepNext/>
        <w:ind w:firstLine="0"/>
      </w:pPr>
    </w:p>
    <w:p w14:paraId="539AA5B9" w14:textId="77777777" w:rsidR="00F05CC6" w:rsidRPr="00A8683D" w:rsidRDefault="00F05CC6" w:rsidP="006573C8">
      <w:pPr>
        <w:keepNext/>
        <w:ind w:firstLine="0"/>
      </w:pPr>
      <w:r>
        <w:rPr>
          <w:noProof/>
        </w:rPr>
        <w:drawing>
          <wp:inline distT="0" distB="0" distL="0" distR="0" wp14:anchorId="75767B1E" wp14:editId="4996F626">
            <wp:extent cx="6300470" cy="2590165"/>
            <wp:effectExtent l="0" t="0" r="5080" b="635"/>
            <wp:docPr id="217" name="Picture 21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descr="Graphical user interface, application&#10;&#10;Description automatically generated"/>
                    <pic:cNvPicPr/>
                  </pic:nvPicPr>
                  <pic:blipFill>
                    <a:blip r:embed="rId103"/>
                    <a:stretch>
                      <a:fillRect/>
                    </a:stretch>
                  </pic:blipFill>
                  <pic:spPr>
                    <a:xfrm>
                      <a:off x="0" y="0"/>
                      <a:ext cx="6300470" cy="2590165"/>
                    </a:xfrm>
                    <a:prstGeom prst="rect">
                      <a:avLst/>
                    </a:prstGeom>
                  </pic:spPr>
                </pic:pic>
              </a:graphicData>
            </a:graphic>
          </wp:inline>
        </w:drawing>
      </w:r>
      <w:r w:rsidR="006A638B" w:rsidRPr="006A638B">
        <w:rPr>
          <w:noProof/>
        </w:rPr>
        <w:t xml:space="preserve"> </w:t>
      </w:r>
      <w:r w:rsidR="006A638B">
        <w:rPr>
          <w:noProof/>
        </w:rPr>
        <w:drawing>
          <wp:inline distT="0" distB="0" distL="0" distR="0" wp14:anchorId="392679EF" wp14:editId="0CD35138">
            <wp:extent cx="6300470" cy="1990090"/>
            <wp:effectExtent l="0" t="0" r="5080" b="0"/>
            <wp:docPr id="218" name="Picture 218"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descr="Graphical user interface, text&#10;&#10;Description automatically generated with medium confidence"/>
                    <pic:cNvPicPr/>
                  </pic:nvPicPr>
                  <pic:blipFill>
                    <a:blip r:embed="rId104"/>
                    <a:stretch>
                      <a:fillRect/>
                    </a:stretch>
                  </pic:blipFill>
                  <pic:spPr>
                    <a:xfrm>
                      <a:off x="0" y="0"/>
                      <a:ext cx="6300470" cy="1990090"/>
                    </a:xfrm>
                    <a:prstGeom prst="rect">
                      <a:avLst/>
                    </a:prstGeom>
                  </pic:spPr>
                </pic:pic>
              </a:graphicData>
            </a:graphic>
          </wp:inline>
        </w:drawing>
      </w:r>
    </w:p>
    <w:p w14:paraId="6ED49F3E" w14:textId="77777777" w:rsidR="006573C8" w:rsidRPr="00A8683D" w:rsidRDefault="006573C8" w:rsidP="006573C8">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36</w:t>
        </w:r>
      </w:fldSimple>
      <w:r w:rsidRPr="00A8683D">
        <w:rPr>
          <w:noProof/>
        </w:rPr>
        <w:t xml:space="preserve"> </w:t>
      </w:r>
      <w:r w:rsidR="006A638B">
        <w:rPr>
          <w:noProof/>
        </w:rPr>
        <w:t>Projekto įgyvendinimo plano</w:t>
      </w:r>
      <w:r w:rsidR="006A638B" w:rsidRPr="00A8683D">
        <w:rPr>
          <w:noProof/>
        </w:rPr>
        <w:t xml:space="preserve"> </w:t>
      </w:r>
      <w:r w:rsidRPr="00A8683D">
        <w:rPr>
          <w:noProof/>
        </w:rPr>
        <w:t>pirkimo planas</w:t>
      </w:r>
    </w:p>
    <w:p w14:paraId="6DEE0315" w14:textId="77777777" w:rsidR="00BE22CB" w:rsidRPr="00A8683D" w:rsidRDefault="00BE22CB" w:rsidP="00BE22CB"/>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E22CB" w:rsidRPr="00A8683D" w14:paraId="1A99C963" w14:textId="77777777" w:rsidTr="4560C70B">
        <w:trPr>
          <w:tblHeader/>
        </w:trPr>
        <w:tc>
          <w:tcPr>
            <w:tcW w:w="5000" w:type="pct"/>
            <w:tcBorders>
              <w:right w:val="single" w:sz="4" w:space="0" w:color="BFBFBF" w:themeColor="background1" w:themeShade="BF"/>
            </w:tcBorders>
            <w:shd w:val="clear" w:color="auto" w:fill="BEE3A5"/>
            <w:vAlign w:val="center"/>
          </w:tcPr>
          <w:p w14:paraId="5EF93CAE" w14:textId="77777777" w:rsidR="00BE22CB" w:rsidRPr="00A8683D" w:rsidRDefault="00BE22CB" w:rsidP="00780B5F">
            <w:pPr>
              <w:ind w:firstLine="0"/>
              <w:rPr>
                <w:b/>
                <w:bCs/>
              </w:rPr>
            </w:pPr>
            <w:r w:rsidRPr="00A8683D">
              <w:rPr>
                <w:b/>
                <w:bCs/>
              </w:rPr>
              <w:lastRenderedPageBreak/>
              <w:t>Laukai</w:t>
            </w:r>
          </w:p>
        </w:tc>
      </w:tr>
      <w:tr w:rsidR="00BE22CB" w:rsidRPr="00A8683D" w14:paraId="152B048C" w14:textId="77777777" w:rsidTr="4560C70B">
        <w:trPr>
          <w:tblHeader/>
        </w:trPr>
        <w:tc>
          <w:tcPr>
            <w:tcW w:w="5000" w:type="pct"/>
            <w:tcBorders>
              <w:right w:val="single" w:sz="4" w:space="0" w:color="BFBFBF" w:themeColor="background1" w:themeShade="BF"/>
            </w:tcBorders>
            <w:shd w:val="clear" w:color="auto" w:fill="auto"/>
            <w:vAlign w:val="center"/>
          </w:tcPr>
          <w:p w14:paraId="18CF9D34" w14:textId="77777777" w:rsidR="00D159AF" w:rsidRPr="00A8683D" w:rsidRDefault="6F2F644F" w:rsidP="006F4225">
            <w:pPr>
              <w:pStyle w:val="Lentelssraas"/>
            </w:pPr>
            <w:r>
              <w:t>Projekto tipas – pasirinkimas iš sąrašo.</w:t>
            </w:r>
          </w:p>
          <w:p w14:paraId="6FCE9D3E" w14:textId="77777777" w:rsidR="00263B79" w:rsidRPr="00A8683D" w:rsidRDefault="2A3C56EC" w:rsidP="006F4225">
            <w:pPr>
              <w:pStyle w:val="Lentelssraas"/>
            </w:pPr>
            <w:r>
              <w:t xml:space="preserve">Eil. Nr. - automatiškai formuojamas prikimo plano objekto numeris. Nesaugomas skirtas tik suskaičiuoti pirkimo plano objektų skaičių. </w:t>
            </w:r>
          </w:p>
          <w:p w14:paraId="64734D0E" w14:textId="77777777" w:rsidR="00263B79" w:rsidRPr="00A8683D" w:rsidRDefault="2A3C56EC" w:rsidP="006F4225">
            <w:pPr>
              <w:pStyle w:val="Lentelssraas"/>
            </w:pPr>
            <w:r>
              <w:t>Veiklos – iš klasifikatoriaus pasirenkama viena arba daugiau reikšmių.</w:t>
            </w:r>
          </w:p>
          <w:p w14:paraId="366003E7" w14:textId="77777777" w:rsidR="00263B79" w:rsidRPr="00A8683D" w:rsidRDefault="2A3C56EC" w:rsidP="006F4225">
            <w:pPr>
              <w:pStyle w:val="Lentelssraas"/>
            </w:pPr>
            <w:r>
              <w:t xml:space="preserve">*Biudžeto eil. Nr. - pasirenkama iš išlaidų kategorijų sąrašo (rodomas išlaidų kategorijos kodas ir pavadinimas). Sąraše turi būti pateiktos tik tos išlaidų kategorijos, kurios yra nurodytos prie išlaidų eilučių </w:t>
            </w:r>
            <w:r w:rsidR="5600E390">
              <w:t>projekto įgyvendinimo plan</w:t>
            </w:r>
            <w:r>
              <w:t xml:space="preserve">e. </w:t>
            </w:r>
          </w:p>
          <w:p w14:paraId="1C828B63" w14:textId="77777777" w:rsidR="00263B79" w:rsidRPr="00A8683D" w:rsidRDefault="2A3C56EC" w:rsidP="006F4225">
            <w:pPr>
              <w:pStyle w:val="Lentelssraas"/>
            </w:pPr>
            <w:r>
              <w:t xml:space="preserve">*Pirkimo objektas - įvedamas prikimo objekto pavadinimas. </w:t>
            </w:r>
          </w:p>
          <w:p w14:paraId="572A1FF8" w14:textId="77777777" w:rsidR="00263B79" w:rsidRPr="00A8683D" w:rsidRDefault="2A3C56EC" w:rsidP="006F4225">
            <w:pPr>
              <w:pStyle w:val="Lentelssraas"/>
            </w:pPr>
            <w:r>
              <w:t>Pirkimo objekto rūšis – pasirenkama iš klasifikatoriaus.</w:t>
            </w:r>
          </w:p>
          <w:p w14:paraId="0619401E" w14:textId="77777777" w:rsidR="00263B79" w:rsidRPr="00A8683D" w:rsidRDefault="2A3C56EC" w:rsidP="006F4225">
            <w:pPr>
              <w:pStyle w:val="Lentelssraas"/>
            </w:pPr>
            <w:r>
              <w:t>Pirkimo statusas / Pirkimo skaidymas dalimis – pasirenkama iš klasifikatoriaus.</w:t>
            </w:r>
          </w:p>
          <w:p w14:paraId="11BD7C45" w14:textId="77777777" w:rsidR="00263B79" w:rsidRPr="00A8683D" w:rsidRDefault="2A3C56EC" w:rsidP="006F4225">
            <w:pPr>
              <w:pStyle w:val="Lentelssraas"/>
            </w:pPr>
            <w:r>
              <w:t xml:space="preserve">*Planuojama / faktinė pirkimo pradžia - nurodoma iš kalendoriaus planuojamą pirkimo pradžią. </w:t>
            </w:r>
          </w:p>
          <w:p w14:paraId="2D550D7A" w14:textId="77777777" w:rsidR="00263B79" w:rsidRPr="00A8683D" w:rsidRDefault="2A3C56EC" w:rsidP="006F4225">
            <w:pPr>
              <w:pStyle w:val="Lentelssraas"/>
            </w:pPr>
            <w:r>
              <w:t xml:space="preserve">Projekto lėšomis planuojama finansuoti pirkimo suma be PVM (Eur) - įvedama reikšmė. </w:t>
            </w:r>
          </w:p>
          <w:p w14:paraId="32F2D3D1" w14:textId="77777777" w:rsidR="00263B79" w:rsidRPr="00A8683D" w:rsidRDefault="2A3C56EC" w:rsidP="006F4225">
            <w:pPr>
              <w:pStyle w:val="Lentelssraas"/>
            </w:pPr>
            <w:r>
              <w:t xml:space="preserve">Projekto lėšomis planuojama finansuoti pirkimo suma be PVM (Eur) – įvedama reikšmė. </w:t>
            </w:r>
          </w:p>
          <w:p w14:paraId="28B4D23E" w14:textId="77777777" w:rsidR="00263B79" w:rsidRPr="00A8683D" w:rsidRDefault="2A3C56EC" w:rsidP="006F4225">
            <w:pPr>
              <w:pStyle w:val="Lentelssraas"/>
            </w:pPr>
            <w:r>
              <w:t xml:space="preserve">Likusi finansinės </w:t>
            </w:r>
            <w:r w:rsidR="29AEAA86">
              <w:t>paramos</w:t>
            </w:r>
            <w:r>
              <w:t xml:space="preserve"> lėšų suma (Eur) - pagal pasirinktą prie pirkimo objekto išlaidų kategorijos kodą automatiškai apskaičiuojama bendra išlaidų suma, kuri dar liko atėmus planuojamų pirkimų sumą. Skirta kontrolei pirkimo plano sumų su prašomomis išlaidomis. Jei yra įvestos skirtos lėšos, tada kontrolė vykdoma pagal skirtų lėšų sumas. Jei lauko reikšmė &lt;0, tada lauko reikšmė paryškinama raudonai su šauktuku užvedus pateikiamas pranešimas: „Viršyta numatyta finansavimo suma pagal išlaidų kategoriją!“ </w:t>
            </w:r>
          </w:p>
          <w:p w14:paraId="3BF25BC8" w14:textId="77777777" w:rsidR="00263B79" w:rsidRPr="00A8683D" w:rsidRDefault="2A3C56EC" w:rsidP="006F4225">
            <w:pPr>
              <w:pStyle w:val="Lentelssraas"/>
            </w:pPr>
            <w:r>
              <w:t>BVPŽ kodas – laisvu tekstu įvedamas kodas.</w:t>
            </w:r>
          </w:p>
          <w:p w14:paraId="5BB7D787" w14:textId="77777777" w:rsidR="00263B79" w:rsidRPr="00A8683D" w:rsidRDefault="2A3C56EC" w:rsidP="006F4225">
            <w:pPr>
              <w:pStyle w:val="Lentelssraas"/>
            </w:pPr>
            <w:r>
              <w:t xml:space="preserve">*Pirkimo būdas - parenkamas pirkimo būdas iš klasifikatoriaus. Klasifikatoriuje rodomos tik galiojantys pirkimo būdai šiandien dienai. </w:t>
            </w:r>
          </w:p>
          <w:p w14:paraId="36D44803" w14:textId="77777777" w:rsidR="00263B79" w:rsidRPr="00A8683D" w:rsidRDefault="2A3C56EC" w:rsidP="006F4225">
            <w:pPr>
              <w:pStyle w:val="Lentelssraas"/>
            </w:pPr>
            <w:r>
              <w:t xml:space="preserve">Pirkimo būdo pasirinkimo argumentai - įvedamas tekstas. </w:t>
            </w:r>
          </w:p>
          <w:p w14:paraId="08DB5922" w14:textId="77777777" w:rsidR="00263B79" w:rsidRPr="00A8683D" w:rsidRDefault="2A3C56EC" w:rsidP="006F4225">
            <w:pPr>
              <w:pStyle w:val="Lentelssraas"/>
            </w:pPr>
            <w:r>
              <w:t>Perkančioji organizacija – sistema pagal nutylėjimą siūlo pareiškėjo pavadinimą, tačiau laukas gali būti redaguojamas.</w:t>
            </w:r>
          </w:p>
          <w:p w14:paraId="61F7301C" w14:textId="77777777" w:rsidR="00263B79" w:rsidRPr="00A8683D" w:rsidRDefault="2A3C56EC" w:rsidP="006F4225">
            <w:pPr>
              <w:pStyle w:val="Lentelssraas"/>
            </w:pPr>
            <w:r>
              <w:t>Už pirkimą atsakingas asmuo (vardas, pavardė, tel. Nr., el. paštas) – įvedama reikšmė.</w:t>
            </w:r>
          </w:p>
          <w:p w14:paraId="62FD9C4E" w14:textId="77777777" w:rsidR="00263B79" w:rsidRPr="00A8683D" w:rsidRDefault="2A3C56EC" w:rsidP="006F4225">
            <w:pPr>
              <w:pStyle w:val="Lentelssraas"/>
            </w:pPr>
            <w:r>
              <w:t>Pastabos, komentarai – įvedama reikšmė.</w:t>
            </w:r>
          </w:p>
          <w:p w14:paraId="36623906" w14:textId="77777777" w:rsidR="00263B79" w:rsidRPr="00A8683D" w:rsidRDefault="2A3C56EC" w:rsidP="006F4225">
            <w:pPr>
              <w:pStyle w:val="Lentelssraas"/>
            </w:pPr>
            <w:r>
              <w:t>Faktinė informacija apie pirkimo sutartį (preliminarią pirkimo sutartį):</w:t>
            </w:r>
          </w:p>
          <w:p w14:paraId="7132691A" w14:textId="77777777" w:rsidR="00263B79" w:rsidRPr="00A8683D" w:rsidRDefault="2A3C56EC" w:rsidP="006F4225">
            <w:pPr>
              <w:pStyle w:val="Lentelssraas"/>
            </w:pPr>
            <w:r>
              <w:t>Numeris – įvedamas numeris.</w:t>
            </w:r>
          </w:p>
          <w:p w14:paraId="35F7070D" w14:textId="77777777" w:rsidR="00263B79" w:rsidRPr="00A8683D" w:rsidRDefault="2A3C56EC" w:rsidP="006F4225">
            <w:pPr>
              <w:pStyle w:val="Lentelssraas"/>
            </w:pPr>
            <w:r>
              <w:t>Tiekėjas – įvedamas tiekėjo pavadinimas.</w:t>
            </w:r>
          </w:p>
          <w:p w14:paraId="60D65A42" w14:textId="77777777" w:rsidR="00263B79" w:rsidRPr="00A8683D" w:rsidRDefault="2A3C56EC" w:rsidP="006F4225">
            <w:pPr>
              <w:pStyle w:val="Lentelssraas"/>
            </w:pPr>
            <w:r>
              <w:t>Sudarymo data – pasirenkama data.</w:t>
            </w:r>
          </w:p>
          <w:p w14:paraId="1A517C55" w14:textId="77777777" w:rsidR="00263B79" w:rsidRPr="00A8683D" w:rsidRDefault="2A3C56EC" w:rsidP="006F4225">
            <w:pPr>
              <w:pStyle w:val="Lentelssraas"/>
            </w:pPr>
            <w:r>
              <w:t>Projekto lėšomis faktiškai finansuojama pirkimo sutarties suma be PVM (Eur) – įvedama reikšmė.</w:t>
            </w:r>
          </w:p>
          <w:p w14:paraId="431B8100" w14:textId="77777777" w:rsidR="00263B79" w:rsidRPr="00A8683D" w:rsidRDefault="2A3C56EC" w:rsidP="006F4225">
            <w:pPr>
              <w:pStyle w:val="Lentelssraas"/>
            </w:pPr>
            <w:r>
              <w:t>Projekto lėšomis faktiškai finansuojama pirkimo sutarties suma su PVM (Eur) – įvedama reikšmė.</w:t>
            </w:r>
          </w:p>
          <w:p w14:paraId="1130B8B7" w14:textId="77777777" w:rsidR="00BE22CB" w:rsidRPr="007C731D" w:rsidRDefault="00263B79" w:rsidP="00263B79">
            <w:pPr>
              <w:pStyle w:val="normalbold0"/>
              <w:rPr>
                <w:b w:val="0"/>
                <w:bCs/>
                <w:i/>
                <w:iCs/>
                <w:lang w:val="lt-LT"/>
              </w:rPr>
            </w:pPr>
            <w:r w:rsidRPr="007C731D">
              <w:rPr>
                <w:b w:val="0"/>
                <w:bCs/>
                <w:i/>
                <w:iCs/>
                <w:sz w:val="20"/>
                <w:szCs w:val="18"/>
                <w:lang w:val="lt-LT"/>
              </w:rPr>
              <w:t>Pastaba: žvaigždute * pažymėti laukai yra privalomi.</w:t>
            </w:r>
          </w:p>
        </w:tc>
      </w:tr>
      <w:tr w:rsidR="00BE22CB" w:rsidRPr="00A8683D" w14:paraId="54A19ADE" w14:textId="77777777" w:rsidTr="4560C70B">
        <w:trPr>
          <w:tblHeader/>
        </w:trPr>
        <w:tc>
          <w:tcPr>
            <w:tcW w:w="5000" w:type="pct"/>
            <w:tcBorders>
              <w:right w:val="single" w:sz="4" w:space="0" w:color="BFBFBF" w:themeColor="background1" w:themeShade="BF"/>
            </w:tcBorders>
            <w:shd w:val="clear" w:color="auto" w:fill="BEE3A5"/>
            <w:vAlign w:val="center"/>
          </w:tcPr>
          <w:p w14:paraId="2E5A2DF3" w14:textId="77777777" w:rsidR="00BE22CB" w:rsidRPr="00A8683D" w:rsidRDefault="00BE22CB" w:rsidP="00780B5F">
            <w:pPr>
              <w:ind w:firstLine="0"/>
              <w:rPr>
                <w:b/>
                <w:bCs/>
              </w:rPr>
            </w:pPr>
            <w:r w:rsidRPr="00A8683D">
              <w:rPr>
                <w:b/>
                <w:bCs/>
              </w:rPr>
              <w:t>Mygtukai</w:t>
            </w:r>
          </w:p>
        </w:tc>
      </w:tr>
      <w:tr w:rsidR="00BE22CB" w:rsidRPr="00A8683D" w14:paraId="52CA5A53" w14:textId="77777777" w:rsidTr="4560C70B">
        <w:trPr>
          <w:tblHeader/>
        </w:trPr>
        <w:tc>
          <w:tcPr>
            <w:tcW w:w="5000" w:type="pct"/>
            <w:tcBorders>
              <w:right w:val="single" w:sz="4" w:space="0" w:color="BFBFBF" w:themeColor="background1" w:themeShade="BF"/>
            </w:tcBorders>
            <w:shd w:val="clear" w:color="auto" w:fill="auto"/>
            <w:vAlign w:val="center"/>
          </w:tcPr>
          <w:p w14:paraId="56BF1D73" w14:textId="77777777" w:rsidR="00BE22CB" w:rsidRPr="00A8683D" w:rsidRDefault="4DFAC365" w:rsidP="006F4225">
            <w:pPr>
              <w:pStyle w:val="Lentelssraas"/>
            </w:pPr>
            <w:r>
              <w:t>Registruoti naują</w:t>
            </w:r>
          </w:p>
          <w:p w14:paraId="7CD9A6B5" w14:textId="77777777" w:rsidR="00BE22CB" w:rsidRPr="00A8683D" w:rsidRDefault="4DFAC365" w:rsidP="006F4225">
            <w:pPr>
              <w:pStyle w:val="Lentelssraas"/>
            </w:pPr>
            <w:r>
              <w:t>Redaguoti</w:t>
            </w:r>
          </w:p>
          <w:p w14:paraId="44DD571A" w14:textId="77777777" w:rsidR="00BE22CB" w:rsidRPr="00A8683D" w:rsidRDefault="4DFAC365" w:rsidP="006F4225">
            <w:pPr>
              <w:pStyle w:val="Lentelssraas"/>
            </w:pPr>
            <w:r>
              <w:t>Ištrinti</w:t>
            </w:r>
          </w:p>
          <w:p w14:paraId="7A636944" w14:textId="77777777" w:rsidR="000D2FAA" w:rsidRPr="00A8683D" w:rsidRDefault="2E1974D7" w:rsidP="006F4225">
            <w:pPr>
              <w:pStyle w:val="Lentelssraas"/>
            </w:pPr>
            <w:r>
              <w:t>Registruoti pirkimo dalį</w:t>
            </w:r>
          </w:p>
        </w:tc>
      </w:tr>
      <w:tr w:rsidR="004501AA" w:rsidRPr="00A8683D" w14:paraId="42766F52" w14:textId="77777777" w:rsidTr="4560C70B">
        <w:trPr>
          <w:tblHeader/>
        </w:trPr>
        <w:tc>
          <w:tcPr>
            <w:tcW w:w="5000" w:type="pct"/>
            <w:tcBorders>
              <w:right w:val="single" w:sz="4" w:space="0" w:color="BFBFBF" w:themeColor="background1" w:themeShade="BF"/>
            </w:tcBorders>
            <w:shd w:val="clear" w:color="auto" w:fill="BEE3A5"/>
            <w:vAlign w:val="center"/>
          </w:tcPr>
          <w:p w14:paraId="37F80F79" w14:textId="77777777" w:rsidR="004501AA" w:rsidRPr="00A8683D" w:rsidRDefault="004501AA" w:rsidP="004501AA">
            <w:pPr>
              <w:ind w:firstLine="0"/>
              <w:rPr>
                <w:b/>
                <w:bCs/>
              </w:rPr>
            </w:pPr>
            <w:r w:rsidRPr="00A8683D">
              <w:rPr>
                <w:b/>
                <w:bCs/>
              </w:rPr>
              <w:t>Naudotojai</w:t>
            </w:r>
          </w:p>
        </w:tc>
      </w:tr>
      <w:tr w:rsidR="004501AA" w:rsidRPr="00A8683D" w14:paraId="1EBF0C48" w14:textId="77777777" w:rsidTr="4560C70B">
        <w:tc>
          <w:tcPr>
            <w:tcW w:w="5000" w:type="pct"/>
            <w:tcBorders>
              <w:right w:val="single" w:sz="4" w:space="0" w:color="BFBFBF" w:themeColor="background1" w:themeShade="BF"/>
            </w:tcBorders>
            <w:shd w:val="clear" w:color="auto" w:fill="auto"/>
          </w:tcPr>
          <w:p w14:paraId="549978E0" w14:textId="77777777" w:rsidR="004501AA" w:rsidRPr="007C731D" w:rsidRDefault="004501AA" w:rsidP="004501AA">
            <w:pPr>
              <w:pStyle w:val="normalbold0"/>
              <w:ind w:left="720" w:hanging="360"/>
              <w:rPr>
                <w:b w:val="0"/>
                <w:bCs/>
                <w:lang w:val="lt-LT"/>
              </w:rPr>
            </w:pPr>
            <w:r w:rsidRPr="007C731D">
              <w:rPr>
                <w:b w:val="0"/>
                <w:bCs/>
                <w:lang w:val="lt-LT"/>
              </w:rPr>
              <w:t xml:space="preserve">Langas matomas </w:t>
            </w:r>
            <w:r w:rsidR="00125723" w:rsidRPr="007C731D">
              <w:rPr>
                <w:b w:val="0"/>
                <w:bCs/>
                <w:lang w:val="lt-LT"/>
              </w:rPr>
              <w:t>VSFSVVP</w:t>
            </w:r>
            <w:r w:rsidRPr="007C731D">
              <w:rPr>
                <w:b w:val="0"/>
                <w:bCs/>
                <w:lang w:val="lt-LT"/>
              </w:rPr>
              <w:t xml:space="preserve"> IS ir DMS naudotojui</w:t>
            </w:r>
          </w:p>
        </w:tc>
      </w:tr>
    </w:tbl>
    <w:p w14:paraId="2246F702" w14:textId="77777777" w:rsidR="00AB51DF" w:rsidRPr="00A8683D" w:rsidRDefault="00AB51DF" w:rsidP="00AB51DF"/>
    <w:p w14:paraId="177EBAD5" w14:textId="77777777" w:rsidR="006573C8" w:rsidRPr="00A8683D" w:rsidRDefault="500C199C" w:rsidP="00DF40CE">
      <w:pPr>
        <w:pStyle w:val="Heading4"/>
      </w:pPr>
      <w:bookmarkStart w:id="787" w:name="_Toc159222257"/>
      <w:r>
        <w:lastRenderedPageBreak/>
        <w:t xml:space="preserve">Projekto įgyvendinimo plano </w:t>
      </w:r>
      <w:r w:rsidR="05EEAFD8">
        <w:t>patikros lapai</w:t>
      </w:r>
      <w:bookmarkEnd w:id="787"/>
    </w:p>
    <w:p w14:paraId="73D22C35" w14:textId="77777777" w:rsidR="00B87F62" w:rsidRDefault="00B87F62" w:rsidP="00B87F62">
      <w:pPr>
        <w:keepNext/>
        <w:ind w:firstLine="0"/>
      </w:pPr>
    </w:p>
    <w:p w14:paraId="60F6DB3F" w14:textId="77777777" w:rsidR="007A77C0" w:rsidRPr="00A8683D" w:rsidRDefault="007A77C0" w:rsidP="00B87F62">
      <w:pPr>
        <w:keepNext/>
        <w:ind w:firstLine="0"/>
      </w:pPr>
      <w:r>
        <w:rPr>
          <w:noProof/>
        </w:rPr>
        <w:drawing>
          <wp:inline distT="0" distB="0" distL="0" distR="0" wp14:anchorId="4A1A06A2" wp14:editId="602E399A">
            <wp:extent cx="6300470" cy="1982470"/>
            <wp:effectExtent l="0" t="0" r="5080" b="0"/>
            <wp:docPr id="219" name="Picture 21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descr="Graphical user interface, text, application&#10;&#10;Description automatically generated"/>
                    <pic:cNvPicPr/>
                  </pic:nvPicPr>
                  <pic:blipFill>
                    <a:blip r:embed="rId105"/>
                    <a:stretch>
                      <a:fillRect/>
                    </a:stretch>
                  </pic:blipFill>
                  <pic:spPr>
                    <a:xfrm>
                      <a:off x="0" y="0"/>
                      <a:ext cx="6300470" cy="1982470"/>
                    </a:xfrm>
                    <a:prstGeom prst="rect">
                      <a:avLst/>
                    </a:prstGeom>
                  </pic:spPr>
                </pic:pic>
              </a:graphicData>
            </a:graphic>
          </wp:inline>
        </w:drawing>
      </w:r>
    </w:p>
    <w:p w14:paraId="7945F299" w14:textId="77777777" w:rsidR="00B87F62" w:rsidRPr="00A8683D" w:rsidRDefault="00B87F62" w:rsidP="00B87F62">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37</w:t>
        </w:r>
      </w:fldSimple>
      <w:r w:rsidRPr="00A8683D">
        <w:rPr>
          <w:noProof/>
        </w:rPr>
        <w:t xml:space="preserve"> Patikros lapai</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87F62" w:rsidRPr="00A8683D" w14:paraId="368225C4" w14:textId="77777777" w:rsidTr="4560C70B">
        <w:trPr>
          <w:tblHeader/>
        </w:trPr>
        <w:tc>
          <w:tcPr>
            <w:tcW w:w="5000" w:type="pct"/>
            <w:tcBorders>
              <w:right w:val="single" w:sz="4" w:space="0" w:color="BFBFBF" w:themeColor="background1" w:themeShade="BF"/>
            </w:tcBorders>
            <w:shd w:val="clear" w:color="auto" w:fill="BEE3A5"/>
            <w:vAlign w:val="center"/>
          </w:tcPr>
          <w:p w14:paraId="0B78DB4F" w14:textId="77777777" w:rsidR="00B87F62" w:rsidRPr="00A8683D" w:rsidRDefault="00B87F62" w:rsidP="00780B5F">
            <w:pPr>
              <w:ind w:firstLine="0"/>
              <w:rPr>
                <w:b/>
                <w:bCs/>
              </w:rPr>
            </w:pPr>
            <w:r w:rsidRPr="00A8683D">
              <w:rPr>
                <w:b/>
                <w:bCs/>
              </w:rPr>
              <w:t>Laukai</w:t>
            </w:r>
          </w:p>
        </w:tc>
      </w:tr>
      <w:tr w:rsidR="00B87F62" w:rsidRPr="00A8683D" w14:paraId="68FB2796" w14:textId="77777777" w:rsidTr="4560C70B">
        <w:trPr>
          <w:tblHeader/>
        </w:trPr>
        <w:tc>
          <w:tcPr>
            <w:tcW w:w="5000" w:type="pct"/>
            <w:tcBorders>
              <w:right w:val="single" w:sz="4" w:space="0" w:color="BFBFBF" w:themeColor="background1" w:themeShade="BF"/>
            </w:tcBorders>
            <w:shd w:val="clear" w:color="auto" w:fill="auto"/>
            <w:vAlign w:val="center"/>
          </w:tcPr>
          <w:p w14:paraId="39EF8F4B" w14:textId="77777777" w:rsidR="00B87F62" w:rsidRPr="00A8683D" w:rsidRDefault="08701AFB" w:rsidP="006F4225">
            <w:pPr>
              <w:pStyle w:val="Lentelssraas"/>
            </w:pPr>
            <w:r>
              <w:t xml:space="preserve">Pavadinimas </w:t>
            </w:r>
            <w:r w:rsidR="216DD90A">
              <w:t>–</w:t>
            </w:r>
            <w:r>
              <w:t xml:space="preserve"> </w:t>
            </w:r>
            <w:r w:rsidR="216DD90A">
              <w:t>patikros lapo pavadinimas</w:t>
            </w:r>
            <w:r>
              <w:t xml:space="preserve">. </w:t>
            </w:r>
          </w:p>
          <w:p w14:paraId="365907D7" w14:textId="77777777" w:rsidR="00B87F62" w:rsidRPr="00A8683D" w:rsidRDefault="08701AFB" w:rsidP="006F4225">
            <w:pPr>
              <w:pStyle w:val="Lentelssraas"/>
            </w:pPr>
            <w:r>
              <w:t xml:space="preserve">Išvada </w:t>
            </w:r>
            <w:r w:rsidR="216DD90A">
              <w:t>–</w:t>
            </w:r>
            <w:r>
              <w:t xml:space="preserve"> </w:t>
            </w:r>
            <w:r w:rsidR="216DD90A">
              <w:t>išvados reikšmė</w:t>
            </w:r>
            <w:r>
              <w:t xml:space="preserve">. </w:t>
            </w:r>
          </w:p>
          <w:p w14:paraId="108E838C" w14:textId="77777777" w:rsidR="00B87F62" w:rsidRPr="00A8683D" w:rsidRDefault="08701AFB" w:rsidP="006F4225">
            <w:pPr>
              <w:pStyle w:val="Lentelssraas"/>
            </w:pPr>
            <w:r>
              <w:t xml:space="preserve">Būsena – </w:t>
            </w:r>
            <w:r w:rsidR="216DD90A">
              <w:t>patikros lapo būsena</w:t>
            </w:r>
            <w:r>
              <w:t>.</w:t>
            </w:r>
          </w:p>
          <w:p w14:paraId="46594D6D" w14:textId="77777777" w:rsidR="00B87F62" w:rsidRPr="00A8683D" w:rsidRDefault="08701AFB" w:rsidP="006F4225">
            <w:pPr>
              <w:pStyle w:val="Lentelssraas"/>
            </w:pPr>
            <w:r>
              <w:t xml:space="preserve">Būsenos data – </w:t>
            </w:r>
            <w:r w:rsidR="216DD90A">
              <w:t>patikros lapo būsenos data</w:t>
            </w:r>
            <w:r>
              <w:t xml:space="preserve">. </w:t>
            </w:r>
          </w:p>
          <w:p w14:paraId="6AFC37F2" w14:textId="77777777" w:rsidR="00B87F62" w:rsidRPr="00A8683D" w:rsidRDefault="08701AFB" w:rsidP="006F4225">
            <w:pPr>
              <w:pStyle w:val="Lentelssraas"/>
            </w:pPr>
            <w:r>
              <w:t xml:space="preserve">Naudotojas  – </w:t>
            </w:r>
            <w:r w:rsidR="216DD90A">
              <w:t>paskutinis koregavęs naudotojas</w:t>
            </w:r>
            <w:r>
              <w:t>.</w:t>
            </w:r>
          </w:p>
        </w:tc>
      </w:tr>
      <w:tr w:rsidR="00B87F62" w:rsidRPr="00A8683D" w14:paraId="2BB93FA2" w14:textId="77777777" w:rsidTr="4560C70B">
        <w:trPr>
          <w:tblHeader/>
        </w:trPr>
        <w:tc>
          <w:tcPr>
            <w:tcW w:w="5000" w:type="pct"/>
            <w:tcBorders>
              <w:right w:val="single" w:sz="4" w:space="0" w:color="BFBFBF" w:themeColor="background1" w:themeShade="BF"/>
            </w:tcBorders>
            <w:shd w:val="clear" w:color="auto" w:fill="BEE3A5"/>
            <w:vAlign w:val="center"/>
          </w:tcPr>
          <w:p w14:paraId="062A9C42" w14:textId="77777777" w:rsidR="00B87F62" w:rsidRPr="00A8683D" w:rsidRDefault="00B87F62" w:rsidP="00780B5F">
            <w:pPr>
              <w:ind w:firstLine="0"/>
              <w:rPr>
                <w:b/>
                <w:bCs/>
              </w:rPr>
            </w:pPr>
            <w:r w:rsidRPr="00A8683D">
              <w:rPr>
                <w:b/>
                <w:bCs/>
              </w:rPr>
              <w:t>Mygtukai</w:t>
            </w:r>
          </w:p>
        </w:tc>
      </w:tr>
      <w:tr w:rsidR="00B87F62" w:rsidRPr="00A8683D" w14:paraId="1332E454" w14:textId="77777777" w:rsidTr="4560C70B">
        <w:trPr>
          <w:tblHeader/>
        </w:trPr>
        <w:tc>
          <w:tcPr>
            <w:tcW w:w="5000" w:type="pct"/>
            <w:tcBorders>
              <w:right w:val="single" w:sz="4" w:space="0" w:color="BFBFBF" w:themeColor="background1" w:themeShade="BF"/>
            </w:tcBorders>
            <w:shd w:val="clear" w:color="auto" w:fill="auto"/>
            <w:vAlign w:val="center"/>
          </w:tcPr>
          <w:p w14:paraId="7CCAF168" w14:textId="77777777" w:rsidR="00B87F62" w:rsidRPr="00A8683D" w:rsidRDefault="08701AFB" w:rsidP="006F4225">
            <w:pPr>
              <w:pStyle w:val="Lentelssraas"/>
            </w:pPr>
            <w:r>
              <w:t>Registruoti naują</w:t>
            </w:r>
          </w:p>
          <w:p w14:paraId="109C0E88" w14:textId="77777777" w:rsidR="00B87F62" w:rsidRPr="00A8683D" w:rsidRDefault="08701AFB" w:rsidP="006F4225">
            <w:pPr>
              <w:pStyle w:val="Lentelssraas"/>
            </w:pPr>
            <w:r>
              <w:t>Redaguoti</w:t>
            </w:r>
          </w:p>
          <w:p w14:paraId="4DE632AD" w14:textId="77777777" w:rsidR="00B87F62" w:rsidRPr="00A8683D" w:rsidRDefault="08701AFB" w:rsidP="006F4225">
            <w:pPr>
              <w:pStyle w:val="Lentelssraas"/>
            </w:pPr>
            <w:r>
              <w:t>Ištrinti</w:t>
            </w:r>
          </w:p>
        </w:tc>
      </w:tr>
      <w:tr w:rsidR="004501AA" w:rsidRPr="00A8683D" w14:paraId="74733719" w14:textId="77777777" w:rsidTr="4560C70B">
        <w:trPr>
          <w:tblHeader/>
        </w:trPr>
        <w:tc>
          <w:tcPr>
            <w:tcW w:w="5000" w:type="pct"/>
            <w:tcBorders>
              <w:right w:val="single" w:sz="4" w:space="0" w:color="BFBFBF" w:themeColor="background1" w:themeShade="BF"/>
            </w:tcBorders>
            <w:shd w:val="clear" w:color="auto" w:fill="BEE3A5"/>
            <w:vAlign w:val="center"/>
          </w:tcPr>
          <w:p w14:paraId="226E16F3" w14:textId="77777777" w:rsidR="004501AA" w:rsidRPr="00A8683D" w:rsidRDefault="004501AA" w:rsidP="004501AA">
            <w:pPr>
              <w:ind w:firstLine="0"/>
              <w:rPr>
                <w:b/>
                <w:bCs/>
              </w:rPr>
            </w:pPr>
            <w:r w:rsidRPr="00A8683D">
              <w:rPr>
                <w:b/>
                <w:bCs/>
              </w:rPr>
              <w:t>Naudotojai</w:t>
            </w:r>
          </w:p>
        </w:tc>
      </w:tr>
      <w:tr w:rsidR="004501AA" w:rsidRPr="00A8683D" w14:paraId="7416CE93" w14:textId="77777777" w:rsidTr="4560C70B">
        <w:tc>
          <w:tcPr>
            <w:tcW w:w="5000" w:type="pct"/>
            <w:tcBorders>
              <w:right w:val="single" w:sz="4" w:space="0" w:color="BFBFBF" w:themeColor="background1" w:themeShade="BF"/>
            </w:tcBorders>
            <w:shd w:val="clear" w:color="auto" w:fill="auto"/>
          </w:tcPr>
          <w:p w14:paraId="0315BD96" w14:textId="77777777" w:rsidR="004501AA" w:rsidRPr="007C731D" w:rsidRDefault="004501AA" w:rsidP="004501AA">
            <w:pPr>
              <w:pStyle w:val="normalbold0"/>
              <w:ind w:left="720" w:hanging="360"/>
              <w:rPr>
                <w:b w:val="0"/>
                <w:bCs/>
                <w:lang w:val="lt-LT"/>
              </w:rPr>
            </w:pPr>
            <w:r w:rsidRPr="007C731D">
              <w:rPr>
                <w:b w:val="0"/>
                <w:bCs/>
                <w:lang w:val="lt-LT"/>
              </w:rPr>
              <w:t xml:space="preserve">Langas matomas tik </w:t>
            </w:r>
            <w:r w:rsidR="00125723" w:rsidRPr="007C731D">
              <w:rPr>
                <w:b w:val="0"/>
                <w:bCs/>
                <w:lang w:val="lt-LT"/>
              </w:rPr>
              <w:t>VSFSVVP</w:t>
            </w:r>
            <w:r w:rsidRPr="007C731D">
              <w:rPr>
                <w:b w:val="0"/>
                <w:bCs/>
                <w:lang w:val="lt-LT"/>
              </w:rPr>
              <w:t xml:space="preserve"> IS naudotojui</w:t>
            </w:r>
          </w:p>
        </w:tc>
      </w:tr>
    </w:tbl>
    <w:p w14:paraId="29FFC841" w14:textId="77777777" w:rsidR="00B87F62" w:rsidRPr="00A8683D" w:rsidRDefault="00B87F62" w:rsidP="00B87F62"/>
    <w:p w14:paraId="54B230EA" w14:textId="77777777" w:rsidR="00203071" w:rsidRPr="00A8683D" w:rsidRDefault="00CD7F8B" w:rsidP="00203071">
      <w:pPr>
        <w:keepNext/>
        <w:ind w:firstLine="0"/>
      </w:pPr>
      <w:r w:rsidRPr="00CD7F8B">
        <w:rPr>
          <w:noProof/>
        </w:rPr>
        <w:lastRenderedPageBreak/>
        <w:t xml:space="preserve"> </w:t>
      </w:r>
      <w:r>
        <w:rPr>
          <w:noProof/>
        </w:rPr>
        <w:drawing>
          <wp:inline distT="0" distB="0" distL="0" distR="0" wp14:anchorId="5CB5C777" wp14:editId="18A8E8D6">
            <wp:extent cx="6300470" cy="3072765"/>
            <wp:effectExtent l="0" t="0" r="5080" b="0"/>
            <wp:docPr id="220" name="Picture 22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descr="Graphical user interface, text, application, email&#10;&#10;Description automatically generated"/>
                    <pic:cNvPicPr/>
                  </pic:nvPicPr>
                  <pic:blipFill>
                    <a:blip r:embed="rId106"/>
                    <a:stretch>
                      <a:fillRect/>
                    </a:stretch>
                  </pic:blipFill>
                  <pic:spPr>
                    <a:xfrm>
                      <a:off x="0" y="0"/>
                      <a:ext cx="6300470" cy="3072765"/>
                    </a:xfrm>
                    <a:prstGeom prst="rect">
                      <a:avLst/>
                    </a:prstGeom>
                  </pic:spPr>
                </pic:pic>
              </a:graphicData>
            </a:graphic>
          </wp:inline>
        </w:drawing>
      </w:r>
    </w:p>
    <w:p w14:paraId="530B6FE7" w14:textId="77777777" w:rsidR="00203071" w:rsidRPr="00A8683D" w:rsidRDefault="00203071" w:rsidP="00203071">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38</w:t>
        </w:r>
      </w:fldSimple>
      <w:r w:rsidRPr="00A8683D">
        <w:rPr>
          <w:noProof/>
        </w:rPr>
        <w:t xml:space="preserve"> </w:t>
      </w:r>
      <w:r w:rsidR="001F6383">
        <w:rPr>
          <w:noProof/>
        </w:rPr>
        <w:t>Projekto įgyvendinimo plano</w:t>
      </w:r>
      <w:r w:rsidR="001F6383" w:rsidRPr="00A8683D">
        <w:rPr>
          <w:noProof/>
        </w:rPr>
        <w:t xml:space="preserve"> </w:t>
      </w:r>
      <w:r w:rsidRPr="00A8683D">
        <w:rPr>
          <w:noProof/>
        </w:rPr>
        <w:t>patikros lapa</w:t>
      </w:r>
      <w:r w:rsidR="001F6383">
        <w:rPr>
          <w:noProof/>
        </w:rPr>
        <w:t>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E97D28" w:rsidRPr="00A8683D" w14:paraId="7C025187" w14:textId="77777777" w:rsidTr="4560C70B">
        <w:trPr>
          <w:tblHeader/>
        </w:trPr>
        <w:tc>
          <w:tcPr>
            <w:tcW w:w="5000" w:type="pct"/>
            <w:tcBorders>
              <w:right w:val="single" w:sz="4" w:space="0" w:color="BFBFBF" w:themeColor="background1" w:themeShade="BF"/>
            </w:tcBorders>
            <w:shd w:val="clear" w:color="auto" w:fill="BEE3A5"/>
            <w:vAlign w:val="center"/>
          </w:tcPr>
          <w:p w14:paraId="78D0C429" w14:textId="77777777" w:rsidR="00E97D28" w:rsidRPr="00A8683D" w:rsidRDefault="00E97D28" w:rsidP="00780B5F">
            <w:pPr>
              <w:ind w:firstLine="0"/>
              <w:rPr>
                <w:b/>
                <w:bCs/>
              </w:rPr>
            </w:pPr>
            <w:r w:rsidRPr="00A8683D">
              <w:rPr>
                <w:b/>
                <w:bCs/>
              </w:rPr>
              <w:t>Laukai</w:t>
            </w:r>
          </w:p>
        </w:tc>
      </w:tr>
      <w:tr w:rsidR="00E97D28" w:rsidRPr="00A8683D" w14:paraId="5C2FE8E7" w14:textId="77777777" w:rsidTr="4560C70B">
        <w:trPr>
          <w:tblHeader/>
        </w:trPr>
        <w:tc>
          <w:tcPr>
            <w:tcW w:w="5000" w:type="pct"/>
            <w:tcBorders>
              <w:right w:val="single" w:sz="4" w:space="0" w:color="BFBFBF" w:themeColor="background1" w:themeShade="BF"/>
            </w:tcBorders>
            <w:shd w:val="clear" w:color="auto" w:fill="auto"/>
            <w:vAlign w:val="center"/>
          </w:tcPr>
          <w:p w14:paraId="7FFE92F6" w14:textId="77777777" w:rsidR="00E97D28" w:rsidRPr="00A8683D" w:rsidRDefault="28F2F0BB" w:rsidP="006F4225">
            <w:pPr>
              <w:pStyle w:val="Lentelssraas"/>
            </w:pPr>
            <w:r>
              <w:t xml:space="preserve">Pavadinimas – patikros lapo pavadinimas. </w:t>
            </w:r>
          </w:p>
          <w:p w14:paraId="6458EF5C" w14:textId="77777777" w:rsidR="006734CF" w:rsidRPr="00A8683D" w:rsidRDefault="3D26FD36" w:rsidP="006F4225">
            <w:pPr>
              <w:pStyle w:val="Lentelssraas"/>
            </w:pPr>
            <w:r>
              <w:t>Šablono kodas – šablono kodas</w:t>
            </w:r>
          </w:p>
          <w:p w14:paraId="42E39056" w14:textId="77777777" w:rsidR="00E97D28" w:rsidRPr="00A8683D" w:rsidRDefault="28F2F0BB" w:rsidP="006F4225">
            <w:pPr>
              <w:pStyle w:val="Lentelssraas"/>
            </w:pPr>
            <w:r>
              <w:t xml:space="preserve">Išvada – išvados reikšmė. </w:t>
            </w:r>
          </w:p>
          <w:p w14:paraId="2F250D02" w14:textId="77777777" w:rsidR="00E97D28" w:rsidRPr="00A8683D" w:rsidRDefault="28F2F0BB" w:rsidP="006F4225">
            <w:pPr>
              <w:pStyle w:val="Lentelssraas"/>
            </w:pPr>
            <w:r>
              <w:t>Būsena – patikros lapo būsena.</w:t>
            </w:r>
          </w:p>
          <w:p w14:paraId="3B70D06E" w14:textId="77777777" w:rsidR="00452373" w:rsidRPr="00A8683D" w:rsidRDefault="754118E5" w:rsidP="006F4225">
            <w:pPr>
              <w:pStyle w:val="Lentelssraas"/>
            </w:pPr>
            <w:r>
              <w:t>Komentarai – patikros lapo komentarai.</w:t>
            </w:r>
          </w:p>
          <w:p w14:paraId="71F8E978" w14:textId="77777777" w:rsidR="00E97D28" w:rsidRPr="007C731D" w:rsidRDefault="00452373" w:rsidP="00D20292">
            <w:pPr>
              <w:pStyle w:val="normalbold0"/>
              <w:ind w:left="360"/>
              <w:rPr>
                <w:i/>
                <w:iCs/>
                <w:lang w:val="lt-LT"/>
              </w:rPr>
            </w:pPr>
            <w:r w:rsidRPr="007C731D">
              <w:rPr>
                <w:i/>
                <w:iCs/>
                <w:lang w:val="lt-LT"/>
              </w:rPr>
              <w:t>Siūloma didžiausia leistina</w:t>
            </w:r>
            <w:r w:rsidR="00C62303" w:rsidRPr="007C731D">
              <w:rPr>
                <w:i/>
                <w:iCs/>
                <w:lang w:val="lt-LT"/>
              </w:rPr>
              <w:t xml:space="preserve"> finansuoti</w:t>
            </w:r>
            <w:r w:rsidRPr="007C731D">
              <w:rPr>
                <w:i/>
                <w:iCs/>
                <w:lang w:val="lt-LT"/>
              </w:rPr>
              <w:t xml:space="preserve"> suma</w:t>
            </w:r>
            <w:r w:rsidR="00D20292" w:rsidRPr="007C731D">
              <w:rPr>
                <w:i/>
                <w:iCs/>
                <w:lang w:val="lt-LT"/>
              </w:rPr>
              <w:t>:</w:t>
            </w:r>
          </w:p>
          <w:p w14:paraId="752194CE" w14:textId="77777777" w:rsidR="00452373" w:rsidRPr="00A8683D" w:rsidRDefault="3F442277" w:rsidP="006F4225">
            <w:pPr>
              <w:pStyle w:val="Lentelssraas"/>
            </w:pPr>
            <w:r>
              <w:t>ES</w:t>
            </w:r>
            <w:r w:rsidR="743FC8C0">
              <w:t xml:space="preserve"> lėšos</w:t>
            </w:r>
            <w:r>
              <w:t xml:space="preserve"> – ES</w:t>
            </w:r>
            <w:r w:rsidR="743FC8C0">
              <w:t xml:space="preserve"> lėšų</w:t>
            </w:r>
            <w:r>
              <w:t xml:space="preserve"> suma.</w:t>
            </w:r>
          </w:p>
          <w:p w14:paraId="2456988D" w14:textId="77777777" w:rsidR="00D20292" w:rsidRPr="00A8683D" w:rsidRDefault="3F442277" w:rsidP="006F4225">
            <w:pPr>
              <w:pStyle w:val="Lentelssraas"/>
            </w:pPr>
            <w:r>
              <w:t xml:space="preserve">BF </w:t>
            </w:r>
            <w:r w:rsidR="743FC8C0">
              <w:t xml:space="preserve">lėšos </w:t>
            </w:r>
            <w:r>
              <w:t xml:space="preserve">– BF </w:t>
            </w:r>
            <w:r w:rsidR="743FC8C0">
              <w:t xml:space="preserve">lėšų </w:t>
            </w:r>
            <w:r>
              <w:t>suma.</w:t>
            </w:r>
          </w:p>
          <w:p w14:paraId="29271A7D" w14:textId="77777777" w:rsidR="007A094A" w:rsidRPr="00A8683D" w:rsidRDefault="3F442277" w:rsidP="006F4225">
            <w:pPr>
              <w:pStyle w:val="Lentelssraas"/>
            </w:pPr>
            <w:r>
              <w:t>Iš viso – suma iš viso.</w:t>
            </w:r>
          </w:p>
        </w:tc>
      </w:tr>
      <w:tr w:rsidR="00E97D28" w:rsidRPr="00A8683D" w14:paraId="603EF867" w14:textId="77777777" w:rsidTr="4560C70B">
        <w:trPr>
          <w:tblHeader/>
        </w:trPr>
        <w:tc>
          <w:tcPr>
            <w:tcW w:w="5000" w:type="pct"/>
            <w:tcBorders>
              <w:right w:val="single" w:sz="4" w:space="0" w:color="BFBFBF" w:themeColor="background1" w:themeShade="BF"/>
            </w:tcBorders>
            <w:shd w:val="clear" w:color="auto" w:fill="BEE3A5"/>
            <w:vAlign w:val="center"/>
          </w:tcPr>
          <w:p w14:paraId="3506C84D" w14:textId="77777777" w:rsidR="00E97D28" w:rsidRPr="00A8683D" w:rsidRDefault="00E97D28" w:rsidP="00780B5F">
            <w:pPr>
              <w:ind w:firstLine="0"/>
              <w:rPr>
                <w:b/>
                <w:bCs/>
              </w:rPr>
            </w:pPr>
            <w:r w:rsidRPr="00A8683D">
              <w:rPr>
                <w:b/>
                <w:bCs/>
              </w:rPr>
              <w:t>Mygtukai</w:t>
            </w:r>
          </w:p>
        </w:tc>
      </w:tr>
      <w:tr w:rsidR="00E97D28" w:rsidRPr="00A8683D" w14:paraId="5DC8BA69" w14:textId="77777777" w:rsidTr="4560C70B">
        <w:trPr>
          <w:tblHeader/>
        </w:trPr>
        <w:tc>
          <w:tcPr>
            <w:tcW w:w="5000" w:type="pct"/>
            <w:tcBorders>
              <w:right w:val="single" w:sz="4" w:space="0" w:color="BFBFBF" w:themeColor="background1" w:themeShade="BF"/>
            </w:tcBorders>
            <w:shd w:val="clear" w:color="auto" w:fill="auto"/>
            <w:vAlign w:val="center"/>
          </w:tcPr>
          <w:p w14:paraId="6ACC7DBA" w14:textId="77777777" w:rsidR="00E97D28" w:rsidRPr="00A8683D" w:rsidRDefault="28F2F0BB" w:rsidP="006F4225">
            <w:pPr>
              <w:pStyle w:val="Lentelssraas"/>
            </w:pPr>
            <w:r>
              <w:t>Redaguoti</w:t>
            </w:r>
          </w:p>
          <w:p w14:paraId="42004181" w14:textId="77777777" w:rsidR="00E97D28" w:rsidRPr="00A8683D" w:rsidRDefault="57F65CE4" w:rsidP="006F4225">
            <w:pPr>
              <w:pStyle w:val="Lentelssraas"/>
            </w:pPr>
            <w:r>
              <w:t>Informuoti teisininką</w:t>
            </w:r>
          </w:p>
          <w:p w14:paraId="1EDDD24C" w14:textId="77777777" w:rsidR="00AD456D" w:rsidRPr="00A8683D" w:rsidRDefault="6BF1304D" w:rsidP="006F4225">
            <w:pPr>
              <w:pStyle w:val="Lentelssraas"/>
            </w:pPr>
            <w:r>
              <w:t>Į pagrindinį sąrašą</w:t>
            </w:r>
          </w:p>
          <w:p w14:paraId="3ED97EAF" w14:textId="77777777" w:rsidR="00235D60" w:rsidRPr="00A8683D" w:rsidRDefault="6BF1304D" w:rsidP="006F4225">
            <w:pPr>
              <w:pStyle w:val="Lentelssraas"/>
            </w:pPr>
            <w:r>
              <w:t>Formuoti informacinį pranešimą</w:t>
            </w:r>
          </w:p>
          <w:p w14:paraId="38DDC795" w14:textId="77777777" w:rsidR="00235D60" w:rsidRPr="00A8683D" w:rsidRDefault="6BF1304D" w:rsidP="006F4225">
            <w:pPr>
              <w:pStyle w:val="Lentelssraas"/>
            </w:pPr>
            <w:r>
              <w:t>Rodyti audito duomenis</w:t>
            </w:r>
          </w:p>
          <w:p w14:paraId="2F3E67F6" w14:textId="77777777" w:rsidR="00235D60" w:rsidRPr="00A8683D" w:rsidRDefault="78803B1B" w:rsidP="006F4225">
            <w:pPr>
              <w:pStyle w:val="Lentelssraas"/>
            </w:pPr>
            <w:r>
              <w:t>Rodyti klausimų audito duomenis</w:t>
            </w:r>
          </w:p>
          <w:p w14:paraId="08271120" w14:textId="77777777" w:rsidR="00D630B3" w:rsidRPr="00A8683D" w:rsidRDefault="78803B1B" w:rsidP="006F4225">
            <w:pPr>
              <w:pStyle w:val="Lentelssraas"/>
            </w:pPr>
            <w:r>
              <w:t>Spausdinti</w:t>
            </w:r>
          </w:p>
        </w:tc>
      </w:tr>
      <w:tr w:rsidR="007326F8" w:rsidRPr="00A8683D" w14:paraId="4F61E067" w14:textId="77777777" w:rsidTr="4560C70B">
        <w:trPr>
          <w:tblHeader/>
        </w:trPr>
        <w:tc>
          <w:tcPr>
            <w:tcW w:w="5000" w:type="pct"/>
            <w:tcBorders>
              <w:right w:val="single" w:sz="4" w:space="0" w:color="BFBFBF" w:themeColor="background1" w:themeShade="BF"/>
            </w:tcBorders>
            <w:shd w:val="clear" w:color="auto" w:fill="BEE3A5"/>
            <w:vAlign w:val="center"/>
          </w:tcPr>
          <w:p w14:paraId="78A43A6A" w14:textId="77777777" w:rsidR="007326F8" w:rsidRPr="00A8683D" w:rsidRDefault="007326F8" w:rsidP="007326F8">
            <w:pPr>
              <w:ind w:firstLine="0"/>
              <w:rPr>
                <w:b/>
                <w:bCs/>
              </w:rPr>
            </w:pPr>
            <w:r w:rsidRPr="00A8683D">
              <w:rPr>
                <w:b/>
                <w:bCs/>
              </w:rPr>
              <w:t>Naudotojai</w:t>
            </w:r>
          </w:p>
        </w:tc>
      </w:tr>
      <w:tr w:rsidR="007326F8" w:rsidRPr="00A8683D" w14:paraId="60A7F567" w14:textId="77777777" w:rsidTr="4560C70B">
        <w:tc>
          <w:tcPr>
            <w:tcW w:w="5000" w:type="pct"/>
            <w:tcBorders>
              <w:right w:val="single" w:sz="4" w:space="0" w:color="BFBFBF" w:themeColor="background1" w:themeShade="BF"/>
            </w:tcBorders>
            <w:shd w:val="clear" w:color="auto" w:fill="auto"/>
          </w:tcPr>
          <w:p w14:paraId="78EABED5" w14:textId="77777777" w:rsidR="007326F8" w:rsidRPr="007C731D" w:rsidRDefault="007326F8" w:rsidP="007326F8">
            <w:pPr>
              <w:pStyle w:val="normalbold0"/>
              <w:ind w:left="720" w:hanging="360"/>
              <w:rPr>
                <w:b w:val="0"/>
                <w:bCs/>
                <w:lang w:val="lt-LT"/>
              </w:rPr>
            </w:pPr>
            <w:r w:rsidRPr="007C731D">
              <w:rPr>
                <w:b w:val="0"/>
                <w:bCs/>
                <w:lang w:val="lt-LT"/>
              </w:rPr>
              <w:t xml:space="preserve">Langas matomas tik </w:t>
            </w:r>
            <w:r w:rsidR="00125723" w:rsidRPr="007C731D">
              <w:rPr>
                <w:b w:val="0"/>
                <w:bCs/>
                <w:lang w:val="lt-LT"/>
              </w:rPr>
              <w:t>VSFSVVP</w:t>
            </w:r>
            <w:r w:rsidRPr="007C731D">
              <w:rPr>
                <w:b w:val="0"/>
                <w:bCs/>
                <w:lang w:val="lt-LT"/>
              </w:rPr>
              <w:t xml:space="preserve"> IS naudotojui</w:t>
            </w:r>
          </w:p>
        </w:tc>
      </w:tr>
    </w:tbl>
    <w:p w14:paraId="267E4C5B" w14:textId="77777777" w:rsidR="007F59B3" w:rsidRPr="00A8683D" w:rsidRDefault="007F59B3" w:rsidP="007F59B3"/>
    <w:p w14:paraId="56441407" w14:textId="77777777" w:rsidR="00203071" w:rsidRPr="00A8683D" w:rsidRDefault="476F850D" w:rsidP="00DF40CE">
      <w:pPr>
        <w:pStyle w:val="Heading4"/>
      </w:pPr>
      <w:bookmarkStart w:id="788" w:name="_Toc159222258"/>
      <w:r>
        <w:lastRenderedPageBreak/>
        <w:t xml:space="preserve">Projekto įgyvendinimo plano </w:t>
      </w:r>
      <w:r w:rsidR="5CAA9A8A">
        <w:t>mokymų grafikas</w:t>
      </w:r>
      <w:bookmarkEnd w:id="788"/>
    </w:p>
    <w:p w14:paraId="0CC129A3" w14:textId="77777777" w:rsidR="002B1AF2" w:rsidRDefault="002B1AF2" w:rsidP="002B1AF2">
      <w:pPr>
        <w:keepNext/>
        <w:ind w:firstLine="0"/>
      </w:pPr>
    </w:p>
    <w:p w14:paraId="69670491" w14:textId="77777777" w:rsidR="00DC36D5" w:rsidRPr="00A8683D" w:rsidRDefault="00DC36D5" w:rsidP="002B1AF2">
      <w:pPr>
        <w:keepNext/>
        <w:ind w:firstLine="0"/>
      </w:pPr>
      <w:r>
        <w:rPr>
          <w:noProof/>
        </w:rPr>
        <w:drawing>
          <wp:inline distT="0" distB="0" distL="0" distR="0" wp14:anchorId="0B7BD3A2" wp14:editId="630B4B41">
            <wp:extent cx="6300470" cy="2238375"/>
            <wp:effectExtent l="0" t="0" r="5080" b="9525"/>
            <wp:docPr id="221" name="Picture 22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descr="A picture containing graphical user interface&#10;&#10;Description automatically generated"/>
                    <pic:cNvPicPr/>
                  </pic:nvPicPr>
                  <pic:blipFill>
                    <a:blip r:embed="rId107"/>
                    <a:stretch>
                      <a:fillRect/>
                    </a:stretch>
                  </pic:blipFill>
                  <pic:spPr>
                    <a:xfrm>
                      <a:off x="0" y="0"/>
                      <a:ext cx="6300470" cy="2238375"/>
                    </a:xfrm>
                    <a:prstGeom prst="rect">
                      <a:avLst/>
                    </a:prstGeom>
                  </pic:spPr>
                </pic:pic>
              </a:graphicData>
            </a:graphic>
          </wp:inline>
        </w:drawing>
      </w:r>
    </w:p>
    <w:p w14:paraId="30270AEA" w14:textId="77777777" w:rsidR="002B1AF2" w:rsidRPr="00A8683D" w:rsidRDefault="002B1AF2" w:rsidP="002B1AF2">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39</w:t>
        </w:r>
      </w:fldSimple>
      <w:r w:rsidRPr="00A8683D">
        <w:rPr>
          <w:noProof/>
        </w:rPr>
        <w:t xml:space="preserve"> Mokymų grafikas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2C3708" w:rsidRPr="00A8683D" w14:paraId="2D0CED04" w14:textId="77777777" w:rsidTr="4560C70B">
        <w:trPr>
          <w:tblHeader/>
        </w:trPr>
        <w:tc>
          <w:tcPr>
            <w:tcW w:w="5000" w:type="pct"/>
            <w:tcBorders>
              <w:right w:val="single" w:sz="4" w:space="0" w:color="BFBFBF" w:themeColor="background1" w:themeShade="BF"/>
            </w:tcBorders>
            <w:shd w:val="clear" w:color="auto" w:fill="BEE3A5"/>
            <w:vAlign w:val="center"/>
          </w:tcPr>
          <w:p w14:paraId="64DA7D7C" w14:textId="77777777" w:rsidR="002C3708" w:rsidRPr="00A8683D" w:rsidRDefault="002C3708" w:rsidP="00780B5F">
            <w:pPr>
              <w:ind w:firstLine="0"/>
              <w:rPr>
                <w:b/>
                <w:bCs/>
              </w:rPr>
            </w:pPr>
            <w:r w:rsidRPr="00A8683D">
              <w:rPr>
                <w:b/>
                <w:bCs/>
              </w:rPr>
              <w:t>Laukai</w:t>
            </w:r>
          </w:p>
        </w:tc>
      </w:tr>
      <w:tr w:rsidR="002C3708" w:rsidRPr="00A8683D" w14:paraId="72985E65" w14:textId="77777777" w:rsidTr="4560C70B">
        <w:trPr>
          <w:tblHeader/>
        </w:trPr>
        <w:tc>
          <w:tcPr>
            <w:tcW w:w="5000" w:type="pct"/>
            <w:tcBorders>
              <w:right w:val="single" w:sz="4" w:space="0" w:color="BFBFBF" w:themeColor="background1" w:themeShade="BF"/>
            </w:tcBorders>
            <w:shd w:val="clear" w:color="auto" w:fill="auto"/>
            <w:vAlign w:val="center"/>
          </w:tcPr>
          <w:p w14:paraId="63ED8CAA" w14:textId="77777777" w:rsidR="00F81D1E" w:rsidRPr="00A8683D" w:rsidRDefault="04CEFE9D" w:rsidP="006F4225">
            <w:pPr>
              <w:pStyle w:val="Lentelssraas"/>
            </w:pPr>
            <w:r>
              <w:t>Data – iš kalendoriaus pasirenkama mokymų data, arba datų intervalas, jei mokymai vyksta ilgiau nei vieną dieną.</w:t>
            </w:r>
          </w:p>
          <w:p w14:paraId="2B3A4A46" w14:textId="77777777" w:rsidR="00F81D1E" w:rsidRPr="00A8683D" w:rsidRDefault="04CEFE9D" w:rsidP="006F4225">
            <w:pPr>
              <w:pStyle w:val="Lentelssraas"/>
            </w:pPr>
            <w:r>
              <w:t>Mokymų / renginio pavadinimas – įvedamas mokymų pavadinimas.</w:t>
            </w:r>
          </w:p>
          <w:p w14:paraId="76402436" w14:textId="77777777" w:rsidR="00F81D1E" w:rsidRPr="00A8683D" w:rsidRDefault="04CEFE9D" w:rsidP="006F4225">
            <w:pPr>
              <w:pStyle w:val="Lentelssraas"/>
            </w:pPr>
            <w:r>
              <w:t xml:space="preserve">Laikas (mokymų / renginio pradžia) – įvedamas mokymų pradžios laikas. </w:t>
            </w:r>
          </w:p>
          <w:p w14:paraId="15BA2215" w14:textId="77777777" w:rsidR="00F81D1E" w:rsidRPr="00A8683D" w:rsidRDefault="04CEFE9D" w:rsidP="006F4225">
            <w:pPr>
              <w:pStyle w:val="Lentelssraas"/>
            </w:pPr>
            <w:r>
              <w:t>Laikas (mokymų / renginio pabaiga) – įvedamas mokymų pabaigos laikas.</w:t>
            </w:r>
          </w:p>
          <w:p w14:paraId="20BA39DA" w14:textId="77777777" w:rsidR="00F81D1E" w:rsidRPr="00A8683D" w:rsidRDefault="04CEFE9D" w:rsidP="006F4225">
            <w:pPr>
              <w:pStyle w:val="Lentelssraas"/>
            </w:pPr>
            <w:r>
              <w:t>Mokymų / renginio vieta (tikslus adresas/ nuotolinis) – įvedama mokymų vieta.</w:t>
            </w:r>
          </w:p>
          <w:p w14:paraId="234A18D8" w14:textId="77777777" w:rsidR="00F81D1E" w:rsidRPr="00A8683D" w:rsidRDefault="04CEFE9D" w:rsidP="006F4225">
            <w:pPr>
              <w:pStyle w:val="Lentelssraas"/>
            </w:pPr>
            <w:r>
              <w:t>Mokymų / renginio tikslinė grupė – įvedama informacija apie mokymų tikslinę grupę.</w:t>
            </w:r>
          </w:p>
          <w:p w14:paraId="6CA7D63B" w14:textId="77777777" w:rsidR="00F81D1E" w:rsidRPr="00A8683D" w:rsidRDefault="04CEFE9D" w:rsidP="006F4225">
            <w:pPr>
              <w:pStyle w:val="Lentelssraas"/>
            </w:pPr>
            <w:r>
              <w:t xml:space="preserve">Mokymų/ renginio dalyvių skaičius – įvedamas dalyvių skaičius. </w:t>
            </w:r>
          </w:p>
          <w:p w14:paraId="7DD2855F" w14:textId="77777777" w:rsidR="00F81D1E" w:rsidRPr="00A8683D" w:rsidRDefault="04CEFE9D" w:rsidP="006F4225">
            <w:pPr>
              <w:pStyle w:val="Lentelssraas"/>
            </w:pPr>
            <w:r>
              <w:t>Projekto veiklos Nr. – iš klasifikatoriaus pasirenkama projekto veikla.</w:t>
            </w:r>
          </w:p>
          <w:p w14:paraId="10539C1A" w14:textId="77777777" w:rsidR="002C3708" w:rsidRPr="00A8683D" w:rsidRDefault="04CEFE9D" w:rsidP="006F4225">
            <w:pPr>
              <w:pStyle w:val="Lentelssraas"/>
              <w:rPr>
                <w:b/>
                <w:bCs/>
              </w:rPr>
            </w:pPr>
            <w:r>
              <w:t>Pastabos / komentarai – įvedamos pastabos.</w:t>
            </w:r>
          </w:p>
        </w:tc>
      </w:tr>
      <w:tr w:rsidR="002C3708" w:rsidRPr="00A8683D" w14:paraId="37DD8926" w14:textId="77777777" w:rsidTr="4560C70B">
        <w:trPr>
          <w:tblHeader/>
        </w:trPr>
        <w:tc>
          <w:tcPr>
            <w:tcW w:w="5000" w:type="pct"/>
            <w:tcBorders>
              <w:right w:val="single" w:sz="4" w:space="0" w:color="BFBFBF" w:themeColor="background1" w:themeShade="BF"/>
            </w:tcBorders>
            <w:shd w:val="clear" w:color="auto" w:fill="BEE3A5"/>
            <w:vAlign w:val="center"/>
          </w:tcPr>
          <w:p w14:paraId="5A6A376F" w14:textId="77777777" w:rsidR="002C3708" w:rsidRPr="00A8683D" w:rsidRDefault="002C3708" w:rsidP="00780B5F">
            <w:pPr>
              <w:ind w:firstLine="0"/>
              <w:rPr>
                <w:b/>
                <w:bCs/>
              </w:rPr>
            </w:pPr>
            <w:r w:rsidRPr="00A8683D">
              <w:rPr>
                <w:b/>
                <w:bCs/>
              </w:rPr>
              <w:t>Mygtukai</w:t>
            </w:r>
          </w:p>
        </w:tc>
      </w:tr>
      <w:tr w:rsidR="002C3708" w:rsidRPr="00A8683D" w14:paraId="781E668B" w14:textId="77777777" w:rsidTr="4560C70B">
        <w:trPr>
          <w:tblHeader/>
        </w:trPr>
        <w:tc>
          <w:tcPr>
            <w:tcW w:w="5000" w:type="pct"/>
            <w:tcBorders>
              <w:right w:val="single" w:sz="4" w:space="0" w:color="BFBFBF" w:themeColor="background1" w:themeShade="BF"/>
            </w:tcBorders>
            <w:shd w:val="clear" w:color="auto" w:fill="auto"/>
            <w:vAlign w:val="center"/>
          </w:tcPr>
          <w:p w14:paraId="48E338E4" w14:textId="77777777" w:rsidR="002C3708" w:rsidRPr="00A8683D" w:rsidRDefault="04ABE421" w:rsidP="006F4225">
            <w:pPr>
              <w:pStyle w:val="Lentelssraas"/>
              <w:rPr>
                <w:bCs/>
              </w:rPr>
            </w:pPr>
            <w:r>
              <w:t>Registruoti naują</w:t>
            </w:r>
          </w:p>
          <w:p w14:paraId="500A649C" w14:textId="77777777" w:rsidR="002C3708" w:rsidRPr="00A8683D" w:rsidRDefault="04ABE421" w:rsidP="006F4225">
            <w:pPr>
              <w:pStyle w:val="Lentelssraas"/>
              <w:rPr>
                <w:bCs/>
              </w:rPr>
            </w:pPr>
            <w:r>
              <w:t>Redaguoti</w:t>
            </w:r>
          </w:p>
          <w:p w14:paraId="39C29016" w14:textId="77777777" w:rsidR="002C3708" w:rsidRPr="00A8683D" w:rsidRDefault="04ABE421" w:rsidP="006F4225">
            <w:pPr>
              <w:pStyle w:val="Lentelssraas"/>
              <w:rPr>
                <w:bCs/>
              </w:rPr>
            </w:pPr>
            <w:r>
              <w:t>Ištrinti</w:t>
            </w:r>
          </w:p>
        </w:tc>
      </w:tr>
      <w:tr w:rsidR="007326F8" w:rsidRPr="00A8683D" w14:paraId="558BF091" w14:textId="77777777" w:rsidTr="4560C70B">
        <w:trPr>
          <w:tblHeader/>
        </w:trPr>
        <w:tc>
          <w:tcPr>
            <w:tcW w:w="5000" w:type="pct"/>
            <w:tcBorders>
              <w:right w:val="single" w:sz="4" w:space="0" w:color="BFBFBF" w:themeColor="background1" w:themeShade="BF"/>
            </w:tcBorders>
            <w:shd w:val="clear" w:color="auto" w:fill="BEE3A5"/>
            <w:vAlign w:val="center"/>
          </w:tcPr>
          <w:p w14:paraId="4150D86F" w14:textId="77777777" w:rsidR="007326F8" w:rsidRPr="00A8683D" w:rsidRDefault="007326F8" w:rsidP="007326F8">
            <w:pPr>
              <w:ind w:firstLine="0"/>
              <w:rPr>
                <w:b/>
                <w:bCs/>
              </w:rPr>
            </w:pPr>
            <w:r w:rsidRPr="00A8683D">
              <w:rPr>
                <w:b/>
                <w:bCs/>
              </w:rPr>
              <w:t>Naudotojai</w:t>
            </w:r>
          </w:p>
        </w:tc>
      </w:tr>
      <w:tr w:rsidR="007326F8" w:rsidRPr="00A8683D" w14:paraId="241C691A" w14:textId="77777777" w:rsidTr="4560C70B">
        <w:tc>
          <w:tcPr>
            <w:tcW w:w="5000" w:type="pct"/>
            <w:tcBorders>
              <w:right w:val="single" w:sz="4" w:space="0" w:color="BFBFBF" w:themeColor="background1" w:themeShade="BF"/>
            </w:tcBorders>
            <w:shd w:val="clear" w:color="auto" w:fill="auto"/>
          </w:tcPr>
          <w:p w14:paraId="7498C722" w14:textId="77777777" w:rsidR="007326F8" w:rsidRPr="007C731D" w:rsidRDefault="007326F8" w:rsidP="007326F8">
            <w:pPr>
              <w:pStyle w:val="normalbold0"/>
              <w:ind w:left="720" w:hanging="360"/>
              <w:rPr>
                <w:b w:val="0"/>
                <w:bCs/>
                <w:lang w:val="lt-LT"/>
              </w:rPr>
            </w:pPr>
            <w:r w:rsidRPr="007C731D">
              <w:rPr>
                <w:b w:val="0"/>
                <w:bCs/>
                <w:lang w:val="lt-LT"/>
              </w:rPr>
              <w:t xml:space="preserve">Langas matomas </w:t>
            </w:r>
            <w:r w:rsidR="00125723" w:rsidRPr="007C731D">
              <w:rPr>
                <w:b w:val="0"/>
                <w:bCs/>
                <w:lang w:val="lt-LT"/>
              </w:rPr>
              <w:t>VSFSVVP</w:t>
            </w:r>
            <w:r w:rsidRPr="007C731D">
              <w:rPr>
                <w:b w:val="0"/>
                <w:bCs/>
                <w:lang w:val="lt-LT"/>
              </w:rPr>
              <w:t xml:space="preserve"> IS ir DMS naudotojui</w:t>
            </w:r>
          </w:p>
        </w:tc>
      </w:tr>
    </w:tbl>
    <w:p w14:paraId="70F8C6C3" w14:textId="77777777" w:rsidR="002C3708" w:rsidRPr="00A8683D" w:rsidRDefault="002C3708" w:rsidP="002C3708"/>
    <w:p w14:paraId="12EE0926" w14:textId="77777777" w:rsidR="002B1AF2" w:rsidRPr="00A8683D" w:rsidRDefault="4901306F" w:rsidP="00DF40CE">
      <w:pPr>
        <w:pStyle w:val="Heading4"/>
      </w:pPr>
      <w:bookmarkStart w:id="789" w:name="_Toc159222259"/>
      <w:r>
        <w:lastRenderedPageBreak/>
        <w:t xml:space="preserve">Projekto įgyvendinimo plano </w:t>
      </w:r>
      <w:r w:rsidR="44D9FDB3">
        <w:t>STS pagrindimas</w:t>
      </w:r>
      <w:bookmarkEnd w:id="789"/>
    </w:p>
    <w:p w14:paraId="50E1B645" w14:textId="77777777" w:rsidR="00CC1A6A" w:rsidRDefault="00CC1A6A" w:rsidP="007C731D">
      <w:pPr>
        <w:keepNext/>
        <w:ind w:firstLine="0"/>
      </w:pPr>
    </w:p>
    <w:p w14:paraId="7E1A4922" w14:textId="77777777" w:rsidR="00826D02" w:rsidRPr="00A8683D" w:rsidRDefault="00826D02" w:rsidP="00CC1A6A">
      <w:pPr>
        <w:keepNext/>
      </w:pPr>
      <w:r>
        <w:rPr>
          <w:noProof/>
        </w:rPr>
        <w:drawing>
          <wp:inline distT="0" distB="0" distL="0" distR="0" wp14:anchorId="1E082A92" wp14:editId="1AEA7A5D">
            <wp:extent cx="6300470" cy="3230245"/>
            <wp:effectExtent l="0" t="0" r="5080" b="8255"/>
            <wp:docPr id="222" name="Picture 22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descr="Text&#10;&#10;Description automatically generated"/>
                    <pic:cNvPicPr/>
                  </pic:nvPicPr>
                  <pic:blipFill>
                    <a:blip r:embed="rId108"/>
                    <a:stretch>
                      <a:fillRect/>
                    </a:stretch>
                  </pic:blipFill>
                  <pic:spPr>
                    <a:xfrm>
                      <a:off x="0" y="0"/>
                      <a:ext cx="6300470" cy="3230245"/>
                    </a:xfrm>
                    <a:prstGeom prst="rect">
                      <a:avLst/>
                    </a:prstGeom>
                  </pic:spPr>
                </pic:pic>
              </a:graphicData>
            </a:graphic>
          </wp:inline>
        </w:drawing>
      </w:r>
    </w:p>
    <w:p w14:paraId="517495E9" w14:textId="77777777" w:rsidR="00CC1A6A" w:rsidRPr="00A8683D" w:rsidRDefault="00CC1A6A" w:rsidP="00CC1A6A">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40</w:t>
        </w:r>
      </w:fldSimple>
      <w:r w:rsidRPr="00A8683D">
        <w:rPr>
          <w:noProof/>
        </w:rPr>
        <w:t xml:space="preserve"> STS pagrindimas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A30366" w:rsidRPr="00A8683D" w14:paraId="459CC664" w14:textId="77777777" w:rsidTr="4560C70B">
        <w:trPr>
          <w:tblHeader/>
        </w:trPr>
        <w:tc>
          <w:tcPr>
            <w:tcW w:w="5000" w:type="pct"/>
            <w:tcBorders>
              <w:right w:val="single" w:sz="4" w:space="0" w:color="BFBFBF" w:themeColor="background1" w:themeShade="BF"/>
            </w:tcBorders>
            <w:shd w:val="clear" w:color="auto" w:fill="BEE3A5"/>
            <w:vAlign w:val="center"/>
          </w:tcPr>
          <w:p w14:paraId="00A7EF87" w14:textId="77777777" w:rsidR="00A30366" w:rsidRPr="00A8683D" w:rsidRDefault="00A30366" w:rsidP="00780B5F">
            <w:pPr>
              <w:ind w:firstLine="0"/>
              <w:rPr>
                <w:b/>
                <w:bCs/>
              </w:rPr>
            </w:pPr>
            <w:r w:rsidRPr="00A8683D">
              <w:rPr>
                <w:b/>
                <w:bCs/>
              </w:rPr>
              <w:t>Laukai</w:t>
            </w:r>
          </w:p>
        </w:tc>
      </w:tr>
      <w:tr w:rsidR="00A30366" w:rsidRPr="00A8683D" w14:paraId="531CFD01" w14:textId="77777777" w:rsidTr="4560C70B">
        <w:trPr>
          <w:tblHeader/>
        </w:trPr>
        <w:tc>
          <w:tcPr>
            <w:tcW w:w="5000" w:type="pct"/>
            <w:tcBorders>
              <w:right w:val="single" w:sz="4" w:space="0" w:color="BFBFBF" w:themeColor="background1" w:themeShade="BF"/>
            </w:tcBorders>
            <w:shd w:val="clear" w:color="auto" w:fill="auto"/>
            <w:vAlign w:val="center"/>
          </w:tcPr>
          <w:tbl>
            <w:tblPr>
              <w:tblW w:w="0" w:type="auto"/>
              <w:tblCellMar>
                <w:left w:w="60" w:type="dxa"/>
                <w:right w:w="60" w:type="dxa"/>
              </w:tblCellMar>
              <w:tblLook w:val="0000" w:firstRow="0" w:lastRow="0" w:firstColumn="0" w:lastColumn="0" w:noHBand="0" w:noVBand="0"/>
            </w:tblPr>
            <w:tblGrid>
              <w:gridCol w:w="9633"/>
            </w:tblGrid>
            <w:tr w:rsidR="00FA1EB9" w:rsidRPr="00A8683D" w14:paraId="1591B514" w14:textId="77777777" w:rsidTr="4560C70B">
              <w:trPr>
                <w:trHeight w:val="352"/>
              </w:trPr>
              <w:tc>
                <w:tcPr>
                  <w:tcW w:w="9633" w:type="dxa"/>
                  <w:shd w:val="clear" w:color="auto" w:fill="FFFFFF" w:themeFill="background1"/>
                  <w:tcMar>
                    <w:top w:w="60" w:type="dxa"/>
                    <w:left w:w="60" w:type="dxa"/>
                    <w:bottom w:w="0" w:type="dxa"/>
                    <w:right w:w="60" w:type="dxa"/>
                  </w:tcMar>
                </w:tcPr>
                <w:p w14:paraId="2A73B496" w14:textId="77777777" w:rsidR="00FA1EB9" w:rsidRPr="00A8683D" w:rsidRDefault="4F0FB245" w:rsidP="006F4225">
                  <w:pPr>
                    <w:pStyle w:val="Lentelssraas"/>
                  </w:pPr>
                  <w:r>
                    <w:t>Pareiškėjo įstaigoje vykdoma STS funkcija – įvedama informacija.</w:t>
                  </w:r>
                </w:p>
                <w:p w14:paraId="33E39DA8" w14:textId="77777777" w:rsidR="00FA1EB9" w:rsidRPr="00A8683D" w:rsidRDefault="4F0FB245" w:rsidP="006F4225">
                  <w:pPr>
                    <w:pStyle w:val="Lentelssraas"/>
                  </w:pPr>
                  <w:r>
                    <w:t>Prekė (-ės) įsigyta (-os) STS lėšomis ankstesniuose projektuose – įvedama informacija.</w:t>
                  </w:r>
                </w:p>
                <w:p w14:paraId="3E241497" w14:textId="77777777" w:rsidR="00FA1EB9" w:rsidRPr="00A8683D" w:rsidRDefault="4F0FB245" w:rsidP="006F4225">
                  <w:pPr>
                    <w:pStyle w:val="Lentelssraas"/>
                  </w:pPr>
                  <w:r>
                    <w:t xml:space="preserve">Prekė (-ės), kurią (-ias) planuojama įsigyti STS lėšomis šiame projekte – įvedama informacija. </w:t>
                  </w:r>
                </w:p>
                <w:p w14:paraId="0936C78A" w14:textId="77777777" w:rsidR="00FA1EB9" w:rsidRPr="00A8683D" w:rsidRDefault="4F0FB245" w:rsidP="006F4225">
                  <w:pPr>
                    <w:pStyle w:val="Lentelssraas"/>
                  </w:pPr>
                  <w:r>
                    <w:t>Prekė (-ės) įsigyta (-os) arba planuojama (-os) įsigyti pareiškėjo lėšomis – įvedama informacija.</w:t>
                  </w:r>
                </w:p>
              </w:tc>
            </w:tr>
          </w:tbl>
          <w:p w14:paraId="11DC7FBC" w14:textId="77777777" w:rsidR="00A30366" w:rsidRPr="007C731D" w:rsidRDefault="00A30366" w:rsidP="00FA1EB9">
            <w:pPr>
              <w:pStyle w:val="normalbold0"/>
              <w:ind w:left="720" w:hanging="360"/>
              <w:rPr>
                <w:lang w:val="lt-LT"/>
              </w:rPr>
            </w:pPr>
          </w:p>
        </w:tc>
      </w:tr>
      <w:tr w:rsidR="00A30366" w:rsidRPr="00A8683D" w14:paraId="47340EC1" w14:textId="77777777" w:rsidTr="4560C70B">
        <w:trPr>
          <w:tblHeader/>
        </w:trPr>
        <w:tc>
          <w:tcPr>
            <w:tcW w:w="5000" w:type="pct"/>
            <w:tcBorders>
              <w:right w:val="single" w:sz="4" w:space="0" w:color="BFBFBF" w:themeColor="background1" w:themeShade="BF"/>
            </w:tcBorders>
            <w:shd w:val="clear" w:color="auto" w:fill="BEE3A5"/>
            <w:vAlign w:val="center"/>
          </w:tcPr>
          <w:p w14:paraId="1A22E190" w14:textId="77777777" w:rsidR="00A30366" w:rsidRPr="00A8683D" w:rsidRDefault="00A30366" w:rsidP="00780B5F">
            <w:pPr>
              <w:ind w:firstLine="0"/>
              <w:rPr>
                <w:b/>
                <w:bCs/>
              </w:rPr>
            </w:pPr>
            <w:r w:rsidRPr="00A8683D">
              <w:rPr>
                <w:b/>
                <w:bCs/>
              </w:rPr>
              <w:t>Mygtukai</w:t>
            </w:r>
          </w:p>
        </w:tc>
      </w:tr>
      <w:tr w:rsidR="00A30366" w:rsidRPr="00A8683D" w14:paraId="0F8961C4" w14:textId="77777777" w:rsidTr="4560C70B">
        <w:trPr>
          <w:tblHeader/>
        </w:trPr>
        <w:tc>
          <w:tcPr>
            <w:tcW w:w="5000" w:type="pct"/>
            <w:tcBorders>
              <w:right w:val="single" w:sz="4" w:space="0" w:color="BFBFBF" w:themeColor="background1" w:themeShade="BF"/>
            </w:tcBorders>
            <w:shd w:val="clear" w:color="auto" w:fill="auto"/>
            <w:vAlign w:val="center"/>
          </w:tcPr>
          <w:p w14:paraId="3326D9DB" w14:textId="77777777" w:rsidR="0097555A" w:rsidRPr="00A8683D" w:rsidRDefault="1BB1AF02" w:rsidP="006F4225">
            <w:pPr>
              <w:pStyle w:val="Lentelssraas"/>
            </w:pPr>
            <w:r>
              <w:t>Redaguoti</w:t>
            </w:r>
          </w:p>
          <w:p w14:paraId="748074EE" w14:textId="77777777" w:rsidR="0097555A" w:rsidRPr="00A8683D" w:rsidRDefault="1BB1AF02" w:rsidP="006F4225">
            <w:pPr>
              <w:pStyle w:val="Lentelssraas"/>
            </w:pPr>
            <w:r>
              <w:t>Atšaukti</w:t>
            </w:r>
          </w:p>
          <w:p w14:paraId="7F12CE83" w14:textId="77777777" w:rsidR="00A30366" w:rsidRPr="00A8683D" w:rsidRDefault="1BB1AF02" w:rsidP="006F4225">
            <w:pPr>
              <w:pStyle w:val="Lentelssraas"/>
            </w:pPr>
            <w:r>
              <w:t>Išsaugoti</w:t>
            </w:r>
          </w:p>
        </w:tc>
      </w:tr>
      <w:tr w:rsidR="00966A74" w:rsidRPr="00A8683D" w14:paraId="38CEBE47" w14:textId="77777777" w:rsidTr="4560C70B">
        <w:trPr>
          <w:tblHeader/>
        </w:trPr>
        <w:tc>
          <w:tcPr>
            <w:tcW w:w="5000" w:type="pct"/>
            <w:tcBorders>
              <w:right w:val="single" w:sz="4" w:space="0" w:color="BFBFBF" w:themeColor="background1" w:themeShade="BF"/>
            </w:tcBorders>
            <w:shd w:val="clear" w:color="auto" w:fill="BEE3A5"/>
            <w:vAlign w:val="center"/>
          </w:tcPr>
          <w:p w14:paraId="24785E84" w14:textId="77777777" w:rsidR="00966A74" w:rsidRPr="00A8683D" w:rsidRDefault="00966A74" w:rsidP="00966A74">
            <w:pPr>
              <w:ind w:firstLine="0"/>
              <w:rPr>
                <w:b/>
                <w:bCs/>
              </w:rPr>
            </w:pPr>
            <w:r w:rsidRPr="00A8683D">
              <w:rPr>
                <w:b/>
                <w:bCs/>
              </w:rPr>
              <w:t>Naudotojai</w:t>
            </w:r>
          </w:p>
        </w:tc>
      </w:tr>
      <w:tr w:rsidR="00966A74" w:rsidRPr="00A8683D" w14:paraId="6C36C225" w14:textId="77777777" w:rsidTr="4560C70B">
        <w:tc>
          <w:tcPr>
            <w:tcW w:w="5000" w:type="pct"/>
            <w:tcBorders>
              <w:right w:val="single" w:sz="4" w:space="0" w:color="BFBFBF" w:themeColor="background1" w:themeShade="BF"/>
            </w:tcBorders>
            <w:shd w:val="clear" w:color="auto" w:fill="auto"/>
          </w:tcPr>
          <w:p w14:paraId="6E6678D7" w14:textId="77777777" w:rsidR="00966A74" w:rsidRPr="007C731D" w:rsidRDefault="00966A74" w:rsidP="00966A74">
            <w:pPr>
              <w:pStyle w:val="normalbold0"/>
              <w:ind w:left="720" w:hanging="360"/>
              <w:rPr>
                <w:b w:val="0"/>
                <w:bCs/>
                <w:lang w:val="lt-LT"/>
              </w:rPr>
            </w:pPr>
            <w:r w:rsidRPr="007C731D">
              <w:rPr>
                <w:b w:val="0"/>
                <w:bCs/>
                <w:lang w:val="lt-LT"/>
              </w:rPr>
              <w:t xml:space="preserve">Langas matomas </w:t>
            </w:r>
            <w:r w:rsidR="00125723" w:rsidRPr="007C731D">
              <w:rPr>
                <w:b w:val="0"/>
                <w:bCs/>
                <w:lang w:val="lt-LT"/>
              </w:rPr>
              <w:t>VSFSVVP</w:t>
            </w:r>
            <w:r w:rsidRPr="007C731D">
              <w:rPr>
                <w:b w:val="0"/>
                <w:bCs/>
                <w:lang w:val="lt-LT"/>
              </w:rPr>
              <w:t xml:space="preserve"> IS ir DMS naudotojui</w:t>
            </w:r>
          </w:p>
        </w:tc>
      </w:tr>
    </w:tbl>
    <w:p w14:paraId="0BC2F0F8" w14:textId="77777777" w:rsidR="00691991" w:rsidRPr="00691991" w:rsidRDefault="00691991" w:rsidP="007C731D">
      <w:pPr>
        <w:pStyle w:val="BodyText"/>
      </w:pPr>
    </w:p>
    <w:p w14:paraId="50A30062" w14:textId="77777777" w:rsidR="00F23D14" w:rsidRDefault="001717E1" w:rsidP="00DF40CE">
      <w:pPr>
        <w:pStyle w:val="Heading4"/>
      </w:pPr>
      <w:bookmarkStart w:id="790" w:name="_Toc159222260"/>
      <w:r>
        <w:lastRenderedPageBreak/>
        <w:t>Projekto įgyvendinimo plano p</w:t>
      </w:r>
      <w:r w:rsidRPr="00A8683D">
        <w:t>rojekto aprašymas</w:t>
      </w:r>
      <w:bookmarkEnd w:id="790"/>
    </w:p>
    <w:p w14:paraId="1852827A" w14:textId="77777777" w:rsidR="00691991" w:rsidRDefault="00691991" w:rsidP="00F23D14">
      <w:pPr>
        <w:keepNext/>
        <w:ind w:firstLine="0"/>
      </w:pPr>
      <w:r>
        <w:rPr>
          <w:noProof/>
        </w:rPr>
        <w:drawing>
          <wp:inline distT="0" distB="0" distL="0" distR="0" wp14:anchorId="635A4E20" wp14:editId="316560B5">
            <wp:extent cx="6300470" cy="3947795"/>
            <wp:effectExtent l="0" t="0" r="5080" b="0"/>
            <wp:docPr id="224" name="Picture 22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descr="Graphical user interface, text, application, email&#10;&#10;Description automatically generated"/>
                    <pic:cNvPicPr/>
                  </pic:nvPicPr>
                  <pic:blipFill>
                    <a:blip r:embed="rId109"/>
                    <a:stretch>
                      <a:fillRect/>
                    </a:stretch>
                  </pic:blipFill>
                  <pic:spPr>
                    <a:xfrm>
                      <a:off x="0" y="0"/>
                      <a:ext cx="6300470" cy="3947795"/>
                    </a:xfrm>
                    <a:prstGeom prst="rect">
                      <a:avLst/>
                    </a:prstGeom>
                  </pic:spPr>
                </pic:pic>
              </a:graphicData>
            </a:graphic>
          </wp:inline>
        </w:drawing>
      </w:r>
    </w:p>
    <w:p w14:paraId="306431C0" w14:textId="77777777" w:rsidR="00691991" w:rsidRDefault="00327083" w:rsidP="00F23D14">
      <w:pPr>
        <w:keepNext/>
        <w:ind w:firstLine="0"/>
      </w:pPr>
      <w:r>
        <w:rPr>
          <w:noProof/>
        </w:rPr>
        <w:drawing>
          <wp:inline distT="0" distB="0" distL="0" distR="0" wp14:anchorId="6E8506AE" wp14:editId="676E80CA">
            <wp:extent cx="6093736" cy="4796007"/>
            <wp:effectExtent l="0" t="0" r="2540" b="5080"/>
            <wp:docPr id="230" name="Picture 23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descr="Graphical user interface, text, application, email&#10;&#10;Description automatically generated"/>
                    <pic:cNvPicPr/>
                  </pic:nvPicPr>
                  <pic:blipFill>
                    <a:blip r:embed="rId110"/>
                    <a:stretch>
                      <a:fillRect/>
                    </a:stretch>
                  </pic:blipFill>
                  <pic:spPr>
                    <a:xfrm>
                      <a:off x="0" y="0"/>
                      <a:ext cx="6098294" cy="4799594"/>
                    </a:xfrm>
                    <a:prstGeom prst="rect">
                      <a:avLst/>
                    </a:prstGeom>
                  </pic:spPr>
                </pic:pic>
              </a:graphicData>
            </a:graphic>
          </wp:inline>
        </w:drawing>
      </w:r>
    </w:p>
    <w:p w14:paraId="0ED56BC5" w14:textId="77777777" w:rsidR="00327083" w:rsidRDefault="00B04587" w:rsidP="00F23D14">
      <w:pPr>
        <w:keepNext/>
        <w:ind w:firstLine="0"/>
      </w:pPr>
      <w:r>
        <w:rPr>
          <w:noProof/>
        </w:rPr>
        <w:lastRenderedPageBreak/>
        <w:drawing>
          <wp:inline distT="0" distB="0" distL="0" distR="0" wp14:anchorId="5949B0FB" wp14:editId="4327C207">
            <wp:extent cx="5958508" cy="3919691"/>
            <wp:effectExtent l="0" t="0" r="4445" b="5080"/>
            <wp:docPr id="231" name="Picture 231"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descr="Graphical user interface, application, table&#10;&#10;Description automatically generated"/>
                    <pic:cNvPicPr/>
                  </pic:nvPicPr>
                  <pic:blipFill>
                    <a:blip r:embed="rId111"/>
                    <a:stretch>
                      <a:fillRect/>
                    </a:stretch>
                  </pic:blipFill>
                  <pic:spPr>
                    <a:xfrm>
                      <a:off x="0" y="0"/>
                      <a:ext cx="5966735" cy="3925103"/>
                    </a:xfrm>
                    <a:prstGeom prst="rect">
                      <a:avLst/>
                    </a:prstGeom>
                  </pic:spPr>
                </pic:pic>
              </a:graphicData>
            </a:graphic>
          </wp:inline>
        </w:drawing>
      </w:r>
    </w:p>
    <w:p w14:paraId="2C940FF4" w14:textId="77777777" w:rsidR="00B04587" w:rsidRDefault="00532F39" w:rsidP="00F23D14">
      <w:pPr>
        <w:keepNext/>
        <w:ind w:firstLine="0"/>
      </w:pPr>
      <w:r>
        <w:rPr>
          <w:noProof/>
        </w:rPr>
        <w:drawing>
          <wp:inline distT="0" distB="0" distL="0" distR="0" wp14:anchorId="7AEFA5D3" wp14:editId="083CA43C">
            <wp:extent cx="6292518" cy="3087279"/>
            <wp:effectExtent l="0" t="0" r="0" b="0"/>
            <wp:docPr id="232" name="Picture 232" descr="Graphical user interface, text, application, email,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descr="Graphical user interface, text, application, email, Teams&#10;&#10;Description automatically generated"/>
                    <pic:cNvPicPr/>
                  </pic:nvPicPr>
                  <pic:blipFill>
                    <a:blip r:embed="rId112"/>
                    <a:stretch>
                      <a:fillRect/>
                    </a:stretch>
                  </pic:blipFill>
                  <pic:spPr>
                    <a:xfrm>
                      <a:off x="0" y="0"/>
                      <a:ext cx="6296954" cy="3089455"/>
                    </a:xfrm>
                    <a:prstGeom prst="rect">
                      <a:avLst/>
                    </a:prstGeom>
                  </pic:spPr>
                </pic:pic>
              </a:graphicData>
            </a:graphic>
          </wp:inline>
        </w:drawing>
      </w:r>
    </w:p>
    <w:p w14:paraId="4734BDA3" w14:textId="77777777" w:rsidR="00532F39" w:rsidRPr="00A8683D" w:rsidRDefault="008B2351" w:rsidP="00F23D14">
      <w:pPr>
        <w:keepNext/>
        <w:ind w:firstLine="0"/>
      </w:pPr>
      <w:r>
        <w:rPr>
          <w:noProof/>
        </w:rPr>
        <w:lastRenderedPageBreak/>
        <w:drawing>
          <wp:inline distT="0" distB="0" distL="0" distR="0" wp14:anchorId="172A16A4" wp14:editId="6EA20FD2">
            <wp:extent cx="6300470" cy="2643505"/>
            <wp:effectExtent l="0" t="0" r="5080" b="4445"/>
            <wp:docPr id="233" name="Picture 23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Graphical user interface, text, application, email&#10;&#10;Description automatically generated"/>
                    <pic:cNvPicPr/>
                  </pic:nvPicPr>
                  <pic:blipFill>
                    <a:blip r:embed="rId113"/>
                    <a:stretch>
                      <a:fillRect/>
                    </a:stretch>
                  </pic:blipFill>
                  <pic:spPr>
                    <a:xfrm>
                      <a:off x="0" y="0"/>
                      <a:ext cx="6300470" cy="2643505"/>
                    </a:xfrm>
                    <a:prstGeom prst="rect">
                      <a:avLst/>
                    </a:prstGeom>
                  </pic:spPr>
                </pic:pic>
              </a:graphicData>
            </a:graphic>
          </wp:inline>
        </w:drawing>
      </w:r>
    </w:p>
    <w:p w14:paraId="4D5BE052" w14:textId="77777777" w:rsidR="00C84012" w:rsidRPr="00A8683D" w:rsidRDefault="00F23D14" w:rsidP="00F23D14">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41</w:t>
        </w:r>
      </w:fldSimple>
      <w:r w:rsidRPr="00A8683D">
        <w:rPr>
          <w:noProof/>
        </w:rPr>
        <w:t xml:space="preserve"> Projekto aprašymas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B071B" w:rsidRPr="00A8683D" w14:paraId="5DED80D3" w14:textId="77777777" w:rsidTr="4560C70B">
        <w:trPr>
          <w:tblHeader/>
        </w:trPr>
        <w:tc>
          <w:tcPr>
            <w:tcW w:w="5000" w:type="pct"/>
            <w:tcBorders>
              <w:right w:val="single" w:sz="4" w:space="0" w:color="BFBFBF" w:themeColor="background1" w:themeShade="BF"/>
            </w:tcBorders>
            <w:shd w:val="clear" w:color="auto" w:fill="BEE3A5"/>
            <w:vAlign w:val="center"/>
          </w:tcPr>
          <w:p w14:paraId="58B975EA" w14:textId="77777777" w:rsidR="00BB071B" w:rsidRPr="00A8683D" w:rsidRDefault="00BB071B" w:rsidP="00780B5F">
            <w:pPr>
              <w:ind w:firstLine="0"/>
              <w:rPr>
                <w:b/>
                <w:bCs/>
              </w:rPr>
            </w:pPr>
            <w:r w:rsidRPr="00A8683D">
              <w:rPr>
                <w:b/>
                <w:bCs/>
              </w:rPr>
              <w:lastRenderedPageBreak/>
              <w:t>Laukai</w:t>
            </w:r>
          </w:p>
        </w:tc>
      </w:tr>
      <w:tr w:rsidR="00BB071B" w:rsidRPr="00A8683D" w14:paraId="3FA91779" w14:textId="77777777" w:rsidTr="4560C70B">
        <w:trPr>
          <w:tblHeader/>
        </w:trPr>
        <w:tc>
          <w:tcPr>
            <w:tcW w:w="5000" w:type="pct"/>
            <w:tcBorders>
              <w:right w:val="single" w:sz="4" w:space="0" w:color="BFBFBF" w:themeColor="background1" w:themeShade="BF"/>
            </w:tcBorders>
            <w:shd w:val="clear" w:color="auto" w:fill="auto"/>
            <w:vAlign w:val="center"/>
          </w:tcPr>
          <w:tbl>
            <w:tblPr>
              <w:tblW w:w="9709" w:type="dxa"/>
              <w:tblCellMar>
                <w:left w:w="60" w:type="dxa"/>
                <w:right w:w="60" w:type="dxa"/>
              </w:tblCellMar>
              <w:tblLook w:val="0000" w:firstRow="0" w:lastRow="0" w:firstColumn="0" w:lastColumn="0" w:noHBand="0" w:noVBand="0"/>
            </w:tblPr>
            <w:tblGrid>
              <w:gridCol w:w="9709"/>
            </w:tblGrid>
            <w:tr w:rsidR="00BB071B" w:rsidRPr="00A8683D" w14:paraId="74B67286" w14:textId="77777777" w:rsidTr="4560C70B">
              <w:trPr>
                <w:trHeight w:val="351"/>
              </w:trPr>
              <w:tc>
                <w:tcPr>
                  <w:tcW w:w="9709" w:type="dxa"/>
                  <w:shd w:val="clear" w:color="auto" w:fill="FFFFFF" w:themeFill="background1"/>
                  <w:tcMar>
                    <w:top w:w="60" w:type="dxa"/>
                    <w:left w:w="60" w:type="dxa"/>
                    <w:bottom w:w="0" w:type="dxa"/>
                    <w:right w:w="60" w:type="dxa"/>
                  </w:tcMar>
                </w:tcPr>
                <w:p w14:paraId="7B74114A" w14:textId="77777777" w:rsidR="00BB071B" w:rsidRDefault="004A3249" w:rsidP="006F4225">
                  <w:pPr>
                    <w:pStyle w:val="Lentelssraas"/>
                  </w:pPr>
                  <w:r>
                    <w:t>Projekto tikslas, poreikis, esama situacija ir projektu sprendžiamos problemos. Pasirinkto sprendimo ir numatomo rezultato aprašymas – įvedama informacija.</w:t>
                  </w:r>
                </w:p>
                <w:p w14:paraId="2EC840A4" w14:textId="77777777" w:rsidR="004A3249" w:rsidRDefault="00841E46" w:rsidP="006F4225">
                  <w:pPr>
                    <w:pStyle w:val="Lentelssraas"/>
                  </w:pPr>
                  <w:r w:rsidRPr="00841E46">
                    <w:t>Projekto santrauka (skelbiama viešai)</w:t>
                  </w:r>
                  <w:r>
                    <w:t xml:space="preserve"> – įvedama informacija.</w:t>
                  </w:r>
                </w:p>
                <w:p w14:paraId="536497B0" w14:textId="77777777" w:rsidR="004A3249" w:rsidRDefault="00841E46" w:rsidP="006F4225">
                  <w:pPr>
                    <w:pStyle w:val="Lentelssraas"/>
                  </w:pPr>
                  <w:r w:rsidRPr="00841E46">
                    <w:t>Projekto atitikties nacionaliniams strateginio planavimo dokumentams pagrindimas</w:t>
                  </w:r>
                  <w:r>
                    <w:t xml:space="preserve"> – įvedama informacija.</w:t>
                  </w:r>
                </w:p>
                <w:p w14:paraId="551C190C" w14:textId="77777777" w:rsidR="00841E46" w:rsidRDefault="00841E46" w:rsidP="006F4225">
                  <w:pPr>
                    <w:pStyle w:val="Lentelssraas"/>
                  </w:pPr>
                  <w:r w:rsidRPr="00841E46">
                    <w:t>Nacionalinio pažangos plano strateginis tikslas</w:t>
                  </w:r>
                  <w:r>
                    <w:t xml:space="preserve"> – įvedama informacija.</w:t>
                  </w:r>
                </w:p>
                <w:p w14:paraId="31F9C098" w14:textId="77777777" w:rsidR="00841E46" w:rsidRDefault="00841E46" w:rsidP="006F4225">
                  <w:pPr>
                    <w:pStyle w:val="Lentelssraas"/>
                  </w:pPr>
                  <w:r>
                    <w:t>Nacionalinio pažangos plano uždavinys – įvedama informacija.</w:t>
                  </w:r>
                </w:p>
                <w:p w14:paraId="555E5BE3" w14:textId="77777777" w:rsidR="00841E46" w:rsidRDefault="00841E46" w:rsidP="006F4225">
                  <w:pPr>
                    <w:pStyle w:val="Lentelssraas"/>
                  </w:pPr>
                  <w:r w:rsidRPr="00841E46">
                    <w:t>Nacionalinės plėtros programa</w:t>
                  </w:r>
                  <w:r>
                    <w:t xml:space="preserve"> – įvedama informacija</w:t>
                  </w:r>
                  <w:r w:rsidR="00EA7A92">
                    <w:t xml:space="preserve">. </w:t>
                  </w:r>
                </w:p>
                <w:p w14:paraId="1FF7F70C" w14:textId="77777777" w:rsidR="00EA7A92" w:rsidRDefault="00EA7A92" w:rsidP="006F4225">
                  <w:pPr>
                    <w:pStyle w:val="Lentelssraas"/>
                  </w:pPr>
                  <w:r w:rsidRPr="00EA7A92">
                    <w:t>Nacionalinės plėtros programos uždavinys</w:t>
                  </w:r>
                  <w:r>
                    <w:t xml:space="preserve"> – įvedama informacija. </w:t>
                  </w:r>
                </w:p>
                <w:p w14:paraId="06CD4A33" w14:textId="77777777" w:rsidR="00EA7A92" w:rsidRDefault="00EA7A92" w:rsidP="006F4225">
                  <w:pPr>
                    <w:pStyle w:val="Lentelssraas"/>
                  </w:pPr>
                  <w:r w:rsidRPr="00EA7A92">
                    <w:t>Pažangos priemonė</w:t>
                  </w:r>
                  <w:r>
                    <w:t xml:space="preserve"> – įvedama informacija.</w:t>
                  </w:r>
                </w:p>
                <w:p w14:paraId="0CA43AE8" w14:textId="77777777" w:rsidR="00EA7A92" w:rsidRDefault="00EA7A92" w:rsidP="00EA7A92">
                  <w:pPr>
                    <w:pStyle w:val="Lentelssraas"/>
                  </w:pPr>
                  <w:r>
                    <w:t>Atlikti parengiamieji projekto darbai iki projekto įgyvendinimo plano pateikimo tarpinei institucijai datos – įvedama informacija.</w:t>
                  </w:r>
                </w:p>
                <w:p w14:paraId="1374887C" w14:textId="77777777" w:rsidR="00EA7A92" w:rsidRDefault="00EA7A92" w:rsidP="00EA7A92">
                  <w:pPr>
                    <w:pStyle w:val="Lentelssraas"/>
                  </w:pPr>
                  <w:r>
                    <w:t>Projekto vykdytojo pajėgumas įgyvendinti projektą ir projekto valdymo aprašymas. Partnerių pasirinkimo pagrįstumas – įvedama informacija.</w:t>
                  </w:r>
                </w:p>
                <w:p w14:paraId="78A4CB58" w14:textId="77777777" w:rsidR="00EA7A92" w:rsidRDefault="00EA7A92" w:rsidP="00EA7A92">
                  <w:pPr>
                    <w:pStyle w:val="Lentelssraas"/>
                  </w:pPr>
                  <w:r>
                    <w:t>Projekto rezultatų tęstinumo planas (taikoma tik investicijų projektams, kai įgyvendinus projektą gaunamas ilgalaikis rezultatas) – įvedama informacija.</w:t>
                  </w:r>
                </w:p>
                <w:p w14:paraId="6519E80D" w14:textId="77777777" w:rsidR="00EA7A92" w:rsidRDefault="00EA7A92" w:rsidP="00EA7A92">
                  <w:pPr>
                    <w:pStyle w:val="Lentelssraas"/>
                  </w:pPr>
                  <w:r>
                    <w:t xml:space="preserve">Laikotarpis, kuriam skaičiuojamas projekto rezultatų palaikymas, metai – įvedama informacija. </w:t>
                  </w:r>
                </w:p>
                <w:p w14:paraId="2DE828F2" w14:textId="77777777" w:rsidR="00EA7A92" w:rsidRDefault="00EA7A92" w:rsidP="00EA7A92">
                  <w:pPr>
                    <w:pStyle w:val="Lentelssraas"/>
                  </w:pPr>
                  <w:r>
                    <w:t>Vidutinė metinė lėšų suma, kurios reikia projekto rezultatams palaikyti, Eur – įvedama suma.</w:t>
                  </w:r>
                </w:p>
                <w:p w14:paraId="3E7786CF" w14:textId="77777777" w:rsidR="00EA7A92" w:rsidRDefault="00EA7A92" w:rsidP="00EA7A92">
                  <w:pPr>
                    <w:pStyle w:val="Lentelssraas"/>
                  </w:pPr>
                  <w:r>
                    <w:t xml:space="preserve">Valstybės </w:t>
                  </w:r>
                  <w:r w:rsidR="00EC0005">
                    <w:t>biudžeto</w:t>
                  </w:r>
                  <w:r>
                    <w:t xml:space="preserve"> lėšos, Eur – įvedama suma.</w:t>
                  </w:r>
                </w:p>
                <w:p w14:paraId="0A7B8433" w14:textId="77777777" w:rsidR="00EA7A92" w:rsidRDefault="00EA7A92" w:rsidP="00EA7A92">
                  <w:pPr>
                    <w:pStyle w:val="Lentelssraas"/>
                  </w:pPr>
                  <w:r>
                    <w:t>Kiti finansavimo šaltiniai, Eur – įvedama suma.</w:t>
                  </w:r>
                </w:p>
                <w:p w14:paraId="3F8B5991" w14:textId="77777777" w:rsidR="00EA7A92" w:rsidRDefault="00EA7A92" w:rsidP="00EA7A92">
                  <w:pPr>
                    <w:pStyle w:val="Lentelssraas"/>
                  </w:pPr>
                  <w:r>
                    <w:t>Pareiškėjo lėšos, Eur</w:t>
                  </w:r>
                  <w:r w:rsidR="00EC0005">
                    <w:t xml:space="preserve"> – įvedama suma.</w:t>
                  </w:r>
                </w:p>
                <w:p w14:paraId="5FF7DCA0" w14:textId="77777777" w:rsidR="00EC0005" w:rsidRDefault="00EC0005" w:rsidP="00EC0005">
                  <w:pPr>
                    <w:pStyle w:val="Lentelssraas"/>
                  </w:pPr>
                  <w:r>
                    <w:t>Iš viso, Eur – atvaizduojama susumuota laukų „Valstybės biudžeto lėšos</w:t>
                  </w:r>
                  <w:r w:rsidR="00BB23F1">
                    <w:t>, Eur</w:t>
                  </w:r>
                  <w:r>
                    <w:t>“, „Kiti finansavimo šaltiniai</w:t>
                  </w:r>
                  <w:r w:rsidR="00BB23F1">
                    <w:t>, Eur</w:t>
                  </w:r>
                  <w:r>
                    <w:t xml:space="preserve">“ </w:t>
                  </w:r>
                  <w:r w:rsidR="00BB23F1">
                    <w:t xml:space="preserve">ir </w:t>
                  </w:r>
                  <w:r>
                    <w:t>„Pareiškėjo lėšos</w:t>
                  </w:r>
                  <w:r w:rsidR="00BB23F1">
                    <w:t>, Eur</w:t>
                  </w:r>
                  <w:r>
                    <w:t>“ suma.</w:t>
                  </w:r>
                </w:p>
                <w:p w14:paraId="42D7D4DF" w14:textId="77777777" w:rsidR="00EC0005" w:rsidRDefault="00F93A7C" w:rsidP="00EC0005">
                  <w:pPr>
                    <w:pStyle w:val="Lentelssraas"/>
                  </w:pPr>
                  <w:r>
                    <w:t>*</w:t>
                  </w:r>
                  <w:r w:rsidR="00EC0005">
                    <w:t xml:space="preserve">Kito finansavimo šaltinis </w:t>
                  </w:r>
                  <w:r w:rsidR="00BB23F1">
                    <w:t>–</w:t>
                  </w:r>
                  <w:r w:rsidR="00EC0005">
                    <w:t xml:space="preserve"> </w:t>
                  </w:r>
                  <w:r w:rsidR="00BB23F1">
                    <w:t>įvedama informacija. Laukas matomas tik tada, kai yra įvesta suma lauke „Kiti finansavimo šaltiniai, Eur“</w:t>
                  </w:r>
                </w:p>
                <w:p w14:paraId="6D0E3451" w14:textId="77777777" w:rsidR="00BB23F1" w:rsidRDefault="00BB23F1" w:rsidP="00EC0005">
                  <w:pPr>
                    <w:pStyle w:val="Lentelssraas"/>
                  </w:pPr>
                  <w:r w:rsidRPr="00BB23F1">
                    <w:t>ES teisyno (acquis) arba ES veiksmo plano pavadinimas</w:t>
                  </w:r>
                  <w:r>
                    <w:t xml:space="preserve"> – įvedama informacija.</w:t>
                  </w:r>
                </w:p>
                <w:p w14:paraId="54FA084D" w14:textId="77777777" w:rsidR="00F93A7C" w:rsidRDefault="00F93A7C" w:rsidP="00EC0005">
                  <w:pPr>
                    <w:pStyle w:val="Lentelssraas"/>
                  </w:pPr>
                  <w:r w:rsidRPr="00F93A7C">
                    <w:t>ES teisyno (acquis) ir/arba ES veiksmų plano įgyvendinimo padėtis</w:t>
                  </w:r>
                  <w:r>
                    <w:t xml:space="preserve"> – įvedama informacija.</w:t>
                  </w:r>
                </w:p>
                <w:p w14:paraId="171D5C00" w14:textId="77777777" w:rsidR="00F93A7C" w:rsidRDefault="00F93A7C" w:rsidP="00F93A7C">
                  <w:pPr>
                    <w:pStyle w:val="Lentelssraas"/>
                  </w:pPr>
                  <w:r w:rsidRPr="00F93A7C">
                    <w:t>Projekto atitiktis horizontaliesiems principams</w:t>
                  </w:r>
                  <w:r>
                    <w:t xml:space="preserve"> – pažymimas tinkamas atsakymas {Taip; Ne}.</w:t>
                  </w:r>
                </w:p>
                <w:p w14:paraId="5C5F204C" w14:textId="77777777" w:rsidR="00F93A7C" w:rsidRDefault="00F93A7C" w:rsidP="00F93A7C">
                  <w:pPr>
                    <w:pStyle w:val="Lentelssraas"/>
                    <w:numPr>
                      <w:ilvl w:val="0"/>
                      <w:numId w:val="0"/>
                    </w:numPr>
                    <w:ind w:left="720" w:hanging="360"/>
                    <w:rPr>
                      <w:lang w:eastAsia="lt-LT"/>
                    </w:rPr>
                  </w:pPr>
                  <w:r w:rsidRPr="00F93A7C">
                    <w:rPr>
                      <w:lang w:eastAsia="lt-LT"/>
                    </w:rPr>
                    <w:t>Valstybė, kurioje įgyvendinamas (iš dalies įgyvendinamas) projektas</w:t>
                  </w:r>
                  <w:r>
                    <w:rPr>
                      <w:lang w:eastAsia="lt-LT"/>
                    </w:rPr>
                    <w:t>:</w:t>
                  </w:r>
                </w:p>
                <w:p w14:paraId="4866FB92" w14:textId="77777777" w:rsidR="00F93A7C" w:rsidRDefault="00F93A7C" w:rsidP="00F93A7C">
                  <w:pPr>
                    <w:pStyle w:val="Lentelssraas"/>
                  </w:pPr>
                  <w:r w:rsidRPr="00F93A7C">
                    <w:t>Projektas įgyvendinamas Lietuvos Respublikos teritorijoje</w:t>
                  </w:r>
                  <w:r>
                    <w:t xml:space="preserve"> – pažymimas požymis. </w:t>
                  </w:r>
                </w:p>
                <w:p w14:paraId="31CDE276" w14:textId="77777777" w:rsidR="00F93A7C" w:rsidRDefault="00F93A7C" w:rsidP="00F93A7C">
                  <w:pPr>
                    <w:pStyle w:val="Lentelssraas"/>
                  </w:pPr>
                  <w:r>
                    <w:t>Projektas ar jo dalis įgyvendinami kitoje ES valstybėje narėje (ne Lietuvos Respublikoje) – pažymimas požymis.</w:t>
                  </w:r>
                </w:p>
                <w:p w14:paraId="42759B37" w14:textId="77777777" w:rsidR="00F93A7C" w:rsidRDefault="00F93A7C" w:rsidP="00F93A7C">
                  <w:pPr>
                    <w:pStyle w:val="Lentelssraas"/>
                  </w:pPr>
                  <w:r>
                    <w:t>Projektas ar jo dalis įgyvendinami ne ES valstybėje narėje – pažymimas požymis.</w:t>
                  </w:r>
                </w:p>
                <w:p w14:paraId="34D0585C" w14:textId="77777777" w:rsidR="00F93A7C" w:rsidRDefault="00F93A7C" w:rsidP="00F93A7C">
                  <w:pPr>
                    <w:pStyle w:val="Lentelssraas"/>
                  </w:pPr>
                  <w:r>
                    <w:t xml:space="preserve">*ES valstybė, kurioje įgyvendinamas projektas ar jo dalis – įvedama informacija. </w:t>
                  </w:r>
                </w:p>
                <w:p w14:paraId="37DA90EC" w14:textId="77777777" w:rsidR="00F93A7C" w:rsidRDefault="00F93A7C" w:rsidP="00F93A7C">
                  <w:pPr>
                    <w:pStyle w:val="Lentelssraas"/>
                  </w:pPr>
                  <w:r>
                    <w:t>*</w:t>
                  </w:r>
                  <w:r w:rsidRPr="00F93A7C">
                    <w:t>Ne ES valstybė, kurioje įgyvendinamas projektas ar jo dalis</w:t>
                  </w:r>
                  <w:r>
                    <w:t xml:space="preserve"> – įvedama informacija. </w:t>
                  </w:r>
                </w:p>
                <w:p w14:paraId="56F67CDC" w14:textId="77777777" w:rsidR="00F93A7C" w:rsidRDefault="00F93A7C" w:rsidP="00F93A7C">
                  <w:pPr>
                    <w:pStyle w:val="Lentelssraas"/>
                    <w:numPr>
                      <w:ilvl w:val="0"/>
                      <w:numId w:val="0"/>
                    </w:numPr>
                    <w:ind w:left="360"/>
                  </w:pPr>
                  <w:r w:rsidRPr="00F93A7C">
                    <w:t>Teritorija, kuriai tenka didžioji dalis projekto lėšų (jeigu taikoma):</w:t>
                  </w:r>
                </w:p>
                <w:p w14:paraId="4920D691" w14:textId="77777777" w:rsidR="00F93A7C" w:rsidRDefault="00F93A7C" w:rsidP="00F93A7C">
                  <w:pPr>
                    <w:pStyle w:val="Lentelssraas"/>
                  </w:pPr>
                  <w:r>
                    <w:t>Apskritis – pasirenkama apskritis.</w:t>
                  </w:r>
                </w:p>
                <w:p w14:paraId="0BD45FEE" w14:textId="77777777" w:rsidR="00F93A7C" w:rsidRDefault="00F93A7C" w:rsidP="00F93A7C">
                  <w:pPr>
                    <w:pStyle w:val="Lentelssraas"/>
                  </w:pPr>
                  <w:r>
                    <w:t>Savivaldybė – pasirenkama savivaldybė priklausanti apskričiai.</w:t>
                  </w:r>
                </w:p>
                <w:p w14:paraId="6D70EC79" w14:textId="77777777" w:rsidR="00F93A7C" w:rsidRDefault="004F7165" w:rsidP="004F7165">
                  <w:pPr>
                    <w:pStyle w:val="Lentelssraas"/>
                    <w:numPr>
                      <w:ilvl w:val="0"/>
                      <w:numId w:val="0"/>
                    </w:numPr>
                    <w:ind w:left="360"/>
                  </w:pPr>
                  <w:r w:rsidRPr="004F7165">
                    <w:t>Kita (-os) apskritis (-ys) ir savivaldybė (-ės), kuriai (-ioms) tenka dalis projekto lėšų (jeigu taikoma):</w:t>
                  </w:r>
                </w:p>
                <w:p w14:paraId="202CD4F2" w14:textId="77777777" w:rsidR="004F7165" w:rsidRDefault="004F7165" w:rsidP="004F7165">
                  <w:pPr>
                    <w:pStyle w:val="Lentelssraas"/>
                  </w:pPr>
                  <w:r>
                    <w:t xml:space="preserve">Apskritis – pasirenkama apskritis. </w:t>
                  </w:r>
                </w:p>
                <w:p w14:paraId="72F20C78" w14:textId="77777777" w:rsidR="004F7165" w:rsidRDefault="004F7165" w:rsidP="004F7165">
                  <w:pPr>
                    <w:pStyle w:val="Lentelssraas"/>
                  </w:pPr>
                  <w:r>
                    <w:t>Savivaldybė – pasirenkama savivaldybė priklausanti apskričiai.</w:t>
                  </w:r>
                </w:p>
                <w:p w14:paraId="4AD55F83" w14:textId="77777777" w:rsidR="004F7165" w:rsidRPr="007C731D" w:rsidRDefault="004B72B1" w:rsidP="007C731D">
                  <w:pPr>
                    <w:pStyle w:val="Lentelssraas"/>
                    <w:numPr>
                      <w:ilvl w:val="0"/>
                      <w:numId w:val="0"/>
                    </w:numPr>
                    <w:ind w:left="720" w:hanging="360"/>
                    <w:rPr>
                      <w:i/>
                      <w:iCs/>
                    </w:rPr>
                  </w:pPr>
                  <w:r w:rsidRPr="007C731D">
                    <w:rPr>
                      <w:i/>
                      <w:iCs/>
                    </w:rPr>
                    <w:t>P</w:t>
                  </w:r>
                  <w:r>
                    <w:rPr>
                      <w:i/>
                      <w:iCs/>
                    </w:rPr>
                    <w:t>astaba</w:t>
                  </w:r>
                  <w:r w:rsidRPr="007C731D">
                    <w:rPr>
                      <w:i/>
                      <w:iCs/>
                    </w:rPr>
                    <w:t xml:space="preserve">. </w:t>
                  </w:r>
                  <w:r>
                    <w:rPr>
                      <w:i/>
                      <w:iCs/>
                    </w:rPr>
                    <w:t>N</w:t>
                  </w:r>
                  <w:r w:rsidRPr="007C731D">
                    <w:rPr>
                      <w:i/>
                      <w:iCs/>
                    </w:rPr>
                    <w:t>orint pridėti kitą</w:t>
                  </w:r>
                  <w:r w:rsidR="008E0331">
                    <w:rPr>
                      <w:i/>
                      <w:iCs/>
                    </w:rPr>
                    <w:t xml:space="preserve"> pasirinktą</w:t>
                  </w:r>
                  <w:r w:rsidRPr="007C731D">
                    <w:rPr>
                      <w:i/>
                      <w:iCs/>
                    </w:rPr>
                    <w:t xml:space="preserve"> apskritį ir savivaldybę paspaudžiamas mygtukas </w:t>
                  </w:r>
                  <w:r>
                    <w:rPr>
                      <w:i/>
                      <w:iCs/>
                    </w:rPr>
                    <w:t>[P</w:t>
                  </w:r>
                  <w:r w:rsidRPr="007C731D">
                    <w:rPr>
                      <w:i/>
                      <w:iCs/>
                    </w:rPr>
                    <w:t>ridėti</w:t>
                  </w:r>
                  <w:r>
                    <w:rPr>
                      <w:i/>
                      <w:iCs/>
                    </w:rPr>
                    <w:t>]</w:t>
                  </w:r>
                  <w:r w:rsidRPr="007C731D">
                    <w:rPr>
                      <w:i/>
                      <w:iCs/>
                    </w:rPr>
                    <w:t>.</w:t>
                  </w:r>
                </w:p>
                <w:p w14:paraId="76BE119C" w14:textId="77777777" w:rsidR="00EC0005" w:rsidRPr="00A8683D" w:rsidRDefault="00EC0005" w:rsidP="007C731D">
                  <w:pPr>
                    <w:pStyle w:val="Lentelssraas"/>
                    <w:numPr>
                      <w:ilvl w:val="0"/>
                      <w:numId w:val="0"/>
                    </w:numPr>
                    <w:ind w:left="720"/>
                  </w:pPr>
                </w:p>
              </w:tc>
            </w:tr>
          </w:tbl>
          <w:p w14:paraId="16546B67" w14:textId="77777777" w:rsidR="00BB071B" w:rsidRPr="007C731D" w:rsidRDefault="00BB071B" w:rsidP="00780B5F">
            <w:pPr>
              <w:pStyle w:val="normalbold0"/>
              <w:ind w:left="720" w:hanging="360"/>
              <w:rPr>
                <w:lang w:val="lt-LT"/>
              </w:rPr>
            </w:pPr>
          </w:p>
        </w:tc>
      </w:tr>
      <w:tr w:rsidR="00BB071B" w:rsidRPr="00A8683D" w14:paraId="09FF3B30" w14:textId="77777777" w:rsidTr="4560C70B">
        <w:trPr>
          <w:tblHeader/>
        </w:trPr>
        <w:tc>
          <w:tcPr>
            <w:tcW w:w="5000" w:type="pct"/>
            <w:tcBorders>
              <w:right w:val="single" w:sz="4" w:space="0" w:color="BFBFBF" w:themeColor="background1" w:themeShade="BF"/>
            </w:tcBorders>
            <w:shd w:val="clear" w:color="auto" w:fill="BEE3A5"/>
            <w:vAlign w:val="center"/>
          </w:tcPr>
          <w:p w14:paraId="54F65A9E" w14:textId="77777777" w:rsidR="00BB071B" w:rsidRPr="00A8683D" w:rsidRDefault="00BB071B" w:rsidP="00780B5F">
            <w:pPr>
              <w:ind w:firstLine="0"/>
              <w:rPr>
                <w:b/>
                <w:bCs/>
              </w:rPr>
            </w:pPr>
            <w:r w:rsidRPr="00A8683D">
              <w:rPr>
                <w:b/>
                <w:bCs/>
              </w:rPr>
              <w:t>Mygtukai</w:t>
            </w:r>
          </w:p>
        </w:tc>
      </w:tr>
      <w:tr w:rsidR="00BB071B" w:rsidRPr="00A8683D" w14:paraId="4B858A0B" w14:textId="77777777" w:rsidTr="4560C70B">
        <w:trPr>
          <w:tblHeader/>
        </w:trPr>
        <w:tc>
          <w:tcPr>
            <w:tcW w:w="5000" w:type="pct"/>
            <w:tcBorders>
              <w:right w:val="single" w:sz="4" w:space="0" w:color="BFBFBF" w:themeColor="background1" w:themeShade="BF"/>
            </w:tcBorders>
            <w:shd w:val="clear" w:color="auto" w:fill="auto"/>
            <w:vAlign w:val="center"/>
          </w:tcPr>
          <w:p w14:paraId="1F8E6779" w14:textId="77777777" w:rsidR="00BB071B" w:rsidRDefault="00BB071B" w:rsidP="006F4225">
            <w:pPr>
              <w:pStyle w:val="Lentelssraas"/>
            </w:pPr>
            <w:r w:rsidRPr="00A8683D">
              <w:lastRenderedPageBreak/>
              <w:t>Redaguoti</w:t>
            </w:r>
          </w:p>
          <w:p w14:paraId="352447ED" w14:textId="77777777" w:rsidR="00823382" w:rsidRPr="00A8683D" w:rsidRDefault="0DB08E64" w:rsidP="006F4225">
            <w:pPr>
              <w:pStyle w:val="Lentelssraas"/>
            </w:pPr>
            <w:r>
              <w:t>Pridėti</w:t>
            </w:r>
          </w:p>
          <w:p w14:paraId="4BE82710" w14:textId="77777777" w:rsidR="0097555A" w:rsidRPr="00A8683D" w:rsidRDefault="1BB1AF02" w:rsidP="006F4225">
            <w:pPr>
              <w:pStyle w:val="Lentelssraas"/>
            </w:pPr>
            <w:r>
              <w:t>Atšaukti</w:t>
            </w:r>
          </w:p>
          <w:p w14:paraId="242F7418" w14:textId="77777777" w:rsidR="00BB071B" w:rsidRPr="00A8683D" w:rsidRDefault="1BB1AF02" w:rsidP="006F4225">
            <w:pPr>
              <w:pStyle w:val="Lentelssraas"/>
            </w:pPr>
            <w:r>
              <w:t>Išsaugoti</w:t>
            </w:r>
          </w:p>
        </w:tc>
      </w:tr>
      <w:tr w:rsidR="00966A74" w:rsidRPr="00A8683D" w14:paraId="71A14268" w14:textId="77777777" w:rsidTr="4560C70B">
        <w:trPr>
          <w:tblHeader/>
        </w:trPr>
        <w:tc>
          <w:tcPr>
            <w:tcW w:w="5000" w:type="pct"/>
            <w:tcBorders>
              <w:right w:val="single" w:sz="4" w:space="0" w:color="BFBFBF" w:themeColor="background1" w:themeShade="BF"/>
            </w:tcBorders>
            <w:shd w:val="clear" w:color="auto" w:fill="BEE3A5"/>
            <w:vAlign w:val="center"/>
          </w:tcPr>
          <w:p w14:paraId="5D0DB338" w14:textId="77777777" w:rsidR="00966A74" w:rsidRPr="00A8683D" w:rsidRDefault="00966A74" w:rsidP="00966A74">
            <w:pPr>
              <w:ind w:firstLine="0"/>
              <w:rPr>
                <w:b/>
                <w:bCs/>
              </w:rPr>
            </w:pPr>
            <w:r w:rsidRPr="00A8683D">
              <w:rPr>
                <w:b/>
                <w:bCs/>
              </w:rPr>
              <w:t>Naudotojai</w:t>
            </w:r>
          </w:p>
        </w:tc>
      </w:tr>
      <w:tr w:rsidR="00966A74" w:rsidRPr="00A8683D" w14:paraId="366B43E6" w14:textId="77777777" w:rsidTr="4560C70B">
        <w:tc>
          <w:tcPr>
            <w:tcW w:w="5000" w:type="pct"/>
            <w:tcBorders>
              <w:right w:val="single" w:sz="4" w:space="0" w:color="BFBFBF" w:themeColor="background1" w:themeShade="BF"/>
            </w:tcBorders>
            <w:shd w:val="clear" w:color="auto" w:fill="auto"/>
          </w:tcPr>
          <w:p w14:paraId="527D9288" w14:textId="77777777" w:rsidR="00966A74" w:rsidRPr="007C731D" w:rsidRDefault="00966A74" w:rsidP="00966A74">
            <w:pPr>
              <w:pStyle w:val="normalbold0"/>
              <w:ind w:left="720" w:hanging="360"/>
              <w:rPr>
                <w:b w:val="0"/>
                <w:bCs/>
                <w:lang w:val="lt-LT"/>
              </w:rPr>
            </w:pPr>
            <w:r w:rsidRPr="007C731D">
              <w:rPr>
                <w:b w:val="0"/>
                <w:bCs/>
                <w:lang w:val="lt-LT"/>
              </w:rPr>
              <w:t xml:space="preserve">Langas matomas </w:t>
            </w:r>
            <w:r w:rsidR="00125723" w:rsidRPr="007C731D">
              <w:rPr>
                <w:b w:val="0"/>
                <w:bCs/>
                <w:lang w:val="lt-LT"/>
              </w:rPr>
              <w:t>VSFSVVP</w:t>
            </w:r>
            <w:r w:rsidRPr="007C731D">
              <w:rPr>
                <w:b w:val="0"/>
                <w:bCs/>
                <w:lang w:val="lt-LT"/>
              </w:rPr>
              <w:t xml:space="preserve"> IS ir DMS naudotojui</w:t>
            </w:r>
          </w:p>
        </w:tc>
      </w:tr>
    </w:tbl>
    <w:p w14:paraId="4C1895E3" w14:textId="77777777" w:rsidR="00BB071B" w:rsidRPr="00A8683D" w:rsidRDefault="00BB071B" w:rsidP="00BB071B"/>
    <w:p w14:paraId="663AFC4E" w14:textId="77777777" w:rsidR="00F23D14" w:rsidRPr="00A8683D" w:rsidRDefault="52031A9A" w:rsidP="00DF40CE">
      <w:pPr>
        <w:pStyle w:val="Heading4"/>
      </w:pPr>
      <w:bookmarkStart w:id="791" w:name="_Toc159222261"/>
      <w:r>
        <w:t>Projekto įgyvendinimo plano d</w:t>
      </w:r>
      <w:r w:rsidR="2EC4E40D">
        <w:t>vigubas finansavimas</w:t>
      </w:r>
      <w:bookmarkEnd w:id="791"/>
    </w:p>
    <w:p w14:paraId="7FEE2A2D" w14:textId="77777777" w:rsidR="00F3292B" w:rsidRPr="00A8683D" w:rsidRDefault="009F4992" w:rsidP="00F3292B">
      <w:pPr>
        <w:keepNext/>
        <w:ind w:firstLine="0"/>
      </w:pPr>
      <w:r w:rsidRPr="009F4992">
        <w:rPr>
          <w:noProof/>
        </w:rPr>
        <w:t xml:space="preserve"> </w:t>
      </w:r>
      <w:r>
        <w:rPr>
          <w:noProof/>
        </w:rPr>
        <w:drawing>
          <wp:inline distT="0" distB="0" distL="0" distR="0" wp14:anchorId="30714314" wp14:editId="3C1456E3">
            <wp:extent cx="6300470" cy="2395220"/>
            <wp:effectExtent l="0" t="0" r="5080" b="5080"/>
            <wp:docPr id="223" name="Picture 2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descr="Graphical user interface, text, application&#10;&#10;Description automatically generated"/>
                    <pic:cNvPicPr/>
                  </pic:nvPicPr>
                  <pic:blipFill>
                    <a:blip r:embed="rId114"/>
                    <a:stretch>
                      <a:fillRect/>
                    </a:stretch>
                  </pic:blipFill>
                  <pic:spPr>
                    <a:xfrm>
                      <a:off x="0" y="0"/>
                      <a:ext cx="6300470" cy="2395220"/>
                    </a:xfrm>
                    <a:prstGeom prst="rect">
                      <a:avLst/>
                    </a:prstGeom>
                  </pic:spPr>
                </pic:pic>
              </a:graphicData>
            </a:graphic>
          </wp:inline>
        </w:drawing>
      </w:r>
    </w:p>
    <w:p w14:paraId="6ED50B7D" w14:textId="77777777" w:rsidR="00F23D14" w:rsidRPr="00A8683D" w:rsidRDefault="00F3292B" w:rsidP="00F3292B">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42</w:t>
        </w:r>
      </w:fldSimple>
      <w:r w:rsidRPr="00A8683D">
        <w:rPr>
          <w:noProof/>
        </w:rPr>
        <w:t xml:space="preserve"> Dvigubas finansavimas</w:t>
      </w:r>
    </w:p>
    <w:p w14:paraId="7E26A016" w14:textId="77777777" w:rsidR="0097555A" w:rsidRPr="00A8683D" w:rsidRDefault="0097555A" w:rsidP="0097555A"/>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97555A" w:rsidRPr="00A8683D" w14:paraId="48CA6DCB" w14:textId="77777777" w:rsidTr="4560C70B">
        <w:trPr>
          <w:tblHeader/>
        </w:trPr>
        <w:tc>
          <w:tcPr>
            <w:tcW w:w="5000" w:type="pct"/>
            <w:tcBorders>
              <w:right w:val="single" w:sz="4" w:space="0" w:color="BFBFBF" w:themeColor="background1" w:themeShade="BF"/>
            </w:tcBorders>
            <w:shd w:val="clear" w:color="auto" w:fill="BEE3A5"/>
            <w:vAlign w:val="center"/>
          </w:tcPr>
          <w:p w14:paraId="2AD85891" w14:textId="77777777" w:rsidR="0097555A" w:rsidRPr="00A8683D" w:rsidRDefault="0097555A" w:rsidP="00780B5F">
            <w:pPr>
              <w:ind w:firstLine="0"/>
              <w:rPr>
                <w:b/>
                <w:bCs/>
              </w:rPr>
            </w:pPr>
            <w:r w:rsidRPr="00A8683D">
              <w:rPr>
                <w:b/>
                <w:bCs/>
              </w:rPr>
              <w:t>Laukai</w:t>
            </w:r>
          </w:p>
        </w:tc>
      </w:tr>
      <w:tr w:rsidR="0097555A" w:rsidRPr="00A8683D" w14:paraId="02CF7DC4" w14:textId="77777777" w:rsidTr="4560C70B">
        <w:trPr>
          <w:tblHeader/>
        </w:trPr>
        <w:tc>
          <w:tcPr>
            <w:tcW w:w="5000" w:type="pct"/>
            <w:tcBorders>
              <w:right w:val="single" w:sz="4" w:space="0" w:color="BFBFBF" w:themeColor="background1" w:themeShade="BF"/>
            </w:tcBorders>
            <w:shd w:val="clear" w:color="auto" w:fill="auto"/>
            <w:vAlign w:val="center"/>
          </w:tcPr>
          <w:tbl>
            <w:tblPr>
              <w:tblW w:w="0" w:type="auto"/>
              <w:tblCellMar>
                <w:left w:w="60" w:type="dxa"/>
                <w:right w:w="60" w:type="dxa"/>
              </w:tblCellMar>
              <w:tblLook w:val="0000" w:firstRow="0" w:lastRow="0" w:firstColumn="0" w:lastColumn="0" w:noHBand="0" w:noVBand="0"/>
            </w:tblPr>
            <w:tblGrid>
              <w:gridCol w:w="9697"/>
            </w:tblGrid>
            <w:tr w:rsidR="00F25C3F" w:rsidRPr="00A8683D" w14:paraId="1201D392" w14:textId="77777777" w:rsidTr="4560C70B">
              <w:trPr>
                <w:trHeight w:val="352"/>
              </w:trPr>
              <w:tc>
                <w:tcPr>
                  <w:tcW w:w="9697" w:type="dxa"/>
                  <w:shd w:val="clear" w:color="auto" w:fill="FFFFFF" w:themeFill="background1"/>
                  <w:tcMar>
                    <w:top w:w="60" w:type="dxa"/>
                    <w:left w:w="60" w:type="dxa"/>
                    <w:bottom w:w="0" w:type="dxa"/>
                    <w:right w:w="60" w:type="dxa"/>
                  </w:tcMar>
                </w:tcPr>
                <w:p w14:paraId="18E2EAA7" w14:textId="77777777" w:rsidR="00F25C3F" w:rsidRPr="00A8683D" w:rsidRDefault="1AABF7BF" w:rsidP="006F4225">
                  <w:pPr>
                    <w:pStyle w:val="Lentelssraas"/>
                  </w:pPr>
                  <w:r>
                    <w:t>Teikiamo projekto veiklos – įvedama informacija.</w:t>
                  </w:r>
                </w:p>
                <w:p w14:paraId="5450BD57" w14:textId="77777777" w:rsidR="00F25C3F" w:rsidRPr="00A8683D" w:rsidRDefault="1AABF7BF" w:rsidP="006F4225">
                  <w:pPr>
                    <w:pStyle w:val="Lentelssraas"/>
                  </w:pPr>
                  <w:r>
                    <w:t xml:space="preserve">Įgyvendinamo projekto iš kitų Europos Sąjungos lėšų, nacionalinių ar kitos tarptautinės paramos lėšų, veiklos – įvedama informacija. </w:t>
                  </w:r>
                </w:p>
                <w:p w14:paraId="387CA70B" w14:textId="77777777" w:rsidR="00F25C3F" w:rsidRPr="00A8683D" w:rsidRDefault="1AABF7BF" w:rsidP="006F4225">
                  <w:pPr>
                    <w:pStyle w:val="Lentelssraas"/>
                  </w:pPr>
                  <w:r>
                    <w:t>Įgyvendinto projekto iš kitų Europos Sąjungos lėšų, nacionalinių ar kitos tarptautinės paramos lėšų,  veiklos – įvedama informacija.</w:t>
                  </w:r>
                </w:p>
                <w:p w14:paraId="2121352D" w14:textId="77777777" w:rsidR="00F25C3F" w:rsidRPr="00A8683D" w:rsidRDefault="1AABF7BF" w:rsidP="006F4225">
                  <w:pPr>
                    <w:pStyle w:val="Lentelssraas"/>
                  </w:pPr>
                  <w:r>
                    <w:t>Esminiai projektų skirtumai arba projekto veiklos papildomumas – įvedama informacija.</w:t>
                  </w:r>
                </w:p>
              </w:tc>
            </w:tr>
          </w:tbl>
          <w:p w14:paraId="6B1E41CE" w14:textId="77777777" w:rsidR="0097555A" w:rsidRPr="007C731D" w:rsidRDefault="0097555A" w:rsidP="00780B5F">
            <w:pPr>
              <w:pStyle w:val="normalbold0"/>
              <w:ind w:left="720" w:hanging="360"/>
              <w:rPr>
                <w:lang w:val="lt-LT"/>
              </w:rPr>
            </w:pPr>
          </w:p>
        </w:tc>
      </w:tr>
      <w:tr w:rsidR="0097555A" w:rsidRPr="00A8683D" w14:paraId="5F1F95F4" w14:textId="77777777" w:rsidTr="4560C70B">
        <w:trPr>
          <w:tblHeader/>
        </w:trPr>
        <w:tc>
          <w:tcPr>
            <w:tcW w:w="5000" w:type="pct"/>
            <w:tcBorders>
              <w:right w:val="single" w:sz="4" w:space="0" w:color="BFBFBF" w:themeColor="background1" w:themeShade="BF"/>
            </w:tcBorders>
            <w:shd w:val="clear" w:color="auto" w:fill="BEE3A5"/>
            <w:vAlign w:val="center"/>
          </w:tcPr>
          <w:p w14:paraId="6D187A7A" w14:textId="77777777" w:rsidR="0097555A" w:rsidRPr="00A8683D" w:rsidRDefault="0097555A" w:rsidP="00780B5F">
            <w:pPr>
              <w:ind w:firstLine="0"/>
              <w:rPr>
                <w:b/>
                <w:bCs/>
              </w:rPr>
            </w:pPr>
            <w:r w:rsidRPr="00A8683D">
              <w:rPr>
                <w:b/>
                <w:bCs/>
              </w:rPr>
              <w:t>Mygtukai</w:t>
            </w:r>
          </w:p>
        </w:tc>
      </w:tr>
      <w:tr w:rsidR="0097555A" w:rsidRPr="00A8683D" w14:paraId="68711EFB" w14:textId="77777777" w:rsidTr="4560C70B">
        <w:trPr>
          <w:tblHeader/>
        </w:trPr>
        <w:tc>
          <w:tcPr>
            <w:tcW w:w="5000" w:type="pct"/>
            <w:tcBorders>
              <w:right w:val="single" w:sz="4" w:space="0" w:color="BFBFBF" w:themeColor="background1" w:themeShade="BF"/>
            </w:tcBorders>
            <w:shd w:val="clear" w:color="auto" w:fill="auto"/>
            <w:vAlign w:val="center"/>
          </w:tcPr>
          <w:p w14:paraId="59C89751" w14:textId="77777777" w:rsidR="00764649" w:rsidRPr="00A8683D" w:rsidRDefault="2CDE6311" w:rsidP="006F4225">
            <w:pPr>
              <w:pStyle w:val="Lentelssraas"/>
            </w:pPr>
            <w:r>
              <w:t>Registruoti naują</w:t>
            </w:r>
          </w:p>
          <w:p w14:paraId="7F61EAEB" w14:textId="77777777" w:rsidR="00764649" w:rsidRPr="00A8683D" w:rsidRDefault="2CDE6311" w:rsidP="006F4225">
            <w:pPr>
              <w:pStyle w:val="Lentelssraas"/>
            </w:pPr>
            <w:r>
              <w:t>Redaguoti</w:t>
            </w:r>
          </w:p>
          <w:p w14:paraId="6A7E3A2C" w14:textId="77777777" w:rsidR="0097555A" w:rsidRDefault="431C5C54" w:rsidP="006F4225">
            <w:pPr>
              <w:pStyle w:val="Lentelssraas"/>
            </w:pPr>
            <w:r>
              <w:t>Ištrint</w:t>
            </w:r>
          </w:p>
          <w:p w14:paraId="078A8D1E" w14:textId="77777777" w:rsidR="00864EB4" w:rsidRDefault="00864EB4" w:rsidP="006F4225">
            <w:pPr>
              <w:pStyle w:val="Lentelssraas"/>
            </w:pPr>
            <w:r>
              <w:t xml:space="preserve">Išsaugoti </w:t>
            </w:r>
          </w:p>
          <w:p w14:paraId="69547749" w14:textId="77777777" w:rsidR="00864EB4" w:rsidRPr="00A8683D" w:rsidRDefault="78EB6BA4" w:rsidP="006F4225">
            <w:pPr>
              <w:pStyle w:val="Lentelssraas"/>
            </w:pPr>
            <w:r>
              <w:t>Uždaryti</w:t>
            </w:r>
          </w:p>
        </w:tc>
      </w:tr>
      <w:tr w:rsidR="00747826" w:rsidRPr="00A8683D" w14:paraId="653C24B7" w14:textId="77777777" w:rsidTr="4560C70B">
        <w:trPr>
          <w:tblHeader/>
        </w:trPr>
        <w:tc>
          <w:tcPr>
            <w:tcW w:w="5000" w:type="pct"/>
            <w:tcBorders>
              <w:right w:val="single" w:sz="4" w:space="0" w:color="BFBFBF" w:themeColor="background1" w:themeShade="BF"/>
            </w:tcBorders>
            <w:shd w:val="clear" w:color="auto" w:fill="BEE3A5"/>
            <w:vAlign w:val="center"/>
          </w:tcPr>
          <w:p w14:paraId="56BE7FDD" w14:textId="77777777" w:rsidR="00747826" w:rsidRPr="00A8683D" w:rsidRDefault="00747826" w:rsidP="00747826">
            <w:pPr>
              <w:ind w:firstLine="0"/>
              <w:rPr>
                <w:b/>
                <w:bCs/>
              </w:rPr>
            </w:pPr>
            <w:r w:rsidRPr="00A8683D">
              <w:rPr>
                <w:b/>
                <w:bCs/>
              </w:rPr>
              <w:t>Naudotojai</w:t>
            </w:r>
          </w:p>
        </w:tc>
      </w:tr>
      <w:tr w:rsidR="00747826" w:rsidRPr="00A8683D" w14:paraId="32216B01" w14:textId="77777777" w:rsidTr="4560C70B">
        <w:tc>
          <w:tcPr>
            <w:tcW w:w="5000" w:type="pct"/>
            <w:tcBorders>
              <w:right w:val="single" w:sz="4" w:space="0" w:color="BFBFBF" w:themeColor="background1" w:themeShade="BF"/>
            </w:tcBorders>
            <w:shd w:val="clear" w:color="auto" w:fill="auto"/>
          </w:tcPr>
          <w:p w14:paraId="4F595BBE" w14:textId="77777777" w:rsidR="00747826" w:rsidRPr="007C731D" w:rsidRDefault="00747826" w:rsidP="00747826">
            <w:pPr>
              <w:pStyle w:val="normalbold0"/>
              <w:ind w:left="720" w:hanging="360"/>
              <w:rPr>
                <w:b w:val="0"/>
                <w:bCs/>
                <w:lang w:val="lt-LT"/>
              </w:rPr>
            </w:pPr>
            <w:r w:rsidRPr="007C731D">
              <w:rPr>
                <w:b w:val="0"/>
                <w:bCs/>
                <w:lang w:val="lt-LT"/>
              </w:rPr>
              <w:t xml:space="preserve">Langas matomas </w:t>
            </w:r>
            <w:r w:rsidR="00125723" w:rsidRPr="007C731D">
              <w:rPr>
                <w:b w:val="0"/>
                <w:bCs/>
                <w:lang w:val="lt-LT"/>
              </w:rPr>
              <w:t>VSFSVVP</w:t>
            </w:r>
            <w:r w:rsidRPr="007C731D">
              <w:rPr>
                <w:b w:val="0"/>
                <w:bCs/>
                <w:lang w:val="lt-LT"/>
              </w:rPr>
              <w:t xml:space="preserve"> IS ir DMS naudotojui</w:t>
            </w:r>
          </w:p>
        </w:tc>
      </w:tr>
    </w:tbl>
    <w:p w14:paraId="4712DD2E" w14:textId="77777777" w:rsidR="0097555A" w:rsidRPr="00A8683D" w:rsidRDefault="0097555A" w:rsidP="0097555A"/>
    <w:p w14:paraId="39BC030E" w14:textId="77777777" w:rsidR="00F3292B" w:rsidRPr="00A8683D" w:rsidRDefault="42CDDFB7" w:rsidP="00DF40CE">
      <w:pPr>
        <w:pStyle w:val="Heading4"/>
      </w:pPr>
      <w:bookmarkStart w:id="792" w:name="_Toc159222262"/>
      <w:r>
        <w:lastRenderedPageBreak/>
        <w:t>Projekto įgyvendinimo plano matomumas ir informavimas</w:t>
      </w:r>
      <w:bookmarkEnd w:id="792"/>
      <w:r>
        <w:t xml:space="preserve"> </w:t>
      </w:r>
    </w:p>
    <w:p w14:paraId="7CCE05A7" w14:textId="77777777" w:rsidR="003508DA" w:rsidRDefault="009E0F45" w:rsidP="003508DA">
      <w:pPr>
        <w:keepNext/>
      </w:pPr>
      <w:r>
        <w:rPr>
          <w:noProof/>
        </w:rPr>
        <w:drawing>
          <wp:inline distT="0" distB="0" distL="0" distR="0" wp14:anchorId="4F3CBE40" wp14:editId="60BF27CA">
            <wp:extent cx="5871397" cy="3586038"/>
            <wp:effectExtent l="0" t="0" r="0" b="0"/>
            <wp:docPr id="225" name="Picture 22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Graphical user interface, text, application, email&#10;&#10;Description automatically generated"/>
                    <pic:cNvPicPr/>
                  </pic:nvPicPr>
                  <pic:blipFill>
                    <a:blip r:embed="rId115"/>
                    <a:stretch>
                      <a:fillRect/>
                    </a:stretch>
                  </pic:blipFill>
                  <pic:spPr>
                    <a:xfrm>
                      <a:off x="0" y="0"/>
                      <a:ext cx="5877706" cy="3589891"/>
                    </a:xfrm>
                    <a:prstGeom prst="rect">
                      <a:avLst/>
                    </a:prstGeom>
                  </pic:spPr>
                </pic:pic>
              </a:graphicData>
            </a:graphic>
          </wp:inline>
        </w:drawing>
      </w:r>
    </w:p>
    <w:p w14:paraId="06BBC225" w14:textId="77777777" w:rsidR="009E0F45" w:rsidRDefault="00661A07" w:rsidP="003508DA">
      <w:pPr>
        <w:keepNext/>
      </w:pPr>
      <w:r>
        <w:rPr>
          <w:noProof/>
        </w:rPr>
        <w:drawing>
          <wp:inline distT="0" distB="0" distL="0" distR="0" wp14:anchorId="7AAF18DE" wp14:editId="4951589F">
            <wp:extent cx="5905352" cy="3538330"/>
            <wp:effectExtent l="0" t="0" r="635" b="5080"/>
            <wp:docPr id="226" name="Picture 22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Graphical user interface, text, application&#10;&#10;Description automatically generated"/>
                    <pic:cNvPicPr/>
                  </pic:nvPicPr>
                  <pic:blipFill>
                    <a:blip r:embed="rId116"/>
                    <a:stretch>
                      <a:fillRect/>
                    </a:stretch>
                  </pic:blipFill>
                  <pic:spPr>
                    <a:xfrm>
                      <a:off x="0" y="0"/>
                      <a:ext cx="5924316" cy="3549692"/>
                    </a:xfrm>
                    <a:prstGeom prst="rect">
                      <a:avLst/>
                    </a:prstGeom>
                  </pic:spPr>
                </pic:pic>
              </a:graphicData>
            </a:graphic>
          </wp:inline>
        </w:drawing>
      </w:r>
    </w:p>
    <w:p w14:paraId="6C13BD43" w14:textId="77777777" w:rsidR="00661A07" w:rsidRPr="00A8683D" w:rsidRDefault="00965CFC" w:rsidP="003508DA">
      <w:pPr>
        <w:keepNext/>
      </w:pPr>
      <w:r>
        <w:rPr>
          <w:noProof/>
        </w:rPr>
        <w:lastRenderedPageBreak/>
        <w:drawing>
          <wp:inline distT="0" distB="0" distL="0" distR="0" wp14:anchorId="0098491A" wp14:editId="1FFA7058">
            <wp:extent cx="6136775" cy="4079019"/>
            <wp:effectExtent l="0" t="0" r="0" b="0"/>
            <wp:docPr id="227" name="Picture 22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descr="Graphical user interface, text, application&#10;&#10;Description automatically generated"/>
                    <pic:cNvPicPr/>
                  </pic:nvPicPr>
                  <pic:blipFill>
                    <a:blip r:embed="rId117"/>
                    <a:stretch>
                      <a:fillRect/>
                    </a:stretch>
                  </pic:blipFill>
                  <pic:spPr>
                    <a:xfrm>
                      <a:off x="0" y="0"/>
                      <a:ext cx="6151061" cy="4088515"/>
                    </a:xfrm>
                    <a:prstGeom prst="rect">
                      <a:avLst/>
                    </a:prstGeom>
                  </pic:spPr>
                </pic:pic>
              </a:graphicData>
            </a:graphic>
          </wp:inline>
        </w:drawing>
      </w:r>
    </w:p>
    <w:p w14:paraId="4C50998B" w14:textId="77777777" w:rsidR="00F60C1A" w:rsidRDefault="00F60C1A" w:rsidP="003508DA">
      <w:pPr>
        <w:jc w:val="center"/>
      </w:pPr>
      <w:r>
        <w:rPr>
          <w:noProof/>
        </w:rPr>
        <w:drawing>
          <wp:inline distT="0" distB="0" distL="0" distR="0" wp14:anchorId="65FF8B1C" wp14:editId="76F32DB3">
            <wp:extent cx="6200408" cy="834887"/>
            <wp:effectExtent l="0" t="0" r="0" b="3810"/>
            <wp:docPr id="228" name="Picture 228"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descr="Background pattern&#10;&#10;Description automatically generated with low confidence"/>
                    <pic:cNvPicPr/>
                  </pic:nvPicPr>
                  <pic:blipFill>
                    <a:blip r:embed="rId118"/>
                    <a:stretch>
                      <a:fillRect/>
                    </a:stretch>
                  </pic:blipFill>
                  <pic:spPr>
                    <a:xfrm>
                      <a:off x="0" y="0"/>
                      <a:ext cx="6269116" cy="844139"/>
                    </a:xfrm>
                    <a:prstGeom prst="rect">
                      <a:avLst/>
                    </a:prstGeom>
                  </pic:spPr>
                </pic:pic>
              </a:graphicData>
            </a:graphic>
          </wp:inline>
        </w:drawing>
      </w:r>
    </w:p>
    <w:p w14:paraId="4B1F3A0B" w14:textId="77777777" w:rsidR="00F3292B" w:rsidRDefault="003508DA" w:rsidP="003508DA">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43</w:t>
        </w:r>
      </w:fldSimple>
      <w:r w:rsidRPr="00A8683D">
        <w:rPr>
          <w:noProof/>
        </w:rPr>
        <w:t xml:space="preserve"> </w:t>
      </w:r>
      <w:r w:rsidR="005019DC">
        <w:rPr>
          <w:noProof/>
        </w:rPr>
        <w:t>Matomumas ir informavimas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64649" w:rsidRPr="00A8683D" w14:paraId="67259EF4" w14:textId="77777777" w:rsidTr="4560C70B">
        <w:trPr>
          <w:tblHeader/>
        </w:trPr>
        <w:tc>
          <w:tcPr>
            <w:tcW w:w="5000" w:type="pct"/>
            <w:tcBorders>
              <w:right w:val="single" w:sz="4" w:space="0" w:color="BFBFBF" w:themeColor="background1" w:themeShade="BF"/>
            </w:tcBorders>
            <w:shd w:val="clear" w:color="auto" w:fill="BEE3A5"/>
            <w:vAlign w:val="center"/>
          </w:tcPr>
          <w:p w14:paraId="08029BF4" w14:textId="77777777" w:rsidR="00764649" w:rsidRPr="00A8683D" w:rsidRDefault="78316515" w:rsidP="00780B5F">
            <w:pPr>
              <w:ind w:firstLine="0"/>
              <w:rPr>
                <w:b/>
                <w:bCs/>
              </w:rPr>
            </w:pPr>
            <w:r w:rsidRPr="08790328">
              <w:rPr>
                <w:b/>
                <w:bCs/>
              </w:rPr>
              <w:lastRenderedPageBreak/>
              <w:t>Laukai</w:t>
            </w:r>
          </w:p>
        </w:tc>
      </w:tr>
      <w:tr w:rsidR="00764649" w:rsidRPr="00A8683D" w14:paraId="1D9F878D" w14:textId="77777777" w:rsidTr="4560C70B">
        <w:trPr>
          <w:tblHeader/>
        </w:trPr>
        <w:tc>
          <w:tcPr>
            <w:tcW w:w="5000" w:type="pct"/>
            <w:tcBorders>
              <w:right w:val="single" w:sz="4" w:space="0" w:color="BFBFBF" w:themeColor="background1" w:themeShade="BF"/>
            </w:tcBorders>
            <w:shd w:val="clear" w:color="auto" w:fill="auto"/>
            <w:vAlign w:val="center"/>
          </w:tcPr>
          <w:tbl>
            <w:tblPr>
              <w:tblW w:w="0" w:type="auto"/>
              <w:tblCellMar>
                <w:left w:w="60" w:type="dxa"/>
                <w:right w:w="60" w:type="dxa"/>
              </w:tblCellMar>
              <w:tblLook w:val="0000" w:firstRow="0" w:lastRow="0" w:firstColumn="0" w:lastColumn="0" w:noHBand="0" w:noVBand="0"/>
            </w:tblPr>
            <w:tblGrid>
              <w:gridCol w:w="9596"/>
            </w:tblGrid>
            <w:tr w:rsidR="00764649" w:rsidRPr="00A8683D" w14:paraId="633789B9" w14:textId="77777777" w:rsidTr="4560C70B">
              <w:trPr>
                <w:trHeight w:val="345"/>
              </w:trPr>
              <w:tc>
                <w:tcPr>
                  <w:tcW w:w="9596" w:type="dxa"/>
                  <w:shd w:val="clear" w:color="auto" w:fill="FFFFFF" w:themeFill="background1"/>
                  <w:tcMar>
                    <w:top w:w="60" w:type="dxa"/>
                    <w:left w:w="60" w:type="dxa"/>
                    <w:bottom w:w="0" w:type="dxa"/>
                    <w:right w:w="60" w:type="dxa"/>
                  </w:tcMar>
                </w:tcPr>
                <w:p w14:paraId="294FE323" w14:textId="77777777" w:rsidR="00F324AF" w:rsidRPr="00A8683D" w:rsidRDefault="6FF3AF23" w:rsidP="00AB67C9">
                  <w:pPr>
                    <w:pStyle w:val="Lentelssraas"/>
                  </w:pPr>
                  <w:r>
                    <w:t xml:space="preserve">Projekto aprašymas projekto vykdytojo interneto svetainėje . Terminas – per 30 dienų nuo projekto </w:t>
                  </w:r>
                  <w:r w:rsidR="4D74D2C1">
                    <w:t>sutarties</w:t>
                  </w:r>
                  <w:r>
                    <w:t xml:space="preserve"> pasirašymo </w:t>
                  </w:r>
                  <w:r w:rsidR="743B6EA8">
                    <w:t xml:space="preserve">– jei </w:t>
                  </w:r>
                  <w:r w:rsidR="400C6E2E">
                    <w:t xml:space="preserve">matomumo ir informavimo  </w:t>
                  </w:r>
                  <w:r w:rsidR="743B6EA8">
                    <w:t>priemonė taikoma, prie jos pažymimas žymimasis langelis. Jei reikalinga, užpildomas aprašymas.</w:t>
                  </w:r>
                </w:p>
                <w:p w14:paraId="78C99026" w14:textId="77777777" w:rsidR="008F298C" w:rsidRPr="00A8683D" w:rsidRDefault="7756A906" w:rsidP="008F298C">
                  <w:pPr>
                    <w:pStyle w:val="Lentelssraas"/>
                  </w:pPr>
                  <w:r>
                    <w:t>Projekto aprašymas projekto vykdytojo socialiniame (-iuose) tinkle (-uose) . Terminas – per 30 dienų nuo projekto sutarties pasirašymo</w:t>
                  </w:r>
                  <w:r w:rsidR="54376F80">
                    <w:t xml:space="preserve"> – </w:t>
                  </w:r>
                  <w:r w:rsidR="46417072">
                    <w:t>jei matomumo ir informavimo  priemonė taikoma, prie jos pažymimas žymimasis langelis. Jei reikalinga, užpildomas aprašymas.</w:t>
                  </w:r>
                </w:p>
                <w:p w14:paraId="67AC0B39" w14:textId="77777777" w:rsidR="00CE3B46" w:rsidRPr="00A8683D" w:rsidRDefault="00225F42" w:rsidP="00CE3B46">
                  <w:pPr>
                    <w:pStyle w:val="Lentelssraas"/>
                  </w:pPr>
                  <w:r>
                    <w:t xml:space="preserve">Informavimas apie projekto finansavimą iš ES ir BF (jeigu taikoma) lėšų visuomenei ar projekto dalyviams skirtuose dokumentuose, vaizdinio poveikio ar informacinėje medžiagoje ir priemonėse </w:t>
                  </w:r>
                  <w:r w:rsidR="00F324AF" w:rsidRPr="00A8683D">
                    <w:t xml:space="preserve">– </w:t>
                  </w:r>
                  <w:r w:rsidR="00CE3B46" w:rsidRPr="00A8683D">
                    <w:t xml:space="preserve">jei </w:t>
                  </w:r>
                  <w:r w:rsidR="00CE3B46">
                    <w:t xml:space="preserve">matomumo ir informavimo </w:t>
                  </w:r>
                  <w:r w:rsidR="00CE3B46" w:rsidRPr="00A8683D">
                    <w:t xml:space="preserve"> priemonė taikoma, prie jos pažymimas žymimasis langelis. Jei reikalinga, užpildomas aprašymas.</w:t>
                  </w:r>
                </w:p>
                <w:p w14:paraId="4E3768A4" w14:textId="77777777" w:rsidR="00CE3B46" w:rsidRPr="00A8683D" w:rsidRDefault="00225F42" w:rsidP="00CE3B46">
                  <w:pPr>
                    <w:pStyle w:val="Lentelssraas"/>
                  </w:pPr>
                  <w:r>
                    <w:t>Nuolatinės informacinės lentelės pakabinimas gerai matomoje vietoje. Terminas ‒ kai tik projektas, kuris susijęs su fizinėmis (materialiomis) investicijomis, yra pradedamas vykdyti arba sumontuojama nupirkta įranga (taikoma, jei projekto visos išlaidos viršija 100 000 EUR ir jei netaikoma PĮP 16.5 papunktyje nurodyta matomumo ir informavimo apie projektą priemonė)</w:t>
                  </w:r>
                  <w:r w:rsidRPr="00A8683D" w:rsidDel="00225F42">
                    <w:t xml:space="preserve"> </w:t>
                  </w:r>
                  <w:r w:rsidR="00F324AF" w:rsidRPr="00A8683D">
                    <w:t xml:space="preserve">– </w:t>
                  </w:r>
                  <w:r w:rsidR="00CE3B46" w:rsidRPr="00A8683D">
                    <w:t xml:space="preserve">jei </w:t>
                  </w:r>
                  <w:r w:rsidR="00CE3B46">
                    <w:t xml:space="preserve">matomumo ir informavimo </w:t>
                  </w:r>
                  <w:r w:rsidR="00CE3B46" w:rsidRPr="00A8683D">
                    <w:t xml:space="preserve"> priemonė taikoma, prie jos pažymimas žymimasis langelis. Jei reikalinga, užpildomas aprašymas.</w:t>
                  </w:r>
                </w:p>
                <w:p w14:paraId="3EB63ABD" w14:textId="77777777" w:rsidR="00CE3B46" w:rsidRPr="00A8683D" w:rsidRDefault="00FF08A5" w:rsidP="00CE3B46">
                  <w:pPr>
                    <w:pStyle w:val="Lentelssraas"/>
                  </w:pPr>
                  <w:r>
                    <w:t>Nuolatinio informacinio stendo pastatymas gerai matomoje vietoje. Terminas ‒ kai tik projektas, kuris susijęs su fizinėmis (materialiomis) investicijomis, yra pradedamas vykdyti arba sumontuojama nupirkta įranga (taikoma, jei projekto visos išlaidos viršija 100 000 EUR ir jei netaikoma PĮP 16.4 papunktyje nurodyta matomumo ir informavimo apie projektą priemonė</w:t>
                  </w:r>
                  <w:r w:rsidR="00F324AF" w:rsidRPr="00A8683D">
                    <w:t xml:space="preserve"> </w:t>
                  </w:r>
                  <w:r>
                    <w:t>–</w:t>
                  </w:r>
                  <w:r w:rsidR="00F324AF" w:rsidRPr="00A8683D">
                    <w:t xml:space="preserve"> </w:t>
                  </w:r>
                  <w:r w:rsidR="00CE3B46" w:rsidRPr="00A8683D">
                    <w:t xml:space="preserve">jei </w:t>
                  </w:r>
                  <w:r w:rsidR="00CE3B46">
                    <w:t xml:space="preserve">matomumo ir informavimo </w:t>
                  </w:r>
                  <w:r w:rsidR="00CE3B46" w:rsidRPr="00A8683D">
                    <w:t xml:space="preserve"> priemonė taikoma, prie jos pažymimas žymimasis langelis. Jei reikalinga, užpildomas aprašymas.</w:t>
                  </w:r>
                </w:p>
                <w:p w14:paraId="6FF8325C" w14:textId="77777777" w:rsidR="00CE3B46" w:rsidRPr="00A8683D" w:rsidRDefault="00FF08A5" w:rsidP="00CE3B46">
                  <w:pPr>
                    <w:pStyle w:val="Lentelssraas"/>
                  </w:pPr>
                  <w:r>
                    <w:t xml:space="preserve">Projekto plakato (ne mažesnio kaip A3 formato) iškabinimas gerai matomoje vietoje. Terminas ‒ 30 dienų nuo projekto sutarties pasirašymo dienos (arba taikoma 16.7 papunktyje nurodyta matomumo ir informavimo apie projektą priemonė) – </w:t>
                  </w:r>
                  <w:r w:rsidR="00CE3B46" w:rsidRPr="00A8683D">
                    <w:t xml:space="preserve">jei </w:t>
                  </w:r>
                  <w:r w:rsidR="00CE3B46">
                    <w:t xml:space="preserve">matomumo ir informavimo </w:t>
                  </w:r>
                  <w:r w:rsidR="00CE3B46" w:rsidRPr="00A8683D">
                    <w:t xml:space="preserve"> priemonė taikoma, prie jos pažymimas žymimasis langelis. Jei reikalinga, užpildomas aprašymas.</w:t>
                  </w:r>
                </w:p>
                <w:p w14:paraId="1FB0DB20" w14:textId="77777777" w:rsidR="00CE3B46" w:rsidRPr="00A8683D" w:rsidRDefault="00B73C22" w:rsidP="00CE3B46">
                  <w:pPr>
                    <w:pStyle w:val="Lentelssraas"/>
                  </w:pPr>
                  <w:r>
                    <w:t xml:space="preserve">Pranešimo apie projektą pristatymas skaitmeniniame ekrane (ne mažesniame kaip A3 formato) gerai matomoje vietoje. Terminas ‒ 30 dienų nuo projekto sutarties pasirašymo dienos (arba taikoma PĮP 16.6 papunktyje nurodyta matomumo ir informavimo apie projektą priemonė) </w:t>
                  </w:r>
                  <w:r w:rsidR="00F324AF" w:rsidRPr="00A8683D">
                    <w:t xml:space="preserve">– </w:t>
                  </w:r>
                  <w:r w:rsidR="00CE3B46" w:rsidRPr="00A8683D">
                    <w:t xml:space="preserve"> jei </w:t>
                  </w:r>
                  <w:r w:rsidR="00CE3B46">
                    <w:t xml:space="preserve">matomumo ir informavimo </w:t>
                  </w:r>
                  <w:r w:rsidR="00CE3B46" w:rsidRPr="00A8683D">
                    <w:t xml:space="preserve"> priemonė taikoma, prie jos pažymimas žymimasis langelis. Jei reikalinga, užpildomas aprašymas.</w:t>
                  </w:r>
                </w:p>
                <w:p w14:paraId="5ED31D16" w14:textId="77777777" w:rsidR="00CE3B46" w:rsidRPr="00A8683D" w:rsidRDefault="00B73C22" w:rsidP="00A30465">
                  <w:pPr>
                    <w:pStyle w:val="Lentelssraas"/>
                  </w:pPr>
                  <w:r>
                    <w:t xml:space="preserve">Strateginės svarbos projekto komunikacinio renginio organizavimas ar kitos komunikacijos veiklos vykdymas (arba taikoma PĮP 16.9 papunktyje nurodyta matomumo ir informavimo apie projektą priemonė) – </w:t>
                  </w:r>
                  <w:r w:rsidR="00A30465" w:rsidRPr="00A8683D">
                    <w:t xml:space="preserve">jei </w:t>
                  </w:r>
                  <w:r w:rsidR="00A30465">
                    <w:t xml:space="preserve">matomumo ir informavimo </w:t>
                  </w:r>
                  <w:r w:rsidR="00A30465" w:rsidRPr="00A8683D">
                    <w:t xml:space="preserve"> priemonė taikoma, prie jos pažymimas žymimasis langelis. Jei reikalinga, užpildomas aprašymas.</w:t>
                  </w:r>
                </w:p>
                <w:p w14:paraId="640FB340" w14:textId="77777777" w:rsidR="00B73C22" w:rsidRPr="00A30465" w:rsidRDefault="00B73C22" w:rsidP="00A30465">
                  <w:pPr>
                    <w:pStyle w:val="Lentelssraas"/>
                  </w:pPr>
                  <w:r>
                    <w:t xml:space="preserve">Projekto, kurio visos išlaidos viršija 10 000 000 (dešimt milijonų) eurų, komunikacinio renginio organizavimas ar kitos komunikacijos veiklos vykdymas (arba taikoma PĮP 16.8 papunktyje nurodyta matomumo ir informavimo apie projektą priemonė) – </w:t>
                  </w:r>
                  <w:r w:rsidR="00A30465" w:rsidRPr="00A8683D">
                    <w:t xml:space="preserve">jei </w:t>
                  </w:r>
                  <w:r w:rsidR="00A30465">
                    <w:t xml:space="preserve">matomumo ir informavimo </w:t>
                  </w:r>
                  <w:r w:rsidR="00A30465" w:rsidRPr="00A8683D">
                    <w:t xml:space="preserve"> priemonė taikoma, prie jos pažymimas žymimasis langelis. Jei reikalinga, užpildomas aprašymas.</w:t>
                  </w:r>
                </w:p>
                <w:p w14:paraId="495C8B6C" w14:textId="77777777" w:rsidR="00B73C22" w:rsidRPr="00A30465" w:rsidRDefault="00326B37" w:rsidP="00A30465">
                  <w:pPr>
                    <w:pStyle w:val="Lentelssraas"/>
                  </w:pPr>
                  <w:r>
                    <w:t xml:space="preserve">Projekto rezultatų prieinamumo projekte nedalyvavusiems subjektams užtikrinimas, skelbiant projekto įgyvendinimo metu sukurtus produktus (pavyzdžiui, projekto įgyvendinimo metu parengtas rekomendacijas, vertinimo sistemas, metodikas, tyrimus, ataskaitas ir pan.) projekto vykdytojo interneto svetainėje ar kitose elektroninės erdvės priemonėse – </w:t>
                  </w:r>
                  <w:r w:rsidR="00A30465" w:rsidRPr="00A8683D">
                    <w:t xml:space="preserve">jei </w:t>
                  </w:r>
                  <w:r w:rsidR="00A30465">
                    <w:t xml:space="preserve">matomumo ir informavimo </w:t>
                  </w:r>
                  <w:r w:rsidR="00A30465" w:rsidRPr="00A8683D">
                    <w:t xml:space="preserve"> priemonė taikoma, prie jos pažymimas žymimasis langelis. Jei reikalinga, užpildomas aprašymas.</w:t>
                  </w:r>
                </w:p>
                <w:p w14:paraId="7E5D7AA8" w14:textId="77777777" w:rsidR="00326B37" w:rsidRPr="007C731D" w:rsidRDefault="2DBA1B20" w:rsidP="00A30465">
                  <w:pPr>
                    <w:pStyle w:val="Lentelssraas"/>
                  </w:pPr>
                  <w:r>
                    <w:t xml:space="preserve">Kitų papildomų komunikacinių, informacinių, ES finansavimo matomumo didinimo veiklų vykdymas – </w:t>
                  </w:r>
                  <w:r w:rsidR="530DF3B9">
                    <w:t>jei matomumo ir informavimo  priemonė taikoma, prie jos pažymimas žymimasis langelis. Jei reikalinga, užpildomas aprašymas.</w:t>
                  </w:r>
                </w:p>
              </w:tc>
            </w:tr>
          </w:tbl>
          <w:p w14:paraId="64AB6070" w14:textId="77777777" w:rsidR="00764649" w:rsidRPr="007C731D" w:rsidRDefault="00764649" w:rsidP="00780B5F">
            <w:pPr>
              <w:pStyle w:val="normalbold0"/>
              <w:ind w:left="720" w:hanging="360"/>
              <w:rPr>
                <w:lang w:val="lt-LT"/>
              </w:rPr>
            </w:pPr>
          </w:p>
        </w:tc>
      </w:tr>
      <w:tr w:rsidR="00764649" w:rsidRPr="00A8683D" w14:paraId="3D966A8B" w14:textId="77777777" w:rsidTr="4560C70B">
        <w:trPr>
          <w:tblHeader/>
        </w:trPr>
        <w:tc>
          <w:tcPr>
            <w:tcW w:w="5000" w:type="pct"/>
            <w:tcBorders>
              <w:right w:val="single" w:sz="4" w:space="0" w:color="BFBFBF" w:themeColor="background1" w:themeShade="BF"/>
            </w:tcBorders>
            <w:shd w:val="clear" w:color="auto" w:fill="BEE3A5"/>
            <w:vAlign w:val="center"/>
          </w:tcPr>
          <w:p w14:paraId="0C1FDE0E" w14:textId="77777777" w:rsidR="00764649" w:rsidRPr="00A8683D" w:rsidRDefault="00764649" w:rsidP="00780B5F">
            <w:pPr>
              <w:ind w:firstLine="0"/>
              <w:rPr>
                <w:b/>
                <w:bCs/>
              </w:rPr>
            </w:pPr>
            <w:r w:rsidRPr="00A8683D">
              <w:rPr>
                <w:b/>
                <w:bCs/>
              </w:rPr>
              <w:t>Mygtukai</w:t>
            </w:r>
          </w:p>
        </w:tc>
      </w:tr>
      <w:tr w:rsidR="00764649" w:rsidRPr="00A8683D" w14:paraId="4505C1DA" w14:textId="77777777" w:rsidTr="4560C70B">
        <w:trPr>
          <w:tblHeader/>
        </w:trPr>
        <w:tc>
          <w:tcPr>
            <w:tcW w:w="5000" w:type="pct"/>
            <w:tcBorders>
              <w:right w:val="single" w:sz="4" w:space="0" w:color="BFBFBF" w:themeColor="background1" w:themeShade="BF"/>
            </w:tcBorders>
            <w:shd w:val="clear" w:color="auto" w:fill="auto"/>
            <w:vAlign w:val="center"/>
          </w:tcPr>
          <w:p w14:paraId="4E823DD2" w14:textId="77777777" w:rsidR="00484303" w:rsidRPr="00A8683D" w:rsidRDefault="4A146040" w:rsidP="00AB67C9">
            <w:pPr>
              <w:pStyle w:val="Lentelssraas"/>
            </w:pPr>
            <w:r>
              <w:t>Redaguoti</w:t>
            </w:r>
          </w:p>
          <w:p w14:paraId="758A8DA2" w14:textId="77777777" w:rsidR="00484303" w:rsidRPr="00A8683D" w:rsidRDefault="4A146040" w:rsidP="00AB67C9">
            <w:pPr>
              <w:pStyle w:val="Lentelssraas"/>
            </w:pPr>
            <w:r>
              <w:t>Atšaukti</w:t>
            </w:r>
          </w:p>
          <w:p w14:paraId="5F6872B7" w14:textId="77777777" w:rsidR="00764649" w:rsidRPr="00A8683D" w:rsidRDefault="4A146040" w:rsidP="00AB67C9">
            <w:pPr>
              <w:pStyle w:val="Lentelssraas"/>
            </w:pPr>
            <w:r>
              <w:t>Išsaugoti</w:t>
            </w:r>
          </w:p>
        </w:tc>
      </w:tr>
      <w:tr w:rsidR="00747826" w:rsidRPr="00A8683D" w14:paraId="2E0351AC" w14:textId="77777777" w:rsidTr="4560C70B">
        <w:trPr>
          <w:tblHeader/>
        </w:trPr>
        <w:tc>
          <w:tcPr>
            <w:tcW w:w="5000" w:type="pct"/>
            <w:tcBorders>
              <w:right w:val="single" w:sz="4" w:space="0" w:color="BFBFBF" w:themeColor="background1" w:themeShade="BF"/>
            </w:tcBorders>
            <w:shd w:val="clear" w:color="auto" w:fill="BEE3A5"/>
            <w:vAlign w:val="center"/>
          </w:tcPr>
          <w:p w14:paraId="08EAAD34" w14:textId="77777777" w:rsidR="00747826" w:rsidRPr="00A8683D" w:rsidRDefault="00747826" w:rsidP="00747826">
            <w:pPr>
              <w:ind w:firstLine="0"/>
              <w:rPr>
                <w:b/>
                <w:bCs/>
              </w:rPr>
            </w:pPr>
            <w:r w:rsidRPr="00A8683D">
              <w:rPr>
                <w:b/>
                <w:bCs/>
              </w:rPr>
              <w:t>Naudotojai</w:t>
            </w:r>
          </w:p>
        </w:tc>
      </w:tr>
      <w:tr w:rsidR="00747826" w:rsidRPr="00A8683D" w14:paraId="362F1BFD" w14:textId="77777777" w:rsidTr="4560C70B">
        <w:tc>
          <w:tcPr>
            <w:tcW w:w="5000" w:type="pct"/>
            <w:tcBorders>
              <w:right w:val="single" w:sz="4" w:space="0" w:color="BFBFBF" w:themeColor="background1" w:themeShade="BF"/>
            </w:tcBorders>
            <w:shd w:val="clear" w:color="auto" w:fill="auto"/>
          </w:tcPr>
          <w:p w14:paraId="50610CA6" w14:textId="77777777" w:rsidR="00747826" w:rsidRPr="00A8683D" w:rsidRDefault="00747826" w:rsidP="00AB67C9">
            <w:pPr>
              <w:pStyle w:val="Tekstaslentels"/>
            </w:pPr>
            <w:r w:rsidRPr="00A8683D">
              <w:t xml:space="preserve">Langas matomas </w:t>
            </w:r>
            <w:r w:rsidR="00125723" w:rsidRPr="00A8683D">
              <w:t>VSFSVVP</w:t>
            </w:r>
            <w:r w:rsidRPr="00A8683D">
              <w:t xml:space="preserve"> IS ir DMS naudotojui</w:t>
            </w:r>
          </w:p>
        </w:tc>
      </w:tr>
    </w:tbl>
    <w:p w14:paraId="48519107" w14:textId="77777777" w:rsidR="003508DA" w:rsidRPr="00A8683D" w:rsidRDefault="003508DA" w:rsidP="003E6AD6">
      <w:pPr>
        <w:pStyle w:val="Heading3"/>
      </w:pPr>
      <w:bookmarkStart w:id="793" w:name="_Toc150241099"/>
      <w:bookmarkStart w:id="794" w:name="_Toc159222006"/>
      <w:bookmarkStart w:id="795" w:name="_Toc159222263"/>
      <w:bookmarkStart w:id="796" w:name="_Toc159222264"/>
      <w:bookmarkEnd w:id="793"/>
      <w:bookmarkEnd w:id="794"/>
      <w:bookmarkEnd w:id="795"/>
      <w:r w:rsidRPr="00A8683D">
        <w:lastRenderedPageBreak/>
        <w:t>Finansuotini projektai</w:t>
      </w:r>
      <w:bookmarkEnd w:id="796"/>
    </w:p>
    <w:p w14:paraId="7C358465" w14:textId="77777777" w:rsidR="003508DA" w:rsidRPr="00A8683D" w:rsidRDefault="003508DA" w:rsidP="00DF40CE">
      <w:pPr>
        <w:pStyle w:val="Heading4"/>
      </w:pPr>
      <w:bookmarkStart w:id="797" w:name="_Ref54793051"/>
      <w:bookmarkStart w:id="798" w:name="_Ref54793072"/>
      <w:bookmarkStart w:id="799" w:name="_Toc159222265"/>
      <w:r w:rsidRPr="00A8683D">
        <w:t>Finansuotinų projektų sąrašas</w:t>
      </w:r>
      <w:bookmarkEnd w:id="797"/>
      <w:bookmarkEnd w:id="798"/>
      <w:bookmarkEnd w:id="799"/>
      <w:r w:rsidR="00B5576F" w:rsidRPr="00A8683D">
        <w:t xml:space="preserve"> </w:t>
      </w:r>
    </w:p>
    <w:p w14:paraId="2C250224" w14:textId="77777777" w:rsidR="00D7486C" w:rsidRPr="00A8683D" w:rsidRDefault="009E033F" w:rsidP="00D7486C">
      <w:pPr>
        <w:keepNext/>
        <w:ind w:firstLine="0"/>
      </w:pPr>
      <w:r>
        <w:rPr>
          <w:noProof/>
        </w:rPr>
        <w:drawing>
          <wp:inline distT="0" distB="0" distL="0" distR="0" wp14:anchorId="11DFC9F8" wp14:editId="3BF58B7A">
            <wp:extent cx="6300470" cy="3514725"/>
            <wp:effectExtent l="0" t="0" r="5080" b="9525"/>
            <wp:docPr id="77" name="Picture 7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Graphical user interface, text, application, email&#10;&#10;Description automatically generated"/>
                    <pic:cNvPicPr/>
                  </pic:nvPicPr>
                  <pic:blipFill>
                    <a:blip r:embed="rId119"/>
                    <a:stretch>
                      <a:fillRect/>
                    </a:stretch>
                  </pic:blipFill>
                  <pic:spPr>
                    <a:xfrm>
                      <a:off x="0" y="0"/>
                      <a:ext cx="6300470" cy="3514725"/>
                    </a:xfrm>
                    <a:prstGeom prst="rect">
                      <a:avLst/>
                    </a:prstGeom>
                  </pic:spPr>
                </pic:pic>
              </a:graphicData>
            </a:graphic>
          </wp:inline>
        </w:drawing>
      </w:r>
      <w:r w:rsidRPr="00A8683D" w:rsidDel="009E033F">
        <w:rPr>
          <w:noProof/>
          <w:lang w:eastAsia="lt-LT"/>
        </w:rPr>
        <w:t xml:space="preserve"> </w:t>
      </w:r>
    </w:p>
    <w:p w14:paraId="22CFE4D7" w14:textId="77777777" w:rsidR="003508DA" w:rsidRPr="00A8683D" w:rsidRDefault="00D7486C" w:rsidP="00D7486C">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44</w:t>
        </w:r>
      </w:fldSimple>
      <w:r w:rsidRPr="00A8683D">
        <w:rPr>
          <w:noProof/>
        </w:rPr>
        <w:t xml:space="preserve"> Finansuotinų </w:t>
      </w:r>
      <w:r w:rsidR="00A04705" w:rsidRPr="00A8683D">
        <w:rPr>
          <w:noProof/>
        </w:rPr>
        <w:t>VSF</w:t>
      </w:r>
      <w:r w:rsidR="00B5576F" w:rsidRPr="00A8683D">
        <w:rPr>
          <w:noProof/>
        </w:rPr>
        <w:t xml:space="preserve"> </w:t>
      </w:r>
      <w:r w:rsidRPr="00A8683D">
        <w:rPr>
          <w:noProof/>
        </w:rPr>
        <w:t>projektų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F910C6" w:rsidRPr="00A8683D" w14:paraId="1282A1B1" w14:textId="77777777" w:rsidTr="66C46789">
        <w:trPr>
          <w:tblHeader/>
        </w:trPr>
        <w:tc>
          <w:tcPr>
            <w:tcW w:w="5000" w:type="pct"/>
            <w:tcBorders>
              <w:right w:val="single" w:sz="4" w:space="0" w:color="BFBFBF" w:themeColor="background1" w:themeShade="BF"/>
            </w:tcBorders>
            <w:shd w:val="clear" w:color="auto" w:fill="BEE3A5"/>
            <w:vAlign w:val="center"/>
          </w:tcPr>
          <w:p w14:paraId="1C8AC3B4" w14:textId="77777777" w:rsidR="00F910C6" w:rsidRPr="00A8683D" w:rsidRDefault="00F910C6" w:rsidP="00780B5F">
            <w:pPr>
              <w:ind w:firstLine="0"/>
              <w:rPr>
                <w:b/>
                <w:bCs/>
              </w:rPr>
            </w:pPr>
            <w:r w:rsidRPr="00A8683D">
              <w:rPr>
                <w:b/>
                <w:bCs/>
              </w:rPr>
              <w:lastRenderedPageBreak/>
              <w:t>Laukai</w:t>
            </w:r>
          </w:p>
        </w:tc>
      </w:tr>
      <w:tr w:rsidR="00F910C6" w:rsidRPr="00A8683D" w14:paraId="6F3BB8FD" w14:textId="77777777" w:rsidTr="66C46789">
        <w:trPr>
          <w:tblHeader/>
        </w:trPr>
        <w:tc>
          <w:tcPr>
            <w:tcW w:w="5000" w:type="pct"/>
            <w:tcBorders>
              <w:right w:val="single" w:sz="4" w:space="0" w:color="BFBFBF" w:themeColor="background1" w:themeShade="BF"/>
            </w:tcBorders>
            <w:shd w:val="clear" w:color="auto" w:fill="auto"/>
            <w:vAlign w:val="center"/>
          </w:tcPr>
          <w:p w14:paraId="3881B9D9" w14:textId="77777777" w:rsidR="00716696" w:rsidRPr="00A8683D" w:rsidRDefault="4B4D5BC0" w:rsidP="00AB67C9">
            <w:pPr>
              <w:pStyle w:val="Lentelssraas"/>
            </w:pPr>
            <w:r>
              <w:t xml:space="preserve">Konkretus tikslas – </w:t>
            </w:r>
            <w:r w:rsidR="2EE458C4">
              <w:t xml:space="preserve">užpildoma </w:t>
            </w:r>
            <w:r w:rsidR="44EDC3A7">
              <w:t>konkrečiu tikslo pavadinimu pagal pasirinktą projektą.</w:t>
            </w:r>
          </w:p>
          <w:p w14:paraId="63C39CA9" w14:textId="77777777" w:rsidR="00716696" w:rsidRPr="00A8683D" w:rsidRDefault="7CB50437" w:rsidP="00AB67C9">
            <w:pPr>
              <w:pStyle w:val="Lentelssraas"/>
            </w:pPr>
            <w:r>
              <w:t xml:space="preserve">Veiksmas ir veiklos parama </w:t>
            </w:r>
            <w:r w:rsidR="4B4D5BC0">
              <w:t xml:space="preserve">– </w:t>
            </w:r>
            <w:r w:rsidR="44EDC3A7">
              <w:t>užpildoma veiksmo ir veiklos paramos pavadinimu pagal pasirinktą projektą.</w:t>
            </w:r>
          </w:p>
          <w:p w14:paraId="625DEFA3" w14:textId="77777777" w:rsidR="00716696" w:rsidRPr="00A8683D" w:rsidRDefault="15F416F5" w:rsidP="00AB67C9">
            <w:pPr>
              <w:pStyle w:val="Lentelssraas"/>
            </w:pPr>
            <w:r>
              <w:t>*Konkretaus tikslo, veiksmo, veiklos paramos, finansuotino projekto pavadinimas – įvedamas pavadinimas.</w:t>
            </w:r>
          </w:p>
          <w:p w14:paraId="48BF1DCD" w14:textId="77777777" w:rsidR="00716696" w:rsidRDefault="00716696" w:rsidP="00AB67C9">
            <w:pPr>
              <w:pStyle w:val="Lentelssraas"/>
            </w:pPr>
            <w:r w:rsidRPr="00A8683D">
              <w:t>*</w:t>
            </w:r>
            <w:r>
              <w:t>Projekto Nr.</w:t>
            </w:r>
            <w:r w:rsidR="000A4611">
              <w:t xml:space="preserve"> ir pavadinimas</w:t>
            </w:r>
            <w:r w:rsidRPr="00A8683D">
              <w:t xml:space="preserve"> – pasirenkama reikšmė iš </w:t>
            </w:r>
            <w:r w:rsidR="000A4611">
              <w:t xml:space="preserve">projekto įgyvendinimo planų </w:t>
            </w:r>
            <w:r w:rsidRPr="00A8683D">
              <w:t>sąrašo.</w:t>
            </w:r>
          </w:p>
          <w:p w14:paraId="66E7164A" w14:textId="77777777" w:rsidR="00EC3706" w:rsidRPr="00A8683D" w:rsidRDefault="419414F2" w:rsidP="00AB67C9">
            <w:pPr>
              <w:pStyle w:val="Lentelssraas"/>
            </w:pPr>
            <w:r>
              <w:t>Projekto Nr. – užpildoma automatiškai pagal pasirinktą projekt</w:t>
            </w:r>
            <w:r w:rsidR="26A1B003">
              <w:t>o įgyvendinimo planą.</w:t>
            </w:r>
          </w:p>
          <w:p w14:paraId="4A4F0666" w14:textId="77777777" w:rsidR="00716696" w:rsidRPr="00A8683D" w:rsidRDefault="4B4D5BC0" w:rsidP="00AB67C9">
            <w:pPr>
              <w:pStyle w:val="Lentelssraas"/>
            </w:pPr>
            <w:r>
              <w:t xml:space="preserve">Projekto vykdytojas – </w:t>
            </w:r>
            <w:r w:rsidR="3899F8D1">
              <w:t xml:space="preserve">užpildoma </w:t>
            </w:r>
            <w:r w:rsidR="26A1B003">
              <w:t>automatiškai pagal pasirinktą projekto įgyvendinimo planą.</w:t>
            </w:r>
          </w:p>
          <w:p w14:paraId="54B55803" w14:textId="77777777" w:rsidR="00716696" w:rsidRPr="007C731D" w:rsidRDefault="00716696" w:rsidP="009501BA">
            <w:pPr>
              <w:pStyle w:val="normalbold0"/>
              <w:ind w:left="720" w:hanging="360"/>
              <w:rPr>
                <w:lang w:val="lt-LT"/>
              </w:rPr>
            </w:pPr>
            <w:r w:rsidRPr="007C731D">
              <w:rPr>
                <w:lang w:val="lt-LT"/>
              </w:rPr>
              <w:t>Skiriamas finansavimas:</w:t>
            </w:r>
          </w:p>
          <w:p w14:paraId="4BFE4694" w14:textId="77777777" w:rsidR="00716696" w:rsidRPr="00A8683D" w:rsidRDefault="6A83802E" w:rsidP="00AB67C9">
            <w:pPr>
              <w:pStyle w:val="Lentelssraas"/>
            </w:pPr>
            <w:r>
              <w:t>*</w:t>
            </w:r>
            <w:r w:rsidR="4B4D5BC0">
              <w:t>ES lėšos – įvedama reikšmė.</w:t>
            </w:r>
          </w:p>
          <w:p w14:paraId="74E66D49" w14:textId="77777777" w:rsidR="00716696" w:rsidRPr="00A8683D" w:rsidRDefault="6A83802E" w:rsidP="00AB67C9">
            <w:pPr>
              <w:pStyle w:val="Lentelssraas"/>
            </w:pPr>
            <w:r>
              <w:t>*</w:t>
            </w:r>
            <w:r w:rsidR="4B4D5BC0">
              <w:t>BF lėšos – įvedama reikšmė.</w:t>
            </w:r>
          </w:p>
          <w:p w14:paraId="46FB7B56" w14:textId="77777777" w:rsidR="00716696" w:rsidRPr="00A8683D" w:rsidRDefault="4B4D5BC0" w:rsidP="00AB67C9">
            <w:pPr>
              <w:pStyle w:val="Lentelssraas"/>
            </w:pPr>
            <w:r>
              <w:t>Iš viso – sistemos apskaičiuojama reikšmė.</w:t>
            </w:r>
          </w:p>
          <w:p w14:paraId="38B768C9" w14:textId="77777777" w:rsidR="00F910C6" w:rsidRPr="007C731D" w:rsidRDefault="00716696" w:rsidP="009501BA">
            <w:pPr>
              <w:pStyle w:val="normalbold0"/>
              <w:ind w:left="720" w:hanging="360"/>
              <w:rPr>
                <w:i/>
                <w:iCs/>
                <w:lang w:val="lt-LT"/>
              </w:rPr>
            </w:pPr>
            <w:r w:rsidRPr="007C731D">
              <w:rPr>
                <w:i/>
                <w:iCs/>
                <w:lang w:val="lt-LT"/>
              </w:rPr>
              <w:t>Pastaba: žvaigždute * pažymėti laukai yra privalomi.</w:t>
            </w:r>
          </w:p>
        </w:tc>
      </w:tr>
      <w:tr w:rsidR="00F910C6" w:rsidRPr="00A8683D" w14:paraId="3E63F72A" w14:textId="77777777" w:rsidTr="66C46789">
        <w:trPr>
          <w:tblHeader/>
        </w:trPr>
        <w:tc>
          <w:tcPr>
            <w:tcW w:w="5000" w:type="pct"/>
            <w:tcBorders>
              <w:right w:val="single" w:sz="4" w:space="0" w:color="BFBFBF" w:themeColor="background1" w:themeShade="BF"/>
            </w:tcBorders>
            <w:shd w:val="clear" w:color="auto" w:fill="BEE3A5"/>
            <w:vAlign w:val="center"/>
          </w:tcPr>
          <w:p w14:paraId="6134B72C" w14:textId="77777777" w:rsidR="00F910C6" w:rsidRPr="00A8683D" w:rsidRDefault="00F910C6" w:rsidP="00780B5F">
            <w:pPr>
              <w:ind w:firstLine="0"/>
              <w:rPr>
                <w:b/>
                <w:bCs/>
              </w:rPr>
            </w:pPr>
            <w:r w:rsidRPr="00A8683D">
              <w:rPr>
                <w:b/>
                <w:bCs/>
              </w:rPr>
              <w:t>Filtras</w:t>
            </w:r>
          </w:p>
        </w:tc>
      </w:tr>
      <w:tr w:rsidR="00F910C6" w:rsidRPr="00A8683D" w14:paraId="22C5A4E2" w14:textId="77777777" w:rsidTr="66C46789">
        <w:trPr>
          <w:tblHeader/>
        </w:trPr>
        <w:tc>
          <w:tcPr>
            <w:tcW w:w="5000" w:type="pct"/>
            <w:tcBorders>
              <w:right w:val="single" w:sz="4" w:space="0" w:color="BFBFBF" w:themeColor="background1" w:themeShade="BF"/>
            </w:tcBorders>
            <w:shd w:val="clear" w:color="auto" w:fill="auto"/>
            <w:vAlign w:val="center"/>
          </w:tcPr>
          <w:p w14:paraId="1C0DDA7B" w14:textId="77777777" w:rsidR="001C70AF" w:rsidRPr="00A8683D" w:rsidRDefault="65625938" w:rsidP="00AB67C9">
            <w:pPr>
              <w:pStyle w:val="Lentelssraas"/>
            </w:pPr>
            <w:r>
              <w:t>Projekto Nr.</w:t>
            </w:r>
            <w:r w:rsidR="0CFFB321">
              <w:t xml:space="preserve"> - įvedamas </w:t>
            </w:r>
            <w:r w:rsidR="5A9EF840">
              <w:t>projekto numerio</w:t>
            </w:r>
            <w:r w:rsidR="0CFFB321">
              <w:t xml:space="preserve"> fragmentas.</w:t>
            </w:r>
          </w:p>
          <w:p w14:paraId="5A835A74" w14:textId="77777777" w:rsidR="00F910C6" w:rsidRPr="00A8683D" w:rsidRDefault="2A4C73ED" w:rsidP="00AB67C9">
            <w:pPr>
              <w:pStyle w:val="Lentelssraas"/>
            </w:pPr>
            <w:r>
              <w:t>P</w:t>
            </w:r>
            <w:r w:rsidR="1267C5D5">
              <w:t>rojekto pavadinimas</w:t>
            </w:r>
            <w:r w:rsidR="0CFFB321">
              <w:t xml:space="preserve"> </w:t>
            </w:r>
            <w:r w:rsidR="1267C5D5">
              <w:t>–</w:t>
            </w:r>
            <w:r w:rsidR="0CFFB321">
              <w:t xml:space="preserve"> </w:t>
            </w:r>
            <w:r w:rsidR="1267C5D5">
              <w:t xml:space="preserve">įvedamas </w:t>
            </w:r>
            <w:r>
              <w:t xml:space="preserve">projekto </w:t>
            </w:r>
            <w:r w:rsidR="1267C5D5">
              <w:t>pavadinimo</w:t>
            </w:r>
            <w:r w:rsidR="0CFFB321">
              <w:t xml:space="preserve"> fragmentas.</w:t>
            </w:r>
          </w:p>
          <w:p w14:paraId="7C31EFB3" w14:textId="77777777" w:rsidR="00F910C6" w:rsidRPr="00A8683D" w:rsidRDefault="0CFFB321" w:rsidP="00AB67C9">
            <w:pPr>
              <w:pStyle w:val="Lentelssraas"/>
            </w:pPr>
            <w:r>
              <w:t xml:space="preserve">Projekto </w:t>
            </w:r>
            <w:r w:rsidR="1267C5D5">
              <w:t>vykdytojas</w:t>
            </w:r>
            <w:r>
              <w:t xml:space="preserve"> </w:t>
            </w:r>
            <w:r w:rsidR="1267C5D5">
              <w:t>–</w:t>
            </w:r>
            <w:r>
              <w:t xml:space="preserve"> </w:t>
            </w:r>
            <w:r w:rsidR="1267C5D5">
              <w:t>iš reikšmių sąrašo pasirenkamas projekto vykdytojas</w:t>
            </w:r>
            <w:r>
              <w:t>.</w:t>
            </w:r>
          </w:p>
        </w:tc>
      </w:tr>
      <w:tr w:rsidR="00F910C6" w:rsidRPr="00A8683D" w14:paraId="7AD20E09" w14:textId="77777777" w:rsidTr="66C46789">
        <w:trPr>
          <w:tblHeader/>
        </w:trPr>
        <w:tc>
          <w:tcPr>
            <w:tcW w:w="5000" w:type="pct"/>
            <w:tcBorders>
              <w:right w:val="single" w:sz="4" w:space="0" w:color="BFBFBF" w:themeColor="background1" w:themeShade="BF"/>
            </w:tcBorders>
            <w:shd w:val="clear" w:color="auto" w:fill="BEE3A5"/>
            <w:vAlign w:val="center"/>
          </w:tcPr>
          <w:p w14:paraId="13533983" w14:textId="77777777" w:rsidR="00F910C6" w:rsidRPr="00A8683D" w:rsidRDefault="00F910C6" w:rsidP="00780B5F">
            <w:pPr>
              <w:ind w:firstLine="0"/>
              <w:rPr>
                <w:b/>
                <w:bCs/>
              </w:rPr>
            </w:pPr>
            <w:r w:rsidRPr="00A8683D">
              <w:rPr>
                <w:b/>
                <w:bCs/>
              </w:rPr>
              <w:t>Mygtukai</w:t>
            </w:r>
          </w:p>
        </w:tc>
      </w:tr>
      <w:tr w:rsidR="00F910C6" w:rsidRPr="00A8683D" w14:paraId="1EB7EBC3" w14:textId="77777777" w:rsidTr="66C46789">
        <w:trPr>
          <w:tblHeader/>
        </w:trPr>
        <w:tc>
          <w:tcPr>
            <w:tcW w:w="5000" w:type="pct"/>
            <w:tcBorders>
              <w:right w:val="single" w:sz="4" w:space="0" w:color="BFBFBF" w:themeColor="background1" w:themeShade="BF"/>
            </w:tcBorders>
            <w:shd w:val="clear" w:color="auto" w:fill="auto"/>
            <w:vAlign w:val="center"/>
          </w:tcPr>
          <w:p w14:paraId="677158FE" w14:textId="77777777" w:rsidR="00F910C6" w:rsidRPr="00A8683D" w:rsidRDefault="0CFFB321" w:rsidP="00AB67C9">
            <w:pPr>
              <w:pStyle w:val="Lentelssraas"/>
            </w:pPr>
            <w:r>
              <w:t>Registruoti naują</w:t>
            </w:r>
          </w:p>
          <w:p w14:paraId="026FED81" w14:textId="77777777" w:rsidR="00F910C6" w:rsidRPr="00A8683D" w:rsidRDefault="0CFFB321" w:rsidP="00AB67C9">
            <w:pPr>
              <w:pStyle w:val="Lentelssraas"/>
            </w:pPr>
            <w:r>
              <w:t>Redaguoti</w:t>
            </w:r>
          </w:p>
          <w:p w14:paraId="1AF7308D" w14:textId="77777777" w:rsidR="00F910C6" w:rsidRDefault="00F910C6" w:rsidP="00AB67C9">
            <w:pPr>
              <w:pStyle w:val="Lentelssraas"/>
            </w:pPr>
            <w:r w:rsidRPr="00A8683D">
              <w:t>Ištrinti</w:t>
            </w:r>
          </w:p>
          <w:p w14:paraId="180E5E07" w14:textId="77777777" w:rsidR="00276149" w:rsidRDefault="00276149" w:rsidP="00AB67C9">
            <w:pPr>
              <w:pStyle w:val="Lentelssraas"/>
            </w:pPr>
            <w:r>
              <w:t>Rodyti audito duomenis</w:t>
            </w:r>
          </w:p>
          <w:p w14:paraId="7A3A03FD" w14:textId="77777777" w:rsidR="00276149" w:rsidRPr="00A8683D" w:rsidRDefault="5426AC1C" w:rsidP="00AB67C9">
            <w:pPr>
              <w:pStyle w:val="Lentelssraas"/>
            </w:pPr>
            <w:r>
              <w:t>Importuoti Finansuotinus projektus</w:t>
            </w:r>
          </w:p>
        </w:tc>
      </w:tr>
      <w:tr w:rsidR="00643CD1" w:rsidRPr="00A8683D" w14:paraId="6E64B28B" w14:textId="77777777" w:rsidTr="66C46789">
        <w:trPr>
          <w:tblHeader/>
        </w:trPr>
        <w:tc>
          <w:tcPr>
            <w:tcW w:w="5000" w:type="pct"/>
            <w:tcBorders>
              <w:right w:val="single" w:sz="4" w:space="0" w:color="BFBFBF" w:themeColor="background1" w:themeShade="BF"/>
            </w:tcBorders>
            <w:shd w:val="clear" w:color="auto" w:fill="BEE3A5"/>
            <w:vAlign w:val="center"/>
          </w:tcPr>
          <w:p w14:paraId="10DC4C38" w14:textId="77777777" w:rsidR="00643CD1" w:rsidRPr="00A8683D" w:rsidRDefault="00643CD1" w:rsidP="00643CD1">
            <w:pPr>
              <w:ind w:firstLine="0"/>
              <w:rPr>
                <w:b/>
                <w:bCs/>
              </w:rPr>
            </w:pPr>
            <w:r w:rsidRPr="00A8683D">
              <w:rPr>
                <w:b/>
                <w:bCs/>
              </w:rPr>
              <w:t>Naudotojai</w:t>
            </w:r>
          </w:p>
        </w:tc>
      </w:tr>
      <w:tr w:rsidR="00335178" w:rsidRPr="00A8683D" w14:paraId="4CA8BEB1" w14:textId="77777777" w:rsidTr="66C46789">
        <w:trPr>
          <w:tblHeader/>
        </w:trPr>
        <w:tc>
          <w:tcPr>
            <w:tcW w:w="5000" w:type="pct"/>
            <w:tcBorders>
              <w:right w:val="single" w:sz="4" w:space="0" w:color="BFBFBF" w:themeColor="background1" w:themeShade="BF"/>
            </w:tcBorders>
            <w:shd w:val="clear" w:color="auto" w:fill="auto"/>
          </w:tcPr>
          <w:p w14:paraId="28227329" w14:textId="77777777" w:rsidR="00335178" w:rsidRPr="00A8683D" w:rsidRDefault="00335178" w:rsidP="00335178">
            <w:pPr>
              <w:ind w:firstLine="0"/>
              <w:rPr>
                <w:b/>
                <w:bCs/>
              </w:rPr>
            </w:pPr>
            <w:r w:rsidRPr="00A8683D">
              <w:t xml:space="preserve">Langas matomas tik </w:t>
            </w:r>
            <w:r w:rsidR="00125723" w:rsidRPr="00A8683D">
              <w:t>VSFSVVP</w:t>
            </w:r>
            <w:r w:rsidRPr="00A8683D">
              <w:t xml:space="preserve"> IS naudotojui</w:t>
            </w:r>
          </w:p>
        </w:tc>
      </w:tr>
      <w:tr w:rsidR="00335178" w:rsidRPr="00A8683D" w14:paraId="55BCB7C3" w14:textId="77777777" w:rsidTr="66C46789">
        <w:trPr>
          <w:tblHeader/>
        </w:trPr>
        <w:tc>
          <w:tcPr>
            <w:tcW w:w="5000" w:type="pct"/>
            <w:tcBorders>
              <w:right w:val="single" w:sz="4" w:space="0" w:color="BFBFBF" w:themeColor="background1" w:themeShade="BF"/>
            </w:tcBorders>
            <w:shd w:val="clear" w:color="auto" w:fill="BEE3A5"/>
            <w:vAlign w:val="center"/>
          </w:tcPr>
          <w:p w14:paraId="00A85B21" w14:textId="77777777" w:rsidR="00335178" w:rsidRPr="00A8683D" w:rsidRDefault="00335178" w:rsidP="00335178">
            <w:pPr>
              <w:ind w:firstLine="0"/>
              <w:rPr>
                <w:b/>
                <w:bCs/>
              </w:rPr>
            </w:pPr>
            <w:r w:rsidRPr="00A8683D">
              <w:rPr>
                <w:b/>
                <w:bCs/>
              </w:rPr>
              <w:t>Taisyklės</w:t>
            </w:r>
          </w:p>
        </w:tc>
      </w:tr>
      <w:tr w:rsidR="00335178" w:rsidRPr="00A8683D" w14:paraId="146B6979" w14:textId="77777777" w:rsidTr="66C46789">
        <w:tc>
          <w:tcPr>
            <w:tcW w:w="5000" w:type="pct"/>
            <w:tcBorders>
              <w:right w:val="single" w:sz="4" w:space="0" w:color="BFBFBF" w:themeColor="background1" w:themeShade="BF"/>
            </w:tcBorders>
            <w:shd w:val="clear" w:color="auto" w:fill="auto"/>
          </w:tcPr>
          <w:p w14:paraId="43E28537" w14:textId="77777777" w:rsidR="00335178" w:rsidRPr="007C731D" w:rsidRDefault="44443F1C" w:rsidP="1B54E4B5">
            <w:pPr>
              <w:pStyle w:val="normalbold0"/>
              <w:rPr>
                <w:b w:val="0"/>
                <w:sz w:val="20"/>
                <w:lang w:val="lt-LT"/>
              </w:rPr>
            </w:pPr>
            <w:r w:rsidRPr="1B54E4B5">
              <w:rPr>
                <w:b w:val="0"/>
                <w:sz w:val="20"/>
                <w:lang w:val="lt-LT"/>
              </w:rPr>
              <w:t>Gali būti importuojamas tik suderintos struktūros MS Excel failas.</w:t>
            </w:r>
          </w:p>
          <w:p w14:paraId="641D57F5" w14:textId="77777777" w:rsidR="006E24CE" w:rsidRPr="007C731D" w:rsidRDefault="006E24CE" w:rsidP="00335178">
            <w:pPr>
              <w:pStyle w:val="normalbold0"/>
              <w:rPr>
                <w:b w:val="0"/>
                <w:bCs/>
                <w:sz w:val="20"/>
                <w:lang w:val="lt-LT"/>
              </w:rPr>
            </w:pPr>
            <w:r w:rsidRPr="007C731D">
              <w:rPr>
                <w:b w:val="0"/>
                <w:bCs/>
                <w:sz w:val="20"/>
                <w:lang w:val="lt-LT"/>
              </w:rPr>
              <w:t>Importavus naują finansuotinų projektų sąrašą</w:t>
            </w:r>
            <w:r w:rsidR="008B5740" w:rsidRPr="007C731D">
              <w:rPr>
                <w:b w:val="0"/>
                <w:bCs/>
                <w:sz w:val="20"/>
                <w:lang w:val="lt-LT"/>
              </w:rPr>
              <w:t>, naudotojas privalo nurodyti įsakymo numerį ir datą.</w:t>
            </w:r>
          </w:p>
          <w:p w14:paraId="54C44F0F" w14:textId="77777777" w:rsidR="008B5740" w:rsidRPr="00ED0621" w:rsidRDefault="008B5740" w:rsidP="00335178">
            <w:pPr>
              <w:pStyle w:val="normalbold0"/>
              <w:rPr>
                <w:b w:val="0"/>
                <w:bCs/>
                <w:sz w:val="20"/>
                <w:lang w:val="lt-LT"/>
              </w:rPr>
            </w:pPr>
            <w:r w:rsidRPr="007C731D">
              <w:rPr>
                <w:b w:val="0"/>
                <w:bCs/>
                <w:sz w:val="20"/>
                <w:lang w:val="lt-LT"/>
              </w:rPr>
              <w:t xml:space="preserve">Sėkmingai importavus finansuotinus projektus, su jais susijusių </w:t>
            </w:r>
            <w:r w:rsidR="003B6128">
              <w:rPr>
                <w:b w:val="0"/>
                <w:bCs/>
                <w:sz w:val="20"/>
                <w:lang w:val="lt-LT"/>
              </w:rPr>
              <w:t>projekto įgyvendinimo p</w:t>
            </w:r>
            <w:r w:rsidR="0080654C">
              <w:rPr>
                <w:b w:val="0"/>
                <w:bCs/>
                <w:sz w:val="20"/>
                <w:lang w:val="lt-LT"/>
              </w:rPr>
              <w:t>lano</w:t>
            </w:r>
            <w:r w:rsidR="003B6128" w:rsidRPr="007C731D">
              <w:rPr>
                <w:b w:val="0"/>
                <w:bCs/>
                <w:sz w:val="20"/>
                <w:lang w:val="lt-LT"/>
              </w:rPr>
              <w:t xml:space="preserve"> </w:t>
            </w:r>
            <w:r w:rsidRPr="007C731D">
              <w:rPr>
                <w:b w:val="0"/>
                <w:bCs/>
                <w:sz w:val="20"/>
                <w:lang w:val="lt-LT"/>
              </w:rPr>
              <w:t>būsenos pakeičiamos į „Patvirtintas finansavimas“. Taip pa</w:t>
            </w:r>
            <w:r w:rsidR="006E57E6" w:rsidRPr="007C731D">
              <w:rPr>
                <w:b w:val="0"/>
                <w:bCs/>
                <w:sz w:val="20"/>
                <w:lang w:val="lt-LT"/>
              </w:rPr>
              <w:t xml:space="preserve">t pagal kiekvieną iš šių </w:t>
            </w:r>
            <w:r w:rsidR="0080654C">
              <w:rPr>
                <w:b w:val="0"/>
                <w:bCs/>
                <w:sz w:val="20"/>
                <w:lang w:val="lt-LT"/>
              </w:rPr>
              <w:t>projekto įgyvendinimo planų</w:t>
            </w:r>
            <w:r w:rsidR="006E57E6" w:rsidRPr="00ED0621">
              <w:rPr>
                <w:b w:val="0"/>
                <w:bCs/>
                <w:sz w:val="20"/>
                <w:lang w:val="lt-LT"/>
              </w:rPr>
              <w:t xml:space="preserve"> suformuojami projektai</w:t>
            </w:r>
            <w:r w:rsidR="00E562FC" w:rsidRPr="00ED0621">
              <w:rPr>
                <w:b w:val="0"/>
                <w:bCs/>
                <w:sz w:val="20"/>
                <w:lang w:val="lt-LT"/>
              </w:rPr>
              <w:t>.</w:t>
            </w:r>
          </w:p>
          <w:p w14:paraId="0A19D25C" w14:textId="77777777" w:rsidR="00335178" w:rsidRPr="00ED0621" w:rsidRDefault="00E562FC" w:rsidP="0054415D">
            <w:pPr>
              <w:pStyle w:val="normalbold0"/>
              <w:rPr>
                <w:b w:val="0"/>
                <w:bCs/>
                <w:sz w:val="20"/>
                <w:lang w:val="lt-LT"/>
              </w:rPr>
            </w:pPr>
            <w:r w:rsidRPr="00ED0621">
              <w:rPr>
                <w:b w:val="0"/>
                <w:bCs/>
                <w:sz w:val="20"/>
                <w:lang w:val="lt-LT"/>
              </w:rPr>
              <w:t>Jei importuojami arba įvedami pakeitimai jau esamiems projektams</w:t>
            </w:r>
            <w:r w:rsidR="0054415D" w:rsidRPr="00ED0621">
              <w:rPr>
                <w:b w:val="0"/>
                <w:bCs/>
                <w:sz w:val="20"/>
                <w:lang w:val="lt-LT"/>
              </w:rPr>
              <w:t>, p</w:t>
            </w:r>
            <w:r w:rsidR="00335178" w:rsidRPr="00ED0621">
              <w:rPr>
                <w:b w:val="0"/>
                <w:bCs/>
                <w:sz w:val="20"/>
                <w:lang w:val="lt-LT"/>
              </w:rPr>
              <w:t>akeitimai persikels į projektų modulyje esančius atitinkamus projektus tik tada jei keičiama bendroji projekto informacija. Jei keičiamas projekto biudžetas, projekto finansavimo dalyje prie sumos „Iš viso“ rodomas šauktukas, ant kurio užvedus pelės žymeklį, rodomas pranešimas, kad suma nesutampa su finansavimu nurodytu projektų sąraše. Pranešimas rodomas tol kol, suma „Iš viso“ ir projektui skirta finansavimo suma projektų sąraše atitiks.</w:t>
            </w:r>
          </w:p>
          <w:p w14:paraId="1BA7DA15" w14:textId="77777777" w:rsidR="0054415D" w:rsidRPr="00ED0621" w:rsidRDefault="7A72643D" w:rsidP="1B54E4B5">
            <w:pPr>
              <w:pStyle w:val="normalbold0"/>
              <w:rPr>
                <w:b w:val="0"/>
                <w:sz w:val="20"/>
                <w:lang w:val="lt-LT"/>
              </w:rPr>
            </w:pPr>
            <w:r w:rsidRPr="00ED0621">
              <w:rPr>
                <w:b w:val="0"/>
                <w:sz w:val="20"/>
                <w:lang w:val="lt-LT"/>
              </w:rPr>
              <w:t xml:space="preserve">Jei įvedami pakeitimai finansuotinų projektų sąrašui, sąrašo viršuje naudotojas turi paspausti mygtuką [Redaguoti], o atlikus pakeitimus paspausti [Išsaugoti] </w:t>
            </w:r>
            <w:r w:rsidR="2C3B27D6" w:rsidRPr="1B54E4B5">
              <w:rPr>
                <w:b w:val="0"/>
                <w:sz w:val="20"/>
                <w:lang w:val="lt-LT"/>
              </w:rPr>
              <w:t>ir jeigu yra poreikis pakoreguoti</w:t>
            </w:r>
            <w:r w:rsidRPr="00ED0621">
              <w:rPr>
                <w:b w:val="0"/>
                <w:sz w:val="20"/>
                <w:lang w:val="lt-LT"/>
              </w:rPr>
              <w:t xml:space="preserve"> įsakymo numerį ir datą.</w:t>
            </w:r>
          </w:p>
          <w:p w14:paraId="1166161F" w14:textId="77777777" w:rsidR="0054415D" w:rsidRPr="007C731D" w:rsidRDefault="339F1158" w:rsidP="6B5F7C70">
            <w:pPr>
              <w:pStyle w:val="normalbold0"/>
              <w:rPr>
                <w:b w:val="0"/>
                <w:lang w:val="lt-LT"/>
              </w:rPr>
            </w:pPr>
            <w:r w:rsidRPr="00ED0621">
              <w:rPr>
                <w:b w:val="0"/>
                <w:sz w:val="20"/>
                <w:lang w:val="lt-LT"/>
              </w:rPr>
              <w:lastRenderedPageBreak/>
              <w:t xml:space="preserve">Sistemoje sukūrus naują finansuotinų projektų sąrašo versiją (importavus duomenis ar atlikus pakeitimus, bei nurodžius įsakymo numerį ir datą), </w:t>
            </w:r>
            <w:r w:rsidR="4DE876A2" w:rsidRPr="00ED0621">
              <w:rPr>
                <w:b w:val="0"/>
                <w:sz w:val="20"/>
                <w:lang w:val="lt-LT"/>
              </w:rPr>
              <w:t>sistema automatiškai suformuoja i išsiunčia informacinį pranešimą adres</w:t>
            </w:r>
            <w:r w:rsidR="7D2A5AD5" w:rsidRPr="00ED0621">
              <w:rPr>
                <w:b w:val="0"/>
                <w:sz w:val="20"/>
                <w:lang w:val="lt-LT"/>
              </w:rPr>
              <w:t xml:space="preserve">ais: </w:t>
            </w:r>
            <w:hyperlink r:id="rId120">
              <w:r w:rsidR="78E563E3" w:rsidRPr="66C46789">
                <w:rPr>
                  <w:rStyle w:val="NuorodaChar"/>
                  <w:lang w:val="lt-LT"/>
                </w:rPr>
                <w:t>all.vskis@cpva.lt</w:t>
              </w:r>
            </w:hyperlink>
            <w:r w:rsidR="0C102736" w:rsidRPr="66C46789">
              <w:rPr>
                <w:rStyle w:val="Heading4H4H41H42H43H411H421H44H412H422H45H413H423H46H47H414H424H48H49H410H415H425H416H426H417H427H431H4111H4211H441H4121H4221H451H4131H4231H461H471H4141H4241H481H491H4101H4151H4251H4161H4261H418H428HChar"/>
                <w:b w:val="0"/>
                <w:sz w:val="20"/>
                <w:szCs w:val="20"/>
              </w:rPr>
              <w:t xml:space="preserve"> </w:t>
            </w:r>
            <w:r w:rsidR="0C102736" w:rsidRPr="66C46789">
              <w:rPr>
                <w:b w:val="0"/>
                <w:sz w:val="20"/>
                <w:lang w:val="lt-LT"/>
              </w:rPr>
              <w:t xml:space="preserve">ir </w:t>
            </w:r>
            <w:r w:rsidR="7D2A5AD5" w:rsidRPr="66C46789">
              <w:rPr>
                <w:rStyle w:val="Heading4H4H41H42H43H411H421H44H412H422H45H413H423H46H47H414H424H48H49H410H415H425H416H426H417H427H431H4111H4211H441H4121H4221H451H4131H4231H461H471H4141H4241H481H491H4101H4151H4251H4161H4261H418H428HChar"/>
                <w:b w:val="0"/>
                <w:sz w:val="20"/>
                <w:szCs w:val="20"/>
              </w:rPr>
              <w:t xml:space="preserve"> </w:t>
            </w:r>
            <w:hyperlink r:id="rId121">
              <w:r w:rsidR="0C102736" w:rsidRPr="66C46789">
                <w:rPr>
                  <w:rStyle w:val="NuorodaChar"/>
                  <w:lang w:val="lt-LT"/>
                </w:rPr>
                <w:t>vsf@vrm.lt</w:t>
              </w:r>
            </w:hyperlink>
          </w:p>
        </w:tc>
      </w:tr>
    </w:tbl>
    <w:p w14:paraId="77BA01FF" w14:textId="77777777" w:rsidR="00A168AC" w:rsidRPr="00A8683D" w:rsidRDefault="00A168AC" w:rsidP="00A168AC"/>
    <w:p w14:paraId="35EB98EF" w14:textId="77777777" w:rsidR="0079433B" w:rsidRPr="00A8683D" w:rsidRDefault="0033493D" w:rsidP="0079433B">
      <w:pPr>
        <w:keepNext/>
        <w:ind w:firstLine="0"/>
      </w:pPr>
      <w:r w:rsidRPr="0033493D">
        <w:rPr>
          <w:noProof/>
        </w:rPr>
        <w:lastRenderedPageBreak/>
        <w:t xml:space="preserve"> </w:t>
      </w:r>
      <w:r>
        <w:rPr>
          <w:noProof/>
        </w:rPr>
        <w:drawing>
          <wp:inline distT="0" distB="0" distL="0" distR="0" wp14:anchorId="55B7DDC0" wp14:editId="4EBC4BB7">
            <wp:extent cx="6300470" cy="3818255"/>
            <wp:effectExtent l="0" t="0" r="5080" b="0"/>
            <wp:docPr id="122" name="Picture 1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Graphical user interface, application&#10;&#10;Description automatically generated"/>
                    <pic:cNvPicPr/>
                  </pic:nvPicPr>
                  <pic:blipFill>
                    <a:blip r:embed="rId122"/>
                    <a:stretch>
                      <a:fillRect/>
                    </a:stretch>
                  </pic:blipFill>
                  <pic:spPr>
                    <a:xfrm>
                      <a:off x="0" y="0"/>
                      <a:ext cx="6300470" cy="3818255"/>
                    </a:xfrm>
                    <a:prstGeom prst="rect">
                      <a:avLst/>
                    </a:prstGeom>
                  </pic:spPr>
                </pic:pic>
              </a:graphicData>
            </a:graphic>
          </wp:inline>
        </w:drawing>
      </w:r>
    </w:p>
    <w:p w14:paraId="2A56E80F" w14:textId="77777777" w:rsidR="00B5576F" w:rsidRPr="00A8683D" w:rsidRDefault="0079433B" w:rsidP="0079433B">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45</w:t>
        </w:r>
      </w:fldSimple>
      <w:r w:rsidR="00E635E9" w:rsidRPr="00A8683D">
        <w:rPr>
          <w:noProof/>
        </w:rPr>
        <w:t xml:space="preserve"> </w:t>
      </w:r>
      <w:r w:rsidRPr="00A8683D">
        <w:rPr>
          <w:noProof/>
        </w:rPr>
        <w:t>Finansuotinų SVVP projektų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971908" w:rsidRPr="00A8683D" w14:paraId="2C07CE7B" w14:textId="77777777" w:rsidTr="66C46789">
        <w:trPr>
          <w:tblHeader/>
        </w:trPr>
        <w:tc>
          <w:tcPr>
            <w:tcW w:w="5000" w:type="pct"/>
            <w:tcBorders>
              <w:right w:val="single" w:sz="4" w:space="0" w:color="BFBFBF" w:themeColor="background1" w:themeShade="BF"/>
            </w:tcBorders>
            <w:shd w:val="clear" w:color="auto" w:fill="BEE3A5"/>
            <w:vAlign w:val="center"/>
          </w:tcPr>
          <w:p w14:paraId="63115C1E" w14:textId="77777777" w:rsidR="00971908" w:rsidRPr="00A8683D" w:rsidRDefault="00971908" w:rsidP="00780B5F">
            <w:pPr>
              <w:ind w:firstLine="0"/>
              <w:rPr>
                <w:b/>
                <w:bCs/>
              </w:rPr>
            </w:pPr>
            <w:r w:rsidRPr="00A8683D">
              <w:rPr>
                <w:b/>
                <w:bCs/>
              </w:rPr>
              <w:lastRenderedPageBreak/>
              <w:t>Laukai</w:t>
            </w:r>
          </w:p>
        </w:tc>
      </w:tr>
      <w:tr w:rsidR="00971908" w:rsidRPr="00A8683D" w14:paraId="5F0A05BC" w14:textId="77777777" w:rsidTr="66C46789">
        <w:trPr>
          <w:tblHeader/>
        </w:trPr>
        <w:tc>
          <w:tcPr>
            <w:tcW w:w="5000" w:type="pct"/>
            <w:tcBorders>
              <w:right w:val="single" w:sz="4" w:space="0" w:color="BFBFBF" w:themeColor="background1" w:themeShade="BF"/>
            </w:tcBorders>
            <w:shd w:val="clear" w:color="auto" w:fill="auto"/>
            <w:vAlign w:val="center"/>
          </w:tcPr>
          <w:p w14:paraId="42890785" w14:textId="77777777" w:rsidR="00797175" w:rsidRDefault="00797175" w:rsidP="00797175">
            <w:pPr>
              <w:pStyle w:val="Lentelssraas"/>
            </w:pPr>
            <w:r w:rsidRPr="00A8683D">
              <w:t>*Projekto Nr.</w:t>
            </w:r>
            <w:r>
              <w:t xml:space="preserve"> ir pavadinimas</w:t>
            </w:r>
            <w:r w:rsidRPr="00A8683D">
              <w:t xml:space="preserve"> – pasirenkama reikšmė iš </w:t>
            </w:r>
            <w:r>
              <w:t xml:space="preserve">projekto įgyvendinimo planų </w:t>
            </w:r>
            <w:r w:rsidRPr="00A8683D">
              <w:t>sąrašo.</w:t>
            </w:r>
          </w:p>
          <w:p w14:paraId="1DF2540F" w14:textId="77777777" w:rsidR="00A80412" w:rsidRPr="00A8683D" w:rsidRDefault="00A80412" w:rsidP="00F44C89">
            <w:pPr>
              <w:pStyle w:val="Lentelssraas"/>
            </w:pPr>
            <w:r w:rsidRPr="00A8683D">
              <w:t xml:space="preserve">Konkretus tikslas – </w:t>
            </w:r>
            <w:r>
              <w:t>užpildoma konkrečiu tikslo pavadinimu pagal pasirinktą projektą.</w:t>
            </w:r>
          </w:p>
          <w:p w14:paraId="748F75A6" w14:textId="77777777" w:rsidR="00797175" w:rsidRDefault="00A80412" w:rsidP="00797175">
            <w:pPr>
              <w:pStyle w:val="Lentelssraas"/>
            </w:pPr>
            <w:r w:rsidRPr="00A8683D">
              <w:t xml:space="preserve">Veiksmas ir veiklos parama – </w:t>
            </w:r>
            <w:r>
              <w:t>užpildoma veiksmo ir veiklos paramos pavadinimu pagal pasirinktą projektą.</w:t>
            </w:r>
            <w:r w:rsidR="00797175">
              <w:t xml:space="preserve"> </w:t>
            </w:r>
          </w:p>
          <w:p w14:paraId="3EA155F8" w14:textId="77777777" w:rsidR="00A80412" w:rsidRPr="00A8683D" w:rsidRDefault="00797175" w:rsidP="00797175">
            <w:pPr>
              <w:pStyle w:val="Lentelssraas"/>
            </w:pPr>
            <w:r>
              <w:t xml:space="preserve">Projekto Nr. – </w:t>
            </w:r>
            <w:r w:rsidRPr="00A8683D">
              <w:t xml:space="preserve">užpildoma automatiškai pagal </w:t>
            </w:r>
            <w:r>
              <w:t xml:space="preserve">pasirinktą </w:t>
            </w:r>
            <w:r w:rsidRPr="00A8683D">
              <w:t>projekt</w:t>
            </w:r>
            <w:r>
              <w:t>o įgyvendinimo planą.</w:t>
            </w:r>
          </w:p>
          <w:p w14:paraId="4E6BDDE4" w14:textId="77777777" w:rsidR="00A80412" w:rsidRPr="00A8683D" w:rsidRDefault="00A80412" w:rsidP="00A80412">
            <w:pPr>
              <w:pStyle w:val="Lentelssraas"/>
            </w:pPr>
            <w:r>
              <w:t>*Konkretaus tikslo, veiksmo, veiklos paramos, finansuotino projekto pavadinimas – įvedamas pavadinimas.</w:t>
            </w:r>
          </w:p>
          <w:p w14:paraId="1B2C42A8" w14:textId="77777777" w:rsidR="005B376E" w:rsidRDefault="3BEC901F" w:rsidP="00515B5E">
            <w:pPr>
              <w:pStyle w:val="Lentelssraas"/>
            </w:pPr>
            <w:r>
              <w:t xml:space="preserve">STS – </w:t>
            </w:r>
            <w:r w:rsidR="546C98B0">
              <w:t>atvaizduojama STS požymio reikšmė {Taip; Ne}</w:t>
            </w:r>
            <w:r w:rsidR="0D2A06EE">
              <w:t xml:space="preserve"> pagal projekto įgyvendinimo planą</w:t>
            </w:r>
            <w:r w:rsidR="546C98B0">
              <w:t>.</w:t>
            </w:r>
          </w:p>
          <w:p w14:paraId="0C05DDCF" w14:textId="77777777" w:rsidR="005B376E" w:rsidRPr="00A8683D" w:rsidRDefault="72A8F4FC" w:rsidP="00515B5E">
            <w:pPr>
              <w:pStyle w:val="Lentelssraas"/>
            </w:pPr>
            <w:r>
              <w:t xml:space="preserve">Projekto vykdytojas – </w:t>
            </w:r>
            <w:r w:rsidR="0E46F8FC">
              <w:t>užpildoma automatiškai pagal projekto Nr.</w:t>
            </w:r>
          </w:p>
          <w:p w14:paraId="581AF935" w14:textId="77777777" w:rsidR="005B376E" w:rsidRPr="007C731D" w:rsidRDefault="005B376E" w:rsidP="005B376E">
            <w:pPr>
              <w:pStyle w:val="normalbold0"/>
              <w:ind w:left="720" w:hanging="360"/>
              <w:rPr>
                <w:lang w:val="lt-LT"/>
              </w:rPr>
            </w:pPr>
            <w:r w:rsidRPr="007C731D">
              <w:rPr>
                <w:lang w:val="lt-LT"/>
              </w:rPr>
              <w:t>Skiriamas finansavimas:</w:t>
            </w:r>
          </w:p>
          <w:p w14:paraId="1DD74A23" w14:textId="77777777" w:rsidR="005B376E" w:rsidRPr="00A8683D" w:rsidRDefault="10489A25" w:rsidP="00515B5E">
            <w:pPr>
              <w:pStyle w:val="Lentelssraas"/>
            </w:pPr>
            <w:r>
              <w:t>*</w:t>
            </w:r>
            <w:r w:rsidR="72A8F4FC">
              <w:t>ES lėšos – įvedama reikšmė.</w:t>
            </w:r>
          </w:p>
          <w:p w14:paraId="6743D90F" w14:textId="77777777" w:rsidR="005B376E" w:rsidRPr="00A8683D" w:rsidRDefault="10489A25" w:rsidP="00515B5E">
            <w:pPr>
              <w:pStyle w:val="Lentelssraas"/>
            </w:pPr>
            <w:r>
              <w:t>*</w:t>
            </w:r>
            <w:r w:rsidR="72A8F4FC">
              <w:t>BF lėšos – įvedama reikšmė.</w:t>
            </w:r>
          </w:p>
          <w:p w14:paraId="30EB0511" w14:textId="77777777" w:rsidR="005B376E" w:rsidRPr="00A8683D" w:rsidRDefault="72A8F4FC" w:rsidP="00515B5E">
            <w:pPr>
              <w:pStyle w:val="Lentelssraas"/>
            </w:pPr>
            <w:r>
              <w:t>Iš viso – sistemos apskaičiuojama reikšmė.</w:t>
            </w:r>
          </w:p>
          <w:p w14:paraId="432E373D" w14:textId="77777777" w:rsidR="00971908" w:rsidRPr="007C731D" w:rsidRDefault="005B376E" w:rsidP="005B376E">
            <w:pPr>
              <w:pStyle w:val="normalbold0"/>
              <w:ind w:left="720" w:hanging="360"/>
              <w:rPr>
                <w:i/>
                <w:iCs/>
                <w:lang w:val="lt-LT"/>
              </w:rPr>
            </w:pPr>
            <w:r w:rsidRPr="007C731D">
              <w:rPr>
                <w:i/>
                <w:iCs/>
                <w:lang w:val="lt-LT"/>
              </w:rPr>
              <w:t>Pastaba: žvaigždute * pažymėti laukai yra privalomi.</w:t>
            </w:r>
          </w:p>
        </w:tc>
      </w:tr>
      <w:tr w:rsidR="00971908" w:rsidRPr="00A8683D" w14:paraId="53405F49" w14:textId="77777777" w:rsidTr="66C46789">
        <w:trPr>
          <w:tblHeader/>
        </w:trPr>
        <w:tc>
          <w:tcPr>
            <w:tcW w:w="5000" w:type="pct"/>
            <w:tcBorders>
              <w:right w:val="single" w:sz="4" w:space="0" w:color="BFBFBF" w:themeColor="background1" w:themeShade="BF"/>
            </w:tcBorders>
            <w:shd w:val="clear" w:color="auto" w:fill="BEE3A5"/>
            <w:vAlign w:val="center"/>
          </w:tcPr>
          <w:p w14:paraId="1E8AF0B0" w14:textId="77777777" w:rsidR="00971908" w:rsidRPr="00A8683D" w:rsidRDefault="00971908" w:rsidP="00780B5F">
            <w:pPr>
              <w:ind w:firstLine="0"/>
              <w:rPr>
                <w:b/>
                <w:bCs/>
              </w:rPr>
            </w:pPr>
            <w:r w:rsidRPr="00A8683D">
              <w:rPr>
                <w:b/>
                <w:bCs/>
              </w:rPr>
              <w:t>Filtras</w:t>
            </w:r>
          </w:p>
        </w:tc>
      </w:tr>
      <w:tr w:rsidR="00971908" w:rsidRPr="00A8683D" w14:paraId="26E3F381" w14:textId="77777777" w:rsidTr="66C46789">
        <w:trPr>
          <w:tblHeader/>
        </w:trPr>
        <w:tc>
          <w:tcPr>
            <w:tcW w:w="5000" w:type="pct"/>
            <w:tcBorders>
              <w:right w:val="single" w:sz="4" w:space="0" w:color="BFBFBF" w:themeColor="background1" w:themeShade="BF"/>
            </w:tcBorders>
            <w:shd w:val="clear" w:color="auto" w:fill="auto"/>
            <w:vAlign w:val="center"/>
          </w:tcPr>
          <w:p w14:paraId="67945B11" w14:textId="77777777" w:rsidR="00971908" w:rsidRPr="00A8683D" w:rsidRDefault="7C55AD40" w:rsidP="00515B5E">
            <w:pPr>
              <w:pStyle w:val="Lentelssraas"/>
            </w:pPr>
            <w:r>
              <w:t>Projekto Nr. - įvedamas projekto numerio fragmentas.</w:t>
            </w:r>
          </w:p>
          <w:p w14:paraId="41769C6D" w14:textId="77777777" w:rsidR="00971908" w:rsidRPr="00A8683D" w:rsidRDefault="0E46F8FC" w:rsidP="00515B5E">
            <w:pPr>
              <w:pStyle w:val="Lentelssraas"/>
            </w:pPr>
            <w:r>
              <w:t>P</w:t>
            </w:r>
            <w:r w:rsidR="7C55AD40">
              <w:t>rojekto pavadinimas – įvedamas pavadinimo fragmentas.</w:t>
            </w:r>
          </w:p>
          <w:p w14:paraId="7E5BE819" w14:textId="77777777" w:rsidR="00971908" w:rsidRPr="00A8683D" w:rsidRDefault="7C55AD40" w:rsidP="00515B5E">
            <w:pPr>
              <w:pStyle w:val="Lentelssraas"/>
            </w:pPr>
            <w:r>
              <w:t>Projekto vykdytojas – iš reikšmių sąrašo pasirenkamas projekto vykdytojas.</w:t>
            </w:r>
          </w:p>
        </w:tc>
      </w:tr>
      <w:tr w:rsidR="00971908" w:rsidRPr="00A8683D" w14:paraId="5C1BD6ED" w14:textId="77777777" w:rsidTr="66C46789">
        <w:trPr>
          <w:tblHeader/>
        </w:trPr>
        <w:tc>
          <w:tcPr>
            <w:tcW w:w="5000" w:type="pct"/>
            <w:tcBorders>
              <w:right w:val="single" w:sz="4" w:space="0" w:color="BFBFBF" w:themeColor="background1" w:themeShade="BF"/>
            </w:tcBorders>
            <w:shd w:val="clear" w:color="auto" w:fill="BEE3A5"/>
            <w:vAlign w:val="center"/>
          </w:tcPr>
          <w:p w14:paraId="12016F69" w14:textId="77777777" w:rsidR="00971908" w:rsidRPr="00A8683D" w:rsidRDefault="00971908" w:rsidP="00780B5F">
            <w:pPr>
              <w:ind w:firstLine="0"/>
              <w:rPr>
                <w:b/>
                <w:bCs/>
              </w:rPr>
            </w:pPr>
            <w:r w:rsidRPr="00A8683D">
              <w:rPr>
                <w:b/>
                <w:bCs/>
              </w:rPr>
              <w:t>Mygtukai</w:t>
            </w:r>
          </w:p>
        </w:tc>
      </w:tr>
      <w:tr w:rsidR="00971908" w:rsidRPr="00A8683D" w14:paraId="543CA3A1" w14:textId="77777777" w:rsidTr="66C46789">
        <w:trPr>
          <w:tblHeader/>
        </w:trPr>
        <w:tc>
          <w:tcPr>
            <w:tcW w:w="5000" w:type="pct"/>
            <w:tcBorders>
              <w:right w:val="single" w:sz="4" w:space="0" w:color="BFBFBF" w:themeColor="background1" w:themeShade="BF"/>
            </w:tcBorders>
            <w:shd w:val="clear" w:color="auto" w:fill="auto"/>
            <w:vAlign w:val="center"/>
          </w:tcPr>
          <w:p w14:paraId="33111C63" w14:textId="77777777" w:rsidR="00E608EB" w:rsidRPr="00A8683D" w:rsidRDefault="00E608EB" w:rsidP="00E608EB">
            <w:pPr>
              <w:pStyle w:val="Lentelssraas"/>
            </w:pPr>
            <w:r w:rsidRPr="00A8683D">
              <w:t>Registruoti naują</w:t>
            </w:r>
          </w:p>
          <w:p w14:paraId="327AD716" w14:textId="77777777" w:rsidR="00E608EB" w:rsidRPr="00A8683D" w:rsidRDefault="00E608EB" w:rsidP="00E608EB">
            <w:pPr>
              <w:pStyle w:val="Lentelssraas"/>
            </w:pPr>
            <w:r w:rsidRPr="00A8683D">
              <w:t>Redaguoti</w:t>
            </w:r>
          </w:p>
          <w:p w14:paraId="2D9A27A8" w14:textId="77777777" w:rsidR="00E608EB" w:rsidRDefault="00E608EB" w:rsidP="00E608EB">
            <w:pPr>
              <w:pStyle w:val="Lentelssraas"/>
            </w:pPr>
            <w:r w:rsidRPr="00A8683D">
              <w:t>Ištrinti</w:t>
            </w:r>
          </w:p>
          <w:p w14:paraId="0DF02882" w14:textId="77777777" w:rsidR="00E608EB" w:rsidRDefault="00E608EB" w:rsidP="00E608EB">
            <w:pPr>
              <w:pStyle w:val="Lentelssraas"/>
            </w:pPr>
            <w:r>
              <w:t>Rodyti audito duomenis</w:t>
            </w:r>
          </w:p>
          <w:p w14:paraId="514EB9D9" w14:textId="77777777" w:rsidR="00971908" w:rsidRPr="00A8683D" w:rsidRDefault="7C7642BF" w:rsidP="00515B5E">
            <w:pPr>
              <w:pStyle w:val="Lentelssraas"/>
            </w:pPr>
            <w:r>
              <w:t>Importuoti Finansuotinus projektus</w:t>
            </w:r>
          </w:p>
        </w:tc>
      </w:tr>
      <w:tr w:rsidR="00966310" w:rsidRPr="00A8683D" w14:paraId="7C5495A1" w14:textId="77777777" w:rsidTr="66C46789">
        <w:trPr>
          <w:tblHeader/>
        </w:trPr>
        <w:tc>
          <w:tcPr>
            <w:tcW w:w="5000" w:type="pct"/>
            <w:tcBorders>
              <w:right w:val="single" w:sz="4" w:space="0" w:color="BFBFBF" w:themeColor="background1" w:themeShade="BF"/>
            </w:tcBorders>
            <w:shd w:val="clear" w:color="auto" w:fill="BEE3A5"/>
            <w:vAlign w:val="center"/>
          </w:tcPr>
          <w:p w14:paraId="355E439C" w14:textId="77777777" w:rsidR="00966310" w:rsidRPr="00A8683D" w:rsidRDefault="00966310" w:rsidP="00966310">
            <w:pPr>
              <w:ind w:firstLine="0"/>
              <w:rPr>
                <w:b/>
                <w:bCs/>
              </w:rPr>
            </w:pPr>
            <w:r w:rsidRPr="00A8683D">
              <w:rPr>
                <w:b/>
                <w:bCs/>
              </w:rPr>
              <w:t>Naudotojai</w:t>
            </w:r>
          </w:p>
        </w:tc>
      </w:tr>
      <w:tr w:rsidR="00966310" w:rsidRPr="00A8683D" w14:paraId="348643CB" w14:textId="77777777" w:rsidTr="66C46789">
        <w:trPr>
          <w:tblHeader/>
        </w:trPr>
        <w:tc>
          <w:tcPr>
            <w:tcW w:w="5000" w:type="pct"/>
            <w:tcBorders>
              <w:right w:val="single" w:sz="4" w:space="0" w:color="BFBFBF" w:themeColor="background1" w:themeShade="BF"/>
            </w:tcBorders>
            <w:shd w:val="clear" w:color="auto" w:fill="auto"/>
          </w:tcPr>
          <w:p w14:paraId="53FD3926" w14:textId="77777777" w:rsidR="00966310" w:rsidRPr="00A8683D" w:rsidRDefault="00966310" w:rsidP="00966310">
            <w:pPr>
              <w:ind w:firstLine="0"/>
              <w:rPr>
                <w:b/>
                <w:bCs/>
              </w:rPr>
            </w:pPr>
            <w:r w:rsidRPr="00A8683D">
              <w:t xml:space="preserve">Langas matomas tik </w:t>
            </w:r>
            <w:r w:rsidR="00125723" w:rsidRPr="00A8683D">
              <w:t>VSFSVVP</w:t>
            </w:r>
            <w:r w:rsidRPr="00A8683D">
              <w:t xml:space="preserve"> IS naudotojui</w:t>
            </w:r>
            <w:r w:rsidR="009F0366" w:rsidRPr="00A8683D">
              <w:t>.</w:t>
            </w:r>
          </w:p>
        </w:tc>
      </w:tr>
      <w:tr w:rsidR="00966310" w:rsidRPr="00A8683D" w14:paraId="3C9F7ED5" w14:textId="77777777" w:rsidTr="66C46789">
        <w:trPr>
          <w:tblHeader/>
        </w:trPr>
        <w:tc>
          <w:tcPr>
            <w:tcW w:w="5000" w:type="pct"/>
            <w:tcBorders>
              <w:right w:val="single" w:sz="4" w:space="0" w:color="BFBFBF" w:themeColor="background1" w:themeShade="BF"/>
            </w:tcBorders>
            <w:shd w:val="clear" w:color="auto" w:fill="BEE3A5"/>
            <w:vAlign w:val="center"/>
          </w:tcPr>
          <w:p w14:paraId="1DE3862F" w14:textId="77777777" w:rsidR="00966310" w:rsidRPr="00A8683D" w:rsidRDefault="00966310" w:rsidP="00966310">
            <w:pPr>
              <w:ind w:firstLine="0"/>
              <w:rPr>
                <w:b/>
                <w:bCs/>
              </w:rPr>
            </w:pPr>
            <w:r w:rsidRPr="00A8683D">
              <w:rPr>
                <w:b/>
                <w:bCs/>
              </w:rPr>
              <w:t>Taisyklės</w:t>
            </w:r>
          </w:p>
        </w:tc>
      </w:tr>
      <w:tr w:rsidR="00966310" w:rsidRPr="00A8683D" w14:paraId="6BF46935" w14:textId="77777777" w:rsidTr="66C46789">
        <w:tc>
          <w:tcPr>
            <w:tcW w:w="5000" w:type="pct"/>
            <w:tcBorders>
              <w:right w:val="single" w:sz="4" w:space="0" w:color="BFBFBF" w:themeColor="background1" w:themeShade="BF"/>
            </w:tcBorders>
            <w:shd w:val="clear" w:color="auto" w:fill="auto"/>
          </w:tcPr>
          <w:p w14:paraId="4DD18F57" w14:textId="77777777" w:rsidR="00966310" w:rsidRPr="00A8683D" w:rsidRDefault="6531C49A" w:rsidP="00515B5E">
            <w:pPr>
              <w:pStyle w:val="Tekstaslentels"/>
            </w:pPr>
            <w:r>
              <w:t>Gali būti importuojamas tik suderintos struktūros MS Excel failas.</w:t>
            </w:r>
          </w:p>
          <w:p w14:paraId="7B74CDE6" w14:textId="77777777" w:rsidR="00966310" w:rsidRPr="00A8683D" w:rsidRDefault="00966310" w:rsidP="00515B5E">
            <w:pPr>
              <w:pStyle w:val="Tekstaslentels"/>
            </w:pPr>
            <w:r w:rsidRPr="00A8683D">
              <w:t>Importavus naują finansuotinų projektų sąrašą, naudotojas privalo nurodyti įsakymo numerį ir datą.</w:t>
            </w:r>
          </w:p>
          <w:p w14:paraId="4B0BF3D4" w14:textId="77777777" w:rsidR="00966310" w:rsidRPr="00A8683D" w:rsidRDefault="00966310" w:rsidP="00515B5E">
            <w:pPr>
              <w:pStyle w:val="Tekstaslentels"/>
            </w:pPr>
            <w:r w:rsidRPr="00A8683D">
              <w:t xml:space="preserve">Sėkmingai importavus finansuotinus projektus, su jais susijusių </w:t>
            </w:r>
            <w:r w:rsidR="00071DEB">
              <w:t>projekto įgyvendinimo planų</w:t>
            </w:r>
            <w:r w:rsidRPr="00A8683D">
              <w:t xml:space="preserve"> būsenos pakeičiamos į „Patvirtintas finansavimas“. Taip pat pagal kiekvieną iš šių </w:t>
            </w:r>
            <w:r w:rsidR="00C0679F">
              <w:t>projekto įgyvendinimo planų</w:t>
            </w:r>
            <w:r w:rsidRPr="00A8683D">
              <w:t xml:space="preserve"> suformuojami projektai.</w:t>
            </w:r>
          </w:p>
          <w:p w14:paraId="2495EED9" w14:textId="77777777" w:rsidR="00966310" w:rsidRPr="00A8683D" w:rsidRDefault="00966310" w:rsidP="00515B5E">
            <w:pPr>
              <w:pStyle w:val="Tekstaslentels"/>
            </w:pPr>
            <w:r w:rsidRPr="00A8683D">
              <w:t>Jei importuojami arba įvedami pakeitimai jau esamiems projektams, pakeitimai persikels į projektų modulyje esančius atitinkamus projektus tik tada jei keičiama bendroji projekto informacija. Jei keičiamas projekto biudžetas, projekto finansavimo dalyje prie sumos „Iš viso“ rodomas šauktukas, ant kurio užvedus pelės žymeklį, rodomas pranešimas, kad suma nesutampa su finansavimu nurodytu projektų sąraše. Pranešimas rodomas tol kol, suma „Iš viso“ ir projektui skirta finansavimo suma projektų sąraše atitiks.</w:t>
            </w:r>
          </w:p>
          <w:p w14:paraId="26F8C4B7" w14:textId="77777777" w:rsidR="00966310" w:rsidRPr="00A8683D" w:rsidRDefault="00966310" w:rsidP="00515B5E">
            <w:pPr>
              <w:pStyle w:val="Tekstaslentels"/>
            </w:pPr>
            <w:r w:rsidRPr="00A8683D">
              <w:t>Jei įvedami pakeitimai finansuotinų projektų sąrašui, sąrašo viršuje naudotojas turi paspausti mygtuką [Redaguoti], o atlikus pakeitimus paspausti [Išsaugoti] bei įvesti naują įsakymo numerį ir datą.</w:t>
            </w:r>
          </w:p>
          <w:p w14:paraId="309F57B4" w14:textId="77777777" w:rsidR="00966310" w:rsidRPr="00A8683D" w:rsidRDefault="00966310" w:rsidP="40A81F7F">
            <w:pPr>
              <w:pStyle w:val="Tekstaslentels"/>
              <w:rPr>
                <w:rStyle w:val="NuorodaChar"/>
              </w:rPr>
            </w:pPr>
            <w:r>
              <w:t xml:space="preserve">Sistemoje sukūrus naują finansuotinų projektų sąrašo versiją (importavus duomenis ar atlikus pakeitimus, bei nurodžius įsakymo numerį ir datą), sistema automatiškai suformuoja i išsiunčia informacinį pranešimą adresais: </w:t>
            </w:r>
            <w:hyperlink r:id="rId123">
              <w:r w:rsidR="00142A05" w:rsidRPr="40A81F7F">
                <w:rPr>
                  <w:rStyle w:val="NuorodaChar"/>
                </w:rPr>
                <w:t>all.vskis@cpva.lt</w:t>
              </w:r>
            </w:hyperlink>
            <w:r w:rsidRPr="40A81F7F">
              <w:rPr>
                <w:rStyle w:val="Heading4H4H41H42H43H411H421H44H412H422H45H413H423H46H47H414H424H48H49H410H415H425H416H426H417H427H431H4111H4211H441H4121H4221H451H4131H4231H461H471H4141H4241H481H491H4101H4151H4251H4161H4261H418H428HChar"/>
              </w:rPr>
              <w:t xml:space="preserve"> </w:t>
            </w:r>
            <w:r>
              <w:t xml:space="preserve">ir </w:t>
            </w:r>
            <w:r w:rsidRPr="40A81F7F">
              <w:rPr>
                <w:rStyle w:val="Heading4H4H41H42H43H411H421H44H412H422H45H413H423H46H47H414H424H48H49H410H415H425H416H426H417H427H431H4111H4211H441H4121H4221H451H4131H4231H461H471H4141H4241H481H491H4101H4151H4251H4161H4261H418H428HChar"/>
              </w:rPr>
              <w:t xml:space="preserve"> </w:t>
            </w:r>
            <w:hyperlink r:id="rId124">
              <w:r w:rsidRPr="40A81F7F">
                <w:rPr>
                  <w:rStyle w:val="NuorodaChar"/>
                </w:rPr>
                <w:t>vsf@vrm.lt</w:t>
              </w:r>
            </w:hyperlink>
          </w:p>
        </w:tc>
      </w:tr>
    </w:tbl>
    <w:p w14:paraId="1A7507C6" w14:textId="77777777" w:rsidR="00D7486C" w:rsidRPr="00A8683D" w:rsidRDefault="002361C4" w:rsidP="0015438E">
      <w:pPr>
        <w:pStyle w:val="Heading2"/>
      </w:pPr>
      <w:bookmarkStart w:id="800" w:name="_Toc159222009"/>
      <w:bookmarkStart w:id="801" w:name="_Toc159222266"/>
      <w:bookmarkStart w:id="802" w:name="_Toc159222267"/>
      <w:bookmarkEnd w:id="800"/>
      <w:bookmarkEnd w:id="801"/>
      <w:r w:rsidRPr="00A8683D">
        <w:lastRenderedPageBreak/>
        <w:t>Projektų modulis</w:t>
      </w:r>
      <w:bookmarkEnd w:id="802"/>
    </w:p>
    <w:p w14:paraId="16B7F19A" w14:textId="77777777" w:rsidR="00D80EE6" w:rsidRPr="00A8683D" w:rsidRDefault="00D80EE6" w:rsidP="003E6AD6">
      <w:pPr>
        <w:pStyle w:val="Heading3"/>
      </w:pPr>
      <w:bookmarkStart w:id="803" w:name="_Ref54793249"/>
      <w:bookmarkStart w:id="804" w:name="_Toc159222268"/>
      <w:r w:rsidRPr="00A8683D">
        <w:t>Projektų sąrašas</w:t>
      </w:r>
      <w:bookmarkEnd w:id="803"/>
      <w:bookmarkEnd w:id="804"/>
    </w:p>
    <w:p w14:paraId="29BC5D0A" w14:textId="77777777" w:rsidR="00B86568" w:rsidRPr="00A8683D" w:rsidRDefault="00BE29CA" w:rsidP="00B86568">
      <w:pPr>
        <w:keepNext/>
        <w:ind w:firstLine="0"/>
      </w:pPr>
      <w:r>
        <w:rPr>
          <w:noProof/>
        </w:rPr>
        <w:drawing>
          <wp:inline distT="0" distB="0" distL="0" distR="0" wp14:anchorId="0C709816" wp14:editId="003E5C87">
            <wp:extent cx="6300470" cy="4309110"/>
            <wp:effectExtent l="0" t="0" r="5080" b="0"/>
            <wp:docPr id="1894267530"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267530" name="Picture 1" descr="A screenshot of a computer"/>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300470" cy="4309110"/>
                    </a:xfrm>
                    <a:prstGeom prst="rect">
                      <a:avLst/>
                    </a:prstGeom>
                    <a:noFill/>
                    <a:ln>
                      <a:noFill/>
                    </a:ln>
                  </pic:spPr>
                </pic:pic>
              </a:graphicData>
            </a:graphic>
          </wp:inline>
        </w:drawing>
      </w:r>
      <w:r w:rsidR="00F74D27" w:rsidRPr="00A8683D" w:rsidDel="00A53E2F">
        <w:rPr>
          <w:noProof/>
        </w:rPr>
        <w:t xml:space="preserve"> </w:t>
      </w:r>
    </w:p>
    <w:p w14:paraId="3A4A1609" w14:textId="77777777" w:rsidR="00D80EE6" w:rsidRPr="00D56980" w:rsidRDefault="70C9BCEC" w:rsidP="00B86568">
      <w:pPr>
        <w:jc w:val="center"/>
        <w:rPr>
          <w:lang w:val="en-US"/>
        </w:rPr>
      </w:pPr>
      <w:r>
        <w:t xml:space="preserve">pav. </w:t>
      </w:r>
      <w:fldSimple w:instr=" STYLEREF 1 \s ">
        <w:r w:rsidR="000E53E0">
          <w:rPr>
            <w:noProof/>
          </w:rPr>
          <w:t>3</w:t>
        </w:r>
      </w:fldSimple>
      <w:r w:rsidR="73F7EDAD">
        <w:t>.</w:t>
      </w:r>
      <w:fldSimple w:instr=" SEQ pav. \* ARABIC \s 1 ">
        <w:r w:rsidR="000E53E0">
          <w:rPr>
            <w:noProof/>
          </w:rPr>
          <w:t>46</w:t>
        </w:r>
      </w:fldSimple>
      <w:r>
        <w:t xml:space="preserve"> Projektų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886A41" w:rsidRPr="00A8683D" w14:paraId="691B4907" w14:textId="77777777" w:rsidTr="4560C70B">
        <w:trPr>
          <w:tblHeader/>
        </w:trPr>
        <w:tc>
          <w:tcPr>
            <w:tcW w:w="5000" w:type="pct"/>
            <w:tcBorders>
              <w:right w:val="single" w:sz="4" w:space="0" w:color="BFBFBF" w:themeColor="background1" w:themeShade="BF"/>
            </w:tcBorders>
            <w:shd w:val="clear" w:color="auto" w:fill="BEE3A5"/>
            <w:vAlign w:val="center"/>
          </w:tcPr>
          <w:p w14:paraId="473C2319" w14:textId="77777777" w:rsidR="00886A41" w:rsidRPr="00A8683D" w:rsidRDefault="00886A41" w:rsidP="00780B5F">
            <w:pPr>
              <w:ind w:firstLine="0"/>
              <w:rPr>
                <w:b/>
                <w:bCs/>
              </w:rPr>
            </w:pPr>
            <w:r w:rsidRPr="00A8683D">
              <w:rPr>
                <w:b/>
                <w:bCs/>
              </w:rPr>
              <w:lastRenderedPageBreak/>
              <w:t>Laukai</w:t>
            </w:r>
          </w:p>
        </w:tc>
      </w:tr>
      <w:tr w:rsidR="00886A41" w:rsidRPr="00A8683D" w14:paraId="19F74D53" w14:textId="77777777" w:rsidTr="4560C70B">
        <w:trPr>
          <w:tblHeader/>
        </w:trPr>
        <w:tc>
          <w:tcPr>
            <w:tcW w:w="5000" w:type="pct"/>
            <w:tcBorders>
              <w:right w:val="single" w:sz="4" w:space="0" w:color="BFBFBF" w:themeColor="background1" w:themeShade="BF"/>
            </w:tcBorders>
            <w:shd w:val="clear" w:color="auto" w:fill="auto"/>
            <w:vAlign w:val="center"/>
          </w:tcPr>
          <w:p w14:paraId="56CD6E4E" w14:textId="77777777" w:rsidR="00E34407" w:rsidRPr="00A8683D" w:rsidRDefault="1E7C5D8C" w:rsidP="00515B5E">
            <w:pPr>
              <w:pStyle w:val="Lentelssraas"/>
            </w:pPr>
            <w:r>
              <w:t xml:space="preserve">Pavadinimas - projekto pavadinimas. </w:t>
            </w:r>
          </w:p>
          <w:p w14:paraId="220D7B3B" w14:textId="77777777" w:rsidR="00367A44" w:rsidRPr="00A8683D" w:rsidRDefault="0444CC73" w:rsidP="00515B5E">
            <w:pPr>
              <w:pStyle w:val="Lentelssraas"/>
            </w:pPr>
            <w:r>
              <w:t xml:space="preserve">Numeris - projekto numeris. </w:t>
            </w:r>
          </w:p>
          <w:p w14:paraId="7A3D588D" w14:textId="77777777" w:rsidR="00367A44" w:rsidRPr="00A8683D" w:rsidRDefault="0444CC73" w:rsidP="00515B5E">
            <w:pPr>
              <w:pStyle w:val="Lentelssraas"/>
            </w:pPr>
            <w:r>
              <w:t>Vykdytojas - vykdytojo pavadinimas.</w:t>
            </w:r>
          </w:p>
          <w:p w14:paraId="1E7B1C6D" w14:textId="77777777" w:rsidR="00367A44" w:rsidRPr="00A8683D" w:rsidRDefault="0444CC73" w:rsidP="00515B5E">
            <w:pPr>
              <w:pStyle w:val="Lentelssraas"/>
            </w:pPr>
            <w:r>
              <w:t xml:space="preserve">Sutarties data - sutarties įsigaliojimo data. </w:t>
            </w:r>
          </w:p>
          <w:p w14:paraId="73FE372B" w14:textId="77777777" w:rsidR="00E34407" w:rsidRPr="00A8683D" w:rsidRDefault="1E7C5D8C" w:rsidP="00515B5E">
            <w:pPr>
              <w:pStyle w:val="Lentelssraas"/>
            </w:pPr>
            <w:r>
              <w:t>Sutarties numeris – sutarties numeris.</w:t>
            </w:r>
          </w:p>
          <w:p w14:paraId="7A9767F3" w14:textId="77777777" w:rsidR="00E34407" w:rsidRPr="00A8683D" w:rsidRDefault="1C9E2C5C" w:rsidP="00515B5E">
            <w:pPr>
              <w:pStyle w:val="Lentelssraas"/>
            </w:pPr>
            <w:r>
              <w:t>Veiklų pradžia – veiklų pradžios data.</w:t>
            </w:r>
          </w:p>
          <w:p w14:paraId="1D7BD4E2" w14:textId="77777777" w:rsidR="00B00400" w:rsidRDefault="00B00400" w:rsidP="00515B5E">
            <w:pPr>
              <w:pStyle w:val="Lentelssraas"/>
            </w:pPr>
            <w:r w:rsidRPr="00A8683D">
              <w:t>Veiklų pabaiga – veiklų pabaigos data.</w:t>
            </w:r>
          </w:p>
          <w:p w14:paraId="32A2A277" w14:textId="77777777" w:rsidR="00694072" w:rsidRPr="00A8683D" w:rsidRDefault="409CC2B5" w:rsidP="00515B5E">
            <w:pPr>
              <w:pStyle w:val="Lentelssraas"/>
            </w:pPr>
            <w:r>
              <w:t>Baigtas įgyvendinti projektas – projekto įgyvendinimo baigimo data.</w:t>
            </w:r>
          </w:p>
          <w:p w14:paraId="243F8A32" w14:textId="77777777" w:rsidR="00886A41" w:rsidRPr="00A8683D" w:rsidRDefault="0444CC73" w:rsidP="00515B5E">
            <w:pPr>
              <w:pStyle w:val="Lentelssraas"/>
            </w:pPr>
            <w:r>
              <w:t>Būsena</w:t>
            </w:r>
            <w:r w:rsidR="1C9E2C5C">
              <w:t xml:space="preserve"> – projekto būsena.</w:t>
            </w:r>
          </w:p>
          <w:p w14:paraId="34A56746" w14:textId="77777777" w:rsidR="00B00400" w:rsidRPr="00A8683D" w:rsidRDefault="1C9E2C5C" w:rsidP="00515B5E">
            <w:pPr>
              <w:pStyle w:val="Lentelssraas"/>
            </w:pPr>
            <w:r>
              <w:t>Pirkimai saugumo srityje – požymis ar pirkimai saugumo srityje.</w:t>
            </w:r>
          </w:p>
          <w:p w14:paraId="4877AA5E" w14:textId="77777777" w:rsidR="00AA0107" w:rsidRDefault="00AA0107" w:rsidP="00515B5E">
            <w:pPr>
              <w:pStyle w:val="Lentelssraas"/>
            </w:pPr>
            <w:r w:rsidRPr="00A8683D">
              <w:t>Rizika – projekto rizika.</w:t>
            </w:r>
          </w:p>
          <w:p w14:paraId="31CFABFF" w14:textId="77777777" w:rsidR="003E056C" w:rsidRPr="00A8683D" w:rsidRDefault="5714E37C" w:rsidP="00515B5E">
            <w:pPr>
              <w:pStyle w:val="Lentelssraas"/>
            </w:pPr>
            <w:r>
              <w:t>MP grafikas patvirtinta – rodoma ar projekto MP grafikas yra patvirtintas. Jei reikšmė „Ne“, ji nuspalvinta raudona spalva.</w:t>
            </w:r>
          </w:p>
          <w:p w14:paraId="070612EF" w14:textId="77777777" w:rsidR="00B00400" w:rsidRDefault="005118BD" w:rsidP="00515B5E">
            <w:pPr>
              <w:pStyle w:val="Lentelssraas"/>
            </w:pPr>
            <w:r>
              <w:t>Strateginis projektas – strateginio projekto požymis.</w:t>
            </w:r>
          </w:p>
          <w:p w14:paraId="0F10FE45" w14:textId="77777777" w:rsidR="005118BD" w:rsidRPr="00A8683D" w:rsidRDefault="319DF067" w:rsidP="00515B5E">
            <w:pPr>
              <w:pStyle w:val="Lentelssraas"/>
            </w:pPr>
            <w:r>
              <w:t>Išlaidų supaprastinimai – išlaidų supaprastinimų požymių reikšmės.</w:t>
            </w:r>
          </w:p>
        </w:tc>
      </w:tr>
      <w:tr w:rsidR="00886A41" w:rsidRPr="00A8683D" w14:paraId="185A9FB7" w14:textId="77777777" w:rsidTr="4560C70B">
        <w:trPr>
          <w:tblHeader/>
        </w:trPr>
        <w:tc>
          <w:tcPr>
            <w:tcW w:w="5000" w:type="pct"/>
            <w:tcBorders>
              <w:right w:val="single" w:sz="4" w:space="0" w:color="BFBFBF" w:themeColor="background1" w:themeShade="BF"/>
            </w:tcBorders>
            <w:shd w:val="clear" w:color="auto" w:fill="BEE3A5"/>
            <w:vAlign w:val="center"/>
          </w:tcPr>
          <w:p w14:paraId="3F5E1BBB" w14:textId="77777777" w:rsidR="00886A41" w:rsidRPr="00A8683D" w:rsidRDefault="00886A41" w:rsidP="00780B5F">
            <w:pPr>
              <w:ind w:firstLine="0"/>
              <w:rPr>
                <w:b/>
                <w:bCs/>
              </w:rPr>
            </w:pPr>
            <w:r w:rsidRPr="00A8683D">
              <w:rPr>
                <w:b/>
                <w:bCs/>
              </w:rPr>
              <w:t>Filtras</w:t>
            </w:r>
          </w:p>
        </w:tc>
      </w:tr>
      <w:tr w:rsidR="00886A41" w:rsidRPr="00A8683D" w14:paraId="4190DE36" w14:textId="77777777" w:rsidTr="4560C70B">
        <w:trPr>
          <w:tblHeader/>
        </w:trPr>
        <w:tc>
          <w:tcPr>
            <w:tcW w:w="5000" w:type="pct"/>
            <w:tcBorders>
              <w:right w:val="single" w:sz="4" w:space="0" w:color="BFBFBF" w:themeColor="background1" w:themeShade="BF"/>
            </w:tcBorders>
            <w:shd w:val="clear" w:color="auto" w:fill="auto"/>
            <w:vAlign w:val="center"/>
          </w:tcPr>
          <w:p w14:paraId="67ADED98" w14:textId="77777777" w:rsidR="00D57C8A" w:rsidRPr="00A8683D" w:rsidRDefault="7AC59D72" w:rsidP="00515B5E">
            <w:pPr>
              <w:pStyle w:val="Lentelssraas"/>
            </w:pPr>
            <w:r>
              <w:t>Kvietimo pavadinimas - įvedamas projekto kvietimo pavadinimo fragmentas.</w:t>
            </w:r>
          </w:p>
          <w:p w14:paraId="1680D050" w14:textId="77777777" w:rsidR="00BA630A" w:rsidRPr="00A8683D" w:rsidRDefault="150D2DFE" w:rsidP="00515B5E">
            <w:pPr>
              <w:pStyle w:val="Lentelssraas"/>
            </w:pPr>
            <w:r>
              <w:t>Kvietimo nr. - įvedamas projekto kvietimo numerio fragmentas.</w:t>
            </w:r>
          </w:p>
          <w:p w14:paraId="66C45CB6" w14:textId="77777777" w:rsidR="00D57C8A" w:rsidRPr="00A8683D" w:rsidRDefault="7AC59D72" w:rsidP="00515B5E">
            <w:pPr>
              <w:pStyle w:val="Lentelssraas"/>
            </w:pPr>
            <w:r>
              <w:t>Projekto pavadinimas - įvedamas projekto pavadinimo fragmentas.</w:t>
            </w:r>
          </w:p>
          <w:p w14:paraId="16258F2E" w14:textId="77777777" w:rsidR="00BA630A" w:rsidRPr="00A8683D" w:rsidRDefault="150D2DFE" w:rsidP="00515B5E">
            <w:pPr>
              <w:pStyle w:val="Lentelssraas"/>
            </w:pPr>
            <w:r>
              <w:t>Projekto nr. - įvedamas projekto numerio fragmentas.</w:t>
            </w:r>
          </w:p>
          <w:p w14:paraId="39F2A21E" w14:textId="77777777" w:rsidR="00BA630A" w:rsidRPr="00A8683D" w:rsidRDefault="150D2DFE" w:rsidP="00515B5E">
            <w:pPr>
              <w:pStyle w:val="Lentelssraas"/>
            </w:pPr>
            <w:r>
              <w:t xml:space="preserve">Vykdytojas - įvedamas vykdytojo pavadinimo arba juridinio kodo fragmentas. </w:t>
            </w:r>
          </w:p>
          <w:p w14:paraId="2C421A8A" w14:textId="77777777" w:rsidR="00BA630A" w:rsidRPr="00A8683D" w:rsidRDefault="150D2DFE" w:rsidP="00515B5E">
            <w:pPr>
              <w:pStyle w:val="Lentelssraas"/>
            </w:pPr>
            <w:r>
              <w:t xml:space="preserve">Atsakingas asmuo - įvedamas projekto atsakingo asmens vardo pavardės fragmentas. </w:t>
            </w:r>
          </w:p>
          <w:p w14:paraId="7F00D81A" w14:textId="77777777" w:rsidR="00D57C8A" w:rsidRPr="00A8683D" w:rsidRDefault="7AC59D72" w:rsidP="00515B5E">
            <w:pPr>
              <w:pStyle w:val="Lentelssraas"/>
            </w:pPr>
            <w:r>
              <w:t xml:space="preserve">Sutarties numeris </w:t>
            </w:r>
            <w:r w:rsidR="03C25685">
              <w:t>–</w:t>
            </w:r>
            <w:r>
              <w:t xml:space="preserve"> </w:t>
            </w:r>
            <w:r w:rsidR="03C25685">
              <w:t>įvedamas sutarties numerio fragmentas.</w:t>
            </w:r>
          </w:p>
          <w:p w14:paraId="5E6F5195" w14:textId="77777777" w:rsidR="00BA630A" w:rsidRPr="00A8683D" w:rsidRDefault="150D2DFE" w:rsidP="00515B5E">
            <w:pPr>
              <w:pStyle w:val="Lentelssraas"/>
            </w:pPr>
            <w:r>
              <w:t xml:space="preserve">Būsena - pasirenkama būsena (-os) iš projektų būsenų sąrašo. </w:t>
            </w:r>
          </w:p>
          <w:p w14:paraId="6F99AFF2" w14:textId="77777777" w:rsidR="00AA1997" w:rsidRPr="00A8683D" w:rsidRDefault="150D2DFE" w:rsidP="00515B5E">
            <w:pPr>
              <w:pStyle w:val="Lentelssraas"/>
            </w:pPr>
            <w:r>
              <w:t xml:space="preserve">Rodyti tik </w:t>
            </w:r>
            <w:r w:rsidR="03C25685">
              <w:t>- pasirinkimas iš klasifikatoriaus.</w:t>
            </w:r>
          </w:p>
          <w:p w14:paraId="75FFC98D" w14:textId="77777777" w:rsidR="00886A41" w:rsidRPr="00A8683D" w:rsidRDefault="03C25685" w:rsidP="00515B5E">
            <w:pPr>
              <w:pStyle w:val="Lentelssraas"/>
            </w:pPr>
            <w:r>
              <w:t>Pirkimai saugumo srityje - pasirinkimas iš klasifikatoriaus.</w:t>
            </w:r>
          </w:p>
          <w:p w14:paraId="70E42320" w14:textId="77777777" w:rsidR="00AA1997" w:rsidRDefault="00AA1997" w:rsidP="00515B5E">
            <w:pPr>
              <w:pStyle w:val="Lentelssraas"/>
            </w:pPr>
            <w:r w:rsidRPr="00A8683D">
              <w:t>Rizika - pasirinkimas iš klasifikatoriaus.</w:t>
            </w:r>
          </w:p>
          <w:p w14:paraId="7B247B08" w14:textId="77777777" w:rsidR="00741E45" w:rsidRPr="00A8683D" w:rsidRDefault="74C9F6B3" w:rsidP="00515B5E">
            <w:pPr>
              <w:pStyle w:val="Lentelssraas"/>
            </w:pPr>
            <w:r>
              <w:t>Išlaidų supaprastinimai – pasirinkimas iš klasifikatoriaus.</w:t>
            </w:r>
          </w:p>
        </w:tc>
      </w:tr>
      <w:tr w:rsidR="00886A41" w:rsidRPr="00A8683D" w14:paraId="201E1E6B" w14:textId="77777777" w:rsidTr="4560C70B">
        <w:trPr>
          <w:tblHeader/>
        </w:trPr>
        <w:tc>
          <w:tcPr>
            <w:tcW w:w="5000" w:type="pct"/>
            <w:tcBorders>
              <w:right w:val="single" w:sz="4" w:space="0" w:color="BFBFBF" w:themeColor="background1" w:themeShade="BF"/>
            </w:tcBorders>
            <w:shd w:val="clear" w:color="auto" w:fill="BEE3A5"/>
            <w:vAlign w:val="center"/>
          </w:tcPr>
          <w:p w14:paraId="6DA9A4A4" w14:textId="77777777" w:rsidR="00886A41" w:rsidRPr="00A8683D" w:rsidRDefault="00886A41" w:rsidP="00780B5F">
            <w:pPr>
              <w:ind w:firstLine="0"/>
              <w:rPr>
                <w:b/>
                <w:bCs/>
              </w:rPr>
            </w:pPr>
            <w:r w:rsidRPr="00A8683D">
              <w:rPr>
                <w:b/>
                <w:bCs/>
              </w:rPr>
              <w:t>Mygtukai</w:t>
            </w:r>
          </w:p>
        </w:tc>
      </w:tr>
      <w:tr w:rsidR="00886A41" w:rsidRPr="00A8683D" w14:paraId="6203B842" w14:textId="77777777" w:rsidTr="4560C70B">
        <w:trPr>
          <w:tblHeader/>
        </w:trPr>
        <w:tc>
          <w:tcPr>
            <w:tcW w:w="5000" w:type="pct"/>
            <w:tcBorders>
              <w:right w:val="single" w:sz="4" w:space="0" w:color="BFBFBF" w:themeColor="background1" w:themeShade="BF"/>
            </w:tcBorders>
            <w:shd w:val="clear" w:color="auto" w:fill="auto"/>
            <w:vAlign w:val="center"/>
          </w:tcPr>
          <w:p w14:paraId="3E81A5A5" w14:textId="77777777" w:rsidR="00741E45" w:rsidRDefault="00741E45" w:rsidP="00515B5E">
            <w:pPr>
              <w:pStyle w:val="Lentelssraas"/>
            </w:pPr>
            <w:r>
              <w:t>Registruoti naują</w:t>
            </w:r>
          </w:p>
          <w:p w14:paraId="0EBC7C51" w14:textId="77777777" w:rsidR="00886A41" w:rsidRPr="00A8683D" w:rsidRDefault="56C3EB5A" w:rsidP="00515B5E">
            <w:pPr>
              <w:pStyle w:val="Lentelssraas"/>
            </w:pPr>
            <w:r>
              <w:t>Redaguoti</w:t>
            </w:r>
          </w:p>
          <w:p w14:paraId="6FF9ECF0" w14:textId="77777777" w:rsidR="00886A41" w:rsidRPr="00A8683D" w:rsidRDefault="56C3EB5A" w:rsidP="00515B5E">
            <w:pPr>
              <w:pStyle w:val="Lentelssraas"/>
            </w:pPr>
            <w:r>
              <w:t>Ištrinti</w:t>
            </w:r>
          </w:p>
        </w:tc>
      </w:tr>
      <w:tr w:rsidR="00886A41" w:rsidRPr="00A8683D" w14:paraId="51AA1D48" w14:textId="77777777" w:rsidTr="4560C70B">
        <w:trPr>
          <w:tblHeader/>
        </w:trPr>
        <w:tc>
          <w:tcPr>
            <w:tcW w:w="5000" w:type="pct"/>
            <w:tcBorders>
              <w:right w:val="single" w:sz="4" w:space="0" w:color="BFBFBF" w:themeColor="background1" w:themeShade="BF"/>
            </w:tcBorders>
            <w:shd w:val="clear" w:color="auto" w:fill="BEE3A5"/>
            <w:vAlign w:val="center"/>
          </w:tcPr>
          <w:p w14:paraId="43C0AC98" w14:textId="77777777" w:rsidR="00886A41" w:rsidRPr="00A8683D" w:rsidRDefault="009F0366" w:rsidP="00780B5F">
            <w:pPr>
              <w:ind w:firstLine="0"/>
              <w:rPr>
                <w:b/>
                <w:bCs/>
              </w:rPr>
            </w:pPr>
            <w:r w:rsidRPr="00A8683D">
              <w:rPr>
                <w:b/>
                <w:bCs/>
              </w:rPr>
              <w:t>Naudotojai</w:t>
            </w:r>
          </w:p>
        </w:tc>
      </w:tr>
      <w:tr w:rsidR="00886A41" w:rsidRPr="00A8683D" w14:paraId="4FDDAE53" w14:textId="77777777" w:rsidTr="4560C70B">
        <w:tc>
          <w:tcPr>
            <w:tcW w:w="5000" w:type="pct"/>
            <w:tcBorders>
              <w:right w:val="single" w:sz="4" w:space="0" w:color="BFBFBF" w:themeColor="background1" w:themeShade="BF"/>
            </w:tcBorders>
            <w:shd w:val="clear" w:color="auto" w:fill="auto"/>
          </w:tcPr>
          <w:p w14:paraId="063239BD" w14:textId="77777777" w:rsidR="00886A41" w:rsidRPr="00A8683D" w:rsidRDefault="009F0366" w:rsidP="00515B5E">
            <w:pPr>
              <w:pStyle w:val="Tekstaslentels"/>
            </w:pPr>
            <w:r w:rsidRPr="00A8683D">
              <w:t xml:space="preserve">Langas matomas tik </w:t>
            </w:r>
            <w:r w:rsidR="00125723" w:rsidRPr="00A8683D">
              <w:t>VSFSVVP</w:t>
            </w:r>
            <w:r w:rsidRPr="00A8683D">
              <w:t xml:space="preserve"> IS naudotojui.</w:t>
            </w:r>
          </w:p>
        </w:tc>
      </w:tr>
    </w:tbl>
    <w:p w14:paraId="06757581" w14:textId="77777777" w:rsidR="00B86568" w:rsidRPr="00A8683D" w:rsidRDefault="001877FD" w:rsidP="00DF40CE">
      <w:pPr>
        <w:pStyle w:val="Heading4"/>
      </w:pPr>
      <w:bookmarkStart w:id="805" w:name="_Toc159222269"/>
      <w:r w:rsidRPr="00A8683D">
        <w:lastRenderedPageBreak/>
        <w:t>DMS projektų sąrašas</w:t>
      </w:r>
      <w:bookmarkEnd w:id="805"/>
    </w:p>
    <w:p w14:paraId="6329970D" w14:textId="77777777" w:rsidR="001877FD" w:rsidRPr="00A8683D" w:rsidRDefault="00523EE1" w:rsidP="007C731D">
      <w:r>
        <w:rPr>
          <w:noProof/>
        </w:rPr>
        <w:drawing>
          <wp:inline distT="0" distB="0" distL="0" distR="0" wp14:anchorId="131C42FA" wp14:editId="3E2DBA03">
            <wp:extent cx="6100876" cy="4034867"/>
            <wp:effectExtent l="0" t="0" r="0" b="3810"/>
            <wp:docPr id="125" name="Picture 12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Graphical user interface, application&#10;&#10;Description automatically generated"/>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101738" cy="4035437"/>
                    </a:xfrm>
                    <a:prstGeom prst="rect">
                      <a:avLst/>
                    </a:prstGeom>
                    <a:noFill/>
                    <a:ln>
                      <a:noFill/>
                    </a:ln>
                  </pic:spPr>
                </pic:pic>
              </a:graphicData>
            </a:graphic>
          </wp:inline>
        </w:drawing>
      </w:r>
      <w:r w:rsidRPr="00A8683D" w:rsidDel="000848B2">
        <w:rPr>
          <w:noProof/>
          <w:lang w:eastAsia="lt-LT"/>
        </w:rPr>
        <w:t xml:space="preserve"> </w:t>
      </w:r>
    </w:p>
    <w:p w14:paraId="4D94A89C" w14:textId="77777777" w:rsidR="001877FD" w:rsidRPr="00A8683D" w:rsidRDefault="001877FD" w:rsidP="001877FD">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47</w:t>
        </w:r>
      </w:fldSimple>
      <w:r w:rsidRPr="00A8683D">
        <w:rPr>
          <w:noProof/>
        </w:rPr>
        <w:t xml:space="preserve"> DMS Projektų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4B3880" w:rsidRPr="00A8683D" w14:paraId="5B8B3767" w14:textId="77777777" w:rsidTr="6B5F7C70">
        <w:trPr>
          <w:tblHeader/>
        </w:trPr>
        <w:tc>
          <w:tcPr>
            <w:tcW w:w="5000" w:type="pct"/>
            <w:tcBorders>
              <w:right w:val="single" w:sz="4" w:space="0" w:color="BFBFBF" w:themeColor="background1" w:themeShade="BF"/>
            </w:tcBorders>
            <w:shd w:val="clear" w:color="auto" w:fill="BEE3A5"/>
            <w:vAlign w:val="center"/>
          </w:tcPr>
          <w:p w14:paraId="5B154F2C" w14:textId="77777777" w:rsidR="004B3880" w:rsidRPr="00A8683D" w:rsidRDefault="004B3880" w:rsidP="00780B5F">
            <w:pPr>
              <w:ind w:firstLine="0"/>
              <w:rPr>
                <w:b/>
                <w:bCs/>
              </w:rPr>
            </w:pPr>
            <w:r w:rsidRPr="00A8683D">
              <w:rPr>
                <w:b/>
                <w:bCs/>
              </w:rPr>
              <w:lastRenderedPageBreak/>
              <w:t>Laukai</w:t>
            </w:r>
          </w:p>
        </w:tc>
      </w:tr>
      <w:tr w:rsidR="004B3880" w:rsidRPr="00A8683D" w14:paraId="3866D4A5" w14:textId="77777777" w:rsidTr="6B5F7C70">
        <w:trPr>
          <w:tblHeader/>
        </w:trPr>
        <w:tc>
          <w:tcPr>
            <w:tcW w:w="5000" w:type="pct"/>
            <w:tcBorders>
              <w:right w:val="single" w:sz="4" w:space="0" w:color="BFBFBF" w:themeColor="background1" w:themeShade="BF"/>
            </w:tcBorders>
            <w:shd w:val="clear" w:color="auto" w:fill="auto"/>
            <w:vAlign w:val="center"/>
          </w:tcPr>
          <w:p w14:paraId="06D96441" w14:textId="77777777" w:rsidR="004B3880" w:rsidRPr="00A8683D" w:rsidRDefault="3512FF83" w:rsidP="00515B5E">
            <w:pPr>
              <w:pStyle w:val="Lentelssraas"/>
            </w:pPr>
            <w:r>
              <w:t xml:space="preserve">Pavadinimas - projekto pavadinimas. </w:t>
            </w:r>
          </w:p>
          <w:p w14:paraId="5CE7D26D" w14:textId="77777777" w:rsidR="004B3880" w:rsidRPr="00A8683D" w:rsidRDefault="3512FF83" w:rsidP="00515B5E">
            <w:pPr>
              <w:pStyle w:val="Lentelssraas"/>
            </w:pPr>
            <w:r>
              <w:t xml:space="preserve">Numeris - projekto numeris. </w:t>
            </w:r>
          </w:p>
          <w:p w14:paraId="44807E02" w14:textId="77777777" w:rsidR="004B3880" w:rsidRPr="00A8683D" w:rsidRDefault="3512FF83" w:rsidP="00515B5E">
            <w:pPr>
              <w:pStyle w:val="Lentelssraas"/>
            </w:pPr>
            <w:r>
              <w:t xml:space="preserve">Sutarties data - sutarties įsigaliojimo data. </w:t>
            </w:r>
          </w:p>
          <w:p w14:paraId="106EE779" w14:textId="77777777" w:rsidR="004B3880" w:rsidRDefault="004B3880" w:rsidP="00515B5E">
            <w:pPr>
              <w:pStyle w:val="Lentelssraas"/>
            </w:pPr>
            <w:r w:rsidRPr="00A8683D">
              <w:t>Būsena – projekto būsena.</w:t>
            </w:r>
          </w:p>
          <w:p w14:paraId="09B2D125" w14:textId="77777777" w:rsidR="00291A38" w:rsidRDefault="00291A38" w:rsidP="00291A38">
            <w:pPr>
              <w:pStyle w:val="Lentelssraas"/>
            </w:pPr>
            <w:r>
              <w:t>Strateginis projektas – strateginio projekto požymis.</w:t>
            </w:r>
          </w:p>
          <w:p w14:paraId="2C0E3728" w14:textId="77777777" w:rsidR="00523EE1" w:rsidRPr="00A8683D" w:rsidRDefault="77BC776E" w:rsidP="00291A38">
            <w:pPr>
              <w:pStyle w:val="Lentelssraas"/>
            </w:pPr>
            <w:r>
              <w:t>Išlaidų supaprastinimai – išlaidų supaprastinimų požymių reikšmės.</w:t>
            </w:r>
          </w:p>
        </w:tc>
      </w:tr>
      <w:tr w:rsidR="004B3880" w:rsidRPr="00A8683D" w14:paraId="6A2BAD9A" w14:textId="77777777" w:rsidTr="6B5F7C70">
        <w:trPr>
          <w:tblHeader/>
        </w:trPr>
        <w:tc>
          <w:tcPr>
            <w:tcW w:w="5000" w:type="pct"/>
            <w:tcBorders>
              <w:right w:val="single" w:sz="4" w:space="0" w:color="BFBFBF" w:themeColor="background1" w:themeShade="BF"/>
            </w:tcBorders>
            <w:shd w:val="clear" w:color="auto" w:fill="BEE3A5"/>
            <w:vAlign w:val="center"/>
          </w:tcPr>
          <w:p w14:paraId="5BF892FC" w14:textId="77777777" w:rsidR="004B3880" w:rsidRPr="00A8683D" w:rsidRDefault="004B3880" w:rsidP="00780B5F">
            <w:pPr>
              <w:ind w:firstLine="0"/>
              <w:rPr>
                <w:b/>
                <w:bCs/>
              </w:rPr>
            </w:pPr>
            <w:r w:rsidRPr="00A8683D">
              <w:rPr>
                <w:b/>
                <w:bCs/>
              </w:rPr>
              <w:t>Filtras</w:t>
            </w:r>
          </w:p>
        </w:tc>
      </w:tr>
      <w:tr w:rsidR="004B3880" w:rsidRPr="00A8683D" w14:paraId="6E0DD658" w14:textId="77777777" w:rsidTr="6B5F7C70">
        <w:trPr>
          <w:tblHeader/>
        </w:trPr>
        <w:tc>
          <w:tcPr>
            <w:tcW w:w="5000" w:type="pct"/>
            <w:tcBorders>
              <w:right w:val="single" w:sz="4" w:space="0" w:color="BFBFBF" w:themeColor="background1" w:themeShade="BF"/>
            </w:tcBorders>
            <w:shd w:val="clear" w:color="auto" w:fill="auto"/>
            <w:vAlign w:val="center"/>
          </w:tcPr>
          <w:p w14:paraId="28AFE7E8" w14:textId="77777777" w:rsidR="007E6E18" w:rsidRDefault="5593547E" w:rsidP="00515B5E">
            <w:pPr>
              <w:pStyle w:val="Lentelssraas"/>
            </w:pPr>
            <w:r>
              <w:t>Programos  tipas – pasirenkamas programos tipas: {</w:t>
            </w:r>
            <w:r w:rsidR="4914C5E8">
              <w:t>Vidaus saugumo fondas</w:t>
            </w:r>
            <w:r>
              <w:t xml:space="preserve">; </w:t>
            </w:r>
            <w:r w:rsidR="4914C5E8">
              <w:t>Sienų valdymo ir vizų priemonė</w:t>
            </w:r>
            <w:r>
              <w:t>}</w:t>
            </w:r>
          </w:p>
          <w:p w14:paraId="7F606587" w14:textId="77777777" w:rsidR="005007E7" w:rsidRPr="00A8683D" w:rsidRDefault="005007E7" w:rsidP="005007E7">
            <w:pPr>
              <w:pStyle w:val="Lentelssraas"/>
            </w:pPr>
            <w:r w:rsidRPr="00A8683D">
              <w:t>Projekto nr. - įvedamas projekto numerio fragmentas.</w:t>
            </w:r>
          </w:p>
          <w:p w14:paraId="3023D95D" w14:textId="77777777" w:rsidR="004B3880" w:rsidRDefault="004B3880" w:rsidP="00515B5E">
            <w:pPr>
              <w:pStyle w:val="Lentelssraas"/>
            </w:pPr>
            <w:r w:rsidRPr="00A8683D">
              <w:t>Kvietimo pavadinimas - įvedamas projekto kvietimo pavadinimo fragmentas.</w:t>
            </w:r>
          </w:p>
          <w:p w14:paraId="6A569F39" w14:textId="77777777" w:rsidR="005007E7" w:rsidRPr="00A8683D" w:rsidRDefault="1F03675D" w:rsidP="00515B5E">
            <w:pPr>
              <w:pStyle w:val="Lentelssraas"/>
            </w:pPr>
            <w:r>
              <w:t>Strateginis projektas – pasirenkamas strateginio projekto požymis: {Taip; Ne}.</w:t>
            </w:r>
          </w:p>
          <w:p w14:paraId="182730C4" w14:textId="77777777" w:rsidR="004B3880" w:rsidRDefault="004B3880" w:rsidP="00515B5E">
            <w:pPr>
              <w:pStyle w:val="Lentelssraas"/>
            </w:pPr>
            <w:r w:rsidRPr="00A8683D">
              <w:t xml:space="preserve">Būsena - pasirenkama būsena (-os) iš projektų būsenų sąrašo. </w:t>
            </w:r>
          </w:p>
          <w:p w14:paraId="328687A0" w14:textId="77777777" w:rsidR="005007E7" w:rsidRPr="00A8683D" w:rsidRDefault="1F03675D" w:rsidP="00515B5E">
            <w:pPr>
              <w:pStyle w:val="Lentelssraas"/>
            </w:pPr>
            <w:r>
              <w:t>Išlaidų supaprastinimai – pasirenkama išlaidų supaprastinimo reikšmė iš klasifikatoriaus.</w:t>
            </w:r>
          </w:p>
        </w:tc>
      </w:tr>
      <w:tr w:rsidR="004B3880" w:rsidRPr="00A8683D" w14:paraId="1FFC6675" w14:textId="77777777" w:rsidTr="6B5F7C70">
        <w:trPr>
          <w:tblHeader/>
        </w:trPr>
        <w:tc>
          <w:tcPr>
            <w:tcW w:w="5000" w:type="pct"/>
            <w:tcBorders>
              <w:right w:val="single" w:sz="4" w:space="0" w:color="BFBFBF" w:themeColor="background1" w:themeShade="BF"/>
            </w:tcBorders>
            <w:shd w:val="clear" w:color="auto" w:fill="BEE3A5"/>
            <w:vAlign w:val="center"/>
          </w:tcPr>
          <w:p w14:paraId="23E4EA47" w14:textId="77777777" w:rsidR="004B3880" w:rsidRPr="00A8683D" w:rsidRDefault="004B3880" w:rsidP="00780B5F">
            <w:pPr>
              <w:ind w:firstLine="0"/>
              <w:rPr>
                <w:b/>
                <w:bCs/>
              </w:rPr>
            </w:pPr>
            <w:r w:rsidRPr="00A8683D">
              <w:rPr>
                <w:b/>
                <w:bCs/>
              </w:rPr>
              <w:t>Mygtukai</w:t>
            </w:r>
          </w:p>
        </w:tc>
      </w:tr>
      <w:tr w:rsidR="004B3880" w:rsidRPr="00A8683D" w14:paraId="302F05A3" w14:textId="77777777" w:rsidTr="6B5F7C70">
        <w:trPr>
          <w:tblHeader/>
        </w:trPr>
        <w:tc>
          <w:tcPr>
            <w:tcW w:w="5000" w:type="pct"/>
            <w:tcBorders>
              <w:right w:val="single" w:sz="4" w:space="0" w:color="BFBFBF" w:themeColor="background1" w:themeShade="BF"/>
            </w:tcBorders>
            <w:shd w:val="clear" w:color="auto" w:fill="auto"/>
            <w:vAlign w:val="center"/>
          </w:tcPr>
          <w:p w14:paraId="30F366FA" w14:textId="77777777" w:rsidR="004B3880" w:rsidRDefault="004B3880" w:rsidP="00515B5E">
            <w:pPr>
              <w:pStyle w:val="Tekstaslentels"/>
            </w:pPr>
            <w:r w:rsidRPr="00A8683D">
              <w:t>Redaguoti</w:t>
            </w:r>
          </w:p>
          <w:p w14:paraId="04C261CF" w14:textId="77777777" w:rsidR="005007E7" w:rsidRPr="00A8683D" w:rsidRDefault="5E5B2815" w:rsidP="00515B5E">
            <w:pPr>
              <w:pStyle w:val="Tekstaslentels"/>
            </w:pPr>
            <w:r>
              <w:t>Formuoti projektų ataskaitą</w:t>
            </w:r>
          </w:p>
        </w:tc>
      </w:tr>
      <w:tr w:rsidR="004B3880" w:rsidRPr="00A8683D" w14:paraId="43BD456B" w14:textId="77777777" w:rsidTr="6B5F7C70">
        <w:trPr>
          <w:tblHeader/>
        </w:trPr>
        <w:tc>
          <w:tcPr>
            <w:tcW w:w="5000" w:type="pct"/>
            <w:tcBorders>
              <w:right w:val="single" w:sz="4" w:space="0" w:color="BFBFBF" w:themeColor="background1" w:themeShade="BF"/>
            </w:tcBorders>
            <w:shd w:val="clear" w:color="auto" w:fill="BEE3A5"/>
            <w:vAlign w:val="center"/>
          </w:tcPr>
          <w:p w14:paraId="16F803FA" w14:textId="77777777" w:rsidR="004B3880" w:rsidRPr="00A8683D" w:rsidRDefault="004B3880" w:rsidP="00780B5F">
            <w:pPr>
              <w:ind w:firstLine="0"/>
              <w:rPr>
                <w:b/>
                <w:bCs/>
              </w:rPr>
            </w:pPr>
            <w:r w:rsidRPr="00A8683D">
              <w:rPr>
                <w:b/>
                <w:bCs/>
              </w:rPr>
              <w:t>Naudotojai</w:t>
            </w:r>
          </w:p>
        </w:tc>
      </w:tr>
      <w:tr w:rsidR="004B3880" w:rsidRPr="00A8683D" w14:paraId="2376AD89" w14:textId="77777777" w:rsidTr="6B5F7C70">
        <w:tc>
          <w:tcPr>
            <w:tcW w:w="5000" w:type="pct"/>
            <w:tcBorders>
              <w:right w:val="single" w:sz="4" w:space="0" w:color="BFBFBF" w:themeColor="background1" w:themeShade="BF"/>
            </w:tcBorders>
            <w:shd w:val="clear" w:color="auto" w:fill="auto"/>
          </w:tcPr>
          <w:p w14:paraId="4F1CEB2B" w14:textId="77777777" w:rsidR="004B3880" w:rsidRPr="00A8683D" w:rsidRDefault="004B3880" w:rsidP="00515B5E">
            <w:pPr>
              <w:pStyle w:val="Tekstaslentels"/>
            </w:pPr>
            <w:r w:rsidRPr="00A8683D">
              <w:t xml:space="preserve">Langas matomas tik </w:t>
            </w:r>
            <w:r w:rsidR="00072CB6" w:rsidRPr="00A8683D">
              <w:t>DMS</w:t>
            </w:r>
            <w:r w:rsidRPr="00A8683D">
              <w:t xml:space="preserve"> naudotojui.</w:t>
            </w:r>
          </w:p>
        </w:tc>
      </w:tr>
    </w:tbl>
    <w:p w14:paraId="1AEC1D3D" w14:textId="77777777" w:rsidR="001877FD" w:rsidRPr="00A8683D" w:rsidRDefault="001877FD" w:rsidP="001877FD"/>
    <w:p w14:paraId="6F2A7709" w14:textId="77777777" w:rsidR="002361C4" w:rsidRPr="00A8683D" w:rsidRDefault="002361C4" w:rsidP="00DF40CE">
      <w:pPr>
        <w:pStyle w:val="Heading4"/>
      </w:pPr>
      <w:bookmarkStart w:id="806" w:name="_Toc159222270"/>
      <w:r w:rsidRPr="00A8683D">
        <w:lastRenderedPageBreak/>
        <w:t>Projekt</w:t>
      </w:r>
      <w:r w:rsidR="004E5020" w:rsidRPr="00A8683D">
        <w:t>o bendra informacija</w:t>
      </w:r>
      <w:bookmarkEnd w:id="806"/>
    </w:p>
    <w:p w14:paraId="4B259838" w14:textId="77777777" w:rsidR="00D7486C" w:rsidRPr="00A8683D" w:rsidRDefault="00A1162D" w:rsidP="00D7486C">
      <w:r w:rsidRPr="00A1162D">
        <w:rPr>
          <w:noProof/>
        </w:rPr>
        <w:t xml:space="preserve"> </w:t>
      </w:r>
      <w:r>
        <w:rPr>
          <w:noProof/>
        </w:rPr>
        <w:drawing>
          <wp:inline distT="0" distB="0" distL="0" distR="0" wp14:anchorId="1577E210" wp14:editId="2533F644">
            <wp:extent cx="6300470" cy="5954395"/>
            <wp:effectExtent l="0" t="0" r="5080" b="8255"/>
            <wp:docPr id="205" name="Picture 205"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descr="Graphical user interface, text&#10;&#10;Description automatically generated with medium confidence"/>
                    <pic:cNvPicPr/>
                  </pic:nvPicPr>
                  <pic:blipFill>
                    <a:blip r:embed="rId127"/>
                    <a:stretch>
                      <a:fillRect/>
                    </a:stretch>
                  </pic:blipFill>
                  <pic:spPr>
                    <a:xfrm>
                      <a:off x="0" y="0"/>
                      <a:ext cx="6300470" cy="5954395"/>
                    </a:xfrm>
                    <a:prstGeom prst="rect">
                      <a:avLst/>
                    </a:prstGeom>
                  </pic:spPr>
                </pic:pic>
              </a:graphicData>
            </a:graphic>
          </wp:inline>
        </w:drawing>
      </w:r>
    </w:p>
    <w:p w14:paraId="7C4D713C" w14:textId="77777777" w:rsidR="0071359D" w:rsidRPr="00A8683D" w:rsidRDefault="001C045E" w:rsidP="00D7486C">
      <w:r w:rsidRPr="001C045E">
        <w:rPr>
          <w:noProof/>
        </w:rPr>
        <w:lastRenderedPageBreak/>
        <w:t xml:space="preserve"> </w:t>
      </w:r>
      <w:r>
        <w:rPr>
          <w:noProof/>
        </w:rPr>
        <w:drawing>
          <wp:inline distT="0" distB="0" distL="0" distR="0" wp14:anchorId="46900E5C" wp14:editId="0D450919">
            <wp:extent cx="6300470" cy="5981700"/>
            <wp:effectExtent l="0" t="0" r="5080" b="0"/>
            <wp:docPr id="216" name="Picture 21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descr="Graphical user interface, text, application, email&#10;&#10;Description automatically generated"/>
                    <pic:cNvPicPr/>
                  </pic:nvPicPr>
                  <pic:blipFill>
                    <a:blip r:embed="rId128"/>
                    <a:stretch>
                      <a:fillRect/>
                    </a:stretch>
                  </pic:blipFill>
                  <pic:spPr>
                    <a:xfrm>
                      <a:off x="0" y="0"/>
                      <a:ext cx="6300470" cy="5981700"/>
                    </a:xfrm>
                    <a:prstGeom prst="rect">
                      <a:avLst/>
                    </a:prstGeom>
                  </pic:spPr>
                </pic:pic>
              </a:graphicData>
            </a:graphic>
          </wp:inline>
        </w:drawing>
      </w:r>
    </w:p>
    <w:p w14:paraId="41FE0348" w14:textId="77777777" w:rsidR="006F5625" w:rsidRDefault="00B5268E" w:rsidP="006F5625">
      <w:pPr>
        <w:keepNext/>
      </w:pPr>
      <w:r>
        <w:rPr>
          <w:noProof/>
        </w:rPr>
        <w:lastRenderedPageBreak/>
        <w:drawing>
          <wp:inline distT="0" distB="0" distL="0" distR="0" wp14:anchorId="51CA9C78" wp14:editId="63187D22">
            <wp:extent cx="6300470" cy="5906135"/>
            <wp:effectExtent l="0" t="0" r="5080" b="0"/>
            <wp:docPr id="235" name="Picture 235"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descr="Graphical user interface, text&#10;&#10;Description automatically generated"/>
                    <pic:cNvPicPr/>
                  </pic:nvPicPr>
                  <pic:blipFill>
                    <a:blip r:embed="rId129"/>
                    <a:stretch>
                      <a:fillRect/>
                    </a:stretch>
                  </pic:blipFill>
                  <pic:spPr>
                    <a:xfrm>
                      <a:off x="0" y="0"/>
                      <a:ext cx="6300470" cy="5906135"/>
                    </a:xfrm>
                    <a:prstGeom prst="rect">
                      <a:avLst/>
                    </a:prstGeom>
                  </pic:spPr>
                </pic:pic>
              </a:graphicData>
            </a:graphic>
          </wp:inline>
        </w:drawing>
      </w:r>
    </w:p>
    <w:p w14:paraId="48D0BDFE" w14:textId="77777777" w:rsidR="009E44DC" w:rsidRPr="00A8683D" w:rsidRDefault="009E44DC" w:rsidP="006F5625">
      <w:pPr>
        <w:keepNext/>
      </w:pPr>
      <w:r>
        <w:rPr>
          <w:noProof/>
        </w:rPr>
        <w:lastRenderedPageBreak/>
        <w:drawing>
          <wp:inline distT="0" distB="0" distL="0" distR="0" wp14:anchorId="6AACED98" wp14:editId="1080B1B0">
            <wp:extent cx="6300470" cy="5319395"/>
            <wp:effectExtent l="0" t="0" r="5080" b="0"/>
            <wp:docPr id="237" name="Picture 237"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descr="Graphical user interface, text&#10;&#10;Description automatically generated with medium confidence"/>
                    <pic:cNvPicPr/>
                  </pic:nvPicPr>
                  <pic:blipFill>
                    <a:blip r:embed="rId130"/>
                    <a:stretch>
                      <a:fillRect/>
                    </a:stretch>
                  </pic:blipFill>
                  <pic:spPr>
                    <a:xfrm>
                      <a:off x="0" y="0"/>
                      <a:ext cx="6300470" cy="5319395"/>
                    </a:xfrm>
                    <a:prstGeom prst="rect">
                      <a:avLst/>
                    </a:prstGeom>
                  </pic:spPr>
                </pic:pic>
              </a:graphicData>
            </a:graphic>
          </wp:inline>
        </w:drawing>
      </w:r>
    </w:p>
    <w:p w14:paraId="0B159524" w14:textId="77777777" w:rsidR="00F70FF4" w:rsidRPr="00A8683D" w:rsidRDefault="006F5625" w:rsidP="006F5625">
      <w:pPr>
        <w:jc w:val="center"/>
      </w:pPr>
      <w:r w:rsidRPr="00A8683D">
        <w:t xml:space="preserve">pav. </w:t>
      </w:r>
      <w:fldSimple w:instr=" STYLEREF 1 \s ">
        <w:r w:rsidR="000E53E0">
          <w:rPr>
            <w:noProof/>
          </w:rPr>
          <w:t>3</w:t>
        </w:r>
      </w:fldSimple>
      <w:r w:rsidR="00215C96">
        <w:t>.</w:t>
      </w:r>
      <w:fldSimple w:instr=" SEQ pav. \* ARABIC \s 1 ">
        <w:r w:rsidR="000E53E0">
          <w:rPr>
            <w:noProof/>
          </w:rPr>
          <w:t>48</w:t>
        </w:r>
      </w:fldSimple>
      <w:r w:rsidRPr="00A8683D">
        <w:t xml:space="preserve"> Projekto</w:t>
      </w:r>
      <w:r w:rsidR="001C045E">
        <w:t xml:space="preserve"> bendra</w:t>
      </w:r>
      <w:r w:rsidRPr="00A8683D">
        <w:t xml:space="preserve"> informacija</w:t>
      </w:r>
    </w:p>
    <w:p w14:paraId="56072DB7" w14:textId="77777777" w:rsidR="009239A0" w:rsidRPr="00A8683D" w:rsidRDefault="009239A0" w:rsidP="009239A0"/>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9239A0" w:rsidRPr="00A8683D" w14:paraId="5E7B38A4" w14:textId="77777777" w:rsidTr="4560C70B">
        <w:trPr>
          <w:tblHeader/>
        </w:trPr>
        <w:tc>
          <w:tcPr>
            <w:tcW w:w="5000" w:type="pct"/>
            <w:tcBorders>
              <w:right w:val="single" w:sz="4" w:space="0" w:color="BFBFBF" w:themeColor="background1" w:themeShade="BF"/>
            </w:tcBorders>
            <w:shd w:val="clear" w:color="auto" w:fill="BEE3A5"/>
            <w:vAlign w:val="center"/>
          </w:tcPr>
          <w:p w14:paraId="6C71A2B0" w14:textId="77777777" w:rsidR="009239A0" w:rsidRPr="00A8683D" w:rsidRDefault="009239A0" w:rsidP="00780B5F">
            <w:pPr>
              <w:ind w:firstLine="0"/>
              <w:rPr>
                <w:b/>
                <w:bCs/>
              </w:rPr>
            </w:pPr>
            <w:r w:rsidRPr="00A8683D">
              <w:rPr>
                <w:b/>
                <w:bCs/>
              </w:rPr>
              <w:lastRenderedPageBreak/>
              <w:t>Laukai</w:t>
            </w:r>
          </w:p>
        </w:tc>
      </w:tr>
      <w:tr w:rsidR="009239A0" w:rsidRPr="00A8683D" w14:paraId="77A27261" w14:textId="77777777" w:rsidTr="4560C70B">
        <w:trPr>
          <w:tblHeader/>
        </w:trPr>
        <w:tc>
          <w:tcPr>
            <w:tcW w:w="5000" w:type="pct"/>
            <w:tcBorders>
              <w:right w:val="single" w:sz="4" w:space="0" w:color="BFBFBF" w:themeColor="background1" w:themeShade="BF"/>
            </w:tcBorders>
            <w:shd w:val="clear" w:color="auto" w:fill="auto"/>
            <w:vAlign w:val="center"/>
          </w:tcPr>
          <w:p w14:paraId="3838CB6A" w14:textId="77777777" w:rsidR="00F922E1" w:rsidRPr="00A8683D" w:rsidRDefault="6D30CF1A" w:rsidP="00515B5E">
            <w:pPr>
              <w:pStyle w:val="Lentelssraas"/>
            </w:pPr>
            <w:r>
              <w:t xml:space="preserve">*Projekto numeris - įvedamas projekto numeris. </w:t>
            </w:r>
          </w:p>
          <w:p w14:paraId="75E06132" w14:textId="77777777" w:rsidR="00F922E1" w:rsidRPr="00A8683D" w:rsidRDefault="6D30CF1A" w:rsidP="00515B5E">
            <w:pPr>
              <w:pStyle w:val="Lentelssraas"/>
            </w:pPr>
            <w:r>
              <w:t>*Projekto pavadinimas - įvedamas projekto pavadinimas.</w:t>
            </w:r>
          </w:p>
          <w:p w14:paraId="3BFDA424" w14:textId="77777777" w:rsidR="003C3E6D" w:rsidRDefault="003C3E6D" w:rsidP="00515B5E">
            <w:pPr>
              <w:pStyle w:val="Lentelssraas"/>
            </w:pPr>
            <w:r w:rsidRPr="00A8683D">
              <w:t>STS – žymimasis langelis, matomas tik tada, jei programa yra „SVVP“.</w:t>
            </w:r>
          </w:p>
          <w:p w14:paraId="0C8EBEFD" w14:textId="77777777" w:rsidR="000751BB" w:rsidRPr="00A8683D" w:rsidRDefault="000751BB" w:rsidP="000751BB">
            <w:pPr>
              <w:pStyle w:val="Lentelssraas"/>
            </w:pPr>
            <w:r w:rsidRPr="00A8683D">
              <w:t>Strateginis projektas - pasirenkamas požymis iš sąrašo {Taip; Ne}.</w:t>
            </w:r>
          </w:p>
          <w:p w14:paraId="5B41B571" w14:textId="77777777" w:rsidR="000751BB" w:rsidRPr="00A8683D" w:rsidRDefault="740A47BB" w:rsidP="000751BB">
            <w:pPr>
              <w:pStyle w:val="Lentelssraas"/>
            </w:pPr>
            <w:r>
              <w:t>*Sprendimas, kuriuo projektas pripažintas strateginės svarbos projektu – jei pasirinktas požymis „Strateginis projektas: Taip“ laukas turi būti užpildytas sprendimu, kuriuo projektas yra pripažintas strateginės svarbos projektu. Laukas taip pat tampa matomu tik kai yra pasirinktas požymis „Strateginis projektas: Taip“.</w:t>
            </w:r>
          </w:p>
          <w:p w14:paraId="02DA9F79" w14:textId="77777777" w:rsidR="003C3E6D" w:rsidRPr="00A8683D" w:rsidRDefault="13DA1144" w:rsidP="00515B5E">
            <w:pPr>
              <w:pStyle w:val="Lentelssraas"/>
            </w:pPr>
            <w:r>
              <w:t>Požymis ar PVM mokėtojas – žymimosios akutės {Taip; ne}.</w:t>
            </w:r>
            <w:r w:rsidR="405172D3">
              <w:t xml:space="preserve"> Informacija įkeliama iš susijusio </w:t>
            </w:r>
            <w:r w:rsidR="5600E390">
              <w:t>projekto įgyvendinimo plano</w:t>
            </w:r>
            <w:r w:rsidR="405172D3">
              <w:t>.</w:t>
            </w:r>
          </w:p>
          <w:p w14:paraId="18249C42" w14:textId="77777777" w:rsidR="003C3E6D" w:rsidRPr="00A8683D" w:rsidRDefault="13DA1144" w:rsidP="00515B5E">
            <w:pPr>
              <w:pStyle w:val="Lentelssraas"/>
            </w:pPr>
            <w:r>
              <w:t>PVM mokėtojo kodas – jei pasirinktas požymis „PVM mokėtojas: Taip“ lauke nurodomas PVM mokėtojo kodas.</w:t>
            </w:r>
          </w:p>
          <w:p w14:paraId="4F8B4567" w14:textId="77777777" w:rsidR="003C3E6D" w:rsidRPr="00A8683D" w:rsidRDefault="13DA1144" w:rsidP="00515B5E">
            <w:pPr>
              <w:pStyle w:val="Lentelssraas"/>
            </w:pPr>
            <w:r>
              <w:t>PVM tinkamumo finansuoti pagrindimas – jei pasirinktas požymis „PVM mokėtojas: Taip“ lauke nurodomas PVM tinkamumo finansuoti pagrindas.</w:t>
            </w:r>
            <w:r w:rsidR="405172D3">
              <w:t xml:space="preserve"> Informacija įkeliama iš susijusio </w:t>
            </w:r>
            <w:r w:rsidR="5600E390">
              <w:t>projekto įgyvendinimo plan</w:t>
            </w:r>
            <w:r w:rsidR="405172D3">
              <w:t>o.</w:t>
            </w:r>
          </w:p>
          <w:p w14:paraId="2CF25E74" w14:textId="77777777" w:rsidR="003C3E6D" w:rsidRPr="00A8683D" w:rsidRDefault="13DA1144" w:rsidP="00515B5E">
            <w:pPr>
              <w:pStyle w:val="Lentelssraas"/>
            </w:pPr>
            <w:r>
              <w:t>PVM nemokėjimo teisinis pagrindas – jei pasirinktas požymis „PVM mokėtojas: Ne“ lauke nurodomas PVM nemokėjimo teisinis pagrindas.</w:t>
            </w:r>
            <w:r w:rsidR="405172D3">
              <w:t xml:space="preserve"> Informacija įkeliama iš susijusio </w:t>
            </w:r>
            <w:r w:rsidR="5600E390">
              <w:t>projekto įgyvendinimo plano</w:t>
            </w:r>
            <w:r w:rsidR="405172D3">
              <w:t>.</w:t>
            </w:r>
          </w:p>
          <w:p w14:paraId="691E6067" w14:textId="77777777" w:rsidR="000751BB" w:rsidRPr="00A8683D" w:rsidRDefault="000751BB" w:rsidP="000751BB">
            <w:pPr>
              <w:pStyle w:val="Lentelssraas"/>
            </w:pPr>
            <w:r w:rsidRPr="00A8683D">
              <w:t>*Planuojamas taikyti išlaidų supaprastinimas – pasirenkamas požymis iš sąrašo {Taip; Ne}.</w:t>
            </w:r>
          </w:p>
          <w:p w14:paraId="4D654E92" w14:textId="77777777" w:rsidR="00F922E1" w:rsidRPr="00A8683D" w:rsidRDefault="6D30CF1A" w:rsidP="00515B5E">
            <w:pPr>
              <w:pStyle w:val="Lentelssraas"/>
            </w:pPr>
            <w:r>
              <w:t xml:space="preserve">*Projekto vykdytojas - parenkamas iš subjektų sąrašo. </w:t>
            </w:r>
            <w:r w:rsidR="405172D3">
              <w:t xml:space="preserve">Informacija įkeliama iš susijusios </w:t>
            </w:r>
            <w:r w:rsidR="5600E390">
              <w:t>projekto įgyvendinimo plan</w:t>
            </w:r>
            <w:r w:rsidR="405172D3">
              <w:t>o.</w:t>
            </w:r>
          </w:p>
          <w:p w14:paraId="42841A3F" w14:textId="77777777" w:rsidR="00F922E1" w:rsidRPr="00A8683D" w:rsidRDefault="6D30CF1A" w:rsidP="00515B5E">
            <w:pPr>
              <w:pStyle w:val="Lentelssraas"/>
            </w:pPr>
            <w:r>
              <w:t>*Būsena - projekto būsena (Vykdomas, Baigtas, Nutrauktas). Parenkama iš reikšmių sąrašo. Pagal nutylėjimą Vykdomas.</w:t>
            </w:r>
          </w:p>
          <w:p w14:paraId="60EFA93E" w14:textId="77777777" w:rsidR="00F922E1" w:rsidRPr="00A8683D" w:rsidRDefault="6D30CF1A" w:rsidP="00515B5E">
            <w:pPr>
              <w:pStyle w:val="Lentelssraas"/>
            </w:pPr>
            <w:r>
              <w:t>Sutarties įsigaliojimo data - parenkama data iš kalendoriaus.</w:t>
            </w:r>
          </w:p>
          <w:p w14:paraId="653C9EDD" w14:textId="77777777" w:rsidR="00F922E1" w:rsidRPr="00A8683D" w:rsidRDefault="6D30CF1A" w:rsidP="00515B5E">
            <w:pPr>
              <w:pStyle w:val="Lentelssraas"/>
            </w:pPr>
            <w:r>
              <w:t>Projekto veiklų pradžia - parenkama data iš kalendoriaus.</w:t>
            </w:r>
          </w:p>
          <w:p w14:paraId="61A78157" w14:textId="77777777" w:rsidR="00F922E1" w:rsidRPr="00A8683D" w:rsidRDefault="6D30CF1A" w:rsidP="00515B5E">
            <w:pPr>
              <w:pStyle w:val="Lentelssraas"/>
            </w:pPr>
            <w:r>
              <w:t>Projekto veiklų pabaiga - parenkama data iš kalendoriaus.</w:t>
            </w:r>
          </w:p>
          <w:p w14:paraId="7219C683" w14:textId="77777777" w:rsidR="00F922E1" w:rsidRPr="00A8683D" w:rsidRDefault="6D30CF1A" w:rsidP="00515B5E">
            <w:pPr>
              <w:pStyle w:val="Lentelssraas"/>
            </w:pPr>
            <w:r>
              <w:t xml:space="preserve">Projekto vykdymo adresas. Šalis - parenkama reikšmė iš šalių klasifikatoriaus. Parinkimo sąraše rodomas šalies kodas ir pavadinimas. Rikiuojama pagal pavadinimą. </w:t>
            </w:r>
          </w:p>
          <w:p w14:paraId="61E17C9C" w14:textId="77777777" w:rsidR="00F922E1" w:rsidRPr="00A8683D" w:rsidRDefault="6D30CF1A" w:rsidP="00515B5E">
            <w:pPr>
              <w:pStyle w:val="Lentelssraas"/>
            </w:pPr>
            <w:r>
              <w:t>Projekto vykdymo adresas. Vietovė - parenkama reikšmė iš vietovių klasifikatoriaus. Parinkimo sąraše rodomas pavadinimas. Rikiuojama pagal pavadinimą.</w:t>
            </w:r>
          </w:p>
          <w:p w14:paraId="2276519A" w14:textId="77777777" w:rsidR="00F922E1" w:rsidRPr="00A8683D" w:rsidRDefault="6D30CF1A" w:rsidP="00515B5E">
            <w:pPr>
              <w:pStyle w:val="Lentelssraas"/>
            </w:pPr>
            <w:r>
              <w:t>Projekto vykdymo adresas - įvedamas tekstas.</w:t>
            </w:r>
          </w:p>
          <w:p w14:paraId="30254E1F" w14:textId="77777777" w:rsidR="00F922E1" w:rsidRPr="00A8683D" w:rsidRDefault="6D30CF1A" w:rsidP="00515B5E">
            <w:pPr>
              <w:pStyle w:val="Lentelssraas"/>
            </w:pPr>
            <w:r>
              <w:t>ES finansavimo intensyvumas, proc. - įvedama procentinė reikšmė. Nutylima reikšmė automatiškai apskaičiuojama iš veiksmų plano projekto ES ir bendrų lėšų santykio. ES lėšos/(ES lėšos + bendro</w:t>
            </w:r>
            <w:r w:rsidR="584A5F88">
              <w:t>jo finansavimo</w:t>
            </w:r>
            <w:r>
              <w:t xml:space="preserve"> lėšos)*100.</w:t>
            </w:r>
          </w:p>
          <w:p w14:paraId="2232D88D" w14:textId="77777777" w:rsidR="00736DC9" w:rsidRPr="00A8683D" w:rsidRDefault="0A9155EB" w:rsidP="00515B5E">
            <w:pPr>
              <w:pStyle w:val="Lentelssraas"/>
            </w:pPr>
            <w:r>
              <w:t>*Netiesioginių išlaidų procentas - įvedama procentinė reikšmė, keturių skaitmenų po kablelio tikslumu. Reikšmė negali būti didesnė nei 25 proc..</w:t>
            </w:r>
          </w:p>
          <w:p w14:paraId="13AA522C" w14:textId="77777777" w:rsidR="00F922E1" w:rsidRPr="00A8683D" w:rsidRDefault="6D30CF1A" w:rsidP="00515B5E">
            <w:pPr>
              <w:pStyle w:val="Lentelssraas"/>
            </w:pPr>
            <w:r>
              <w:t>Išlaidų tinkamumo terminas nuo - parenkama data iš kalendoriaus.</w:t>
            </w:r>
          </w:p>
          <w:p w14:paraId="081F1743" w14:textId="77777777" w:rsidR="00F922E1" w:rsidRPr="00A8683D" w:rsidRDefault="6D30CF1A" w:rsidP="00515B5E">
            <w:pPr>
              <w:pStyle w:val="Lentelssraas"/>
            </w:pPr>
            <w:r>
              <w:t>Išlaidų tinkamumo terminas iki - parenkama data iš kalendoriaus.</w:t>
            </w:r>
          </w:p>
          <w:p w14:paraId="2BCC1E70" w14:textId="77777777" w:rsidR="00F922E1" w:rsidRPr="00A8683D" w:rsidRDefault="6D30CF1A" w:rsidP="00515B5E">
            <w:pPr>
              <w:pStyle w:val="Lentelssraas"/>
            </w:pPr>
            <w:r>
              <w:t>Išlaidų apmokėjimo terminas nuo - parenkama data iš kalendoriaus.</w:t>
            </w:r>
          </w:p>
          <w:p w14:paraId="50B871E6" w14:textId="77777777" w:rsidR="00F922E1" w:rsidRPr="00A8683D" w:rsidRDefault="6D30CF1A" w:rsidP="00515B5E">
            <w:pPr>
              <w:pStyle w:val="Lentelssraas"/>
            </w:pPr>
            <w:r>
              <w:t>Išlaidų apmokėjimo terminas iki - parenkama data iš kalendoriaus.</w:t>
            </w:r>
          </w:p>
          <w:p w14:paraId="4EF65BC5" w14:textId="77777777" w:rsidR="00F922E1" w:rsidRPr="00A8683D" w:rsidRDefault="6D30CF1A" w:rsidP="00515B5E">
            <w:pPr>
              <w:pStyle w:val="Lentelssraas"/>
            </w:pPr>
            <w:r>
              <w:t>Ex-post ataskaitų teikimas - parenkama reikšmę iš sąrašo: Teikiamos, Neteikiamos. Nutylima reikšmė neužpildyta.</w:t>
            </w:r>
          </w:p>
          <w:p w14:paraId="5C2B7EE3" w14:textId="77777777" w:rsidR="00F922E1" w:rsidRPr="00A8683D" w:rsidRDefault="6D30CF1A" w:rsidP="00515B5E">
            <w:pPr>
              <w:pStyle w:val="Lentelssraas"/>
            </w:pPr>
            <w:r>
              <w:t xml:space="preserve">Apmokėjimo duomenys - sufleruojami duomenys iš subjekto nurodyto prie </w:t>
            </w:r>
            <w:r w:rsidR="5600E390">
              <w:t>projekto įgyvendinimo plan</w:t>
            </w:r>
            <w:r>
              <w:t>o kaip pareiškėju.</w:t>
            </w:r>
          </w:p>
          <w:p w14:paraId="0BAFC101" w14:textId="77777777" w:rsidR="00F922E1" w:rsidRPr="00A8683D" w:rsidRDefault="6D30CF1A" w:rsidP="00515B5E">
            <w:pPr>
              <w:pStyle w:val="Lentelssraas"/>
            </w:pPr>
            <w:r>
              <w:t>Banko pavadinimas</w:t>
            </w:r>
          </w:p>
          <w:p w14:paraId="708C0479" w14:textId="77777777" w:rsidR="00F922E1" w:rsidRPr="00A8683D" w:rsidRDefault="6D30CF1A" w:rsidP="00515B5E">
            <w:pPr>
              <w:pStyle w:val="Lentelssraas"/>
            </w:pPr>
            <w:r>
              <w:t>Banko kodas</w:t>
            </w:r>
          </w:p>
          <w:p w14:paraId="4694903D" w14:textId="77777777" w:rsidR="00F922E1" w:rsidRPr="00A8683D" w:rsidRDefault="6D30CF1A" w:rsidP="00515B5E">
            <w:pPr>
              <w:pStyle w:val="Lentelssraas"/>
            </w:pPr>
            <w:r>
              <w:t>Banko sąskaitos Nr. (IBAN)</w:t>
            </w:r>
          </w:p>
          <w:p w14:paraId="4C6E5EC8" w14:textId="77777777" w:rsidR="00F922E1" w:rsidRPr="00A8683D" w:rsidRDefault="6D30CF1A" w:rsidP="00515B5E">
            <w:pPr>
              <w:pStyle w:val="Lentelssraas"/>
            </w:pPr>
            <w:r>
              <w:t>Banko SWIFT</w:t>
            </w:r>
          </w:p>
          <w:p w14:paraId="41370AB4" w14:textId="77777777" w:rsidR="009239A0" w:rsidRPr="00A8683D" w:rsidRDefault="009239A0" w:rsidP="00780B5F">
            <w:pPr>
              <w:rPr>
                <w:i/>
              </w:rPr>
            </w:pPr>
            <w:r w:rsidRPr="00A8683D">
              <w:rPr>
                <w:i/>
              </w:rPr>
              <w:t>Pastaba: žvaigždute * pažymėti laukai yra privalomi.</w:t>
            </w:r>
          </w:p>
        </w:tc>
      </w:tr>
      <w:tr w:rsidR="009239A0" w:rsidRPr="00A8683D" w14:paraId="74806F5A" w14:textId="77777777" w:rsidTr="4560C70B">
        <w:trPr>
          <w:tblHeader/>
        </w:trPr>
        <w:tc>
          <w:tcPr>
            <w:tcW w:w="5000" w:type="pct"/>
            <w:tcBorders>
              <w:right w:val="single" w:sz="4" w:space="0" w:color="BFBFBF" w:themeColor="background1" w:themeShade="BF"/>
            </w:tcBorders>
            <w:shd w:val="clear" w:color="auto" w:fill="BEE3A5"/>
            <w:vAlign w:val="center"/>
          </w:tcPr>
          <w:p w14:paraId="2E0AEF05" w14:textId="77777777" w:rsidR="009239A0" w:rsidRPr="00A8683D" w:rsidRDefault="009239A0" w:rsidP="00780B5F">
            <w:pPr>
              <w:ind w:firstLine="0"/>
              <w:rPr>
                <w:b/>
                <w:bCs/>
              </w:rPr>
            </w:pPr>
            <w:r w:rsidRPr="00A8683D">
              <w:rPr>
                <w:b/>
                <w:bCs/>
              </w:rPr>
              <w:lastRenderedPageBreak/>
              <w:t>Mygtukai</w:t>
            </w:r>
          </w:p>
        </w:tc>
      </w:tr>
      <w:tr w:rsidR="009239A0" w:rsidRPr="00A8683D" w14:paraId="7CB3849D" w14:textId="77777777" w:rsidTr="4560C70B">
        <w:trPr>
          <w:tblHeader/>
        </w:trPr>
        <w:tc>
          <w:tcPr>
            <w:tcW w:w="5000" w:type="pct"/>
            <w:tcBorders>
              <w:right w:val="single" w:sz="4" w:space="0" w:color="BFBFBF" w:themeColor="background1" w:themeShade="BF"/>
            </w:tcBorders>
            <w:shd w:val="clear" w:color="auto" w:fill="auto"/>
            <w:vAlign w:val="center"/>
          </w:tcPr>
          <w:p w14:paraId="7E3CB60B" w14:textId="77777777" w:rsidR="009239A0" w:rsidRPr="00A8683D" w:rsidRDefault="72A3E394" w:rsidP="00515B5E">
            <w:pPr>
              <w:pStyle w:val="Lentelssraas"/>
            </w:pPr>
            <w:r>
              <w:t>Redaguoti</w:t>
            </w:r>
          </w:p>
          <w:p w14:paraId="7A20C8FE" w14:textId="77777777" w:rsidR="009239A0" w:rsidRPr="00A8683D" w:rsidRDefault="72A3E394" w:rsidP="00515B5E">
            <w:pPr>
              <w:pStyle w:val="Lentelssraas"/>
            </w:pPr>
            <w:r>
              <w:t>Į pagrindinį sąrašą</w:t>
            </w:r>
          </w:p>
          <w:p w14:paraId="56CBA1FF" w14:textId="77777777" w:rsidR="00F1343D" w:rsidRDefault="687BF28E" w:rsidP="00515B5E">
            <w:pPr>
              <w:pStyle w:val="Lentelssraas"/>
            </w:pPr>
            <w:r>
              <w:t>Formuoti projekto statuso ataskaitą</w:t>
            </w:r>
          </w:p>
          <w:p w14:paraId="5D1298DD" w14:textId="77777777" w:rsidR="00A878C8" w:rsidRDefault="173FD875" w:rsidP="00515B5E">
            <w:pPr>
              <w:pStyle w:val="Lentelssraas"/>
            </w:pPr>
            <w:r>
              <w:t>Formuoti projekto pažangos ataskaitą</w:t>
            </w:r>
          </w:p>
          <w:p w14:paraId="2D7F3F56" w14:textId="77777777" w:rsidR="00A878C8" w:rsidRDefault="05079D1F" w:rsidP="00515B5E">
            <w:pPr>
              <w:pStyle w:val="Lentelssraas"/>
            </w:pPr>
            <w:r>
              <w:t>Formuoti projekto galutinę įgyvendinimo ataskaitą</w:t>
            </w:r>
          </w:p>
          <w:p w14:paraId="05AD930C" w14:textId="77777777" w:rsidR="002D7317" w:rsidRPr="00A8683D" w:rsidRDefault="72D5DA80" w:rsidP="00515B5E">
            <w:pPr>
              <w:pStyle w:val="Lentelssraas"/>
            </w:pPr>
            <w:r>
              <w:t>Formuoti projekto MP išlaidų supaprastinimų ataskaitą</w:t>
            </w:r>
          </w:p>
          <w:p w14:paraId="6EEEEDCD" w14:textId="77777777" w:rsidR="009239A0" w:rsidRPr="00A8683D" w:rsidRDefault="72A3E394" w:rsidP="00515B5E">
            <w:pPr>
              <w:pStyle w:val="Lentelssraas"/>
            </w:pPr>
            <w:r>
              <w:t>Rodyti audito duomenis</w:t>
            </w:r>
          </w:p>
          <w:p w14:paraId="5F25C563" w14:textId="77777777" w:rsidR="00F4178C" w:rsidRPr="00A8683D" w:rsidRDefault="49EEFABB" w:rsidP="00515B5E">
            <w:pPr>
              <w:pStyle w:val="Lentelssraas"/>
            </w:pPr>
            <w:r>
              <w:t>Nustatyti pirkimų vertinimo būdą</w:t>
            </w:r>
          </w:p>
          <w:p w14:paraId="471240CE" w14:textId="77777777" w:rsidR="009239A0" w:rsidRPr="00A8683D" w:rsidRDefault="72A3E394" w:rsidP="00515B5E">
            <w:pPr>
              <w:pStyle w:val="Lentelssraas"/>
            </w:pPr>
            <w:r>
              <w:t>Išsaugoti</w:t>
            </w:r>
          </w:p>
          <w:p w14:paraId="224CF083" w14:textId="77777777" w:rsidR="009239A0" w:rsidRPr="00A8683D" w:rsidRDefault="72A3E394" w:rsidP="00515B5E">
            <w:pPr>
              <w:pStyle w:val="Lentelssraas"/>
            </w:pPr>
            <w:r>
              <w:t>Atšaukti</w:t>
            </w:r>
          </w:p>
        </w:tc>
      </w:tr>
      <w:tr w:rsidR="009239A0" w:rsidRPr="00A8683D" w14:paraId="4F0E18E0" w14:textId="77777777" w:rsidTr="4560C70B">
        <w:trPr>
          <w:tblHeader/>
        </w:trPr>
        <w:tc>
          <w:tcPr>
            <w:tcW w:w="5000" w:type="pct"/>
            <w:tcBorders>
              <w:right w:val="single" w:sz="4" w:space="0" w:color="BFBFBF" w:themeColor="background1" w:themeShade="BF"/>
            </w:tcBorders>
            <w:shd w:val="clear" w:color="auto" w:fill="BEE3A5"/>
            <w:vAlign w:val="center"/>
          </w:tcPr>
          <w:p w14:paraId="0DF36FA1" w14:textId="77777777" w:rsidR="009239A0" w:rsidRPr="00A8683D" w:rsidRDefault="00B67E34" w:rsidP="00780B5F">
            <w:pPr>
              <w:ind w:firstLine="0"/>
              <w:rPr>
                <w:b/>
                <w:bCs/>
              </w:rPr>
            </w:pPr>
            <w:r w:rsidRPr="00A8683D">
              <w:rPr>
                <w:b/>
                <w:bCs/>
              </w:rPr>
              <w:t>Naudotojai</w:t>
            </w:r>
          </w:p>
        </w:tc>
      </w:tr>
      <w:tr w:rsidR="00B67E34" w:rsidRPr="00A8683D" w14:paraId="4448BC5D" w14:textId="77777777" w:rsidTr="4560C70B">
        <w:tc>
          <w:tcPr>
            <w:tcW w:w="5000" w:type="pct"/>
            <w:tcBorders>
              <w:right w:val="single" w:sz="4" w:space="0" w:color="BFBFBF" w:themeColor="background1" w:themeShade="BF"/>
            </w:tcBorders>
            <w:shd w:val="clear" w:color="auto" w:fill="auto"/>
            <w:vAlign w:val="center"/>
          </w:tcPr>
          <w:p w14:paraId="6ADD3BB7" w14:textId="77777777" w:rsidR="00B67E34" w:rsidRPr="00A8683D" w:rsidRDefault="009B5A3B" w:rsidP="00515B5E">
            <w:pPr>
              <w:pStyle w:val="Tekstaslentels"/>
            </w:pPr>
            <w:r w:rsidRPr="00A8683D">
              <w:t xml:space="preserve">Langas matomas </w:t>
            </w:r>
            <w:r w:rsidR="00125723" w:rsidRPr="00A8683D">
              <w:t>VSFSVVP</w:t>
            </w:r>
            <w:r w:rsidRPr="00A8683D">
              <w:t xml:space="preserve"> IS ir DMS naudotojui.</w:t>
            </w:r>
          </w:p>
        </w:tc>
      </w:tr>
    </w:tbl>
    <w:p w14:paraId="356F1061" w14:textId="77777777" w:rsidR="006F5625" w:rsidRPr="00A8683D" w:rsidRDefault="006F5625" w:rsidP="006F5625"/>
    <w:p w14:paraId="00D435DB" w14:textId="77777777" w:rsidR="002B23BB" w:rsidRPr="00A8683D" w:rsidRDefault="4071EE2C" w:rsidP="00DF40CE">
      <w:pPr>
        <w:pStyle w:val="Heading4"/>
      </w:pPr>
      <w:bookmarkStart w:id="807" w:name="_Toc159222271"/>
      <w:r>
        <w:lastRenderedPageBreak/>
        <w:t>Projekto sutartis</w:t>
      </w:r>
      <w:bookmarkEnd w:id="807"/>
    </w:p>
    <w:p w14:paraId="6822B326" w14:textId="77777777" w:rsidR="00ED17D6" w:rsidRDefault="00F20200" w:rsidP="00ED17D6">
      <w:pPr>
        <w:keepNext/>
        <w:ind w:firstLine="0"/>
      </w:pPr>
      <w:r>
        <w:rPr>
          <w:noProof/>
        </w:rPr>
        <w:drawing>
          <wp:inline distT="0" distB="0" distL="0" distR="0" wp14:anchorId="47C6D335" wp14:editId="127564B3">
            <wp:extent cx="5698490" cy="4305169"/>
            <wp:effectExtent l="0" t="0" r="0" b="635"/>
            <wp:docPr id="239" name="Picture 23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239" descr="Text&#10;&#10;Description automatically generated"/>
                    <pic:cNvPicPr/>
                  </pic:nvPicPr>
                  <pic:blipFill>
                    <a:blip r:embed="rId131"/>
                    <a:stretch>
                      <a:fillRect/>
                    </a:stretch>
                  </pic:blipFill>
                  <pic:spPr>
                    <a:xfrm>
                      <a:off x="0" y="0"/>
                      <a:ext cx="5701612" cy="4307527"/>
                    </a:xfrm>
                    <a:prstGeom prst="rect">
                      <a:avLst/>
                    </a:prstGeom>
                  </pic:spPr>
                </pic:pic>
              </a:graphicData>
            </a:graphic>
          </wp:inline>
        </w:drawing>
      </w:r>
    </w:p>
    <w:p w14:paraId="163FB989" w14:textId="77777777" w:rsidR="00E05487" w:rsidRDefault="00E05487" w:rsidP="00ED17D6">
      <w:pPr>
        <w:keepNext/>
        <w:ind w:firstLine="0"/>
      </w:pPr>
      <w:r>
        <w:rPr>
          <w:noProof/>
        </w:rPr>
        <w:drawing>
          <wp:inline distT="0" distB="0" distL="0" distR="0" wp14:anchorId="1274EC1E" wp14:editId="7CE963BB">
            <wp:extent cx="3508255" cy="4427220"/>
            <wp:effectExtent l="0" t="0" r="0" b="0"/>
            <wp:docPr id="240" name="Picture 240"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descr="Text&#10;&#10;Description automatically generated with low confidence"/>
                    <pic:cNvPicPr/>
                  </pic:nvPicPr>
                  <pic:blipFill>
                    <a:blip r:embed="rId132"/>
                    <a:stretch>
                      <a:fillRect/>
                    </a:stretch>
                  </pic:blipFill>
                  <pic:spPr>
                    <a:xfrm>
                      <a:off x="0" y="0"/>
                      <a:ext cx="3521551" cy="4443999"/>
                    </a:xfrm>
                    <a:prstGeom prst="rect">
                      <a:avLst/>
                    </a:prstGeom>
                  </pic:spPr>
                </pic:pic>
              </a:graphicData>
            </a:graphic>
          </wp:inline>
        </w:drawing>
      </w:r>
    </w:p>
    <w:p w14:paraId="25BD7DF6" w14:textId="77777777" w:rsidR="00F20200" w:rsidRPr="00A8683D" w:rsidRDefault="00F20200" w:rsidP="00ED17D6">
      <w:pPr>
        <w:keepNext/>
        <w:ind w:firstLine="0"/>
      </w:pPr>
    </w:p>
    <w:p w14:paraId="7195FAE4" w14:textId="77777777" w:rsidR="00ED17D6" w:rsidRPr="00A8683D" w:rsidRDefault="00ED17D6" w:rsidP="00ED17D6">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49</w:t>
        </w:r>
      </w:fldSimple>
      <w:r w:rsidRPr="00A8683D">
        <w:rPr>
          <w:noProof/>
        </w:rPr>
        <w:t xml:space="preserve"> Projekto sutartis</w:t>
      </w:r>
      <w:r w:rsidR="002A5836" w:rsidRPr="00A8683D">
        <w:rPr>
          <w:noProof/>
        </w:rPr>
        <w:t xml:space="preserve"> </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2721AB" w:rsidRPr="00A8683D" w14:paraId="660BF9EF" w14:textId="77777777" w:rsidTr="0EA01EA0">
        <w:trPr>
          <w:tblHeader/>
        </w:trPr>
        <w:tc>
          <w:tcPr>
            <w:tcW w:w="5000" w:type="pct"/>
            <w:tcBorders>
              <w:right w:val="single" w:sz="4" w:space="0" w:color="BFBFBF" w:themeColor="background1" w:themeShade="BF"/>
            </w:tcBorders>
            <w:shd w:val="clear" w:color="auto" w:fill="BEE3A5"/>
            <w:vAlign w:val="center"/>
          </w:tcPr>
          <w:p w14:paraId="21C6E355" w14:textId="77777777" w:rsidR="002721AB" w:rsidRPr="00A8683D" w:rsidRDefault="002721AB" w:rsidP="004D25EB">
            <w:pPr>
              <w:ind w:firstLine="0"/>
              <w:rPr>
                <w:b/>
                <w:bCs/>
              </w:rPr>
            </w:pPr>
            <w:r w:rsidRPr="00A8683D">
              <w:rPr>
                <w:b/>
                <w:bCs/>
              </w:rPr>
              <w:lastRenderedPageBreak/>
              <w:t>Laukai</w:t>
            </w:r>
          </w:p>
        </w:tc>
      </w:tr>
      <w:tr w:rsidR="002721AB" w:rsidRPr="00A8683D" w14:paraId="6D44F7FC" w14:textId="77777777" w:rsidTr="0EA01EA0">
        <w:trPr>
          <w:tblHeader/>
        </w:trPr>
        <w:tc>
          <w:tcPr>
            <w:tcW w:w="5000" w:type="pct"/>
            <w:tcBorders>
              <w:right w:val="single" w:sz="4" w:space="0" w:color="BFBFBF" w:themeColor="background1" w:themeShade="BF"/>
            </w:tcBorders>
            <w:shd w:val="clear" w:color="auto" w:fill="auto"/>
            <w:vAlign w:val="center"/>
          </w:tcPr>
          <w:p w14:paraId="74803FA8" w14:textId="77777777" w:rsidR="002721AB" w:rsidRPr="00A8683D" w:rsidRDefault="2DA4A859" w:rsidP="00515B5E">
            <w:pPr>
              <w:pStyle w:val="Lentelssraas"/>
            </w:pPr>
            <w:r>
              <w:t>Sutarties bendrosios sąlygos – pasirinkimo sąrašas iš dviejų nuorodų.</w:t>
            </w:r>
          </w:p>
          <w:p w14:paraId="7716F734" w14:textId="77777777" w:rsidR="002721AB" w:rsidRPr="00A8683D" w:rsidRDefault="6B5E8FE7" w:rsidP="00515B5E">
            <w:pPr>
              <w:pStyle w:val="Lentelssraas"/>
            </w:pPr>
            <w:r>
              <w:t xml:space="preserve">Projekto įgyvendinimo plano </w:t>
            </w:r>
            <w:r w:rsidR="2DA4A859">
              <w:t xml:space="preserve"> data ir numeris - automatiškai įkeliama informacija iš susijusios </w:t>
            </w:r>
            <w:r w:rsidR="1CA0F359">
              <w:t>projekto įgyvendinimo plano</w:t>
            </w:r>
            <w:r w:rsidR="2DA4A859">
              <w:t>;</w:t>
            </w:r>
          </w:p>
          <w:p w14:paraId="47168ABD" w14:textId="77777777" w:rsidR="002721AB" w:rsidRPr="00A8683D" w:rsidRDefault="2DA4A859" w:rsidP="00515B5E">
            <w:pPr>
              <w:pStyle w:val="Lentelssraas"/>
            </w:pPr>
            <w:r>
              <w:t>Vidaus reikalų ministro įsakymas, kuriuo paskirtas  projekto finansavimas – įkeliamas įsakymo numeris ir data iš finansuotinų projektų sąrašo su galimybe redaguoti.</w:t>
            </w:r>
          </w:p>
          <w:p w14:paraId="46D55072" w14:textId="77777777" w:rsidR="002721AB" w:rsidRPr="00A8683D" w:rsidRDefault="2DA4A859" w:rsidP="00515B5E">
            <w:pPr>
              <w:pStyle w:val="Lentelssraas"/>
            </w:pPr>
            <w:r>
              <w:t>Projekto vykdytojui lėšų išmokėjimo būdas – trys žymimieji langeliai {Išlaidų kompensavimas; Sąskaitų apmokėjimas; Avansavimas};</w:t>
            </w:r>
          </w:p>
          <w:p w14:paraId="007C12D0" w14:textId="77777777" w:rsidR="002721AB" w:rsidRPr="00A8683D" w:rsidRDefault="2DA4A859" w:rsidP="00515B5E">
            <w:pPr>
              <w:pStyle w:val="Lentelssraas"/>
            </w:pPr>
            <w:r>
              <w:t xml:space="preserve">Projekto vykdytojo įsakymas (-ai) ar kitas (-i) dokumentas (-ai), kuriuo (-iais) tvirtinamas (-i) išlaidų, kurioms taikomas supaprastintas išlaidų apskaičiavimo būdas (-ai), deklaravimas – informacija automatiškai įkeliama iš susijusios </w:t>
            </w:r>
            <w:r w:rsidR="576B6B43">
              <w:t>PĮP</w:t>
            </w:r>
            <w:r>
              <w:t>8.7 punkto. Informacija gali būti koreguojama;</w:t>
            </w:r>
          </w:p>
          <w:p w14:paraId="32EA7088" w14:textId="77777777" w:rsidR="002721AB" w:rsidRPr="00A8683D" w:rsidRDefault="2DA4A859" w:rsidP="00515B5E">
            <w:pPr>
              <w:pStyle w:val="Lentelssraas"/>
            </w:pPr>
            <w:r>
              <w:t xml:space="preserve">Didžiausia galima </w:t>
            </w:r>
            <w:r w:rsidR="25AD0975">
              <w:t>finansavimo</w:t>
            </w:r>
            <w:r>
              <w:t xml:space="preserve"> lėšų suma – suma automatiškai įkeliama iš finansuotinų projektų sąrašo (Skiriamas finansavimas, suma Iš viso).</w:t>
            </w:r>
          </w:p>
          <w:p w14:paraId="66EBE95F" w14:textId="77777777" w:rsidR="002721AB" w:rsidRPr="00A8683D" w:rsidRDefault="2DA4A859" w:rsidP="00515B5E">
            <w:pPr>
              <w:pStyle w:val="Lentelssraas"/>
            </w:pPr>
            <w:r>
              <w:t>Veiklų įgyvendinimo pradžia – automatiškai įkeliama informacija iš projekto bendrosios informacijos;</w:t>
            </w:r>
          </w:p>
          <w:p w14:paraId="0364D04C" w14:textId="77777777" w:rsidR="002721AB" w:rsidRPr="00A8683D" w:rsidRDefault="2DA4A859" w:rsidP="00515B5E">
            <w:pPr>
              <w:pStyle w:val="Lentelssraas"/>
            </w:pPr>
            <w:r>
              <w:t>Veiklų įgyvendinimo pabaiga – automatiškai įkeliama informacija iš projekto bendrosios informacijos;</w:t>
            </w:r>
          </w:p>
          <w:p w14:paraId="4D97A942" w14:textId="77777777" w:rsidR="002721AB" w:rsidRPr="00A8683D" w:rsidRDefault="2DA4A859" w:rsidP="00515B5E">
            <w:pPr>
              <w:pStyle w:val="Lentelssraas"/>
            </w:pPr>
            <w:r>
              <w:t>Išlaidų patyrimo ir (arba) apmokėjimo pradžia ir pabaiga – reikšmė įvedama tekstu.</w:t>
            </w:r>
          </w:p>
          <w:p w14:paraId="4E4524EA" w14:textId="77777777" w:rsidR="002721AB" w:rsidRDefault="002721AB" w:rsidP="00515B5E">
            <w:pPr>
              <w:pStyle w:val="Lentelssraas"/>
            </w:pPr>
            <w:r w:rsidRPr="00A8683D">
              <w:t>Projekto vykdytojo banko sąskaitos  Nr. - automatiškai įkeliama informacija iš projekto bendrosios informacijos;</w:t>
            </w:r>
          </w:p>
          <w:p w14:paraId="4DA5F9FA" w14:textId="77777777" w:rsidR="000B153C" w:rsidRDefault="000B153C" w:rsidP="000B153C">
            <w:pPr>
              <w:pStyle w:val="Lentelssraas"/>
            </w:pPr>
            <w:r>
              <w:t>Vadovaujanti institucija atstovaujama – suvedama informacija</w:t>
            </w:r>
            <w:r w:rsidR="00315619">
              <w:t>.</w:t>
            </w:r>
          </w:p>
          <w:p w14:paraId="7373C4E8" w14:textId="77777777" w:rsidR="000B153C" w:rsidRDefault="000B153C" w:rsidP="000B153C">
            <w:pPr>
              <w:pStyle w:val="Lentelssraas"/>
            </w:pPr>
            <w:r>
              <w:t>Vadovaujanti institucija veikianti pagal</w:t>
            </w:r>
            <w:r w:rsidR="00315619">
              <w:t xml:space="preserve"> – suvedama informacija.</w:t>
            </w:r>
          </w:p>
          <w:p w14:paraId="3B55F75C" w14:textId="77777777" w:rsidR="000B153C" w:rsidRDefault="000B153C" w:rsidP="000B153C">
            <w:pPr>
              <w:pStyle w:val="Lentelssraas"/>
            </w:pPr>
            <w:r>
              <w:t>Tarpinė institucija atstovaujama</w:t>
            </w:r>
            <w:r w:rsidR="00315619">
              <w:t xml:space="preserve"> – suvedama informacija.</w:t>
            </w:r>
          </w:p>
          <w:p w14:paraId="6BFF60A8" w14:textId="77777777" w:rsidR="000B153C" w:rsidRDefault="000B153C" w:rsidP="000B153C">
            <w:pPr>
              <w:pStyle w:val="Lentelssraas"/>
            </w:pPr>
            <w:r>
              <w:t>Tarpinė institucija veikianti pagal</w:t>
            </w:r>
            <w:r w:rsidR="00315619">
              <w:t xml:space="preserve"> – suvedama informacija.</w:t>
            </w:r>
          </w:p>
          <w:p w14:paraId="3F2BFDE0" w14:textId="77777777" w:rsidR="000B153C" w:rsidRDefault="000B153C" w:rsidP="000B153C">
            <w:pPr>
              <w:pStyle w:val="Lentelssraas"/>
            </w:pPr>
            <w:r>
              <w:t>Projekto vykdytojas atstovaujamas</w:t>
            </w:r>
            <w:r w:rsidR="00315619">
              <w:t xml:space="preserve"> – suvedama informacija.</w:t>
            </w:r>
          </w:p>
          <w:p w14:paraId="15B74322" w14:textId="77777777" w:rsidR="000B153C" w:rsidRPr="00A8683D" w:rsidRDefault="3B04C19B" w:rsidP="000B153C">
            <w:pPr>
              <w:pStyle w:val="Lentelssraas"/>
            </w:pPr>
            <w:r>
              <w:t>Projekto vykdytojas veikiantis pagal</w:t>
            </w:r>
            <w:r w:rsidR="1CA0F359">
              <w:t xml:space="preserve"> – suvedama informacija.</w:t>
            </w:r>
          </w:p>
          <w:p w14:paraId="32973124" w14:textId="77777777" w:rsidR="002721AB" w:rsidRPr="00A8683D" w:rsidRDefault="2DA4A859" w:rsidP="00515B5E">
            <w:pPr>
              <w:pStyle w:val="Lentelssraas"/>
            </w:pPr>
            <w:r>
              <w:t>Kitos sąlygos – įvedamas aprašymas.</w:t>
            </w:r>
          </w:p>
        </w:tc>
      </w:tr>
      <w:tr w:rsidR="002721AB" w:rsidRPr="00A8683D" w14:paraId="01026079" w14:textId="77777777" w:rsidTr="0EA01EA0">
        <w:trPr>
          <w:tblHeader/>
        </w:trPr>
        <w:tc>
          <w:tcPr>
            <w:tcW w:w="5000" w:type="pct"/>
            <w:tcBorders>
              <w:right w:val="single" w:sz="4" w:space="0" w:color="BFBFBF" w:themeColor="background1" w:themeShade="BF"/>
            </w:tcBorders>
            <w:shd w:val="clear" w:color="auto" w:fill="BEE3A5"/>
            <w:vAlign w:val="center"/>
          </w:tcPr>
          <w:p w14:paraId="09EA6A72" w14:textId="77777777" w:rsidR="002721AB" w:rsidRPr="00A8683D" w:rsidRDefault="002721AB" w:rsidP="004D25EB">
            <w:pPr>
              <w:ind w:firstLine="0"/>
              <w:rPr>
                <w:b/>
                <w:bCs/>
              </w:rPr>
            </w:pPr>
            <w:r w:rsidRPr="00A8683D">
              <w:rPr>
                <w:b/>
                <w:bCs/>
              </w:rPr>
              <w:t>Mygtukai</w:t>
            </w:r>
          </w:p>
        </w:tc>
      </w:tr>
      <w:tr w:rsidR="002721AB" w:rsidRPr="00A8683D" w14:paraId="01FFEF6C" w14:textId="77777777" w:rsidTr="0EA01EA0">
        <w:trPr>
          <w:tblHeader/>
        </w:trPr>
        <w:tc>
          <w:tcPr>
            <w:tcW w:w="5000" w:type="pct"/>
            <w:tcBorders>
              <w:right w:val="single" w:sz="4" w:space="0" w:color="BFBFBF" w:themeColor="background1" w:themeShade="BF"/>
            </w:tcBorders>
            <w:shd w:val="clear" w:color="auto" w:fill="auto"/>
            <w:vAlign w:val="center"/>
          </w:tcPr>
          <w:p w14:paraId="533BB941" w14:textId="77777777" w:rsidR="002721AB" w:rsidRPr="00A8683D" w:rsidRDefault="2DA4A859" w:rsidP="00515B5E">
            <w:pPr>
              <w:pStyle w:val="Lentelssraas"/>
            </w:pPr>
            <w:r>
              <w:t xml:space="preserve">Redaguoti – mygtukas matomas tik </w:t>
            </w:r>
            <w:r w:rsidR="328EAB83">
              <w:t>VSFSVVP</w:t>
            </w:r>
            <w:r>
              <w:t xml:space="preserve"> IS naudotojui</w:t>
            </w:r>
          </w:p>
          <w:p w14:paraId="353ECE67" w14:textId="77777777" w:rsidR="002721AB" w:rsidRPr="00A8683D" w:rsidRDefault="00441032" w:rsidP="00515B5E">
            <w:pPr>
              <w:pStyle w:val="Lentelssraas"/>
            </w:pPr>
            <w:r>
              <w:t>Spausdinti</w:t>
            </w:r>
            <w:r w:rsidR="6B89B0FF">
              <w:t xml:space="preserve"> – mygtukas matomas tik </w:t>
            </w:r>
            <w:r w:rsidR="3D2D4333">
              <w:t>VSFSVVP</w:t>
            </w:r>
            <w:r w:rsidR="6B89B0FF">
              <w:t xml:space="preserve"> IS naudotojui</w:t>
            </w:r>
          </w:p>
          <w:p w14:paraId="458117EA" w14:textId="77777777" w:rsidR="002721AB" w:rsidRPr="00A8683D" w:rsidRDefault="2DA4A859" w:rsidP="00515B5E">
            <w:pPr>
              <w:pStyle w:val="Lentelssraas"/>
            </w:pPr>
            <w:r>
              <w:t>Patvirtinti ir pateikti VRM – mygtukas matomas CPVA atstovui, kol projekto sutartis nėra patvirtinta</w:t>
            </w:r>
          </w:p>
          <w:p w14:paraId="047F4554" w14:textId="77777777" w:rsidR="002721AB" w:rsidRPr="00A8683D" w:rsidRDefault="2DA4A859" w:rsidP="00515B5E">
            <w:pPr>
              <w:pStyle w:val="Lentelssraas"/>
            </w:pPr>
            <w:r>
              <w:t>Grąžinti CPVA – mygtukas matomas VRM atstovui, kol projekto sutartis nėra patvirtinta</w:t>
            </w:r>
          </w:p>
          <w:p w14:paraId="21934869" w14:textId="77777777" w:rsidR="002721AB" w:rsidRDefault="002721AB" w:rsidP="00515B5E">
            <w:pPr>
              <w:pStyle w:val="Lentelssraas"/>
            </w:pPr>
            <w:r w:rsidRPr="00A8683D">
              <w:t>Patvirtinti – mygtukas matomas VRM atstovui, kol projekto sutartis nėra patvirtinta. Po mygtuko paspaudimo sutartis laikoma patvirtinta ir jos informacija negali būti koreguojama (išskyrus automatinį duomenų perkėlimą iš patvirtintų pakeitimų)</w:t>
            </w:r>
          </w:p>
          <w:p w14:paraId="2A4DB405" w14:textId="77777777" w:rsidR="002650D4" w:rsidRPr="00A8683D" w:rsidRDefault="487780E7" w:rsidP="00515B5E">
            <w:pPr>
              <w:pStyle w:val="Lentelssraas"/>
            </w:pPr>
            <w:r>
              <w:t xml:space="preserve">Derinti su vykdytoju </w:t>
            </w:r>
          </w:p>
        </w:tc>
      </w:tr>
      <w:tr w:rsidR="002721AB" w:rsidRPr="00A8683D" w14:paraId="162D268F" w14:textId="77777777" w:rsidTr="0EA01EA0">
        <w:trPr>
          <w:tblHeader/>
        </w:trPr>
        <w:tc>
          <w:tcPr>
            <w:tcW w:w="5000" w:type="pct"/>
            <w:tcBorders>
              <w:right w:val="single" w:sz="4" w:space="0" w:color="BFBFBF" w:themeColor="background1" w:themeShade="BF"/>
            </w:tcBorders>
            <w:shd w:val="clear" w:color="auto" w:fill="BEE3A5"/>
            <w:vAlign w:val="center"/>
          </w:tcPr>
          <w:p w14:paraId="5290C046" w14:textId="77777777" w:rsidR="002721AB" w:rsidRPr="00A8683D" w:rsidRDefault="002721AB" w:rsidP="004D25EB">
            <w:pPr>
              <w:ind w:firstLine="0"/>
              <w:rPr>
                <w:b/>
                <w:bCs/>
              </w:rPr>
            </w:pPr>
            <w:r w:rsidRPr="00A8683D">
              <w:rPr>
                <w:b/>
                <w:bCs/>
              </w:rPr>
              <w:t>Taisyklės</w:t>
            </w:r>
          </w:p>
        </w:tc>
      </w:tr>
      <w:tr w:rsidR="002721AB" w:rsidRPr="00A8683D" w14:paraId="1F50DE8E" w14:textId="77777777" w:rsidTr="0EA01EA0">
        <w:trPr>
          <w:tblHeader/>
        </w:trPr>
        <w:tc>
          <w:tcPr>
            <w:tcW w:w="5000" w:type="pct"/>
            <w:tcBorders>
              <w:right w:val="single" w:sz="4" w:space="0" w:color="BFBFBF" w:themeColor="background1" w:themeShade="BF"/>
            </w:tcBorders>
            <w:shd w:val="clear" w:color="auto" w:fill="auto"/>
            <w:vAlign w:val="center"/>
          </w:tcPr>
          <w:p w14:paraId="5D2D005B" w14:textId="77777777" w:rsidR="002721AB" w:rsidRPr="00A8683D" w:rsidRDefault="002721AB" w:rsidP="00515B5E">
            <w:pPr>
              <w:pStyle w:val="Tekstaslentels"/>
              <w:rPr>
                <w:b/>
                <w:bCs/>
              </w:rPr>
            </w:pPr>
            <w:r w:rsidRPr="00A8683D">
              <w:t xml:space="preserve">Šiame lange pateikiama informacija yra matoma tiek </w:t>
            </w:r>
            <w:r w:rsidR="00125723" w:rsidRPr="00A8683D">
              <w:t>VSFSVVP</w:t>
            </w:r>
            <w:r w:rsidRPr="00A8683D">
              <w:t xml:space="preserve"> IS tiek DMS naudotojui.</w:t>
            </w:r>
          </w:p>
          <w:p w14:paraId="22739D0B" w14:textId="77777777" w:rsidR="002721AB" w:rsidRDefault="002721AB" w:rsidP="00515B5E">
            <w:pPr>
              <w:pStyle w:val="Tekstaslentels"/>
            </w:pPr>
            <w:r w:rsidRPr="00A8683D">
              <w:t>Koreguoti duomenis galima tik iki sutarties pasirašymo. Po sutarties pasirašymo informacija šiame lange galės būti atnaujinta tik patvirtinus sutarties pakeitimą (bus įkeliama automatiškai iš pakeitimo).</w:t>
            </w:r>
          </w:p>
          <w:p w14:paraId="485C7DBF" w14:textId="77777777" w:rsidR="007F5486" w:rsidRPr="00A8683D" w:rsidRDefault="007F5486" w:rsidP="00515B5E">
            <w:pPr>
              <w:pStyle w:val="Tekstaslentels"/>
            </w:pPr>
            <w:r>
              <w:t xml:space="preserve">Formuojamos </w:t>
            </w:r>
            <w:r w:rsidR="0002254A">
              <w:t>sutarties</w:t>
            </w:r>
            <w:r>
              <w:t xml:space="preserve"> formos: veiklos projektams ir ne veiklos projektams atsižvelgiant į veiksmų plano projekto numer</w:t>
            </w:r>
            <w:r w:rsidR="00150876">
              <w:t>į,</w:t>
            </w:r>
            <w:r w:rsidR="00B142A3">
              <w:t xml:space="preserve"> t. y.</w:t>
            </w:r>
            <w:r w:rsidR="00150876">
              <w:t xml:space="preserve"> jei</w:t>
            </w:r>
            <w:r w:rsidR="00D05FBF">
              <w:t xml:space="preserve"> veiksmų plano projekto</w:t>
            </w:r>
            <w:r w:rsidR="00150876">
              <w:t xml:space="preserve"> numeris</w:t>
            </w:r>
            <w:r>
              <w:t xml:space="preserve"> prasideda „3.5“</w:t>
            </w:r>
            <w:r w:rsidR="00150876">
              <w:t xml:space="preserve"> </w:t>
            </w:r>
            <w:r w:rsidR="00BB17BF">
              <w:t>formuojama veiklos projekt</w:t>
            </w:r>
            <w:r w:rsidR="00B142A3">
              <w:t xml:space="preserve">o sutarties </w:t>
            </w:r>
            <w:r w:rsidR="00BB17BF">
              <w:t>forma, kitu atveju ne veiklos projekto sutarties forma</w:t>
            </w:r>
            <w:r>
              <w:t>.</w:t>
            </w:r>
          </w:p>
        </w:tc>
      </w:tr>
      <w:tr w:rsidR="002721AB" w:rsidRPr="00A8683D" w14:paraId="7326B9C5" w14:textId="77777777" w:rsidTr="0EA01EA0">
        <w:trPr>
          <w:tblHeader/>
        </w:trPr>
        <w:tc>
          <w:tcPr>
            <w:tcW w:w="5000" w:type="pct"/>
            <w:tcBorders>
              <w:right w:val="single" w:sz="4" w:space="0" w:color="BFBFBF" w:themeColor="background1" w:themeShade="BF"/>
            </w:tcBorders>
            <w:shd w:val="clear" w:color="auto" w:fill="BEE3A5"/>
            <w:vAlign w:val="center"/>
          </w:tcPr>
          <w:p w14:paraId="7C76C313" w14:textId="77777777" w:rsidR="002721AB" w:rsidRPr="00A8683D" w:rsidRDefault="002721AB" w:rsidP="004D25EB">
            <w:pPr>
              <w:ind w:firstLine="0"/>
              <w:rPr>
                <w:b/>
                <w:bCs/>
              </w:rPr>
            </w:pPr>
            <w:r w:rsidRPr="00A8683D">
              <w:rPr>
                <w:b/>
                <w:bCs/>
              </w:rPr>
              <w:t>Naudotojai</w:t>
            </w:r>
          </w:p>
        </w:tc>
      </w:tr>
      <w:tr w:rsidR="002721AB" w:rsidRPr="00A8683D" w14:paraId="4BD91D0B" w14:textId="77777777" w:rsidTr="0EA01EA0">
        <w:tc>
          <w:tcPr>
            <w:tcW w:w="5000" w:type="pct"/>
            <w:tcBorders>
              <w:right w:val="single" w:sz="4" w:space="0" w:color="BFBFBF" w:themeColor="background1" w:themeShade="BF"/>
            </w:tcBorders>
            <w:shd w:val="clear" w:color="auto" w:fill="auto"/>
          </w:tcPr>
          <w:p w14:paraId="2FB19CCC" w14:textId="77777777" w:rsidR="002721AB" w:rsidRPr="00A8683D" w:rsidRDefault="002721AB" w:rsidP="00515B5E">
            <w:pPr>
              <w:pStyle w:val="Tekstaslentels"/>
            </w:pPr>
            <w:r w:rsidRPr="00A8683D">
              <w:t xml:space="preserve">Langas matomas </w:t>
            </w:r>
            <w:r w:rsidR="00125723" w:rsidRPr="00A8683D">
              <w:t>VSFSVVP</w:t>
            </w:r>
            <w:r w:rsidRPr="00A8683D">
              <w:t xml:space="preserve"> IS ir DMS naudotojui.</w:t>
            </w:r>
          </w:p>
        </w:tc>
      </w:tr>
    </w:tbl>
    <w:p w14:paraId="633C0E27" w14:textId="77777777" w:rsidR="002721AB" w:rsidRPr="00A8683D" w:rsidRDefault="002721AB" w:rsidP="002721AB"/>
    <w:p w14:paraId="11F7E23C" w14:textId="77777777" w:rsidR="00A40B26" w:rsidRDefault="00607DAC" w:rsidP="007C731D">
      <w:pPr>
        <w:pStyle w:val="Captionfigura"/>
        <w:keepNext/>
      </w:pPr>
      <w:r w:rsidRPr="00607DAC">
        <w:rPr>
          <w:noProof/>
        </w:rPr>
        <w:t xml:space="preserve"> </w:t>
      </w:r>
      <w:r w:rsidR="00A40B26">
        <w:rPr>
          <w:noProof/>
        </w:rPr>
        <w:drawing>
          <wp:inline distT="0" distB="0" distL="0" distR="0" wp14:anchorId="7EA08E5D" wp14:editId="7FA5D4A3">
            <wp:extent cx="6163310" cy="3131970"/>
            <wp:effectExtent l="0" t="0" r="8890" b="0"/>
            <wp:docPr id="900413138" name="Picture 900413138"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13138" name="Picture 1" descr="A screenshot of a calendar&#10;&#10;Description automatically generated"/>
                    <pic:cNvPicPr/>
                  </pic:nvPicPr>
                  <pic:blipFill>
                    <a:blip r:embed="rId133"/>
                    <a:stretch>
                      <a:fillRect/>
                    </a:stretch>
                  </pic:blipFill>
                  <pic:spPr>
                    <a:xfrm>
                      <a:off x="0" y="0"/>
                      <a:ext cx="6164709" cy="3132681"/>
                    </a:xfrm>
                    <a:prstGeom prst="rect">
                      <a:avLst/>
                    </a:prstGeom>
                  </pic:spPr>
                </pic:pic>
              </a:graphicData>
            </a:graphic>
          </wp:inline>
        </w:drawing>
      </w:r>
    </w:p>
    <w:p w14:paraId="6DAED922" w14:textId="77777777" w:rsidR="00607DAC" w:rsidRPr="002937F0" w:rsidRDefault="00A40B26" w:rsidP="007C731D">
      <w:pPr>
        <w:pStyle w:val="Caption"/>
        <w:jc w:val="center"/>
        <w:rPr>
          <w:iCs/>
          <w:noProof/>
        </w:rPr>
      </w:pPr>
      <w:r w:rsidRPr="007C731D">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50</w:t>
      </w:r>
      <w:r w:rsidR="00215C96">
        <w:rPr>
          <w:i w:val="0"/>
          <w:iCs/>
        </w:rPr>
        <w:fldChar w:fldCharType="end"/>
      </w:r>
      <w:r w:rsidRPr="007C731D">
        <w:rPr>
          <w:i w:val="0"/>
          <w:iCs/>
        </w:rPr>
        <w:t xml:space="preserve"> Projekto sutarties antras priedas, kai projektas</w:t>
      </w:r>
      <w:r>
        <w:rPr>
          <w:i w:val="0"/>
          <w:iCs/>
        </w:rPr>
        <w:t xml:space="preserve"> nėra</w:t>
      </w:r>
      <w:r w:rsidRPr="007C731D">
        <w:rPr>
          <w:i w:val="0"/>
          <w:iCs/>
        </w:rPr>
        <w:t xml:space="preserve"> veiklos projektas</w:t>
      </w:r>
    </w:p>
    <w:p w14:paraId="67CCD62D" w14:textId="77777777" w:rsidR="00607DAC" w:rsidRDefault="00607DAC" w:rsidP="00971A6F">
      <w:pPr>
        <w:keepNext/>
        <w:ind w:firstLine="0"/>
        <w:rPr>
          <w:noProof/>
        </w:rPr>
      </w:pPr>
    </w:p>
    <w:p w14:paraId="38415AAF" w14:textId="77777777" w:rsidR="00971A6F" w:rsidRDefault="00607DAC" w:rsidP="007C731D">
      <w:pPr>
        <w:pStyle w:val="Captionfigura"/>
      </w:pPr>
      <w:r>
        <w:rPr>
          <w:noProof/>
        </w:rPr>
        <w:drawing>
          <wp:inline distT="0" distB="0" distL="0" distR="0" wp14:anchorId="51CD66E7" wp14:editId="6D1EE6C5">
            <wp:extent cx="6143165" cy="2827020"/>
            <wp:effectExtent l="0" t="0" r="0" b="0"/>
            <wp:docPr id="1870208029" name="Picture 187020802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208029" name="Picture 1" descr="A screenshot of a computer&#10;&#10;Description automatically generated"/>
                    <pic:cNvPicPr/>
                  </pic:nvPicPr>
                  <pic:blipFill>
                    <a:blip r:embed="rId134"/>
                    <a:stretch>
                      <a:fillRect/>
                    </a:stretch>
                  </pic:blipFill>
                  <pic:spPr>
                    <a:xfrm>
                      <a:off x="0" y="0"/>
                      <a:ext cx="6145731" cy="2828201"/>
                    </a:xfrm>
                    <a:prstGeom prst="rect">
                      <a:avLst/>
                    </a:prstGeom>
                  </pic:spPr>
                </pic:pic>
              </a:graphicData>
            </a:graphic>
          </wp:inline>
        </w:drawing>
      </w:r>
    </w:p>
    <w:p w14:paraId="3E40B95A" w14:textId="77777777" w:rsidR="00971A6F" w:rsidRPr="00A8683D" w:rsidRDefault="00971A6F" w:rsidP="00971A6F">
      <w:pPr>
        <w:jc w:val="center"/>
      </w:pPr>
      <w:r w:rsidRPr="00A8683D">
        <w:t xml:space="preserve">pav. </w:t>
      </w:r>
      <w:fldSimple w:instr=" STYLEREF 1 \s ">
        <w:r w:rsidR="000E53E0">
          <w:rPr>
            <w:noProof/>
          </w:rPr>
          <w:t>3</w:t>
        </w:r>
      </w:fldSimple>
      <w:r w:rsidR="00215C96">
        <w:t>.</w:t>
      </w:r>
      <w:fldSimple w:instr=" SEQ pav. \* ARABIC \s 1 ">
        <w:r w:rsidR="000E53E0">
          <w:rPr>
            <w:noProof/>
          </w:rPr>
          <w:t>51</w:t>
        </w:r>
      </w:fldSimple>
      <w:r w:rsidR="00E635E9" w:rsidRPr="00A8683D">
        <w:rPr>
          <w:noProof/>
        </w:rPr>
        <w:t xml:space="preserve"> </w:t>
      </w:r>
      <w:r w:rsidRPr="00A8683D">
        <w:t>Projekto sutarties antras priedas</w:t>
      </w:r>
      <w:r w:rsidR="00A40B26">
        <w:t>, kai projektas yra veiklos projektas</w:t>
      </w:r>
    </w:p>
    <w:p w14:paraId="54137A00" w14:textId="77777777" w:rsidR="00971A6F" w:rsidRPr="00A8683D" w:rsidRDefault="00F3706D" w:rsidP="00971A6F">
      <w:pPr>
        <w:keepNext/>
        <w:jc w:val="center"/>
      </w:pPr>
      <w:r>
        <w:rPr>
          <w:noProof/>
        </w:rPr>
        <w:lastRenderedPageBreak/>
        <w:drawing>
          <wp:inline distT="0" distB="0" distL="0" distR="0" wp14:anchorId="140189F7" wp14:editId="44854F18">
            <wp:extent cx="3474720" cy="8671625"/>
            <wp:effectExtent l="0" t="0" r="0" b="0"/>
            <wp:docPr id="242" name="Picture 24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descr="Graphical user interface, application&#10;&#10;Description automatically generated"/>
                    <pic:cNvPicPr/>
                  </pic:nvPicPr>
                  <pic:blipFill>
                    <a:blip r:embed="rId135"/>
                    <a:stretch>
                      <a:fillRect/>
                    </a:stretch>
                  </pic:blipFill>
                  <pic:spPr>
                    <a:xfrm>
                      <a:off x="0" y="0"/>
                      <a:ext cx="3475471" cy="8673499"/>
                    </a:xfrm>
                    <a:prstGeom prst="rect">
                      <a:avLst/>
                    </a:prstGeom>
                  </pic:spPr>
                </pic:pic>
              </a:graphicData>
            </a:graphic>
          </wp:inline>
        </w:drawing>
      </w:r>
    </w:p>
    <w:p w14:paraId="0A3C36B5" w14:textId="77777777" w:rsidR="00971A6F" w:rsidRDefault="00971A6F" w:rsidP="00971A6F">
      <w:pPr>
        <w:jc w:val="center"/>
      </w:pPr>
      <w:r w:rsidRPr="00A8683D">
        <w:t xml:space="preserve">pav. </w:t>
      </w:r>
      <w:fldSimple w:instr=" STYLEREF 1 \s ">
        <w:r w:rsidR="000E53E0">
          <w:rPr>
            <w:noProof/>
          </w:rPr>
          <w:t>3</w:t>
        </w:r>
      </w:fldSimple>
      <w:r w:rsidR="00215C96">
        <w:t>.</w:t>
      </w:r>
      <w:fldSimple w:instr=" SEQ pav. \* ARABIC \s 1 ">
        <w:r w:rsidR="000E53E0">
          <w:rPr>
            <w:noProof/>
          </w:rPr>
          <w:t>52</w:t>
        </w:r>
      </w:fldSimple>
      <w:r w:rsidRPr="00A8683D">
        <w:t xml:space="preserve"> Antro priedo duomenų įvedimas</w:t>
      </w:r>
      <w:r w:rsidR="00A40B26">
        <w:t>, kai projektas nėra veiklos projektas</w:t>
      </w:r>
    </w:p>
    <w:p w14:paraId="430B7606" w14:textId="77777777" w:rsidR="008B694F" w:rsidRDefault="008B694F" w:rsidP="00971A6F">
      <w:pPr>
        <w:jc w:val="center"/>
      </w:pPr>
    </w:p>
    <w:p w14:paraId="29BBADD5" w14:textId="77777777" w:rsidR="00816741" w:rsidRDefault="00387B2E" w:rsidP="00816741">
      <w:pPr>
        <w:pStyle w:val="Captionfigura"/>
      </w:pPr>
      <w:r>
        <w:rPr>
          <w:noProof/>
        </w:rPr>
        <w:lastRenderedPageBreak/>
        <w:drawing>
          <wp:inline distT="0" distB="0" distL="0" distR="0" wp14:anchorId="135D7C28" wp14:editId="24BFABBB">
            <wp:extent cx="3718560" cy="7393484"/>
            <wp:effectExtent l="0" t="0" r="0" b="0"/>
            <wp:docPr id="1689454974" name="Picture 168945497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454974" name="Picture 1" descr="A screenshot of a computer&#10;&#10;Description automatically generated"/>
                    <pic:cNvPicPr/>
                  </pic:nvPicPr>
                  <pic:blipFill>
                    <a:blip r:embed="rId136"/>
                    <a:stretch>
                      <a:fillRect/>
                    </a:stretch>
                  </pic:blipFill>
                  <pic:spPr>
                    <a:xfrm>
                      <a:off x="0" y="0"/>
                      <a:ext cx="3742061" cy="7440211"/>
                    </a:xfrm>
                    <a:prstGeom prst="rect">
                      <a:avLst/>
                    </a:prstGeom>
                  </pic:spPr>
                </pic:pic>
              </a:graphicData>
            </a:graphic>
          </wp:inline>
        </w:drawing>
      </w:r>
      <w:r w:rsidR="00816741">
        <w:rPr>
          <w:noProof/>
        </w:rPr>
        <w:drawing>
          <wp:inline distT="0" distB="0" distL="0" distR="0" wp14:anchorId="74EA9FA1" wp14:editId="514850C4">
            <wp:extent cx="3596640" cy="963167"/>
            <wp:effectExtent l="0" t="0" r="3810" b="8890"/>
            <wp:docPr id="1583900497" name="Picture 1583900497" descr="A white rectangular object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900497" name="Picture 1" descr="A white rectangular object with black lines&#10;&#10;Description automatically generated"/>
                    <pic:cNvPicPr/>
                  </pic:nvPicPr>
                  <pic:blipFill>
                    <a:blip r:embed="rId137"/>
                    <a:stretch>
                      <a:fillRect/>
                    </a:stretch>
                  </pic:blipFill>
                  <pic:spPr>
                    <a:xfrm>
                      <a:off x="0" y="0"/>
                      <a:ext cx="3632690" cy="972821"/>
                    </a:xfrm>
                    <a:prstGeom prst="rect">
                      <a:avLst/>
                    </a:prstGeom>
                  </pic:spPr>
                </pic:pic>
              </a:graphicData>
            </a:graphic>
          </wp:inline>
        </w:drawing>
      </w:r>
    </w:p>
    <w:p w14:paraId="20087C34" w14:textId="77777777" w:rsidR="00816741" w:rsidRPr="00816741" w:rsidRDefault="00816741" w:rsidP="007C731D">
      <w:pPr>
        <w:pStyle w:val="Captionfigura"/>
      </w:pPr>
      <w:r>
        <w:t xml:space="preserve">pav. </w:t>
      </w:r>
      <w:fldSimple w:instr=" STYLEREF 1 \s ">
        <w:r w:rsidR="000E53E0">
          <w:rPr>
            <w:noProof/>
          </w:rPr>
          <w:t>3</w:t>
        </w:r>
      </w:fldSimple>
      <w:r w:rsidR="00215C96">
        <w:t>.</w:t>
      </w:r>
      <w:fldSimple w:instr=" SEQ pav. \* ARABIC \s 1 ">
        <w:r w:rsidR="000E53E0">
          <w:rPr>
            <w:noProof/>
          </w:rPr>
          <w:t>53</w:t>
        </w:r>
      </w:fldSimple>
      <w:r w:rsidRPr="00816741">
        <w:t xml:space="preserve"> </w:t>
      </w:r>
      <w:r w:rsidRPr="00A8683D">
        <w:t>Antro priedo duomenų įvedimas</w:t>
      </w:r>
      <w:r>
        <w:t>, kai projektas yra veiklos projektas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2721AB" w:rsidRPr="00A8683D" w14:paraId="6C50547B" w14:textId="77777777" w:rsidTr="4560C70B">
        <w:trPr>
          <w:tblHeader/>
        </w:trPr>
        <w:tc>
          <w:tcPr>
            <w:tcW w:w="5000" w:type="pct"/>
            <w:tcBorders>
              <w:right w:val="single" w:sz="4" w:space="0" w:color="BFBFBF" w:themeColor="background1" w:themeShade="BF"/>
            </w:tcBorders>
            <w:shd w:val="clear" w:color="auto" w:fill="BEE3A5"/>
            <w:vAlign w:val="center"/>
          </w:tcPr>
          <w:p w14:paraId="009196BC" w14:textId="77777777" w:rsidR="002721AB" w:rsidRPr="00A8683D" w:rsidRDefault="002721AB" w:rsidP="004D25EB">
            <w:pPr>
              <w:ind w:firstLine="0"/>
              <w:rPr>
                <w:b/>
                <w:bCs/>
              </w:rPr>
            </w:pPr>
            <w:r w:rsidRPr="00A8683D">
              <w:rPr>
                <w:b/>
                <w:bCs/>
              </w:rPr>
              <w:lastRenderedPageBreak/>
              <w:t>Laukai</w:t>
            </w:r>
          </w:p>
        </w:tc>
      </w:tr>
      <w:tr w:rsidR="002721AB" w:rsidRPr="00A8683D" w14:paraId="4843A94E" w14:textId="77777777" w:rsidTr="4560C70B">
        <w:trPr>
          <w:tblHeader/>
        </w:trPr>
        <w:tc>
          <w:tcPr>
            <w:tcW w:w="5000" w:type="pct"/>
            <w:tcBorders>
              <w:right w:val="single" w:sz="4" w:space="0" w:color="BFBFBF" w:themeColor="background1" w:themeShade="BF"/>
            </w:tcBorders>
            <w:shd w:val="clear" w:color="auto" w:fill="auto"/>
            <w:vAlign w:val="center"/>
          </w:tcPr>
          <w:p w14:paraId="60C5D6A3" w14:textId="77777777" w:rsidR="00392DF7" w:rsidRDefault="00392DF7" w:rsidP="007C731D">
            <w:pPr>
              <w:pStyle w:val="Lentelssraas"/>
              <w:numPr>
                <w:ilvl w:val="0"/>
                <w:numId w:val="0"/>
              </w:numPr>
              <w:ind w:left="720" w:hanging="360"/>
            </w:pPr>
            <w:r>
              <w:t>Kai projektas nėra veiklos projektas:</w:t>
            </w:r>
          </w:p>
          <w:p w14:paraId="20C81C6F" w14:textId="77777777" w:rsidR="000F77C8" w:rsidRPr="00A8683D" w:rsidRDefault="7868EA9A" w:rsidP="00381837">
            <w:pPr>
              <w:pStyle w:val="Lentelssraas"/>
            </w:pPr>
            <w:r>
              <w:t xml:space="preserve">Kalendoriniai metai – </w:t>
            </w:r>
            <w:r w:rsidR="148355B1">
              <w:t>įvedama</w:t>
            </w:r>
            <w:r>
              <w:t xml:space="preserve"> metų reikšmė.</w:t>
            </w:r>
          </w:p>
          <w:p w14:paraId="37F79369" w14:textId="77777777" w:rsidR="000F77C8" w:rsidRPr="00A8683D" w:rsidRDefault="7868EA9A" w:rsidP="00381837">
            <w:pPr>
              <w:pStyle w:val="Lentelssraas"/>
            </w:pPr>
            <w:r>
              <w:t>I ketvirtis. 1 mėn. – įvedam</w:t>
            </w:r>
            <w:r w:rsidR="3D4F487F">
              <w:t xml:space="preserve">os ES ir BF </w:t>
            </w:r>
            <w:r>
              <w:t>skaitinė</w:t>
            </w:r>
            <w:r w:rsidR="3D4F487F">
              <w:t>s</w:t>
            </w:r>
            <w:r>
              <w:t xml:space="preserve"> reikšmė</w:t>
            </w:r>
            <w:r w:rsidR="3D4F487F">
              <w:t>s</w:t>
            </w:r>
            <w:r>
              <w:t>.</w:t>
            </w:r>
          </w:p>
          <w:p w14:paraId="2FDEE8C1" w14:textId="77777777" w:rsidR="005528FF" w:rsidRPr="00A8683D" w:rsidRDefault="000F77C8" w:rsidP="005528FF">
            <w:pPr>
              <w:pStyle w:val="Lentelssraas"/>
            </w:pPr>
            <w:r w:rsidRPr="00A8683D">
              <w:t xml:space="preserve">I ketvirtis. 2 mėn. – </w:t>
            </w:r>
            <w:r w:rsidR="005528FF" w:rsidRPr="00A8683D">
              <w:t>įvedam</w:t>
            </w:r>
            <w:r w:rsidR="005528FF">
              <w:t xml:space="preserve">os ES ir BF </w:t>
            </w:r>
            <w:r w:rsidR="005528FF" w:rsidRPr="00A8683D">
              <w:t>skaitinė</w:t>
            </w:r>
            <w:r w:rsidR="005528FF">
              <w:t>s</w:t>
            </w:r>
            <w:r w:rsidR="005528FF" w:rsidRPr="00A8683D">
              <w:t xml:space="preserve"> reikšmė</w:t>
            </w:r>
            <w:r w:rsidR="005528FF">
              <w:t>s</w:t>
            </w:r>
            <w:r w:rsidR="005528FF" w:rsidRPr="00A8683D">
              <w:t>.</w:t>
            </w:r>
          </w:p>
          <w:p w14:paraId="15940424" w14:textId="77777777" w:rsidR="000F77C8" w:rsidRPr="00A8683D" w:rsidRDefault="7868EA9A">
            <w:pPr>
              <w:pStyle w:val="Lentelssraas"/>
            </w:pPr>
            <w:r>
              <w:t xml:space="preserve">I ketvirtis 3 mėn. – </w:t>
            </w:r>
            <w:r w:rsidR="3D4F487F">
              <w:t>įvedamos ES ir BF skaitinės reikšmės</w:t>
            </w:r>
            <w:r>
              <w:t>.</w:t>
            </w:r>
          </w:p>
          <w:p w14:paraId="6A6F8C40" w14:textId="77777777" w:rsidR="000F77C8" w:rsidRPr="00A8683D" w:rsidRDefault="7868EA9A" w:rsidP="00381837">
            <w:pPr>
              <w:pStyle w:val="Lentelssraas"/>
            </w:pPr>
            <w:r>
              <w:t xml:space="preserve">II ketvirtis. 1 mėn. – </w:t>
            </w:r>
            <w:r w:rsidR="3D4F487F">
              <w:t>įvedamos ES ir BF skaitinės reikšmės</w:t>
            </w:r>
            <w:r>
              <w:t>.</w:t>
            </w:r>
          </w:p>
          <w:p w14:paraId="546475C6" w14:textId="77777777" w:rsidR="000F77C8" w:rsidRPr="00A8683D" w:rsidRDefault="7868EA9A" w:rsidP="00381837">
            <w:pPr>
              <w:pStyle w:val="Lentelssraas"/>
            </w:pPr>
            <w:r>
              <w:t xml:space="preserve">II ketvirtis. 2 mėn. – </w:t>
            </w:r>
            <w:r w:rsidR="3D4F487F">
              <w:t>įvedamos ES ir BF skaitinės reikšmės</w:t>
            </w:r>
            <w:r>
              <w:t>.</w:t>
            </w:r>
          </w:p>
          <w:p w14:paraId="2D0716CE" w14:textId="77777777" w:rsidR="000F77C8" w:rsidRPr="00A8683D" w:rsidRDefault="7868EA9A" w:rsidP="00381837">
            <w:pPr>
              <w:pStyle w:val="Lentelssraas"/>
            </w:pPr>
            <w:r>
              <w:t xml:space="preserve">II ketvirtis 3 mėn. – </w:t>
            </w:r>
            <w:r w:rsidR="3D4F487F">
              <w:t>įvedamos ES ir BF skaitinės reikšmės</w:t>
            </w:r>
            <w:r>
              <w:t>.</w:t>
            </w:r>
          </w:p>
          <w:p w14:paraId="0402A991" w14:textId="77777777" w:rsidR="000F77C8" w:rsidRPr="00A8683D" w:rsidRDefault="7868EA9A" w:rsidP="00381837">
            <w:pPr>
              <w:pStyle w:val="Lentelssraas"/>
            </w:pPr>
            <w:r>
              <w:t xml:space="preserve">III ketvirtis. 1 mėn. – </w:t>
            </w:r>
            <w:r w:rsidR="3D4F487F">
              <w:t>įvedamos ES ir BF skaitinės reikšmės</w:t>
            </w:r>
            <w:r>
              <w:t>.</w:t>
            </w:r>
          </w:p>
          <w:p w14:paraId="752FD326" w14:textId="77777777" w:rsidR="000F77C8" w:rsidRPr="00A8683D" w:rsidRDefault="7868EA9A" w:rsidP="00381837">
            <w:pPr>
              <w:pStyle w:val="Lentelssraas"/>
            </w:pPr>
            <w:r>
              <w:t xml:space="preserve">III ketvirtis. 2 mėn. – </w:t>
            </w:r>
            <w:r w:rsidR="3D4F487F">
              <w:t>įvedamos ES ir BF skaitinės reikšmės</w:t>
            </w:r>
            <w:r>
              <w:t>.</w:t>
            </w:r>
          </w:p>
          <w:p w14:paraId="46C450D7" w14:textId="77777777" w:rsidR="000F77C8" w:rsidRPr="00A8683D" w:rsidRDefault="7868EA9A" w:rsidP="00381837">
            <w:pPr>
              <w:pStyle w:val="Lentelssraas"/>
            </w:pPr>
            <w:r>
              <w:t xml:space="preserve">III ketvirtis 3 mėn. – </w:t>
            </w:r>
            <w:r w:rsidR="3D4F487F">
              <w:t>įvedamos ES ir BF skaitinės reikšmės</w:t>
            </w:r>
            <w:r>
              <w:t>.</w:t>
            </w:r>
          </w:p>
          <w:p w14:paraId="745E21A4" w14:textId="77777777" w:rsidR="000F77C8" w:rsidRPr="00A8683D" w:rsidRDefault="7868EA9A" w:rsidP="00381837">
            <w:pPr>
              <w:pStyle w:val="Lentelssraas"/>
            </w:pPr>
            <w:r>
              <w:t xml:space="preserve">IV ketvirtis. 1 mėn. – </w:t>
            </w:r>
            <w:r w:rsidR="3D4F487F">
              <w:t>įvedamos ES ir BF skaitinės reikšmės</w:t>
            </w:r>
            <w:r>
              <w:t>.</w:t>
            </w:r>
          </w:p>
          <w:p w14:paraId="5A3D931A" w14:textId="77777777" w:rsidR="000F77C8" w:rsidRPr="00A8683D" w:rsidRDefault="7868EA9A" w:rsidP="00381837">
            <w:pPr>
              <w:pStyle w:val="Lentelssraas"/>
            </w:pPr>
            <w:r>
              <w:t xml:space="preserve">IV ketvirtis. 2 mėn. – </w:t>
            </w:r>
            <w:r w:rsidR="3D4F487F">
              <w:t>įvedamos ES ir BF skaitinės reikšmės</w:t>
            </w:r>
            <w:r>
              <w:t>.</w:t>
            </w:r>
          </w:p>
          <w:p w14:paraId="07413679" w14:textId="77777777" w:rsidR="002721AB" w:rsidRDefault="000F77C8" w:rsidP="00381837">
            <w:pPr>
              <w:pStyle w:val="Lentelssraas"/>
            </w:pPr>
            <w:r w:rsidRPr="00A8683D">
              <w:t xml:space="preserve">IV ketvirtis 3 mėn. – </w:t>
            </w:r>
            <w:r w:rsidR="005528FF" w:rsidRPr="00A8683D">
              <w:t>įvedam</w:t>
            </w:r>
            <w:r w:rsidR="005528FF">
              <w:t xml:space="preserve">os ES ir BF </w:t>
            </w:r>
            <w:r w:rsidR="005528FF" w:rsidRPr="00A8683D">
              <w:t>skaitinė</w:t>
            </w:r>
            <w:r w:rsidR="005528FF">
              <w:t>s</w:t>
            </w:r>
            <w:r w:rsidR="005528FF" w:rsidRPr="00A8683D">
              <w:t xml:space="preserve"> reikšmė</w:t>
            </w:r>
            <w:r w:rsidR="005528FF">
              <w:t>s</w:t>
            </w:r>
            <w:r w:rsidRPr="00A8683D">
              <w:t>.</w:t>
            </w:r>
          </w:p>
          <w:p w14:paraId="6BD37441" w14:textId="77777777" w:rsidR="00392DF7" w:rsidRDefault="00392DF7" w:rsidP="00392DF7">
            <w:pPr>
              <w:pStyle w:val="Lentelssraas"/>
              <w:numPr>
                <w:ilvl w:val="0"/>
                <w:numId w:val="0"/>
              </w:numPr>
              <w:ind w:left="360"/>
            </w:pPr>
            <w:r>
              <w:t xml:space="preserve">Kai projektas yra veiklos projektas: </w:t>
            </w:r>
          </w:p>
          <w:p w14:paraId="2A1FD993" w14:textId="77777777" w:rsidR="001879D7" w:rsidRDefault="001879D7">
            <w:pPr>
              <w:pStyle w:val="Lentelssraas"/>
            </w:pPr>
            <w:r w:rsidRPr="00A8683D">
              <w:t xml:space="preserve">Kalendoriniai metai – </w:t>
            </w:r>
            <w:r>
              <w:t>įvedama</w:t>
            </w:r>
            <w:r w:rsidRPr="00A8683D">
              <w:t xml:space="preserve"> metų reikšmė.</w:t>
            </w:r>
          </w:p>
          <w:p w14:paraId="22EAAEE7" w14:textId="77777777" w:rsidR="00392DF7" w:rsidRPr="00A8683D" w:rsidRDefault="00392DF7" w:rsidP="00392DF7">
            <w:pPr>
              <w:pStyle w:val="Lentelssraas"/>
            </w:pPr>
            <w:r w:rsidRPr="00A8683D">
              <w:t>I ketvirtis. 1 mėn. – įveda</w:t>
            </w:r>
            <w:r w:rsidR="00111FA5">
              <w:t xml:space="preserve">ma </w:t>
            </w:r>
            <w:r w:rsidRPr="00A8683D">
              <w:t>skaitinė reikšmė.</w:t>
            </w:r>
          </w:p>
          <w:p w14:paraId="204486DF" w14:textId="77777777" w:rsidR="00392DF7" w:rsidRPr="00A8683D" w:rsidRDefault="00392DF7" w:rsidP="00392DF7">
            <w:pPr>
              <w:pStyle w:val="Lentelssraas"/>
            </w:pPr>
            <w:r w:rsidRPr="00A8683D">
              <w:t xml:space="preserve">I ketvirtis. 2 mėn. – </w:t>
            </w:r>
            <w:r w:rsidR="00111FA5" w:rsidRPr="00A8683D">
              <w:t>įveda</w:t>
            </w:r>
            <w:r w:rsidR="00111FA5">
              <w:t xml:space="preserve">ma </w:t>
            </w:r>
            <w:r w:rsidR="00111FA5" w:rsidRPr="00A8683D">
              <w:t>skaitinė reikšmė.</w:t>
            </w:r>
          </w:p>
          <w:p w14:paraId="7FF6E044" w14:textId="77777777" w:rsidR="00392DF7" w:rsidRPr="00A8683D" w:rsidRDefault="00392DF7" w:rsidP="00392DF7">
            <w:pPr>
              <w:pStyle w:val="Lentelssraas"/>
            </w:pPr>
            <w:r w:rsidRPr="00A8683D">
              <w:t xml:space="preserve">I ketvirtis 3 mėn. – </w:t>
            </w:r>
            <w:r w:rsidR="00111FA5" w:rsidRPr="00A8683D">
              <w:t>įveda</w:t>
            </w:r>
            <w:r w:rsidR="00111FA5">
              <w:t xml:space="preserve">ma </w:t>
            </w:r>
            <w:r w:rsidR="00111FA5" w:rsidRPr="00A8683D">
              <w:t>skaitinė reikšmė</w:t>
            </w:r>
            <w:r w:rsidRPr="00A8683D">
              <w:t>.</w:t>
            </w:r>
          </w:p>
          <w:p w14:paraId="3D0686F1" w14:textId="77777777" w:rsidR="00392DF7" w:rsidRPr="00A8683D" w:rsidRDefault="00392DF7" w:rsidP="00392DF7">
            <w:pPr>
              <w:pStyle w:val="Lentelssraas"/>
            </w:pPr>
            <w:r w:rsidRPr="00A8683D">
              <w:t xml:space="preserve">II ketvirtis. 1 mėn. – </w:t>
            </w:r>
            <w:r w:rsidR="00111FA5" w:rsidRPr="00A8683D">
              <w:t>įveda</w:t>
            </w:r>
            <w:r w:rsidR="00111FA5">
              <w:t xml:space="preserve">ma </w:t>
            </w:r>
            <w:r w:rsidR="00111FA5" w:rsidRPr="00A8683D">
              <w:t>skaitinė reikšmė.</w:t>
            </w:r>
          </w:p>
          <w:p w14:paraId="3E73974E" w14:textId="77777777" w:rsidR="00392DF7" w:rsidRPr="00A8683D" w:rsidRDefault="00392DF7" w:rsidP="00392DF7">
            <w:pPr>
              <w:pStyle w:val="Lentelssraas"/>
            </w:pPr>
            <w:r w:rsidRPr="00A8683D">
              <w:t xml:space="preserve">II ketvirtis. 2 mėn. – </w:t>
            </w:r>
            <w:r w:rsidR="00111FA5" w:rsidRPr="00A8683D">
              <w:t>įveda</w:t>
            </w:r>
            <w:r w:rsidR="00111FA5">
              <w:t xml:space="preserve">ma </w:t>
            </w:r>
            <w:r w:rsidR="00111FA5" w:rsidRPr="00A8683D">
              <w:t>skaitinė reikšmė.</w:t>
            </w:r>
          </w:p>
          <w:p w14:paraId="7380574F" w14:textId="77777777" w:rsidR="00392DF7" w:rsidRPr="00A8683D" w:rsidRDefault="00392DF7" w:rsidP="00392DF7">
            <w:pPr>
              <w:pStyle w:val="Lentelssraas"/>
            </w:pPr>
            <w:r w:rsidRPr="00A8683D">
              <w:t xml:space="preserve">II ketvirtis 3 mėn. – </w:t>
            </w:r>
            <w:r w:rsidR="00111FA5" w:rsidRPr="00A8683D">
              <w:t>įveda</w:t>
            </w:r>
            <w:r w:rsidR="00111FA5">
              <w:t xml:space="preserve">ma </w:t>
            </w:r>
            <w:r w:rsidR="00111FA5" w:rsidRPr="00A8683D">
              <w:t>skaitinė reikšmė</w:t>
            </w:r>
            <w:r w:rsidRPr="00A8683D">
              <w:t>.</w:t>
            </w:r>
          </w:p>
          <w:p w14:paraId="1DA278F2" w14:textId="77777777" w:rsidR="00392DF7" w:rsidRPr="00A8683D" w:rsidRDefault="00392DF7" w:rsidP="00392DF7">
            <w:pPr>
              <w:pStyle w:val="Lentelssraas"/>
            </w:pPr>
            <w:r w:rsidRPr="00A8683D">
              <w:t xml:space="preserve">III ketvirtis. 1 mėn. – </w:t>
            </w:r>
            <w:r w:rsidR="00111FA5" w:rsidRPr="00A8683D">
              <w:t>įveda</w:t>
            </w:r>
            <w:r w:rsidR="00111FA5">
              <w:t xml:space="preserve">ma </w:t>
            </w:r>
            <w:r w:rsidR="00111FA5" w:rsidRPr="00A8683D">
              <w:t>skaitinė reikšmė.</w:t>
            </w:r>
          </w:p>
          <w:p w14:paraId="7D06B081" w14:textId="77777777" w:rsidR="00392DF7" w:rsidRPr="00A8683D" w:rsidRDefault="00392DF7" w:rsidP="00392DF7">
            <w:pPr>
              <w:pStyle w:val="Lentelssraas"/>
            </w:pPr>
            <w:r w:rsidRPr="00A8683D">
              <w:t xml:space="preserve">III ketvirtis. 2 mėn. – </w:t>
            </w:r>
            <w:r w:rsidR="00111FA5" w:rsidRPr="00A8683D">
              <w:t>įveda</w:t>
            </w:r>
            <w:r w:rsidR="00111FA5">
              <w:t xml:space="preserve">ma </w:t>
            </w:r>
            <w:r w:rsidR="00111FA5" w:rsidRPr="00A8683D">
              <w:t>skaitinė reikšmė</w:t>
            </w:r>
            <w:r w:rsidRPr="00A8683D">
              <w:t>.</w:t>
            </w:r>
          </w:p>
          <w:p w14:paraId="04AE47D8" w14:textId="77777777" w:rsidR="00392DF7" w:rsidRPr="00A8683D" w:rsidRDefault="00392DF7" w:rsidP="00392DF7">
            <w:pPr>
              <w:pStyle w:val="Lentelssraas"/>
            </w:pPr>
            <w:r w:rsidRPr="00A8683D">
              <w:t xml:space="preserve">III ketvirtis 3 mėn. – </w:t>
            </w:r>
            <w:r w:rsidR="00111FA5" w:rsidRPr="00A8683D">
              <w:t>įveda</w:t>
            </w:r>
            <w:r w:rsidR="00111FA5">
              <w:t xml:space="preserve">ma </w:t>
            </w:r>
            <w:r w:rsidR="00111FA5" w:rsidRPr="00A8683D">
              <w:t>skaitinė reikšmė</w:t>
            </w:r>
            <w:r w:rsidRPr="00A8683D">
              <w:t>.</w:t>
            </w:r>
          </w:p>
          <w:p w14:paraId="2D06CA10" w14:textId="77777777" w:rsidR="00392DF7" w:rsidRPr="00A8683D" w:rsidRDefault="00392DF7" w:rsidP="00392DF7">
            <w:pPr>
              <w:pStyle w:val="Lentelssraas"/>
            </w:pPr>
            <w:r w:rsidRPr="00A8683D">
              <w:t xml:space="preserve">IV ketvirtis. 1 mėn. – </w:t>
            </w:r>
            <w:r w:rsidR="00111FA5" w:rsidRPr="00A8683D">
              <w:t>įveda</w:t>
            </w:r>
            <w:r w:rsidR="00111FA5">
              <w:t xml:space="preserve">ma </w:t>
            </w:r>
            <w:r w:rsidR="00111FA5" w:rsidRPr="00A8683D">
              <w:t>skaitinė reikšmė</w:t>
            </w:r>
            <w:r w:rsidRPr="00A8683D">
              <w:t>.</w:t>
            </w:r>
          </w:p>
          <w:p w14:paraId="7882A22C" w14:textId="77777777" w:rsidR="00392DF7" w:rsidRPr="00A8683D" w:rsidRDefault="00392DF7" w:rsidP="00392DF7">
            <w:pPr>
              <w:pStyle w:val="Lentelssraas"/>
            </w:pPr>
            <w:r w:rsidRPr="00A8683D">
              <w:t xml:space="preserve">IV ketvirtis. 2 mėn. – </w:t>
            </w:r>
            <w:r w:rsidR="00111FA5" w:rsidRPr="00A8683D">
              <w:t>įveda</w:t>
            </w:r>
            <w:r w:rsidR="00111FA5">
              <w:t xml:space="preserve">ma </w:t>
            </w:r>
            <w:r w:rsidR="00111FA5" w:rsidRPr="00A8683D">
              <w:t>skaitinė reikšmė</w:t>
            </w:r>
            <w:r w:rsidRPr="00A8683D">
              <w:t>.</w:t>
            </w:r>
          </w:p>
          <w:p w14:paraId="4694746F" w14:textId="77777777" w:rsidR="00392DF7" w:rsidRPr="00A8683D" w:rsidRDefault="0A0383A7">
            <w:pPr>
              <w:pStyle w:val="Lentelssraas"/>
            </w:pPr>
            <w:r>
              <w:t xml:space="preserve">IV ketvirtis 3 mėn. – </w:t>
            </w:r>
            <w:r w:rsidR="58678F17">
              <w:t>įvedama skaitinė reikšmė</w:t>
            </w:r>
            <w:r>
              <w:t>.</w:t>
            </w:r>
          </w:p>
        </w:tc>
      </w:tr>
      <w:tr w:rsidR="002721AB" w:rsidRPr="00A8683D" w14:paraId="5F10C682" w14:textId="77777777" w:rsidTr="4560C70B">
        <w:trPr>
          <w:tblHeader/>
        </w:trPr>
        <w:tc>
          <w:tcPr>
            <w:tcW w:w="5000" w:type="pct"/>
            <w:tcBorders>
              <w:right w:val="single" w:sz="4" w:space="0" w:color="BFBFBF" w:themeColor="background1" w:themeShade="BF"/>
            </w:tcBorders>
            <w:shd w:val="clear" w:color="auto" w:fill="BEE3A5"/>
            <w:vAlign w:val="center"/>
          </w:tcPr>
          <w:p w14:paraId="66C2ED26" w14:textId="77777777" w:rsidR="002721AB" w:rsidRPr="00A8683D" w:rsidRDefault="002721AB" w:rsidP="004D25EB">
            <w:pPr>
              <w:ind w:firstLine="0"/>
              <w:rPr>
                <w:b/>
                <w:bCs/>
              </w:rPr>
            </w:pPr>
            <w:r w:rsidRPr="00A8683D">
              <w:rPr>
                <w:b/>
                <w:bCs/>
              </w:rPr>
              <w:t>Mygtukai</w:t>
            </w:r>
          </w:p>
        </w:tc>
      </w:tr>
      <w:tr w:rsidR="002721AB" w:rsidRPr="00A8683D" w14:paraId="3A61AF8C" w14:textId="77777777" w:rsidTr="4560C70B">
        <w:trPr>
          <w:tblHeader/>
        </w:trPr>
        <w:tc>
          <w:tcPr>
            <w:tcW w:w="5000" w:type="pct"/>
            <w:tcBorders>
              <w:right w:val="single" w:sz="4" w:space="0" w:color="BFBFBF" w:themeColor="background1" w:themeShade="BF"/>
            </w:tcBorders>
            <w:shd w:val="clear" w:color="auto" w:fill="auto"/>
            <w:vAlign w:val="center"/>
          </w:tcPr>
          <w:p w14:paraId="219C6529" w14:textId="77777777" w:rsidR="002721AB" w:rsidRPr="00A8683D" w:rsidRDefault="7868EA9A" w:rsidP="00381837">
            <w:pPr>
              <w:pStyle w:val="Lentelssraas"/>
            </w:pPr>
            <w:r>
              <w:t>Registruoti naują</w:t>
            </w:r>
            <w:r w:rsidR="2DA4A859">
              <w:t xml:space="preserve"> – </w:t>
            </w:r>
            <w:r>
              <w:t xml:space="preserve">Po mygtuko paspaudimo atidaromas </w:t>
            </w:r>
            <w:r w:rsidR="61851554">
              <w:t>įrašo įvedimo langas</w:t>
            </w:r>
          </w:p>
          <w:p w14:paraId="07E19A02" w14:textId="77777777" w:rsidR="002721AB" w:rsidRPr="00A8683D" w:rsidRDefault="7868EA9A" w:rsidP="00381837">
            <w:pPr>
              <w:pStyle w:val="Lentelssraas"/>
            </w:pPr>
            <w:r>
              <w:t>Rodyti audito duomenis</w:t>
            </w:r>
            <w:r w:rsidR="2DA4A859">
              <w:t xml:space="preserve"> – </w:t>
            </w:r>
            <w:r w:rsidR="61851554">
              <w:t>mygtukas skirtas peržiūrėti audito duomenis</w:t>
            </w:r>
          </w:p>
          <w:p w14:paraId="74DDF678" w14:textId="77777777" w:rsidR="002721AB" w:rsidRPr="00A8683D" w:rsidRDefault="7868EA9A" w:rsidP="00381837">
            <w:pPr>
              <w:pStyle w:val="Lentelssraas"/>
            </w:pPr>
            <w:r>
              <w:t>Redaguoti</w:t>
            </w:r>
            <w:r w:rsidR="2DA4A859">
              <w:t xml:space="preserve"> – </w:t>
            </w:r>
            <w:r w:rsidR="61851554">
              <w:t xml:space="preserve">mygtukas skirtas atidaryti </w:t>
            </w:r>
            <w:r w:rsidR="38E58FC7">
              <w:t>sąrašo eilutės duomenų redagavimo langą</w:t>
            </w:r>
          </w:p>
          <w:p w14:paraId="02455F32" w14:textId="77777777" w:rsidR="002721AB" w:rsidRPr="00A8683D" w:rsidRDefault="7868EA9A" w:rsidP="00381837">
            <w:pPr>
              <w:pStyle w:val="Lentelssraas"/>
            </w:pPr>
            <w:r>
              <w:t>Trinti</w:t>
            </w:r>
            <w:r w:rsidR="2DA4A859">
              <w:t xml:space="preserve"> – </w:t>
            </w:r>
            <w:r w:rsidR="38E58FC7">
              <w:t>mygtukas skirtas ištrinti sąrašo eilutę</w:t>
            </w:r>
          </w:p>
        </w:tc>
      </w:tr>
      <w:tr w:rsidR="002721AB" w:rsidRPr="00A8683D" w14:paraId="7E906C13" w14:textId="77777777" w:rsidTr="4560C70B">
        <w:trPr>
          <w:tblHeader/>
        </w:trPr>
        <w:tc>
          <w:tcPr>
            <w:tcW w:w="5000" w:type="pct"/>
            <w:tcBorders>
              <w:right w:val="single" w:sz="4" w:space="0" w:color="BFBFBF" w:themeColor="background1" w:themeShade="BF"/>
            </w:tcBorders>
            <w:shd w:val="clear" w:color="auto" w:fill="BEE3A5"/>
            <w:vAlign w:val="center"/>
          </w:tcPr>
          <w:p w14:paraId="5098520C" w14:textId="77777777" w:rsidR="002721AB" w:rsidRPr="00A8683D" w:rsidRDefault="002721AB" w:rsidP="004D25EB">
            <w:pPr>
              <w:ind w:firstLine="0"/>
              <w:rPr>
                <w:b/>
                <w:bCs/>
              </w:rPr>
            </w:pPr>
            <w:r w:rsidRPr="00A8683D">
              <w:rPr>
                <w:b/>
                <w:bCs/>
              </w:rPr>
              <w:t>Taisyklės</w:t>
            </w:r>
          </w:p>
        </w:tc>
      </w:tr>
      <w:tr w:rsidR="002721AB" w:rsidRPr="00A8683D" w14:paraId="4F4DE950" w14:textId="77777777" w:rsidTr="4560C70B">
        <w:trPr>
          <w:tblHeader/>
        </w:trPr>
        <w:tc>
          <w:tcPr>
            <w:tcW w:w="5000" w:type="pct"/>
            <w:tcBorders>
              <w:right w:val="single" w:sz="4" w:space="0" w:color="BFBFBF" w:themeColor="background1" w:themeShade="BF"/>
            </w:tcBorders>
            <w:shd w:val="clear" w:color="auto" w:fill="auto"/>
            <w:vAlign w:val="center"/>
          </w:tcPr>
          <w:p w14:paraId="058F0D51" w14:textId="77777777" w:rsidR="002721AB" w:rsidRPr="00A8683D" w:rsidRDefault="002721AB" w:rsidP="00381837">
            <w:pPr>
              <w:pStyle w:val="Tekstaslentels"/>
              <w:rPr>
                <w:b/>
                <w:bCs/>
              </w:rPr>
            </w:pPr>
            <w:r w:rsidRPr="00A8683D">
              <w:t xml:space="preserve">Šiame lange pateikiama informacija yra matoma tiek </w:t>
            </w:r>
            <w:r w:rsidR="00125723" w:rsidRPr="00A8683D">
              <w:t>VSFSVVP</w:t>
            </w:r>
            <w:r w:rsidRPr="00A8683D">
              <w:t xml:space="preserve"> IS tiek DMS naudotojui.</w:t>
            </w:r>
          </w:p>
          <w:p w14:paraId="5BFE8C01" w14:textId="77777777" w:rsidR="002721AB" w:rsidRPr="00A8683D" w:rsidRDefault="002721AB" w:rsidP="00381837">
            <w:pPr>
              <w:pStyle w:val="Tekstaslentels"/>
            </w:pPr>
            <w:r w:rsidRPr="00A8683D">
              <w:t>Koreguoti duomenis galima tik iki sutarties pasirašymo. Po sutarties pasirašymo informacija šiame lange galės būti atnaujinta tik patvirtinus sutarties pakeitimą (bus įkeliama automatiškai iš pakeitimo).</w:t>
            </w:r>
          </w:p>
        </w:tc>
      </w:tr>
      <w:tr w:rsidR="002721AB" w:rsidRPr="00A8683D" w14:paraId="46773891" w14:textId="77777777" w:rsidTr="4560C70B">
        <w:trPr>
          <w:tblHeader/>
        </w:trPr>
        <w:tc>
          <w:tcPr>
            <w:tcW w:w="5000" w:type="pct"/>
            <w:tcBorders>
              <w:right w:val="single" w:sz="4" w:space="0" w:color="BFBFBF" w:themeColor="background1" w:themeShade="BF"/>
            </w:tcBorders>
            <w:shd w:val="clear" w:color="auto" w:fill="BEE3A5"/>
            <w:vAlign w:val="center"/>
          </w:tcPr>
          <w:p w14:paraId="7AFC91ED" w14:textId="77777777" w:rsidR="002721AB" w:rsidRPr="00A8683D" w:rsidRDefault="002721AB" w:rsidP="004D25EB">
            <w:pPr>
              <w:ind w:firstLine="0"/>
              <w:rPr>
                <w:b/>
                <w:bCs/>
              </w:rPr>
            </w:pPr>
            <w:r w:rsidRPr="00A8683D">
              <w:rPr>
                <w:b/>
                <w:bCs/>
              </w:rPr>
              <w:t>Naudotojai</w:t>
            </w:r>
          </w:p>
        </w:tc>
      </w:tr>
      <w:tr w:rsidR="002721AB" w:rsidRPr="00A8683D" w14:paraId="3AF13ABA" w14:textId="77777777" w:rsidTr="4560C70B">
        <w:tc>
          <w:tcPr>
            <w:tcW w:w="5000" w:type="pct"/>
            <w:tcBorders>
              <w:right w:val="single" w:sz="4" w:space="0" w:color="BFBFBF" w:themeColor="background1" w:themeShade="BF"/>
            </w:tcBorders>
            <w:shd w:val="clear" w:color="auto" w:fill="auto"/>
          </w:tcPr>
          <w:p w14:paraId="66C1FC19" w14:textId="77777777" w:rsidR="002721AB" w:rsidRPr="00A8683D" w:rsidRDefault="002721AB" w:rsidP="00381837">
            <w:pPr>
              <w:pStyle w:val="Tekstaslentels"/>
            </w:pPr>
            <w:r w:rsidRPr="00A8683D">
              <w:t xml:space="preserve">Langas matomas </w:t>
            </w:r>
            <w:r w:rsidR="00125723" w:rsidRPr="00A8683D">
              <w:t>VSFSVVP</w:t>
            </w:r>
            <w:r w:rsidRPr="00A8683D">
              <w:t xml:space="preserve"> IS ir DMS naudotojui.</w:t>
            </w:r>
          </w:p>
        </w:tc>
      </w:tr>
    </w:tbl>
    <w:p w14:paraId="5366BDC6" w14:textId="77777777" w:rsidR="002721AB" w:rsidRPr="00A8683D" w:rsidRDefault="002721AB" w:rsidP="002721AB"/>
    <w:p w14:paraId="278B245B" w14:textId="77777777" w:rsidR="00971A6F" w:rsidRPr="00A8683D" w:rsidRDefault="00943DFC" w:rsidP="00971A6F">
      <w:pPr>
        <w:keepNext/>
        <w:ind w:firstLine="0"/>
      </w:pPr>
      <w:r w:rsidRPr="00943DFC">
        <w:rPr>
          <w:noProof/>
        </w:rPr>
        <w:t xml:space="preserve"> </w:t>
      </w:r>
      <w:r>
        <w:rPr>
          <w:noProof/>
        </w:rPr>
        <w:drawing>
          <wp:inline distT="0" distB="0" distL="0" distR="0" wp14:anchorId="224EFF4A" wp14:editId="7804E97F">
            <wp:extent cx="6300470" cy="3368040"/>
            <wp:effectExtent l="0" t="0" r="5080" b="3810"/>
            <wp:docPr id="243" name="Picture 243"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descr="Graphical user interface, text&#10;&#10;Description automatically generated"/>
                    <pic:cNvPicPr/>
                  </pic:nvPicPr>
                  <pic:blipFill>
                    <a:blip r:embed="rId138"/>
                    <a:stretch>
                      <a:fillRect/>
                    </a:stretch>
                  </pic:blipFill>
                  <pic:spPr>
                    <a:xfrm>
                      <a:off x="0" y="0"/>
                      <a:ext cx="6300470" cy="3368040"/>
                    </a:xfrm>
                    <a:prstGeom prst="rect">
                      <a:avLst/>
                    </a:prstGeom>
                  </pic:spPr>
                </pic:pic>
              </a:graphicData>
            </a:graphic>
          </wp:inline>
        </w:drawing>
      </w:r>
    </w:p>
    <w:p w14:paraId="1FFE7F38" w14:textId="77777777" w:rsidR="00971A6F" w:rsidRPr="00A8683D" w:rsidRDefault="6F637364" w:rsidP="00971A6F">
      <w:pPr>
        <w:jc w:val="center"/>
      </w:pPr>
      <w:r>
        <w:t xml:space="preserve">pav. </w:t>
      </w:r>
      <w:fldSimple w:instr=" STYLEREF 1 \s ">
        <w:r w:rsidR="000E53E0">
          <w:rPr>
            <w:noProof/>
          </w:rPr>
          <w:t>3</w:t>
        </w:r>
      </w:fldSimple>
      <w:r w:rsidR="6BF6E3A2">
        <w:t>.</w:t>
      </w:r>
      <w:fldSimple w:instr=" SEQ pav. \* ARABIC \s 1 ">
        <w:r w:rsidR="000E53E0">
          <w:rPr>
            <w:noProof/>
          </w:rPr>
          <w:t>54</w:t>
        </w:r>
      </w:fldSimple>
      <w:r>
        <w:t xml:space="preserve"> Projekto sutarties trečias priedas</w:t>
      </w:r>
    </w:p>
    <w:p w14:paraId="016337C0" w14:textId="77777777" w:rsidR="00971A6F" w:rsidRPr="00A8683D" w:rsidRDefault="00186554" w:rsidP="00971A6F">
      <w:pPr>
        <w:keepNext/>
        <w:jc w:val="center"/>
      </w:pPr>
      <w:r w:rsidRPr="00186554">
        <w:rPr>
          <w:noProof/>
        </w:rPr>
        <w:t xml:space="preserve"> </w:t>
      </w:r>
      <w:r>
        <w:rPr>
          <w:noProof/>
        </w:rPr>
        <w:drawing>
          <wp:inline distT="0" distB="0" distL="0" distR="0" wp14:anchorId="5CF413F5" wp14:editId="5D925876">
            <wp:extent cx="3983013" cy="4419600"/>
            <wp:effectExtent l="0" t="0" r="0" b="0"/>
            <wp:docPr id="244" name="Picture 24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Graphical user interface, text, application, email&#10;&#10;Description automatically generated"/>
                    <pic:cNvPicPr/>
                  </pic:nvPicPr>
                  <pic:blipFill>
                    <a:blip r:embed="rId139"/>
                    <a:stretch>
                      <a:fillRect/>
                    </a:stretch>
                  </pic:blipFill>
                  <pic:spPr>
                    <a:xfrm>
                      <a:off x="0" y="0"/>
                      <a:ext cx="3984348" cy="4421081"/>
                    </a:xfrm>
                    <a:prstGeom prst="rect">
                      <a:avLst/>
                    </a:prstGeom>
                  </pic:spPr>
                </pic:pic>
              </a:graphicData>
            </a:graphic>
          </wp:inline>
        </w:drawing>
      </w:r>
    </w:p>
    <w:p w14:paraId="565E8143" w14:textId="77777777" w:rsidR="00971A6F" w:rsidRPr="00A8683D" w:rsidRDefault="00971A6F" w:rsidP="00971A6F">
      <w:pPr>
        <w:jc w:val="center"/>
      </w:pPr>
      <w:r w:rsidRPr="00A8683D">
        <w:t xml:space="preserve">pav. </w:t>
      </w:r>
      <w:fldSimple w:instr=" STYLEREF 1 \s ">
        <w:r w:rsidR="000E53E0">
          <w:rPr>
            <w:noProof/>
          </w:rPr>
          <w:t>3</w:t>
        </w:r>
      </w:fldSimple>
      <w:r w:rsidR="00215C96">
        <w:t>.</w:t>
      </w:r>
      <w:fldSimple w:instr=" SEQ pav. \* ARABIC \s 1 ">
        <w:r w:rsidR="000E53E0">
          <w:rPr>
            <w:noProof/>
          </w:rPr>
          <w:t>55</w:t>
        </w:r>
      </w:fldSimple>
      <w:r w:rsidRPr="00A8683D">
        <w:t xml:space="preserve"> Trečio priedo duomenų įvedimas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8B2E5B" w:rsidRPr="00A8683D" w14:paraId="2EEEA4DB" w14:textId="77777777" w:rsidTr="4560C70B">
        <w:trPr>
          <w:tblHeader/>
        </w:trPr>
        <w:tc>
          <w:tcPr>
            <w:tcW w:w="5000" w:type="pct"/>
            <w:tcBorders>
              <w:right w:val="single" w:sz="4" w:space="0" w:color="BFBFBF" w:themeColor="background1" w:themeShade="BF"/>
            </w:tcBorders>
            <w:shd w:val="clear" w:color="auto" w:fill="BEE3A5"/>
            <w:vAlign w:val="center"/>
          </w:tcPr>
          <w:p w14:paraId="0291D03F" w14:textId="77777777" w:rsidR="008B2E5B" w:rsidRPr="00A8683D" w:rsidRDefault="008B2E5B" w:rsidP="004D25EB">
            <w:pPr>
              <w:ind w:firstLine="0"/>
              <w:rPr>
                <w:b/>
                <w:bCs/>
              </w:rPr>
            </w:pPr>
            <w:r w:rsidRPr="00A8683D">
              <w:rPr>
                <w:b/>
                <w:bCs/>
              </w:rPr>
              <w:lastRenderedPageBreak/>
              <w:t>Laukai</w:t>
            </w:r>
          </w:p>
        </w:tc>
      </w:tr>
      <w:tr w:rsidR="008B2E5B" w:rsidRPr="00A8683D" w14:paraId="711A1BA2" w14:textId="77777777" w:rsidTr="4560C70B">
        <w:trPr>
          <w:tblHeader/>
        </w:trPr>
        <w:tc>
          <w:tcPr>
            <w:tcW w:w="5000" w:type="pct"/>
            <w:tcBorders>
              <w:right w:val="single" w:sz="4" w:space="0" w:color="BFBFBF" w:themeColor="background1" w:themeShade="BF"/>
            </w:tcBorders>
            <w:shd w:val="clear" w:color="auto" w:fill="auto"/>
            <w:vAlign w:val="center"/>
          </w:tcPr>
          <w:p w14:paraId="1437203C" w14:textId="77777777" w:rsidR="003B74A2" w:rsidRPr="00A8683D" w:rsidRDefault="6A9CBBC5" w:rsidP="00381837">
            <w:pPr>
              <w:pStyle w:val="Lentelssraas"/>
            </w:pPr>
            <w:r>
              <w:t>Eil. Nr. – įvedamas eilės numeris.</w:t>
            </w:r>
          </w:p>
          <w:p w14:paraId="21DC4A88" w14:textId="77777777" w:rsidR="003B74A2" w:rsidRPr="00A8683D" w:rsidRDefault="6A9CBBC5" w:rsidP="00381837">
            <w:pPr>
              <w:pStyle w:val="Lentelssraas"/>
            </w:pPr>
            <w:r>
              <w:t>Veikla – iš reikšmių sąrašo pasirenkama veikla.</w:t>
            </w:r>
          </w:p>
          <w:p w14:paraId="1B2407BE" w14:textId="77777777" w:rsidR="003B74A2" w:rsidRPr="00A8683D" w:rsidRDefault="6A9CBBC5" w:rsidP="00381837">
            <w:pPr>
              <w:pStyle w:val="Lentelssraas"/>
            </w:pPr>
            <w:r>
              <w:t>Išlaidų pavadinimas – iš reikšmių sąrašo pasirenkama išlaidų eilutė.</w:t>
            </w:r>
          </w:p>
          <w:p w14:paraId="5049D0AD" w14:textId="77777777" w:rsidR="003B74A2" w:rsidRPr="00A8683D" w:rsidRDefault="6A9CBBC5" w:rsidP="00381837">
            <w:pPr>
              <w:pStyle w:val="Lentelssraas"/>
            </w:pPr>
            <w:r>
              <w:t>Veiklos projekto išlaidų dalis, metodas, taikytinas nustatant veiklos projekto išlaidas – įvedamas tekstas.</w:t>
            </w:r>
          </w:p>
          <w:p w14:paraId="3AD74FB8" w14:textId="77777777" w:rsidR="008B2E5B" w:rsidRPr="00A8683D" w:rsidRDefault="6A9CBBC5" w:rsidP="00381837">
            <w:pPr>
              <w:pStyle w:val="Lentelssraas"/>
            </w:pPr>
            <w:r>
              <w:t>Pastabos ir (ar) komentarai – įvedamas tekstas.</w:t>
            </w:r>
          </w:p>
        </w:tc>
      </w:tr>
      <w:tr w:rsidR="008B2E5B" w:rsidRPr="00A8683D" w14:paraId="38724A2E" w14:textId="77777777" w:rsidTr="4560C70B">
        <w:trPr>
          <w:tblHeader/>
        </w:trPr>
        <w:tc>
          <w:tcPr>
            <w:tcW w:w="5000" w:type="pct"/>
            <w:tcBorders>
              <w:right w:val="single" w:sz="4" w:space="0" w:color="BFBFBF" w:themeColor="background1" w:themeShade="BF"/>
            </w:tcBorders>
            <w:shd w:val="clear" w:color="auto" w:fill="BEE3A5"/>
            <w:vAlign w:val="center"/>
          </w:tcPr>
          <w:p w14:paraId="11A3153C" w14:textId="77777777" w:rsidR="008B2E5B" w:rsidRPr="00A8683D" w:rsidRDefault="008B2E5B" w:rsidP="004D25EB">
            <w:pPr>
              <w:ind w:firstLine="0"/>
              <w:rPr>
                <w:b/>
                <w:bCs/>
              </w:rPr>
            </w:pPr>
            <w:r w:rsidRPr="00A8683D">
              <w:rPr>
                <w:b/>
                <w:bCs/>
              </w:rPr>
              <w:t>Mygtukai</w:t>
            </w:r>
          </w:p>
        </w:tc>
      </w:tr>
      <w:tr w:rsidR="008B2E5B" w:rsidRPr="00A8683D" w14:paraId="3A0D4DFD" w14:textId="77777777" w:rsidTr="4560C70B">
        <w:trPr>
          <w:tblHeader/>
        </w:trPr>
        <w:tc>
          <w:tcPr>
            <w:tcW w:w="5000" w:type="pct"/>
            <w:tcBorders>
              <w:right w:val="single" w:sz="4" w:space="0" w:color="BFBFBF" w:themeColor="background1" w:themeShade="BF"/>
            </w:tcBorders>
            <w:shd w:val="clear" w:color="auto" w:fill="auto"/>
            <w:vAlign w:val="center"/>
          </w:tcPr>
          <w:p w14:paraId="1394A712" w14:textId="77777777" w:rsidR="008B2E5B" w:rsidRPr="00A8683D" w:rsidRDefault="77F28522" w:rsidP="00381837">
            <w:pPr>
              <w:pStyle w:val="Lentelssraas"/>
            </w:pPr>
            <w:r>
              <w:t>Registruoti naują – Po mygtuko paspaudimo atidaromas įrašo įvedimo langas</w:t>
            </w:r>
          </w:p>
          <w:p w14:paraId="48DA27A5" w14:textId="77777777" w:rsidR="008B2E5B" w:rsidRPr="00A8683D" w:rsidRDefault="77F28522" w:rsidP="00381837">
            <w:pPr>
              <w:pStyle w:val="Lentelssraas"/>
            </w:pPr>
            <w:r>
              <w:t>Rodyti audito duomenis – mygtukas skirtas peržiūrėti audito duomenis</w:t>
            </w:r>
          </w:p>
          <w:p w14:paraId="742FB111" w14:textId="77777777" w:rsidR="008B2E5B" w:rsidRPr="00A8683D" w:rsidRDefault="77F28522" w:rsidP="00381837">
            <w:pPr>
              <w:pStyle w:val="Lentelssraas"/>
            </w:pPr>
            <w:r>
              <w:t>Redaguoti – mygtukas skirtas atidaryti sąrašo eilutės duomenų redagavimo langą</w:t>
            </w:r>
          </w:p>
          <w:p w14:paraId="64A8C7FE" w14:textId="77777777" w:rsidR="008B2E5B" w:rsidRPr="00A8683D" w:rsidRDefault="77F28522" w:rsidP="00381837">
            <w:pPr>
              <w:pStyle w:val="Lentelssraas"/>
            </w:pPr>
            <w:r>
              <w:t>Trinti – mygtukas skirtas ištrinti sąrašo eilutę</w:t>
            </w:r>
          </w:p>
        </w:tc>
      </w:tr>
      <w:tr w:rsidR="008B2E5B" w:rsidRPr="00A8683D" w14:paraId="5F5DFD58" w14:textId="77777777" w:rsidTr="4560C70B">
        <w:trPr>
          <w:tblHeader/>
        </w:trPr>
        <w:tc>
          <w:tcPr>
            <w:tcW w:w="5000" w:type="pct"/>
            <w:tcBorders>
              <w:right w:val="single" w:sz="4" w:space="0" w:color="BFBFBF" w:themeColor="background1" w:themeShade="BF"/>
            </w:tcBorders>
            <w:shd w:val="clear" w:color="auto" w:fill="BEE3A5"/>
            <w:vAlign w:val="center"/>
          </w:tcPr>
          <w:p w14:paraId="2B75C046" w14:textId="77777777" w:rsidR="008B2E5B" w:rsidRPr="00A8683D" w:rsidRDefault="008B2E5B" w:rsidP="004D25EB">
            <w:pPr>
              <w:ind w:firstLine="0"/>
              <w:rPr>
                <w:b/>
                <w:bCs/>
              </w:rPr>
            </w:pPr>
            <w:r w:rsidRPr="00A8683D">
              <w:rPr>
                <w:b/>
                <w:bCs/>
              </w:rPr>
              <w:t>Taisyklės</w:t>
            </w:r>
          </w:p>
        </w:tc>
      </w:tr>
      <w:tr w:rsidR="008B2E5B" w:rsidRPr="00A8683D" w14:paraId="29EC31CB" w14:textId="77777777" w:rsidTr="4560C70B">
        <w:trPr>
          <w:tblHeader/>
        </w:trPr>
        <w:tc>
          <w:tcPr>
            <w:tcW w:w="5000" w:type="pct"/>
            <w:tcBorders>
              <w:right w:val="single" w:sz="4" w:space="0" w:color="BFBFBF" w:themeColor="background1" w:themeShade="BF"/>
            </w:tcBorders>
            <w:shd w:val="clear" w:color="auto" w:fill="auto"/>
            <w:vAlign w:val="center"/>
          </w:tcPr>
          <w:p w14:paraId="33CCF07C" w14:textId="77777777" w:rsidR="008B2E5B" w:rsidRPr="00A8683D" w:rsidRDefault="008B2E5B" w:rsidP="00381837">
            <w:pPr>
              <w:pStyle w:val="Tekstaslentels"/>
              <w:rPr>
                <w:b/>
                <w:bCs/>
              </w:rPr>
            </w:pPr>
            <w:r w:rsidRPr="00A8683D">
              <w:t xml:space="preserve">Šiame lange pateikiama informacija yra matoma tiek </w:t>
            </w:r>
            <w:r w:rsidR="00125723" w:rsidRPr="00A8683D">
              <w:t>VSFSVVP</w:t>
            </w:r>
            <w:r w:rsidRPr="00A8683D">
              <w:t xml:space="preserve"> IS tiek DMS naudotojui.</w:t>
            </w:r>
          </w:p>
          <w:p w14:paraId="5832A4E1" w14:textId="77777777" w:rsidR="008B2E5B" w:rsidRPr="00A8683D" w:rsidRDefault="008B2E5B" w:rsidP="00381837">
            <w:pPr>
              <w:pStyle w:val="Tekstaslentels"/>
            </w:pPr>
            <w:r w:rsidRPr="00A8683D">
              <w:t>Koreguoti duomenis gali tik</w:t>
            </w:r>
            <w:r w:rsidR="003B74A2" w:rsidRPr="00A8683D">
              <w:t xml:space="preserve"> </w:t>
            </w:r>
            <w:r w:rsidR="00125723" w:rsidRPr="00A8683D">
              <w:t>VSFSVVP</w:t>
            </w:r>
            <w:r w:rsidR="003B74A2" w:rsidRPr="00A8683D">
              <w:t xml:space="preserve"> IS naudotojas</w:t>
            </w:r>
            <w:r w:rsidRPr="00A8683D">
              <w:t xml:space="preserve"> iki sutarties pasirašymo. Po sutarties pasirašymo informacija šiame lange galės būti atnaujinta tik patvirtinus sutarties pakeitimą (bus įkeliama automatiškai iš pakeitimo).</w:t>
            </w:r>
          </w:p>
        </w:tc>
      </w:tr>
      <w:tr w:rsidR="008B2E5B" w:rsidRPr="00A8683D" w14:paraId="3C3DBE41" w14:textId="77777777" w:rsidTr="4560C70B">
        <w:trPr>
          <w:tblHeader/>
        </w:trPr>
        <w:tc>
          <w:tcPr>
            <w:tcW w:w="5000" w:type="pct"/>
            <w:tcBorders>
              <w:right w:val="single" w:sz="4" w:space="0" w:color="BFBFBF" w:themeColor="background1" w:themeShade="BF"/>
            </w:tcBorders>
            <w:shd w:val="clear" w:color="auto" w:fill="BEE3A5"/>
            <w:vAlign w:val="center"/>
          </w:tcPr>
          <w:p w14:paraId="653EFB5B" w14:textId="77777777" w:rsidR="008B2E5B" w:rsidRPr="00A8683D" w:rsidRDefault="008B2E5B" w:rsidP="004D25EB">
            <w:pPr>
              <w:ind w:firstLine="0"/>
              <w:rPr>
                <w:b/>
                <w:bCs/>
              </w:rPr>
            </w:pPr>
            <w:r w:rsidRPr="00A8683D">
              <w:rPr>
                <w:b/>
                <w:bCs/>
              </w:rPr>
              <w:t>Naudotojai</w:t>
            </w:r>
          </w:p>
        </w:tc>
      </w:tr>
      <w:tr w:rsidR="008B2E5B" w:rsidRPr="00A8683D" w14:paraId="7226A9AB" w14:textId="77777777" w:rsidTr="4560C70B">
        <w:tc>
          <w:tcPr>
            <w:tcW w:w="5000" w:type="pct"/>
            <w:tcBorders>
              <w:right w:val="single" w:sz="4" w:space="0" w:color="BFBFBF" w:themeColor="background1" w:themeShade="BF"/>
            </w:tcBorders>
            <w:shd w:val="clear" w:color="auto" w:fill="auto"/>
          </w:tcPr>
          <w:p w14:paraId="27B8A88B" w14:textId="77777777" w:rsidR="008B2E5B" w:rsidRPr="00A8683D" w:rsidRDefault="008B2E5B" w:rsidP="00381837">
            <w:pPr>
              <w:pStyle w:val="Tekstaslentels"/>
            </w:pPr>
            <w:r w:rsidRPr="00A8683D">
              <w:t xml:space="preserve">Langas matomas </w:t>
            </w:r>
            <w:r w:rsidR="00125723" w:rsidRPr="00A8683D">
              <w:t>VSFSVVP</w:t>
            </w:r>
            <w:r w:rsidRPr="00A8683D">
              <w:t xml:space="preserve"> IS ir DMS naudotojui.</w:t>
            </w:r>
          </w:p>
        </w:tc>
      </w:tr>
    </w:tbl>
    <w:p w14:paraId="504808C5" w14:textId="77777777" w:rsidR="009B5A3B" w:rsidRPr="00A8683D" w:rsidRDefault="009B5A3B" w:rsidP="009B5A3B"/>
    <w:p w14:paraId="76854CF2" w14:textId="77777777" w:rsidR="002311F0" w:rsidRPr="00A8683D" w:rsidRDefault="00A35912" w:rsidP="00DF40CE">
      <w:pPr>
        <w:pStyle w:val="Heading4"/>
      </w:pPr>
      <w:bookmarkStart w:id="808" w:name="_Toc159222272"/>
      <w:r w:rsidRPr="00A8683D">
        <w:t>Projekto sutarties pakeitimų sąrašas</w:t>
      </w:r>
      <w:bookmarkEnd w:id="808"/>
    </w:p>
    <w:p w14:paraId="72E5E8E1" w14:textId="77777777" w:rsidR="00A84033" w:rsidRPr="00A8683D" w:rsidRDefault="0049499A" w:rsidP="00A84033">
      <w:pPr>
        <w:keepNext/>
        <w:ind w:firstLine="0"/>
      </w:pPr>
      <w:r w:rsidRPr="0049499A">
        <w:rPr>
          <w:noProof/>
        </w:rPr>
        <w:t xml:space="preserve"> </w:t>
      </w:r>
      <w:r>
        <w:rPr>
          <w:noProof/>
        </w:rPr>
        <w:drawing>
          <wp:inline distT="0" distB="0" distL="0" distR="0" wp14:anchorId="604B794E" wp14:editId="49FB496B">
            <wp:extent cx="6300470" cy="1614170"/>
            <wp:effectExtent l="0" t="0" r="5080" b="5080"/>
            <wp:docPr id="245" name="Picture 245"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descr="Graphical user interface&#10;&#10;Description automatically generated with medium confidence"/>
                    <pic:cNvPicPr/>
                  </pic:nvPicPr>
                  <pic:blipFill>
                    <a:blip r:embed="rId140"/>
                    <a:stretch>
                      <a:fillRect/>
                    </a:stretch>
                  </pic:blipFill>
                  <pic:spPr>
                    <a:xfrm>
                      <a:off x="0" y="0"/>
                      <a:ext cx="6300470" cy="1614170"/>
                    </a:xfrm>
                    <a:prstGeom prst="rect">
                      <a:avLst/>
                    </a:prstGeom>
                  </pic:spPr>
                </pic:pic>
              </a:graphicData>
            </a:graphic>
          </wp:inline>
        </w:drawing>
      </w:r>
    </w:p>
    <w:p w14:paraId="79240170" w14:textId="77777777" w:rsidR="00A35912" w:rsidRPr="00A8683D" w:rsidRDefault="00A84033" w:rsidP="00A84033">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56</w:t>
        </w:r>
      </w:fldSimple>
      <w:r w:rsidRPr="00A8683D">
        <w:rPr>
          <w:noProof/>
        </w:rPr>
        <w:t xml:space="preserve"> Sutarties pakeitimų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EB34AD" w:rsidRPr="00A8683D" w14:paraId="4E5F93DB" w14:textId="77777777" w:rsidTr="4560C70B">
        <w:trPr>
          <w:tblHeader/>
        </w:trPr>
        <w:tc>
          <w:tcPr>
            <w:tcW w:w="5000" w:type="pct"/>
            <w:tcBorders>
              <w:right w:val="single" w:sz="4" w:space="0" w:color="BFBFBF" w:themeColor="background1" w:themeShade="BF"/>
            </w:tcBorders>
            <w:shd w:val="clear" w:color="auto" w:fill="BEE3A5"/>
            <w:vAlign w:val="center"/>
          </w:tcPr>
          <w:p w14:paraId="75580FB5" w14:textId="77777777" w:rsidR="00EB34AD" w:rsidRPr="00A8683D" w:rsidRDefault="00EB34AD" w:rsidP="00780B5F">
            <w:pPr>
              <w:ind w:firstLine="0"/>
              <w:rPr>
                <w:b/>
                <w:bCs/>
              </w:rPr>
            </w:pPr>
            <w:r w:rsidRPr="00A8683D">
              <w:rPr>
                <w:b/>
                <w:bCs/>
              </w:rPr>
              <w:lastRenderedPageBreak/>
              <w:t>Laukai</w:t>
            </w:r>
          </w:p>
        </w:tc>
      </w:tr>
      <w:tr w:rsidR="00EB34AD" w:rsidRPr="00A8683D" w14:paraId="7D71B1BB" w14:textId="77777777" w:rsidTr="4560C70B">
        <w:trPr>
          <w:tblHeader/>
        </w:trPr>
        <w:tc>
          <w:tcPr>
            <w:tcW w:w="5000" w:type="pct"/>
            <w:tcBorders>
              <w:right w:val="single" w:sz="4" w:space="0" w:color="BFBFBF" w:themeColor="background1" w:themeShade="BF"/>
            </w:tcBorders>
            <w:shd w:val="clear" w:color="auto" w:fill="auto"/>
            <w:vAlign w:val="center"/>
          </w:tcPr>
          <w:p w14:paraId="43B81133" w14:textId="77777777" w:rsidR="00EB34AD" w:rsidRPr="00A8683D" w:rsidRDefault="56DCA1BB" w:rsidP="00381837">
            <w:pPr>
              <w:pStyle w:val="Lentelssraas"/>
            </w:pPr>
            <w:r>
              <w:t>Eil. Nr.</w:t>
            </w:r>
            <w:r w:rsidR="35827D39">
              <w:t xml:space="preserve"> </w:t>
            </w:r>
            <w:r w:rsidR="3BA3DA7A">
              <w:t>–</w:t>
            </w:r>
            <w:r w:rsidR="35827D39">
              <w:t xml:space="preserve"> </w:t>
            </w:r>
            <w:r w:rsidR="3BA3DA7A">
              <w:t>pakeitimo eilės numeris</w:t>
            </w:r>
            <w:r w:rsidR="35827D39">
              <w:t xml:space="preserve"> </w:t>
            </w:r>
          </w:p>
          <w:p w14:paraId="0778A6CD" w14:textId="77777777" w:rsidR="00EB34AD" w:rsidRPr="00A8683D" w:rsidRDefault="56DCA1BB" w:rsidP="00381837">
            <w:pPr>
              <w:pStyle w:val="Lentelssraas"/>
            </w:pPr>
            <w:r>
              <w:t>Tipas</w:t>
            </w:r>
            <w:r w:rsidR="35827D39">
              <w:t xml:space="preserve"> </w:t>
            </w:r>
            <w:r w:rsidR="3BA3DA7A">
              <w:t>–</w:t>
            </w:r>
            <w:r w:rsidR="35827D39">
              <w:t xml:space="preserve"> </w:t>
            </w:r>
            <w:r w:rsidR="3BA3DA7A">
              <w:t>pakeitimo tipas {Esminis; Neesminis}</w:t>
            </w:r>
          </w:p>
          <w:p w14:paraId="3AA3AEB6" w14:textId="77777777" w:rsidR="00EB34AD" w:rsidRPr="00A8683D" w:rsidRDefault="56DCA1BB" w:rsidP="00381837">
            <w:pPr>
              <w:pStyle w:val="Lentelssraas"/>
            </w:pPr>
            <w:r>
              <w:t>Pateikimo data</w:t>
            </w:r>
            <w:r w:rsidR="35827D39">
              <w:t xml:space="preserve"> – </w:t>
            </w:r>
            <w:r w:rsidR="3BA3DA7A">
              <w:t>pakeitimo pateikimo data</w:t>
            </w:r>
          </w:p>
          <w:p w14:paraId="34724459" w14:textId="77777777" w:rsidR="00EB34AD" w:rsidRPr="00A8683D" w:rsidRDefault="56DCA1BB" w:rsidP="00381837">
            <w:pPr>
              <w:pStyle w:val="Lentelssraas"/>
            </w:pPr>
            <w:r>
              <w:t>Patvirtinimo / atmetimo data</w:t>
            </w:r>
            <w:r w:rsidR="35827D39">
              <w:t xml:space="preserve"> – </w:t>
            </w:r>
            <w:r w:rsidR="3BA3DA7A">
              <w:t>data, kai pakeitimas buvo patvirtintas arba atmestas</w:t>
            </w:r>
          </w:p>
          <w:p w14:paraId="1EB4E812" w14:textId="77777777" w:rsidR="00EB34AD" w:rsidRPr="00A8683D" w:rsidRDefault="56DCA1BB" w:rsidP="00381837">
            <w:pPr>
              <w:pStyle w:val="Lentelssraas"/>
            </w:pPr>
            <w:r>
              <w:t xml:space="preserve">Būsena </w:t>
            </w:r>
            <w:r w:rsidR="35827D39">
              <w:t xml:space="preserve">– </w:t>
            </w:r>
            <w:r w:rsidR="3BA3DA7A">
              <w:t>pakeitimo būsena</w:t>
            </w:r>
          </w:p>
          <w:p w14:paraId="1D37B6EF" w14:textId="77777777" w:rsidR="00EB34AD" w:rsidRPr="00A8683D" w:rsidRDefault="56DCA1BB" w:rsidP="00381837">
            <w:pPr>
              <w:pStyle w:val="Lentelssraas"/>
            </w:pPr>
            <w:r>
              <w:t xml:space="preserve">Trumpas pakeitimo aprašymas </w:t>
            </w:r>
            <w:r w:rsidR="3BA3DA7A">
              <w:t>–</w:t>
            </w:r>
            <w:r>
              <w:t xml:space="preserve"> </w:t>
            </w:r>
            <w:r w:rsidR="3BA3DA7A">
              <w:t>aprašymas kas buvo pakeista</w:t>
            </w:r>
          </w:p>
        </w:tc>
      </w:tr>
      <w:tr w:rsidR="00EB34AD" w:rsidRPr="00A8683D" w14:paraId="0DFC09D0" w14:textId="77777777" w:rsidTr="4560C70B">
        <w:trPr>
          <w:tblHeader/>
        </w:trPr>
        <w:tc>
          <w:tcPr>
            <w:tcW w:w="5000" w:type="pct"/>
            <w:tcBorders>
              <w:right w:val="single" w:sz="4" w:space="0" w:color="BFBFBF" w:themeColor="background1" w:themeShade="BF"/>
            </w:tcBorders>
            <w:shd w:val="clear" w:color="auto" w:fill="BEE3A5"/>
            <w:vAlign w:val="center"/>
          </w:tcPr>
          <w:p w14:paraId="0DBC5B02" w14:textId="77777777" w:rsidR="00EB34AD" w:rsidRPr="00A8683D" w:rsidRDefault="00EB34AD" w:rsidP="00780B5F">
            <w:pPr>
              <w:ind w:firstLine="0"/>
              <w:rPr>
                <w:b/>
                <w:bCs/>
              </w:rPr>
            </w:pPr>
            <w:r w:rsidRPr="00A8683D">
              <w:rPr>
                <w:b/>
                <w:bCs/>
              </w:rPr>
              <w:t>Mygtukai</w:t>
            </w:r>
          </w:p>
        </w:tc>
      </w:tr>
      <w:tr w:rsidR="00EB34AD" w:rsidRPr="00A8683D" w14:paraId="787E1195" w14:textId="77777777" w:rsidTr="4560C70B">
        <w:trPr>
          <w:tblHeader/>
        </w:trPr>
        <w:tc>
          <w:tcPr>
            <w:tcW w:w="5000" w:type="pct"/>
            <w:tcBorders>
              <w:right w:val="single" w:sz="4" w:space="0" w:color="BFBFBF" w:themeColor="background1" w:themeShade="BF"/>
            </w:tcBorders>
            <w:shd w:val="clear" w:color="auto" w:fill="auto"/>
            <w:vAlign w:val="center"/>
          </w:tcPr>
          <w:p w14:paraId="191118E0" w14:textId="77777777" w:rsidR="00EB34AD" w:rsidRPr="00A8683D" w:rsidRDefault="1F13AC99" w:rsidP="00381837">
            <w:pPr>
              <w:pStyle w:val="Lentelssraas"/>
            </w:pPr>
            <w:r>
              <w:t>Registruoti naują</w:t>
            </w:r>
            <w:r w:rsidR="3BA3DA7A">
              <w:t xml:space="preserve"> – po mygtuko paspaudimo atidaromas </w:t>
            </w:r>
            <w:r>
              <w:t>modalinis langas, kuriame naudotojas pasirenka ar rengs esminį ar neesminį pakeitimą, priklausomai nuo jo pasirinkimo, atidaromas sutarties pakeitimo langas</w:t>
            </w:r>
            <w:r w:rsidR="3BA3DA7A">
              <w:t>.</w:t>
            </w:r>
          </w:p>
          <w:p w14:paraId="3FF41893" w14:textId="77777777" w:rsidR="00DA4C78" w:rsidRPr="00A8683D" w:rsidRDefault="3BA3DA7A" w:rsidP="00381837">
            <w:pPr>
              <w:pStyle w:val="Lentelssraas"/>
            </w:pPr>
            <w:r>
              <w:t>Redaguoti</w:t>
            </w:r>
            <w:r w:rsidR="1F13AC99">
              <w:t xml:space="preserve"> – po mygtuko paspaudimo atidaromas sutarties pakeitimo informacijos langas.</w:t>
            </w:r>
          </w:p>
          <w:p w14:paraId="125F9905" w14:textId="77777777" w:rsidR="00DA4C78" w:rsidRPr="00A8683D" w:rsidRDefault="3BA3DA7A" w:rsidP="00381837">
            <w:pPr>
              <w:pStyle w:val="Lentelssraas"/>
            </w:pPr>
            <w:r>
              <w:t>Ištrinti</w:t>
            </w:r>
            <w:r w:rsidR="1F13AC99">
              <w:t xml:space="preserve"> – po mygtuko paspaudimo </w:t>
            </w:r>
            <w:r w:rsidR="4A9F13C9">
              <w:t>ištrinamas pakeitimo įrašas. Trinti galima tik pakeitimus, kurių būsena „Rengiamas“</w:t>
            </w:r>
          </w:p>
        </w:tc>
      </w:tr>
      <w:tr w:rsidR="00EB34AD" w:rsidRPr="00A8683D" w14:paraId="0DF8B95B" w14:textId="77777777" w:rsidTr="4560C70B">
        <w:trPr>
          <w:tblHeader/>
        </w:trPr>
        <w:tc>
          <w:tcPr>
            <w:tcW w:w="5000" w:type="pct"/>
            <w:tcBorders>
              <w:right w:val="single" w:sz="4" w:space="0" w:color="BFBFBF" w:themeColor="background1" w:themeShade="BF"/>
            </w:tcBorders>
            <w:shd w:val="clear" w:color="auto" w:fill="BEE3A5"/>
            <w:vAlign w:val="center"/>
          </w:tcPr>
          <w:p w14:paraId="177566E2" w14:textId="77777777" w:rsidR="00EB34AD" w:rsidRPr="00A8683D" w:rsidRDefault="00EB34AD" w:rsidP="00780B5F">
            <w:pPr>
              <w:ind w:firstLine="0"/>
              <w:rPr>
                <w:b/>
                <w:bCs/>
              </w:rPr>
            </w:pPr>
            <w:r w:rsidRPr="00A8683D">
              <w:rPr>
                <w:b/>
                <w:bCs/>
              </w:rPr>
              <w:t>Taisyklės</w:t>
            </w:r>
          </w:p>
        </w:tc>
      </w:tr>
      <w:tr w:rsidR="00EB34AD" w:rsidRPr="00A8683D" w14:paraId="15248977" w14:textId="77777777" w:rsidTr="4560C70B">
        <w:trPr>
          <w:tblHeader/>
        </w:trPr>
        <w:tc>
          <w:tcPr>
            <w:tcW w:w="5000" w:type="pct"/>
            <w:tcBorders>
              <w:right w:val="single" w:sz="4" w:space="0" w:color="BFBFBF" w:themeColor="background1" w:themeShade="BF"/>
            </w:tcBorders>
            <w:shd w:val="clear" w:color="auto" w:fill="auto"/>
            <w:vAlign w:val="center"/>
          </w:tcPr>
          <w:p w14:paraId="19EB95F4" w14:textId="77777777" w:rsidR="007C0523" w:rsidRPr="00A8683D" w:rsidRDefault="007C0523" w:rsidP="00381837">
            <w:pPr>
              <w:pStyle w:val="Tekstaslentels"/>
            </w:pPr>
            <w:r w:rsidRPr="00A8683D">
              <w:t>Kiekvienas sutarties pakeitimas yra išsaugomas projekto sutarčių ir jų pakeitimų sąraše.</w:t>
            </w:r>
          </w:p>
          <w:p w14:paraId="7DE46676" w14:textId="77777777" w:rsidR="007C0523" w:rsidRPr="00A8683D" w:rsidRDefault="007C0523" w:rsidP="00381837">
            <w:pPr>
              <w:pStyle w:val="Tekstaslentels"/>
            </w:pPr>
            <w:r w:rsidRPr="00A8683D">
              <w:t>Rengiant sutarties pakeitimą, visa koreguojama informacija yra išskiriama kita spalva iki pakeitimo patvirtinimo.</w:t>
            </w:r>
          </w:p>
          <w:p w14:paraId="3E3BBF3E" w14:textId="77777777" w:rsidR="00EB34AD" w:rsidRPr="00A8683D" w:rsidRDefault="5D09BEDF" w:rsidP="00381837">
            <w:pPr>
              <w:pStyle w:val="Tekstaslentels"/>
            </w:pPr>
            <w:r>
              <w:t xml:space="preserve">Jei naudotojas pasirinko kurti esminį sutarties pakeitimą, jis gali koreguoti visą </w:t>
            </w:r>
            <w:r w:rsidR="00ED2F86">
              <w:t>projekto įgyvendinimo plano</w:t>
            </w:r>
            <w:r>
              <w:t xml:space="preserve"> informaciją. Jei buvo pasirinkta kurti neesminį sutarties pakeitimą, galima koreguoti visą informaciją, tačiau jei finansavimo suma „Iš viso“ pasikeičia nuo aktual</w:t>
            </w:r>
            <w:r w:rsidR="00A56D41">
              <w:t>au</w:t>
            </w:r>
            <w:r>
              <w:t xml:space="preserve">s </w:t>
            </w:r>
            <w:r w:rsidR="00A56D41">
              <w:t>projekto įgyvendinimo plano</w:t>
            </w:r>
            <w:r>
              <w:t xml:space="preserve"> versijos, sistema rodo klaidos pranešimą ir neleidžia tokio sutarties pakeitimo perduoti derinimui.</w:t>
            </w:r>
          </w:p>
        </w:tc>
      </w:tr>
      <w:tr w:rsidR="00EB34AD" w:rsidRPr="00A8683D" w14:paraId="468912D5" w14:textId="77777777" w:rsidTr="4560C70B">
        <w:trPr>
          <w:tblHeader/>
        </w:trPr>
        <w:tc>
          <w:tcPr>
            <w:tcW w:w="5000" w:type="pct"/>
            <w:tcBorders>
              <w:right w:val="single" w:sz="4" w:space="0" w:color="BFBFBF" w:themeColor="background1" w:themeShade="BF"/>
            </w:tcBorders>
            <w:shd w:val="clear" w:color="auto" w:fill="BEE3A5"/>
            <w:vAlign w:val="center"/>
          </w:tcPr>
          <w:p w14:paraId="35BA48D6" w14:textId="77777777" w:rsidR="00EB34AD" w:rsidRPr="00A8683D" w:rsidRDefault="00EB34AD" w:rsidP="00780B5F">
            <w:pPr>
              <w:ind w:firstLine="0"/>
              <w:rPr>
                <w:b/>
                <w:bCs/>
              </w:rPr>
            </w:pPr>
            <w:r w:rsidRPr="00A8683D">
              <w:rPr>
                <w:b/>
                <w:bCs/>
              </w:rPr>
              <w:t>Naudotojai</w:t>
            </w:r>
          </w:p>
        </w:tc>
      </w:tr>
      <w:tr w:rsidR="00EB34AD" w:rsidRPr="00A8683D" w14:paraId="2154CAF5" w14:textId="77777777" w:rsidTr="4560C70B">
        <w:tc>
          <w:tcPr>
            <w:tcW w:w="5000" w:type="pct"/>
            <w:tcBorders>
              <w:right w:val="single" w:sz="4" w:space="0" w:color="BFBFBF" w:themeColor="background1" w:themeShade="BF"/>
            </w:tcBorders>
            <w:shd w:val="clear" w:color="auto" w:fill="auto"/>
          </w:tcPr>
          <w:p w14:paraId="13A44E19" w14:textId="77777777" w:rsidR="00EB34AD" w:rsidRPr="00A8683D" w:rsidRDefault="00EB34AD" w:rsidP="00381837">
            <w:pPr>
              <w:pStyle w:val="Tekstaslentels"/>
            </w:pPr>
            <w:r w:rsidRPr="00A8683D">
              <w:t xml:space="preserve">Langas matomas </w:t>
            </w:r>
            <w:r w:rsidR="00125723" w:rsidRPr="00A8683D">
              <w:t>VSFSVVP</w:t>
            </w:r>
            <w:r w:rsidRPr="00A8683D">
              <w:t xml:space="preserve"> IS ir DMS naudotojui.</w:t>
            </w:r>
          </w:p>
        </w:tc>
      </w:tr>
    </w:tbl>
    <w:p w14:paraId="4CFAE37B" w14:textId="77777777" w:rsidR="00EB34AD" w:rsidRPr="00A8683D" w:rsidRDefault="00EB34AD" w:rsidP="00EB34AD"/>
    <w:p w14:paraId="4FF5D4A7" w14:textId="77777777" w:rsidR="00A84033" w:rsidRPr="00A8683D" w:rsidRDefault="7F97EC32" w:rsidP="00DF40CE">
      <w:pPr>
        <w:pStyle w:val="Heading4"/>
      </w:pPr>
      <w:bookmarkStart w:id="809" w:name="_Toc159222273"/>
      <w:r>
        <w:lastRenderedPageBreak/>
        <w:t>Sutarties pakeitimas</w:t>
      </w:r>
      <w:bookmarkEnd w:id="809"/>
    </w:p>
    <w:p w14:paraId="24EBE4E2" w14:textId="77777777" w:rsidR="00CE51F2" w:rsidRDefault="00AE1DC4" w:rsidP="007C731D">
      <w:pPr>
        <w:pStyle w:val="Captionfigura"/>
        <w:rPr>
          <w:noProof/>
        </w:rPr>
      </w:pPr>
      <w:r w:rsidRPr="00AE1DC4">
        <w:rPr>
          <w:noProof/>
        </w:rPr>
        <w:t xml:space="preserve"> </w:t>
      </w:r>
      <w:r>
        <w:rPr>
          <w:noProof/>
        </w:rPr>
        <w:drawing>
          <wp:inline distT="0" distB="0" distL="0" distR="0" wp14:anchorId="5A45E18D" wp14:editId="6E877CD7">
            <wp:extent cx="6300470" cy="5016500"/>
            <wp:effectExtent l="0" t="0" r="5080" b="0"/>
            <wp:docPr id="246" name="Picture 246"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descr="Text&#10;&#10;Description automatically generated with low confidence"/>
                    <pic:cNvPicPr/>
                  </pic:nvPicPr>
                  <pic:blipFill>
                    <a:blip r:embed="rId141"/>
                    <a:stretch>
                      <a:fillRect/>
                    </a:stretch>
                  </pic:blipFill>
                  <pic:spPr>
                    <a:xfrm>
                      <a:off x="0" y="0"/>
                      <a:ext cx="6300470" cy="5016500"/>
                    </a:xfrm>
                    <a:prstGeom prst="rect">
                      <a:avLst/>
                    </a:prstGeom>
                  </pic:spPr>
                </pic:pic>
              </a:graphicData>
            </a:graphic>
          </wp:inline>
        </w:drawing>
      </w:r>
    </w:p>
    <w:p w14:paraId="08B88041" w14:textId="77777777" w:rsidR="00AE1DC4" w:rsidRPr="00A8683D" w:rsidRDefault="002D4806" w:rsidP="007C731D">
      <w:pPr>
        <w:pStyle w:val="Captionfigura"/>
      </w:pPr>
      <w:r>
        <w:rPr>
          <w:noProof/>
        </w:rPr>
        <w:lastRenderedPageBreak/>
        <w:drawing>
          <wp:inline distT="0" distB="0" distL="0" distR="0" wp14:anchorId="6595264F" wp14:editId="13D43E06">
            <wp:extent cx="5453752" cy="5619750"/>
            <wp:effectExtent l="0" t="0" r="0" b="0"/>
            <wp:docPr id="247" name="Picture 247"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Table&#10;&#10;Description automatically generated with medium confidence"/>
                    <pic:cNvPicPr/>
                  </pic:nvPicPr>
                  <pic:blipFill>
                    <a:blip r:embed="rId142"/>
                    <a:stretch>
                      <a:fillRect/>
                    </a:stretch>
                  </pic:blipFill>
                  <pic:spPr>
                    <a:xfrm>
                      <a:off x="0" y="0"/>
                      <a:ext cx="5456048" cy="5622116"/>
                    </a:xfrm>
                    <a:prstGeom prst="rect">
                      <a:avLst/>
                    </a:prstGeom>
                  </pic:spPr>
                </pic:pic>
              </a:graphicData>
            </a:graphic>
          </wp:inline>
        </w:drawing>
      </w:r>
    </w:p>
    <w:p w14:paraId="291D0266" w14:textId="77777777" w:rsidR="00A84033" w:rsidRPr="00A8683D" w:rsidRDefault="00CE51F2" w:rsidP="00CE51F2">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57</w:t>
        </w:r>
      </w:fldSimple>
      <w:r w:rsidRPr="00A8683D">
        <w:rPr>
          <w:noProof/>
        </w:rPr>
        <w:t xml:space="preserve"> Sutarties pakeitimas </w:t>
      </w:r>
      <w:r w:rsidR="00125723" w:rsidRPr="00A8683D">
        <w:rPr>
          <w:noProof/>
        </w:rPr>
        <w:t>VSFSVVP</w:t>
      </w:r>
      <w:r w:rsidRPr="00A8683D">
        <w:rPr>
          <w:noProof/>
        </w:rPr>
        <w:t xml:space="preserve"> IS</w:t>
      </w:r>
    </w:p>
    <w:p w14:paraId="58F1D327" w14:textId="77777777" w:rsidR="00411B41" w:rsidRDefault="007C7D5F" w:rsidP="007C731D">
      <w:pPr>
        <w:pStyle w:val="Captionfigura"/>
        <w:rPr>
          <w:noProof/>
        </w:rPr>
      </w:pPr>
      <w:r w:rsidRPr="007C7D5F">
        <w:rPr>
          <w:noProof/>
        </w:rPr>
        <w:lastRenderedPageBreak/>
        <w:t xml:space="preserve"> </w:t>
      </w:r>
      <w:r>
        <w:rPr>
          <w:noProof/>
        </w:rPr>
        <w:drawing>
          <wp:inline distT="0" distB="0" distL="0" distR="0" wp14:anchorId="4D720359" wp14:editId="19F35456">
            <wp:extent cx="5127914" cy="4032250"/>
            <wp:effectExtent l="0" t="0" r="0" b="6350"/>
            <wp:docPr id="248" name="Picture 24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descr="Graphical user interface, text, application, email&#10;&#10;Description automatically generated"/>
                    <pic:cNvPicPr/>
                  </pic:nvPicPr>
                  <pic:blipFill>
                    <a:blip r:embed="rId143"/>
                    <a:stretch>
                      <a:fillRect/>
                    </a:stretch>
                  </pic:blipFill>
                  <pic:spPr>
                    <a:xfrm>
                      <a:off x="0" y="0"/>
                      <a:ext cx="5129941" cy="4033844"/>
                    </a:xfrm>
                    <a:prstGeom prst="rect">
                      <a:avLst/>
                    </a:prstGeom>
                  </pic:spPr>
                </pic:pic>
              </a:graphicData>
            </a:graphic>
          </wp:inline>
        </w:drawing>
      </w:r>
    </w:p>
    <w:p w14:paraId="503E5FAD" w14:textId="77777777" w:rsidR="007C7D5F" w:rsidRDefault="0019341A" w:rsidP="0019341A">
      <w:pPr>
        <w:pStyle w:val="Captionfigura"/>
      </w:pPr>
      <w:r>
        <w:rPr>
          <w:noProof/>
        </w:rPr>
        <w:drawing>
          <wp:inline distT="0" distB="0" distL="0" distR="0" wp14:anchorId="5BC2D4E0" wp14:editId="65E48E5E">
            <wp:extent cx="4680419" cy="4845050"/>
            <wp:effectExtent l="0" t="0" r="6350" b="0"/>
            <wp:docPr id="249" name="Picture 24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Table&#10;&#10;Description automatically generated"/>
                    <pic:cNvPicPr/>
                  </pic:nvPicPr>
                  <pic:blipFill>
                    <a:blip r:embed="rId144"/>
                    <a:stretch>
                      <a:fillRect/>
                    </a:stretch>
                  </pic:blipFill>
                  <pic:spPr>
                    <a:xfrm>
                      <a:off x="0" y="0"/>
                      <a:ext cx="4684030" cy="4848788"/>
                    </a:xfrm>
                    <a:prstGeom prst="rect">
                      <a:avLst/>
                    </a:prstGeom>
                  </pic:spPr>
                </pic:pic>
              </a:graphicData>
            </a:graphic>
          </wp:inline>
        </w:drawing>
      </w:r>
    </w:p>
    <w:p w14:paraId="03E947E4" w14:textId="77777777" w:rsidR="008F6C30" w:rsidRPr="008F6C30" w:rsidRDefault="008F6C30" w:rsidP="008F6C30">
      <w:pPr>
        <w:pStyle w:val="Captionfigura"/>
      </w:pPr>
      <w:r>
        <w:rPr>
          <w:noProof/>
        </w:rPr>
        <w:lastRenderedPageBreak/>
        <w:drawing>
          <wp:inline distT="0" distB="0" distL="0" distR="0" wp14:anchorId="14284F66" wp14:editId="141B52C7">
            <wp:extent cx="3597275" cy="1762730"/>
            <wp:effectExtent l="0" t="0" r="3175" b="9525"/>
            <wp:docPr id="250" name="Picture 250"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descr="Graphical user interface, text, application, chat or text message&#10;&#10;Description automatically generated"/>
                    <pic:cNvPicPr/>
                  </pic:nvPicPr>
                  <pic:blipFill>
                    <a:blip r:embed="rId145"/>
                    <a:stretch>
                      <a:fillRect/>
                    </a:stretch>
                  </pic:blipFill>
                  <pic:spPr>
                    <a:xfrm>
                      <a:off x="0" y="0"/>
                      <a:ext cx="3601550" cy="1764825"/>
                    </a:xfrm>
                    <a:prstGeom prst="rect">
                      <a:avLst/>
                    </a:prstGeom>
                  </pic:spPr>
                </pic:pic>
              </a:graphicData>
            </a:graphic>
          </wp:inline>
        </w:drawing>
      </w:r>
    </w:p>
    <w:p w14:paraId="2777B9B7" w14:textId="77777777" w:rsidR="00411B41" w:rsidRPr="00A8683D" w:rsidRDefault="00411B41" w:rsidP="00411B41">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58</w:t>
        </w:r>
      </w:fldSimple>
      <w:r w:rsidRPr="00A8683D">
        <w:rPr>
          <w:noProof/>
        </w:rPr>
        <w:t xml:space="preserve"> Sutarties pakeitimas DMS</w:t>
      </w:r>
    </w:p>
    <w:p w14:paraId="371C6AB0" w14:textId="77777777" w:rsidR="008517C4" w:rsidRPr="00A8683D" w:rsidRDefault="003279E3" w:rsidP="008517C4">
      <w:pPr>
        <w:keepNext/>
        <w:ind w:firstLine="0"/>
      </w:pPr>
      <w:r w:rsidRPr="003279E3">
        <w:rPr>
          <w:noProof/>
        </w:rPr>
        <w:t xml:space="preserve"> </w:t>
      </w:r>
      <w:r>
        <w:rPr>
          <w:noProof/>
        </w:rPr>
        <w:drawing>
          <wp:inline distT="0" distB="0" distL="0" distR="0" wp14:anchorId="6B4752BB" wp14:editId="2E4E1585">
            <wp:extent cx="6300470" cy="4787900"/>
            <wp:effectExtent l="0" t="0" r="5080" b="0"/>
            <wp:docPr id="251" name="Picture 251"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descr="Graphical user interface, application&#10;&#10;Description automatically generated with medium confidence"/>
                    <pic:cNvPicPr/>
                  </pic:nvPicPr>
                  <pic:blipFill>
                    <a:blip r:embed="rId146"/>
                    <a:stretch>
                      <a:fillRect/>
                    </a:stretch>
                  </pic:blipFill>
                  <pic:spPr>
                    <a:xfrm>
                      <a:off x="0" y="0"/>
                      <a:ext cx="6300470" cy="4787900"/>
                    </a:xfrm>
                    <a:prstGeom prst="rect">
                      <a:avLst/>
                    </a:prstGeom>
                  </pic:spPr>
                </pic:pic>
              </a:graphicData>
            </a:graphic>
          </wp:inline>
        </w:drawing>
      </w:r>
    </w:p>
    <w:p w14:paraId="5835A72C" w14:textId="77777777" w:rsidR="008517C4" w:rsidRPr="00A8683D" w:rsidRDefault="008517C4" w:rsidP="008517C4">
      <w:pPr>
        <w:jc w:val="center"/>
      </w:pPr>
      <w:r w:rsidRPr="00A8683D">
        <w:t xml:space="preserve">pav. </w:t>
      </w:r>
      <w:fldSimple w:instr=" STYLEREF 1 \s ">
        <w:r w:rsidR="000E53E0">
          <w:rPr>
            <w:noProof/>
          </w:rPr>
          <w:t>3</w:t>
        </w:r>
      </w:fldSimple>
      <w:r w:rsidR="00215C96">
        <w:t>.</w:t>
      </w:r>
      <w:fldSimple w:instr=" SEQ pav. \* ARABIC \s 1 ">
        <w:r w:rsidR="000E53E0">
          <w:rPr>
            <w:noProof/>
          </w:rPr>
          <w:t>59</w:t>
        </w:r>
      </w:fldSimple>
      <w:r w:rsidRPr="00A8683D">
        <w:t xml:space="preserve"> </w:t>
      </w:r>
      <w:r w:rsidR="00125723" w:rsidRPr="00A8683D">
        <w:t>VSFSVVP</w:t>
      </w:r>
      <w:r w:rsidRPr="00A8683D">
        <w:t xml:space="preserve"> IS sutarties pakeitimo pirmas priedas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313F7" w:rsidRPr="00A8683D" w14:paraId="4A7C2730" w14:textId="77777777" w:rsidTr="4560C70B">
        <w:trPr>
          <w:tblHeader/>
        </w:trPr>
        <w:tc>
          <w:tcPr>
            <w:tcW w:w="5000" w:type="pct"/>
            <w:tcBorders>
              <w:right w:val="single" w:sz="4" w:space="0" w:color="BFBFBF" w:themeColor="background1" w:themeShade="BF"/>
            </w:tcBorders>
            <w:shd w:val="clear" w:color="auto" w:fill="BEE3A5"/>
            <w:vAlign w:val="center"/>
          </w:tcPr>
          <w:p w14:paraId="1D5B1688" w14:textId="77777777" w:rsidR="00B313F7" w:rsidRPr="00A8683D" w:rsidRDefault="00B313F7" w:rsidP="004D25EB">
            <w:pPr>
              <w:ind w:firstLine="0"/>
              <w:rPr>
                <w:b/>
                <w:bCs/>
              </w:rPr>
            </w:pPr>
            <w:r w:rsidRPr="00A8683D">
              <w:rPr>
                <w:b/>
                <w:bCs/>
              </w:rPr>
              <w:lastRenderedPageBreak/>
              <w:t>Laukai</w:t>
            </w:r>
          </w:p>
        </w:tc>
      </w:tr>
      <w:tr w:rsidR="00B313F7" w:rsidRPr="00A8683D" w14:paraId="52646BA8" w14:textId="77777777" w:rsidTr="4560C70B">
        <w:trPr>
          <w:tblHeader/>
        </w:trPr>
        <w:tc>
          <w:tcPr>
            <w:tcW w:w="5000" w:type="pct"/>
            <w:tcBorders>
              <w:right w:val="single" w:sz="4" w:space="0" w:color="BFBFBF" w:themeColor="background1" w:themeShade="BF"/>
            </w:tcBorders>
            <w:shd w:val="clear" w:color="auto" w:fill="auto"/>
            <w:vAlign w:val="center"/>
          </w:tcPr>
          <w:p w14:paraId="17F836BB" w14:textId="77777777" w:rsidR="00B313F7" w:rsidRPr="00D91AEE" w:rsidRDefault="00B313F7" w:rsidP="004D25EB">
            <w:pPr>
              <w:pStyle w:val="normalbold0"/>
              <w:ind w:left="720" w:hanging="360"/>
              <w:rPr>
                <w:i/>
                <w:iCs/>
                <w:lang w:val="lt-LT"/>
              </w:rPr>
            </w:pPr>
            <w:r w:rsidRPr="00D91AEE">
              <w:rPr>
                <w:i/>
                <w:iCs/>
                <w:lang w:val="lt-LT"/>
              </w:rPr>
              <w:t xml:space="preserve">Specialiosios sutarties sąlygos (matoma tik </w:t>
            </w:r>
            <w:r w:rsidR="00125723" w:rsidRPr="00D91AEE">
              <w:rPr>
                <w:i/>
                <w:iCs/>
                <w:lang w:val="lt-LT"/>
              </w:rPr>
              <w:t>VSFSVVP</w:t>
            </w:r>
            <w:r w:rsidRPr="00D91AEE">
              <w:rPr>
                <w:i/>
                <w:iCs/>
                <w:lang w:val="lt-LT"/>
              </w:rPr>
              <w:t xml:space="preserve"> IS naudotojui):</w:t>
            </w:r>
          </w:p>
          <w:p w14:paraId="285852B1" w14:textId="77777777" w:rsidR="00B313F7" w:rsidRPr="00A8683D" w:rsidRDefault="081CA238" w:rsidP="00381837">
            <w:pPr>
              <w:pStyle w:val="Lentelssraas"/>
            </w:pPr>
            <w:r>
              <w:t>Sutarties bendrosios sąlygos – pasirinkimo sąrašas iš dviejų nuorodų.</w:t>
            </w:r>
          </w:p>
          <w:p w14:paraId="5F6910F6" w14:textId="77777777" w:rsidR="00B313F7" w:rsidRPr="00A8683D" w:rsidRDefault="17699903" w:rsidP="00381837">
            <w:pPr>
              <w:pStyle w:val="Lentelssraas"/>
            </w:pPr>
            <w:r>
              <w:t>Projekto įgyvendinimo p</w:t>
            </w:r>
            <w:r w:rsidR="057825E2">
              <w:t>lano</w:t>
            </w:r>
            <w:r w:rsidR="081CA238">
              <w:t xml:space="preserve">  data ir numeris - automatiškai įkeliama informacija iš susijusio </w:t>
            </w:r>
            <w:r w:rsidR="7C6E88E0">
              <w:t>projekto įgyvendinimo plano</w:t>
            </w:r>
            <w:r w:rsidR="081CA238">
              <w:t>;</w:t>
            </w:r>
          </w:p>
          <w:p w14:paraId="5CBCA434" w14:textId="77777777" w:rsidR="00B313F7" w:rsidRPr="00A8683D" w:rsidRDefault="081CA238" w:rsidP="00381837">
            <w:pPr>
              <w:pStyle w:val="Lentelssraas"/>
            </w:pPr>
            <w:r>
              <w:t>Vidaus reikalų ministro įsakymas, kuriuo paskirtas projekto finansavimas – įkeliamas įsakymo numeris ir data iš finansuotinų projektų sąrašo su galimybe redaguoti.</w:t>
            </w:r>
          </w:p>
          <w:p w14:paraId="4BF43BE0" w14:textId="77777777" w:rsidR="00B313F7" w:rsidRPr="00A8683D" w:rsidRDefault="081CA238" w:rsidP="00381837">
            <w:pPr>
              <w:pStyle w:val="Lentelssraas"/>
            </w:pPr>
            <w:r>
              <w:t>Projekto vykdytojui lėšų išmokėjimo būdas – trys žymimieji langeliai {Išlaidų kompensavimas; Sąskaitų apmokėjimas; Avansavimas};</w:t>
            </w:r>
          </w:p>
          <w:p w14:paraId="73A9EA2C" w14:textId="77777777" w:rsidR="00B313F7" w:rsidRPr="00A8683D" w:rsidRDefault="081CA238" w:rsidP="00381837">
            <w:pPr>
              <w:pStyle w:val="Lentelssraas"/>
            </w:pPr>
            <w:r>
              <w:t xml:space="preserve">Projekto vykdytojo įsakymas (-ai) ar kitas (-i) dokumentas (-ai), kuriuo (-iais) tvirtinamas (-i) išlaidų, kurioms taikomas supaprastintas išlaidų apskaičiavimo būdas (-ai), deklaravimas – informacija automatiškai įkeliama iš susijusio </w:t>
            </w:r>
            <w:r w:rsidR="3C043A6D">
              <w:t>projekto įgyvendinimo plano</w:t>
            </w:r>
            <w:r>
              <w:t xml:space="preserve"> 8.7 punkto. Informacija gali būti koreguojama;</w:t>
            </w:r>
          </w:p>
          <w:p w14:paraId="5889861B" w14:textId="77777777" w:rsidR="00B313F7" w:rsidRPr="00A8683D" w:rsidRDefault="081CA238" w:rsidP="00381837">
            <w:pPr>
              <w:pStyle w:val="Lentelssraas"/>
            </w:pPr>
            <w:r>
              <w:t>Didžiausia galima finansinės paramos lėšų suma – suma automatiškai įkeliama iš finansuotinų projektų sąrašo (Skiriamas finansavimas, suma Iš viso).</w:t>
            </w:r>
          </w:p>
          <w:p w14:paraId="2EEA97D8" w14:textId="77777777" w:rsidR="00B313F7" w:rsidRPr="00A8683D" w:rsidRDefault="081CA238" w:rsidP="00381837">
            <w:pPr>
              <w:pStyle w:val="Lentelssraas"/>
            </w:pPr>
            <w:r>
              <w:t>Veiklų įgyvendinimo pradžia – automatiškai įkeliama informacija iš projekto bendrosios informacijos;</w:t>
            </w:r>
          </w:p>
          <w:p w14:paraId="78D011BB" w14:textId="77777777" w:rsidR="00B313F7" w:rsidRPr="00A8683D" w:rsidRDefault="081CA238" w:rsidP="00381837">
            <w:pPr>
              <w:pStyle w:val="Lentelssraas"/>
            </w:pPr>
            <w:r>
              <w:t>Veiklų įgyvendinimo pabaiga – automatiškai įkeliama informacija iš projekto bendrosios informacijos;</w:t>
            </w:r>
          </w:p>
          <w:p w14:paraId="61453216" w14:textId="77777777" w:rsidR="00B313F7" w:rsidRPr="00A8683D" w:rsidRDefault="081CA238" w:rsidP="00381837">
            <w:pPr>
              <w:pStyle w:val="Lentelssraas"/>
            </w:pPr>
            <w:r>
              <w:t>Išlaidų patyrimo ir (arba) apmokėjimo pradžia ir pabaiga – reikšmė įvedama.</w:t>
            </w:r>
          </w:p>
          <w:p w14:paraId="369F5946" w14:textId="77777777" w:rsidR="00B313F7" w:rsidRDefault="00B313F7" w:rsidP="00381837">
            <w:pPr>
              <w:pStyle w:val="Lentelssraas"/>
            </w:pPr>
            <w:r w:rsidRPr="00A8683D">
              <w:t>Projekto vykdytojo banko sąskaitos  Nr. - automatiškai įkeliama informacija iš projekto bendrosios informacijos;</w:t>
            </w:r>
          </w:p>
          <w:p w14:paraId="1A309FC2" w14:textId="77777777" w:rsidR="00C47852" w:rsidRDefault="00C47852" w:rsidP="00C47852">
            <w:pPr>
              <w:pStyle w:val="Lentelssraas"/>
            </w:pPr>
            <w:r>
              <w:t>Vadovaujanti institucija atstovaujama – suvedama informacija.</w:t>
            </w:r>
          </w:p>
          <w:p w14:paraId="566D9A56" w14:textId="77777777" w:rsidR="00C47852" w:rsidRDefault="00C47852" w:rsidP="00C47852">
            <w:pPr>
              <w:pStyle w:val="Lentelssraas"/>
            </w:pPr>
            <w:r>
              <w:t>Vadovaujanti institucija veikianti pagal – suvedama informacija.</w:t>
            </w:r>
          </w:p>
          <w:p w14:paraId="45C6AC4F" w14:textId="77777777" w:rsidR="00C47852" w:rsidRDefault="00C47852" w:rsidP="00C47852">
            <w:pPr>
              <w:pStyle w:val="Lentelssraas"/>
            </w:pPr>
            <w:r>
              <w:t>Tarpinė institucija atstovaujama – suvedama informacija.</w:t>
            </w:r>
          </w:p>
          <w:p w14:paraId="71CD2F15" w14:textId="77777777" w:rsidR="00C47852" w:rsidRDefault="00C47852" w:rsidP="00C47852">
            <w:pPr>
              <w:pStyle w:val="Lentelssraas"/>
            </w:pPr>
            <w:r>
              <w:t>Tarpinė institucija veikianti pagal – suvedama informacija.</w:t>
            </w:r>
          </w:p>
          <w:p w14:paraId="67943768" w14:textId="77777777" w:rsidR="00C47852" w:rsidRDefault="00C47852" w:rsidP="00C47852">
            <w:pPr>
              <w:pStyle w:val="Lentelssraas"/>
            </w:pPr>
            <w:r>
              <w:t>Projekto vykdytojas atstovaujamas – suvedama informacija.</w:t>
            </w:r>
          </w:p>
          <w:p w14:paraId="3C1E7782" w14:textId="77777777" w:rsidR="00C47852" w:rsidRPr="00A8683D" w:rsidRDefault="242BE337" w:rsidP="00C47852">
            <w:pPr>
              <w:pStyle w:val="Lentelssraas"/>
            </w:pPr>
            <w:r>
              <w:t>Projekto vykdytojas veikiantis pagal – suvedama informacija.</w:t>
            </w:r>
          </w:p>
          <w:p w14:paraId="77DB9130" w14:textId="77777777" w:rsidR="00B313F7" w:rsidRPr="00A8683D" w:rsidRDefault="081CA238" w:rsidP="00381837">
            <w:pPr>
              <w:pStyle w:val="Lentelssraas"/>
            </w:pPr>
            <w:r>
              <w:t>Kitos sąlygos – įvedamas aprašymas.</w:t>
            </w:r>
          </w:p>
          <w:p w14:paraId="3D5DCBE9" w14:textId="77777777" w:rsidR="00B313F7" w:rsidRPr="00ED0621" w:rsidRDefault="00411B41" w:rsidP="004D25EB">
            <w:pPr>
              <w:pStyle w:val="normalbold0"/>
              <w:ind w:left="360"/>
              <w:rPr>
                <w:i/>
                <w:iCs/>
                <w:lang w:val="lt-LT"/>
              </w:rPr>
            </w:pPr>
            <w:r w:rsidRPr="00D91AEE">
              <w:rPr>
                <w:i/>
                <w:iCs/>
                <w:lang w:val="lt-LT"/>
              </w:rPr>
              <w:t>Sutarties pirmo priedo</w:t>
            </w:r>
            <w:r w:rsidR="00B313F7" w:rsidRPr="00D91AEE">
              <w:rPr>
                <w:i/>
                <w:iCs/>
                <w:lang w:val="lt-LT"/>
              </w:rPr>
              <w:t xml:space="preserve"> informacija yra analogiška skyriuje </w:t>
            </w:r>
            <w:r w:rsidR="00612D39">
              <w:rPr>
                <w:i/>
                <w:iCs/>
                <w:lang w:val="lt-LT"/>
              </w:rPr>
              <w:t>Projekto įgyvendinimo planas</w:t>
            </w:r>
            <w:r w:rsidR="008B0D38">
              <w:rPr>
                <w:i/>
                <w:iCs/>
                <w:lang w:val="lt-LT"/>
              </w:rPr>
              <w:t xml:space="preserve"> </w:t>
            </w:r>
            <w:r w:rsidR="00B313F7" w:rsidRPr="00D91AEE">
              <w:rPr>
                <w:i/>
                <w:iCs/>
                <w:lang w:val="lt-LT"/>
              </w:rPr>
              <w:t>pateikta</w:t>
            </w:r>
            <w:r w:rsidR="008B0D38">
              <w:rPr>
                <w:i/>
                <w:iCs/>
                <w:lang w:val="lt-LT"/>
              </w:rPr>
              <w:t xml:space="preserve">i projekto įgyvendinimo plano </w:t>
            </w:r>
            <w:r w:rsidR="00B313F7" w:rsidRPr="00ED0621">
              <w:rPr>
                <w:i/>
                <w:iCs/>
                <w:lang w:val="lt-LT"/>
              </w:rPr>
              <w:t xml:space="preserve">informacijai. Šie duomenys matomi tiek </w:t>
            </w:r>
            <w:r w:rsidR="00125723" w:rsidRPr="00ED0621">
              <w:rPr>
                <w:i/>
                <w:iCs/>
                <w:lang w:val="lt-LT"/>
              </w:rPr>
              <w:t>VSFSVVP</w:t>
            </w:r>
            <w:r w:rsidR="00B313F7" w:rsidRPr="00ED0621">
              <w:rPr>
                <w:i/>
                <w:iCs/>
                <w:lang w:val="lt-LT"/>
              </w:rPr>
              <w:t xml:space="preserve"> IS</w:t>
            </w:r>
            <w:r w:rsidR="00E635E9" w:rsidRPr="00ED0621">
              <w:rPr>
                <w:i/>
                <w:iCs/>
                <w:sz w:val="20"/>
                <w:lang w:val="lt-LT"/>
              </w:rPr>
              <w:t>,</w:t>
            </w:r>
            <w:r w:rsidR="00B313F7" w:rsidRPr="00ED0621">
              <w:rPr>
                <w:i/>
                <w:iCs/>
                <w:lang w:val="lt-LT"/>
              </w:rPr>
              <w:t xml:space="preserve"> tiek DMS naudotojui</w:t>
            </w:r>
          </w:p>
        </w:tc>
      </w:tr>
      <w:tr w:rsidR="00B313F7" w:rsidRPr="00A8683D" w14:paraId="45DECC01" w14:textId="77777777" w:rsidTr="4560C70B">
        <w:trPr>
          <w:tblHeader/>
        </w:trPr>
        <w:tc>
          <w:tcPr>
            <w:tcW w:w="5000" w:type="pct"/>
            <w:tcBorders>
              <w:right w:val="single" w:sz="4" w:space="0" w:color="BFBFBF" w:themeColor="background1" w:themeShade="BF"/>
            </w:tcBorders>
            <w:shd w:val="clear" w:color="auto" w:fill="BEE3A5"/>
            <w:vAlign w:val="center"/>
          </w:tcPr>
          <w:p w14:paraId="7182E6D7" w14:textId="77777777" w:rsidR="00B313F7" w:rsidRPr="00A8683D" w:rsidRDefault="00B313F7" w:rsidP="004D25EB">
            <w:pPr>
              <w:ind w:firstLine="0"/>
              <w:rPr>
                <w:b/>
                <w:bCs/>
              </w:rPr>
            </w:pPr>
            <w:r w:rsidRPr="00A8683D">
              <w:rPr>
                <w:b/>
                <w:bCs/>
              </w:rPr>
              <w:t>Mygtukai</w:t>
            </w:r>
          </w:p>
        </w:tc>
      </w:tr>
      <w:tr w:rsidR="00B313F7" w:rsidRPr="00A8683D" w14:paraId="4AE8E6E3" w14:textId="77777777" w:rsidTr="4560C70B">
        <w:trPr>
          <w:tblHeader/>
        </w:trPr>
        <w:tc>
          <w:tcPr>
            <w:tcW w:w="5000" w:type="pct"/>
            <w:tcBorders>
              <w:right w:val="single" w:sz="4" w:space="0" w:color="BFBFBF" w:themeColor="background1" w:themeShade="BF"/>
            </w:tcBorders>
            <w:shd w:val="clear" w:color="auto" w:fill="auto"/>
            <w:vAlign w:val="center"/>
          </w:tcPr>
          <w:p w14:paraId="0F450C9F" w14:textId="77777777" w:rsidR="00B313F7" w:rsidRPr="00A8683D" w:rsidRDefault="081CA238" w:rsidP="00381837">
            <w:pPr>
              <w:pStyle w:val="Lentelssraas"/>
            </w:pPr>
            <w:r>
              <w:lastRenderedPageBreak/>
              <w:t>Redaguoti</w:t>
            </w:r>
          </w:p>
          <w:p w14:paraId="6701E376" w14:textId="77777777" w:rsidR="00B313F7" w:rsidRPr="00A8683D" w:rsidRDefault="081CA238" w:rsidP="00381837">
            <w:pPr>
              <w:pStyle w:val="Lentelssraas"/>
            </w:pPr>
            <w:r>
              <w:t>Išsaugoti</w:t>
            </w:r>
          </w:p>
          <w:p w14:paraId="4E800C72" w14:textId="77777777" w:rsidR="00B313F7" w:rsidRPr="00A8683D" w:rsidRDefault="081CA238" w:rsidP="00381837">
            <w:pPr>
              <w:pStyle w:val="Lentelssraas"/>
            </w:pPr>
            <w:r>
              <w:t>Formuoti sutarties pakeitimą – mygtukas matomas CPVA ir VRM naudotojui.</w:t>
            </w:r>
          </w:p>
          <w:p w14:paraId="216A3E71" w14:textId="77777777" w:rsidR="00B313F7" w:rsidRPr="00A8683D" w:rsidRDefault="081CA238" w:rsidP="00381837">
            <w:pPr>
              <w:pStyle w:val="Lentelssraas"/>
            </w:pPr>
            <w:r>
              <w:t>Pateikti – mygtukas matomas DMS naudotojui. Po mygtuko paspaudimo sistema parodo dialogo langą, kuriame naudotojas turi patvirtinti, kad savo vardu teikia sutarties pakeitimą.</w:t>
            </w:r>
          </w:p>
          <w:p w14:paraId="03EA4467" w14:textId="77777777" w:rsidR="00B313F7" w:rsidRPr="00A8683D" w:rsidRDefault="081CA238" w:rsidP="00381837">
            <w:pPr>
              <w:pStyle w:val="Lentelssraas"/>
            </w:pPr>
            <w:r>
              <w:t>Grąžinti tikslinti – mygtukas matomas CPVA naudotojui. Po mygtuko paspaudimo pakeitimas grąžinamas DMS naudotojo tikslinimui.</w:t>
            </w:r>
          </w:p>
          <w:p w14:paraId="4D4EE49B" w14:textId="77777777" w:rsidR="00B313F7" w:rsidRPr="00A8683D" w:rsidRDefault="081CA238" w:rsidP="00381837">
            <w:pPr>
              <w:pStyle w:val="Lentelssraas"/>
            </w:pPr>
            <w:r>
              <w:t>Patvirtinti ir pateikti VRM – mygtukas matomas CPVA naudotojui. Po mygtuko paspaudimo pakeitimas perduodamas derinimui su VRM.</w:t>
            </w:r>
          </w:p>
          <w:p w14:paraId="66A4E932" w14:textId="77777777" w:rsidR="00B313F7" w:rsidRPr="00A8683D" w:rsidRDefault="081CA238" w:rsidP="00381837">
            <w:pPr>
              <w:pStyle w:val="Lentelssraas"/>
            </w:pPr>
            <w:r>
              <w:t>Atmesti ir pateikti VRM – mygtukas matomas CPVA naudotojui. Po mygtuko paspaudimo pakeitimas perduodamas derinimui su VRM.</w:t>
            </w:r>
          </w:p>
          <w:p w14:paraId="5F9309AA" w14:textId="77777777" w:rsidR="00B313F7" w:rsidRPr="00A8683D" w:rsidRDefault="081CA238" w:rsidP="00381837">
            <w:pPr>
              <w:pStyle w:val="Lentelssraas"/>
            </w:pPr>
            <w:r>
              <w:t>Atmesti – mygtukas matomas VRM naudotojui. Po mygtuko paspaudimo pakeitimo būsena pasikeičia į „Atmestas“.</w:t>
            </w:r>
          </w:p>
          <w:p w14:paraId="26E6AB2E" w14:textId="77777777" w:rsidR="00B313F7" w:rsidRPr="00A8683D" w:rsidRDefault="081CA238" w:rsidP="00381837">
            <w:pPr>
              <w:pStyle w:val="Lentelssraas"/>
            </w:pPr>
            <w:r>
              <w:t>Grąžinti CPVA – mygtukas matomas VRM naudotojui. Po mygtuko paspaudimo pakeitimas grąžinamas CPVA tikslinimui.</w:t>
            </w:r>
          </w:p>
          <w:p w14:paraId="7A41D72E" w14:textId="77777777" w:rsidR="00B313F7" w:rsidRPr="00A8683D" w:rsidRDefault="2D676C6C" w:rsidP="00381837">
            <w:pPr>
              <w:pStyle w:val="Lentelssraas"/>
            </w:pPr>
            <w:r>
              <w:t>Suderinti</w:t>
            </w:r>
            <w:r w:rsidR="081CA238">
              <w:t xml:space="preserve"> – mygtukas matomas VRM naudotojui. Po mygtuko paspaudimo pakeitimas patvirtinamas ir visi keičiami duomenys perkeliami į susijusį projektą.</w:t>
            </w:r>
          </w:p>
        </w:tc>
      </w:tr>
      <w:tr w:rsidR="00B313F7" w:rsidRPr="00A8683D" w14:paraId="4D6FF5FD" w14:textId="77777777" w:rsidTr="4560C70B">
        <w:trPr>
          <w:tblHeader/>
        </w:trPr>
        <w:tc>
          <w:tcPr>
            <w:tcW w:w="5000" w:type="pct"/>
            <w:tcBorders>
              <w:right w:val="single" w:sz="4" w:space="0" w:color="BFBFBF" w:themeColor="background1" w:themeShade="BF"/>
            </w:tcBorders>
            <w:shd w:val="clear" w:color="auto" w:fill="BEE3A5"/>
            <w:vAlign w:val="center"/>
          </w:tcPr>
          <w:p w14:paraId="63EE70F3" w14:textId="77777777" w:rsidR="00B313F7" w:rsidRPr="00A8683D" w:rsidRDefault="00B313F7" w:rsidP="004D25EB">
            <w:pPr>
              <w:ind w:firstLine="0"/>
              <w:rPr>
                <w:b/>
                <w:bCs/>
              </w:rPr>
            </w:pPr>
            <w:r w:rsidRPr="00A8683D">
              <w:rPr>
                <w:b/>
                <w:bCs/>
              </w:rPr>
              <w:t>Taisyklės</w:t>
            </w:r>
          </w:p>
        </w:tc>
      </w:tr>
      <w:tr w:rsidR="00B313F7" w:rsidRPr="00A8683D" w14:paraId="6C67B56A" w14:textId="77777777" w:rsidTr="4560C70B">
        <w:trPr>
          <w:tblHeader/>
        </w:trPr>
        <w:tc>
          <w:tcPr>
            <w:tcW w:w="5000" w:type="pct"/>
            <w:tcBorders>
              <w:right w:val="single" w:sz="4" w:space="0" w:color="BFBFBF" w:themeColor="background1" w:themeShade="BF"/>
            </w:tcBorders>
            <w:shd w:val="clear" w:color="auto" w:fill="auto"/>
            <w:vAlign w:val="center"/>
          </w:tcPr>
          <w:p w14:paraId="5B3CD156" w14:textId="77777777" w:rsidR="00B313F7" w:rsidRPr="00A8683D" w:rsidRDefault="081CA238" w:rsidP="00381837">
            <w:pPr>
              <w:pStyle w:val="Lentelssraas"/>
            </w:pPr>
            <w:r>
              <w:t>Rengiant sutarties pakeitimą, visa koreguojama informacija yra išskiriama kita spalva iki pakeitimo patvirtinimo.</w:t>
            </w:r>
          </w:p>
          <w:p w14:paraId="4737B5B2" w14:textId="77777777" w:rsidR="00B313F7" w:rsidRPr="00A8683D" w:rsidRDefault="081CA238" w:rsidP="00381837">
            <w:pPr>
              <w:pStyle w:val="Lentelssraas"/>
            </w:pPr>
            <w:r>
              <w:t xml:space="preserve">Jei naudotojas pasirinko kurti esminį sutarties pakeitimą, jis gali koreguoti visą </w:t>
            </w:r>
            <w:r w:rsidR="79BAC3B1">
              <w:t>projekto įgyvendinimo plano</w:t>
            </w:r>
            <w:r w:rsidR="65AEE299">
              <w:t xml:space="preserve"> </w:t>
            </w:r>
            <w:r>
              <w:t xml:space="preserve"> informaciją. Jei buvo pasirinkta kurti neesminį sutarties pakeitimą, galima koreguoti visą informaciją, tačiau jei finansavimo suma „Iš viso“ pasikeičia nuo aktual</w:t>
            </w:r>
            <w:r w:rsidR="65AEE299">
              <w:t>ios</w:t>
            </w:r>
            <w:r>
              <w:t xml:space="preserve"> </w:t>
            </w:r>
            <w:r w:rsidR="65AEE299">
              <w:t>projekto įgyvendinimo plano</w:t>
            </w:r>
            <w:r>
              <w:t xml:space="preserve"> versijos, sistema rodo klaidos pranešimą ir neleidžia tokio sutarties pakeitimo perduoti derinimui.</w:t>
            </w:r>
          </w:p>
          <w:p w14:paraId="3F424541" w14:textId="77777777" w:rsidR="00B313F7" w:rsidRPr="00A8683D" w:rsidRDefault="081CA238" w:rsidP="00381837">
            <w:pPr>
              <w:pStyle w:val="Lentelssraas"/>
            </w:pPr>
            <w:r>
              <w:t>Po sutarties pakeitimo patvirtinimo visi atlikti pakeitimai perkeliami į susijusį projektą. Jei pakeitimu siekiama ištrinti biudžeto eilutes, jos bus automatiškai ištrintos projekte tik tuo atveju, jei jos nėra naudojamos  kitose sistemos dalyse.</w:t>
            </w:r>
          </w:p>
        </w:tc>
      </w:tr>
      <w:tr w:rsidR="00B313F7" w:rsidRPr="00A8683D" w14:paraId="72B7031C" w14:textId="77777777" w:rsidTr="4560C70B">
        <w:trPr>
          <w:tblHeader/>
        </w:trPr>
        <w:tc>
          <w:tcPr>
            <w:tcW w:w="5000" w:type="pct"/>
            <w:tcBorders>
              <w:right w:val="single" w:sz="4" w:space="0" w:color="BFBFBF" w:themeColor="background1" w:themeShade="BF"/>
            </w:tcBorders>
            <w:shd w:val="clear" w:color="auto" w:fill="BEE3A5"/>
            <w:vAlign w:val="center"/>
          </w:tcPr>
          <w:p w14:paraId="61A78570" w14:textId="77777777" w:rsidR="00B313F7" w:rsidRPr="00A8683D" w:rsidRDefault="00B313F7" w:rsidP="004D25EB">
            <w:pPr>
              <w:ind w:firstLine="0"/>
              <w:rPr>
                <w:b/>
                <w:bCs/>
              </w:rPr>
            </w:pPr>
            <w:r w:rsidRPr="00A8683D">
              <w:rPr>
                <w:b/>
                <w:bCs/>
              </w:rPr>
              <w:t>Naudotojai</w:t>
            </w:r>
          </w:p>
        </w:tc>
      </w:tr>
      <w:tr w:rsidR="00B313F7" w:rsidRPr="00A8683D" w14:paraId="67337647" w14:textId="77777777" w:rsidTr="4560C70B">
        <w:tc>
          <w:tcPr>
            <w:tcW w:w="5000" w:type="pct"/>
            <w:tcBorders>
              <w:right w:val="single" w:sz="4" w:space="0" w:color="BFBFBF" w:themeColor="background1" w:themeShade="BF"/>
            </w:tcBorders>
            <w:shd w:val="clear" w:color="auto" w:fill="auto"/>
          </w:tcPr>
          <w:p w14:paraId="71FF38D0" w14:textId="77777777" w:rsidR="00B313F7" w:rsidRPr="00A8683D" w:rsidRDefault="00125723" w:rsidP="004D25EB">
            <w:r w:rsidRPr="00A8683D">
              <w:t>VSFSVVP</w:t>
            </w:r>
            <w:r w:rsidR="00B313F7" w:rsidRPr="00A8683D">
              <w:t xml:space="preserve"> IS ir DMS naudotojui pateikiamas skirtingas pakeitimo langas. </w:t>
            </w:r>
            <w:r w:rsidRPr="00A8683D">
              <w:t>VSFSVVP</w:t>
            </w:r>
            <w:r w:rsidR="00B313F7" w:rsidRPr="00A8683D">
              <w:t xml:space="preserve"> IS naudotojas papildomai mato ir gali koreguoti sutarties specialiųjų sąlygų skirtuką.</w:t>
            </w:r>
          </w:p>
        </w:tc>
      </w:tr>
    </w:tbl>
    <w:p w14:paraId="3C4D5F3B" w14:textId="77777777" w:rsidR="00B313F7" w:rsidRPr="00A8683D" w:rsidRDefault="00B313F7" w:rsidP="00B313F7"/>
    <w:p w14:paraId="7F4B2150" w14:textId="77777777" w:rsidR="00622850" w:rsidRPr="00A8683D" w:rsidRDefault="001627DD" w:rsidP="00D91AEE">
      <w:pPr>
        <w:pStyle w:val="Captionfigura"/>
      </w:pPr>
      <w:r w:rsidRPr="001627DD">
        <w:rPr>
          <w:noProof/>
        </w:rPr>
        <w:lastRenderedPageBreak/>
        <w:t xml:space="preserve"> </w:t>
      </w:r>
      <w:r>
        <w:rPr>
          <w:noProof/>
        </w:rPr>
        <w:drawing>
          <wp:inline distT="0" distB="0" distL="0" distR="0" wp14:anchorId="418AB3FD" wp14:editId="1560974B">
            <wp:extent cx="5424170" cy="4325888"/>
            <wp:effectExtent l="0" t="0" r="5080" b="0"/>
            <wp:docPr id="252" name="Picture 25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descr="Graphical user interface&#10;&#10;Description automatically generated"/>
                    <pic:cNvPicPr/>
                  </pic:nvPicPr>
                  <pic:blipFill>
                    <a:blip r:embed="rId147"/>
                    <a:stretch>
                      <a:fillRect/>
                    </a:stretch>
                  </pic:blipFill>
                  <pic:spPr>
                    <a:xfrm>
                      <a:off x="0" y="0"/>
                      <a:ext cx="5425282" cy="4326775"/>
                    </a:xfrm>
                    <a:prstGeom prst="rect">
                      <a:avLst/>
                    </a:prstGeom>
                  </pic:spPr>
                </pic:pic>
              </a:graphicData>
            </a:graphic>
          </wp:inline>
        </w:drawing>
      </w:r>
    </w:p>
    <w:p w14:paraId="0049F3D3" w14:textId="77777777" w:rsidR="003057C2" w:rsidRDefault="00622850" w:rsidP="003057C2">
      <w:pPr>
        <w:jc w:val="center"/>
      </w:pPr>
      <w:r w:rsidRPr="00A8683D">
        <w:t xml:space="preserve">pav. </w:t>
      </w:r>
      <w:fldSimple w:instr=" STYLEREF 1 \s ">
        <w:r w:rsidR="000E53E0">
          <w:rPr>
            <w:noProof/>
          </w:rPr>
          <w:t>3</w:t>
        </w:r>
      </w:fldSimple>
      <w:r w:rsidR="00215C96">
        <w:t>.</w:t>
      </w:r>
      <w:fldSimple w:instr=" SEQ pav. \* ARABIC \s 1 ">
        <w:r w:rsidR="000E53E0">
          <w:rPr>
            <w:noProof/>
          </w:rPr>
          <w:t>60</w:t>
        </w:r>
      </w:fldSimple>
      <w:r w:rsidRPr="00A8683D">
        <w:t xml:space="preserve"> </w:t>
      </w:r>
      <w:r w:rsidR="00125723" w:rsidRPr="00A8683D">
        <w:t>VSFSVVP</w:t>
      </w:r>
      <w:r w:rsidRPr="00A8683D">
        <w:t xml:space="preserve"> IS sutarties pakeitimo antras priedas</w:t>
      </w:r>
      <w:r w:rsidR="009D5CFA">
        <w:t>, kai projektas nėra veiklos projektas</w:t>
      </w:r>
    </w:p>
    <w:p w14:paraId="301B9F93" w14:textId="77777777" w:rsidR="003057C2" w:rsidRDefault="003057C2" w:rsidP="003057C2">
      <w:pPr>
        <w:jc w:val="center"/>
      </w:pPr>
    </w:p>
    <w:p w14:paraId="2EC58D8A" w14:textId="77777777" w:rsidR="003057C2" w:rsidRPr="00A8683D" w:rsidRDefault="003057C2">
      <w:pPr>
        <w:jc w:val="center"/>
      </w:pPr>
      <w:r>
        <w:rPr>
          <w:noProof/>
        </w:rPr>
        <w:drawing>
          <wp:inline distT="0" distB="0" distL="0" distR="0" wp14:anchorId="753FC687" wp14:editId="37038020">
            <wp:extent cx="6000115" cy="2761190"/>
            <wp:effectExtent l="0" t="0" r="635" b="1270"/>
            <wp:docPr id="1933449344" name="Picture 19334493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208029" name="Picture 1" descr="A screenshot of a computer&#10;&#10;Description automatically generated"/>
                    <pic:cNvPicPr/>
                  </pic:nvPicPr>
                  <pic:blipFill>
                    <a:blip r:embed="rId134"/>
                    <a:stretch>
                      <a:fillRect/>
                    </a:stretch>
                  </pic:blipFill>
                  <pic:spPr>
                    <a:xfrm>
                      <a:off x="0" y="0"/>
                      <a:ext cx="6004520" cy="2763217"/>
                    </a:xfrm>
                    <a:prstGeom prst="rect">
                      <a:avLst/>
                    </a:prstGeom>
                  </pic:spPr>
                </pic:pic>
              </a:graphicData>
            </a:graphic>
          </wp:inline>
        </w:drawing>
      </w:r>
      <w:r>
        <w:t xml:space="preserve">pav. </w:t>
      </w:r>
      <w:fldSimple w:instr=" STYLEREF 1 \s ">
        <w:r w:rsidR="000E53E0">
          <w:rPr>
            <w:noProof/>
          </w:rPr>
          <w:t>3</w:t>
        </w:r>
      </w:fldSimple>
      <w:r w:rsidR="00215C96">
        <w:t>.</w:t>
      </w:r>
      <w:fldSimple w:instr=" SEQ pav. \* ARABIC \s 1 ">
        <w:r w:rsidR="000E53E0">
          <w:rPr>
            <w:noProof/>
          </w:rPr>
          <w:t>61</w:t>
        </w:r>
      </w:fldSimple>
      <w:r>
        <w:t xml:space="preserve"> </w:t>
      </w:r>
      <w:r w:rsidRPr="00A8683D">
        <w:t>VSFSVVP IS sutarties pakeitimo antras priedas</w:t>
      </w:r>
      <w:r>
        <w:t>, kai projektas yra veiklos projektas</w:t>
      </w:r>
    </w:p>
    <w:p w14:paraId="6BD3C5C4" w14:textId="77777777" w:rsidR="008F6C77" w:rsidRPr="00A8683D" w:rsidRDefault="00C159D7" w:rsidP="00D91AEE">
      <w:pPr>
        <w:pStyle w:val="Captionfigura"/>
      </w:pPr>
      <w:r w:rsidRPr="00C159D7">
        <w:rPr>
          <w:noProof/>
        </w:rPr>
        <w:lastRenderedPageBreak/>
        <w:t xml:space="preserve"> </w:t>
      </w:r>
      <w:r>
        <w:rPr>
          <w:noProof/>
        </w:rPr>
        <w:drawing>
          <wp:inline distT="0" distB="0" distL="0" distR="0" wp14:anchorId="7EBAE274" wp14:editId="48848751">
            <wp:extent cx="3044716" cy="7639050"/>
            <wp:effectExtent l="0" t="0" r="3810" b="0"/>
            <wp:docPr id="253" name="Picture 25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descr="Graphical user interface, application&#10;&#10;Description automatically generated"/>
                    <pic:cNvPicPr/>
                  </pic:nvPicPr>
                  <pic:blipFill>
                    <a:blip r:embed="rId148"/>
                    <a:stretch>
                      <a:fillRect/>
                    </a:stretch>
                  </pic:blipFill>
                  <pic:spPr>
                    <a:xfrm>
                      <a:off x="0" y="0"/>
                      <a:ext cx="3046847" cy="7644398"/>
                    </a:xfrm>
                    <a:prstGeom prst="rect">
                      <a:avLst/>
                    </a:prstGeom>
                  </pic:spPr>
                </pic:pic>
              </a:graphicData>
            </a:graphic>
          </wp:inline>
        </w:drawing>
      </w:r>
    </w:p>
    <w:p w14:paraId="3656D9DA" w14:textId="77777777" w:rsidR="008F6C77" w:rsidRDefault="008F6C77" w:rsidP="008F6C77">
      <w:pPr>
        <w:jc w:val="center"/>
      </w:pPr>
      <w:r w:rsidRPr="00A8683D">
        <w:t xml:space="preserve">pav. </w:t>
      </w:r>
      <w:fldSimple w:instr=" STYLEREF 1 \s ">
        <w:r w:rsidR="000E53E0">
          <w:rPr>
            <w:noProof/>
          </w:rPr>
          <w:t>3</w:t>
        </w:r>
      </w:fldSimple>
      <w:r w:rsidR="00215C96">
        <w:t>.</w:t>
      </w:r>
      <w:fldSimple w:instr=" SEQ pav. \* ARABIC \s 1 ">
        <w:r w:rsidR="000E53E0">
          <w:rPr>
            <w:noProof/>
          </w:rPr>
          <w:t>62</w:t>
        </w:r>
      </w:fldSimple>
      <w:r w:rsidRPr="00A8683D">
        <w:t xml:space="preserve"> Antro priedo duomenų įvedimas</w:t>
      </w:r>
      <w:r w:rsidR="001D3FEF">
        <w:t>, kai projektas nėra veiklos projektas</w:t>
      </w:r>
    </w:p>
    <w:p w14:paraId="3CF05E88" w14:textId="77777777" w:rsidR="009D5CFA" w:rsidRDefault="009D5CFA" w:rsidP="008F6C77">
      <w:pPr>
        <w:jc w:val="center"/>
      </w:pPr>
    </w:p>
    <w:p w14:paraId="6C67552E" w14:textId="77777777" w:rsidR="00DE6D8B" w:rsidRDefault="00DE6D8B" w:rsidP="00DE6D8B">
      <w:pPr>
        <w:pStyle w:val="Captionfigura"/>
      </w:pPr>
      <w:r>
        <w:rPr>
          <w:noProof/>
        </w:rPr>
        <w:lastRenderedPageBreak/>
        <w:drawing>
          <wp:inline distT="0" distB="0" distL="0" distR="0" wp14:anchorId="28AE661D" wp14:editId="1D5DE088">
            <wp:extent cx="3410912" cy="6781800"/>
            <wp:effectExtent l="0" t="0" r="0" b="0"/>
            <wp:docPr id="1338138314" name="Picture 13381383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454974" name="Picture 1" descr="A screenshot of a computer&#10;&#10;Description automatically generated"/>
                    <pic:cNvPicPr/>
                  </pic:nvPicPr>
                  <pic:blipFill>
                    <a:blip r:embed="rId136"/>
                    <a:stretch>
                      <a:fillRect/>
                    </a:stretch>
                  </pic:blipFill>
                  <pic:spPr>
                    <a:xfrm>
                      <a:off x="0" y="0"/>
                      <a:ext cx="3434731" cy="6829159"/>
                    </a:xfrm>
                    <a:prstGeom prst="rect">
                      <a:avLst/>
                    </a:prstGeom>
                  </pic:spPr>
                </pic:pic>
              </a:graphicData>
            </a:graphic>
          </wp:inline>
        </w:drawing>
      </w:r>
      <w:r>
        <w:rPr>
          <w:noProof/>
        </w:rPr>
        <w:drawing>
          <wp:inline distT="0" distB="0" distL="0" distR="0" wp14:anchorId="0BA26281" wp14:editId="76DBBC73">
            <wp:extent cx="3307715" cy="885794"/>
            <wp:effectExtent l="0" t="0" r="6985" b="0"/>
            <wp:docPr id="1339528294" name="Picture 1339528294" descr="A white rectangular object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900497" name="Picture 1" descr="A white rectangular object with black lines&#10;&#10;Description automatically generated"/>
                    <pic:cNvPicPr/>
                  </pic:nvPicPr>
                  <pic:blipFill>
                    <a:blip r:embed="rId137"/>
                    <a:stretch>
                      <a:fillRect/>
                    </a:stretch>
                  </pic:blipFill>
                  <pic:spPr>
                    <a:xfrm>
                      <a:off x="0" y="0"/>
                      <a:ext cx="3361741" cy="900262"/>
                    </a:xfrm>
                    <a:prstGeom prst="rect">
                      <a:avLst/>
                    </a:prstGeom>
                  </pic:spPr>
                </pic:pic>
              </a:graphicData>
            </a:graphic>
          </wp:inline>
        </w:drawing>
      </w:r>
    </w:p>
    <w:p w14:paraId="533BB461" w14:textId="77777777" w:rsidR="00DE6D8B" w:rsidRDefault="00DE6D8B" w:rsidP="00DE6D8B">
      <w:pPr>
        <w:jc w:val="center"/>
      </w:pPr>
      <w:r>
        <w:t xml:space="preserve">pav. </w:t>
      </w:r>
      <w:fldSimple w:instr=" STYLEREF 1 \s ">
        <w:r w:rsidR="000E53E0">
          <w:rPr>
            <w:noProof/>
          </w:rPr>
          <w:t>3</w:t>
        </w:r>
      </w:fldSimple>
      <w:r w:rsidR="00215C96">
        <w:t>.</w:t>
      </w:r>
      <w:fldSimple w:instr=" SEQ pav. \* ARABIC \s 1 ">
        <w:r w:rsidR="000E53E0">
          <w:rPr>
            <w:noProof/>
          </w:rPr>
          <w:t>63</w:t>
        </w:r>
      </w:fldSimple>
      <w:r>
        <w:t xml:space="preserve"> </w:t>
      </w:r>
      <w:r w:rsidRPr="00A8683D">
        <w:t>Antro priedo duomenų įvedimas</w:t>
      </w:r>
      <w:r>
        <w:t>, kai projektas yra veiklos projektas</w:t>
      </w:r>
    </w:p>
    <w:p w14:paraId="3483D205" w14:textId="77777777" w:rsidR="00DE6D8B" w:rsidRPr="002937F0" w:rsidRDefault="00DE6D8B" w:rsidP="00D91AEE">
      <w:pPr>
        <w:pStyle w:val="Captionfigura"/>
      </w:pP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411B41" w:rsidRPr="00A8683D" w14:paraId="2B5A039E" w14:textId="77777777" w:rsidTr="4560C70B">
        <w:trPr>
          <w:tblHeader/>
        </w:trPr>
        <w:tc>
          <w:tcPr>
            <w:tcW w:w="5000" w:type="pct"/>
            <w:tcBorders>
              <w:right w:val="single" w:sz="4" w:space="0" w:color="BFBFBF" w:themeColor="background1" w:themeShade="BF"/>
            </w:tcBorders>
            <w:shd w:val="clear" w:color="auto" w:fill="BEE3A5"/>
            <w:vAlign w:val="center"/>
          </w:tcPr>
          <w:p w14:paraId="401CC90E" w14:textId="77777777" w:rsidR="00411B41" w:rsidRPr="00A8683D" w:rsidRDefault="00411B41" w:rsidP="004D25EB">
            <w:pPr>
              <w:ind w:firstLine="0"/>
              <w:rPr>
                <w:b/>
                <w:bCs/>
              </w:rPr>
            </w:pPr>
            <w:r w:rsidRPr="00A8683D">
              <w:rPr>
                <w:b/>
                <w:bCs/>
              </w:rPr>
              <w:lastRenderedPageBreak/>
              <w:t>Laukai</w:t>
            </w:r>
          </w:p>
        </w:tc>
      </w:tr>
      <w:tr w:rsidR="00411B41" w:rsidRPr="00A8683D" w14:paraId="2867B2F4" w14:textId="77777777" w:rsidTr="4560C70B">
        <w:trPr>
          <w:tblHeader/>
        </w:trPr>
        <w:tc>
          <w:tcPr>
            <w:tcW w:w="5000" w:type="pct"/>
            <w:tcBorders>
              <w:right w:val="single" w:sz="4" w:space="0" w:color="BFBFBF" w:themeColor="background1" w:themeShade="BF"/>
            </w:tcBorders>
            <w:shd w:val="clear" w:color="auto" w:fill="auto"/>
            <w:vAlign w:val="center"/>
          </w:tcPr>
          <w:p w14:paraId="37497C98" w14:textId="77777777" w:rsidR="001879D7" w:rsidRDefault="00C024E0" w:rsidP="00D91AEE">
            <w:pPr>
              <w:pStyle w:val="Lentelssraas"/>
              <w:numPr>
                <w:ilvl w:val="0"/>
                <w:numId w:val="0"/>
              </w:numPr>
              <w:ind w:left="720" w:hanging="360"/>
            </w:pPr>
            <w:r>
              <w:t>Kai projektas nėra veiklos projektas:</w:t>
            </w:r>
          </w:p>
          <w:p w14:paraId="193DB5E7" w14:textId="77777777" w:rsidR="00411B41" w:rsidRPr="00A8683D" w:rsidRDefault="2BA6830B" w:rsidP="00381837">
            <w:pPr>
              <w:pStyle w:val="Lentelssraas"/>
            </w:pPr>
            <w:r>
              <w:t xml:space="preserve">Kalendoriniai metai – </w:t>
            </w:r>
            <w:r w:rsidR="3A55D1B7">
              <w:t>įvedama metų reikšmė</w:t>
            </w:r>
            <w:r>
              <w:t>.</w:t>
            </w:r>
          </w:p>
          <w:p w14:paraId="6F781ADC" w14:textId="77777777" w:rsidR="00F336EA" w:rsidRPr="00A8683D" w:rsidRDefault="00F336EA" w:rsidP="00F336EA">
            <w:pPr>
              <w:pStyle w:val="Lentelssraas"/>
            </w:pPr>
            <w:r w:rsidRPr="00A8683D">
              <w:t>I ketvirtis. 1 mėn. – įvedam</w:t>
            </w:r>
            <w:r>
              <w:t xml:space="preserve">os ES ir BF </w:t>
            </w:r>
            <w:r w:rsidRPr="00A8683D">
              <w:t>skaitinė</w:t>
            </w:r>
            <w:r>
              <w:t>s</w:t>
            </w:r>
            <w:r w:rsidRPr="00A8683D">
              <w:t xml:space="preserve"> reikšmė</w:t>
            </w:r>
            <w:r>
              <w:t>s</w:t>
            </w:r>
            <w:r w:rsidRPr="00A8683D">
              <w:t>.</w:t>
            </w:r>
          </w:p>
          <w:p w14:paraId="6DAB4FBF" w14:textId="77777777" w:rsidR="00F336EA" w:rsidRPr="00A8683D" w:rsidRDefault="00F336EA" w:rsidP="00F336EA">
            <w:pPr>
              <w:pStyle w:val="Lentelssraas"/>
            </w:pPr>
            <w:r w:rsidRPr="00A8683D">
              <w:t>I ketvirtis. 2 mėn. – įvedam</w:t>
            </w:r>
            <w:r>
              <w:t xml:space="preserve">os ES ir BF </w:t>
            </w:r>
            <w:r w:rsidRPr="00A8683D">
              <w:t>skaitinė</w:t>
            </w:r>
            <w:r>
              <w:t>s</w:t>
            </w:r>
            <w:r w:rsidRPr="00A8683D">
              <w:t xml:space="preserve"> reikšmė</w:t>
            </w:r>
            <w:r>
              <w:t>s</w:t>
            </w:r>
            <w:r w:rsidRPr="00A8683D">
              <w:t>.</w:t>
            </w:r>
          </w:p>
          <w:p w14:paraId="601F4CE5" w14:textId="77777777" w:rsidR="00F336EA" w:rsidRPr="00A8683D" w:rsidRDefault="00F336EA" w:rsidP="00F336EA">
            <w:pPr>
              <w:pStyle w:val="Lentelssraas"/>
            </w:pPr>
            <w:r w:rsidRPr="00A8683D">
              <w:t>I ketvirtis 3 mėn. – įvedam</w:t>
            </w:r>
            <w:r>
              <w:t xml:space="preserve">os ES ir BF </w:t>
            </w:r>
            <w:r w:rsidRPr="00A8683D">
              <w:t>skaitinė</w:t>
            </w:r>
            <w:r>
              <w:t>s</w:t>
            </w:r>
            <w:r w:rsidRPr="00A8683D">
              <w:t xml:space="preserve"> reikšmė</w:t>
            </w:r>
            <w:r>
              <w:t>s</w:t>
            </w:r>
            <w:r w:rsidRPr="00A8683D">
              <w:t>.</w:t>
            </w:r>
          </w:p>
          <w:p w14:paraId="2BD5C66F" w14:textId="77777777" w:rsidR="00F336EA" w:rsidRPr="00A8683D" w:rsidRDefault="00F336EA" w:rsidP="00F336EA">
            <w:pPr>
              <w:pStyle w:val="Lentelssraas"/>
            </w:pPr>
            <w:r w:rsidRPr="00A8683D">
              <w:t>II ketvirtis. 1 mėn. – įvedam</w:t>
            </w:r>
            <w:r>
              <w:t xml:space="preserve">os ES ir BF </w:t>
            </w:r>
            <w:r w:rsidRPr="00A8683D">
              <w:t>skaitinė</w:t>
            </w:r>
            <w:r>
              <w:t>s</w:t>
            </w:r>
            <w:r w:rsidRPr="00A8683D">
              <w:t xml:space="preserve"> reikšmė</w:t>
            </w:r>
            <w:r>
              <w:t>s</w:t>
            </w:r>
            <w:r w:rsidRPr="00A8683D">
              <w:t>.</w:t>
            </w:r>
          </w:p>
          <w:p w14:paraId="432A509D" w14:textId="77777777" w:rsidR="00F336EA" w:rsidRPr="00A8683D" w:rsidRDefault="00F336EA" w:rsidP="00F336EA">
            <w:pPr>
              <w:pStyle w:val="Lentelssraas"/>
            </w:pPr>
            <w:r w:rsidRPr="00A8683D">
              <w:t>II ketvirtis. 2 mėn. – įvedam</w:t>
            </w:r>
            <w:r>
              <w:t xml:space="preserve">os ES ir BF </w:t>
            </w:r>
            <w:r w:rsidRPr="00A8683D">
              <w:t>skaitinė</w:t>
            </w:r>
            <w:r>
              <w:t>s</w:t>
            </w:r>
            <w:r w:rsidRPr="00A8683D">
              <w:t xml:space="preserve"> reikšmė</w:t>
            </w:r>
            <w:r>
              <w:t>s</w:t>
            </w:r>
            <w:r w:rsidRPr="00A8683D">
              <w:t>.</w:t>
            </w:r>
          </w:p>
          <w:p w14:paraId="49636B08" w14:textId="77777777" w:rsidR="00F336EA" w:rsidRPr="00A8683D" w:rsidRDefault="00F336EA" w:rsidP="00F336EA">
            <w:pPr>
              <w:pStyle w:val="Lentelssraas"/>
            </w:pPr>
            <w:r w:rsidRPr="00A8683D">
              <w:t>II ketvirtis 3 mėn. – įvedam</w:t>
            </w:r>
            <w:r>
              <w:t xml:space="preserve">os ES ir BF </w:t>
            </w:r>
            <w:r w:rsidRPr="00A8683D">
              <w:t>skaitinė</w:t>
            </w:r>
            <w:r>
              <w:t>s</w:t>
            </w:r>
            <w:r w:rsidRPr="00A8683D">
              <w:t xml:space="preserve"> reikšmė</w:t>
            </w:r>
            <w:r>
              <w:t>s</w:t>
            </w:r>
            <w:r w:rsidRPr="00A8683D">
              <w:t>.</w:t>
            </w:r>
          </w:p>
          <w:p w14:paraId="060DDD23" w14:textId="77777777" w:rsidR="00F336EA" w:rsidRPr="00A8683D" w:rsidRDefault="00F336EA" w:rsidP="00F336EA">
            <w:pPr>
              <w:pStyle w:val="Lentelssraas"/>
            </w:pPr>
            <w:r w:rsidRPr="00A8683D">
              <w:t>III ketvirtis. 1 mėn. – įvedam</w:t>
            </w:r>
            <w:r>
              <w:t xml:space="preserve">os ES ir BF </w:t>
            </w:r>
            <w:r w:rsidRPr="00A8683D">
              <w:t>skaitinė</w:t>
            </w:r>
            <w:r>
              <w:t>s</w:t>
            </w:r>
            <w:r w:rsidRPr="00A8683D">
              <w:t xml:space="preserve"> reikšmė</w:t>
            </w:r>
            <w:r>
              <w:t>s</w:t>
            </w:r>
            <w:r w:rsidRPr="00A8683D">
              <w:t>.</w:t>
            </w:r>
          </w:p>
          <w:p w14:paraId="5CE94947" w14:textId="77777777" w:rsidR="00F336EA" w:rsidRPr="00A8683D" w:rsidRDefault="00F336EA" w:rsidP="00F336EA">
            <w:pPr>
              <w:pStyle w:val="Lentelssraas"/>
            </w:pPr>
            <w:r w:rsidRPr="00A8683D">
              <w:t>III ketvirtis. 2 mėn. – įvedam</w:t>
            </w:r>
            <w:r>
              <w:t xml:space="preserve">os ES ir BF </w:t>
            </w:r>
            <w:r w:rsidRPr="00A8683D">
              <w:t>skaitinė</w:t>
            </w:r>
            <w:r>
              <w:t>s</w:t>
            </w:r>
            <w:r w:rsidRPr="00A8683D">
              <w:t xml:space="preserve"> reikšmė</w:t>
            </w:r>
            <w:r>
              <w:t>s</w:t>
            </w:r>
            <w:r w:rsidRPr="00A8683D">
              <w:t>.</w:t>
            </w:r>
          </w:p>
          <w:p w14:paraId="7CAD0028" w14:textId="77777777" w:rsidR="00F336EA" w:rsidRPr="00A8683D" w:rsidRDefault="00F336EA" w:rsidP="00F336EA">
            <w:pPr>
              <w:pStyle w:val="Lentelssraas"/>
            </w:pPr>
            <w:r w:rsidRPr="00A8683D">
              <w:t>III ketvirtis 3 mėn. – įvedam</w:t>
            </w:r>
            <w:r>
              <w:t xml:space="preserve">os ES ir BF </w:t>
            </w:r>
            <w:r w:rsidRPr="00A8683D">
              <w:t>skaitinė</w:t>
            </w:r>
            <w:r>
              <w:t>s</w:t>
            </w:r>
            <w:r w:rsidRPr="00A8683D">
              <w:t xml:space="preserve"> reikšmė</w:t>
            </w:r>
            <w:r>
              <w:t>s</w:t>
            </w:r>
            <w:r w:rsidRPr="00A8683D">
              <w:t>.</w:t>
            </w:r>
          </w:p>
          <w:p w14:paraId="13EBF6CB" w14:textId="77777777" w:rsidR="00F336EA" w:rsidRPr="00A8683D" w:rsidRDefault="00F336EA" w:rsidP="00F336EA">
            <w:pPr>
              <w:pStyle w:val="Lentelssraas"/>
            </w:pPr>
            <w:r w:rsidRPr="00A8683D">
              <w:t>IV ketvirtis. 1 mėn. – įvedam</w:t>
            </w:r>
            <w:r>
              <w:t xml:space="preserve">os ES ir BF </w:t>
            </w:r>
            <w:r w:rsidRPr="00A8683D">
              <w:t>skaitinė</w:t>
            </w:r>
            <w:r>
              <w:t>s</w:t>
            </w:r>
            <w:r w:rsidRPr="00A8683D">
              <w:t xml:space="preserve"> reikšmė</w:t>
            </w:r>
            <w:r>
              <w:t>s</w:t>
            </w:r>
            <w:r w:rsidRPr="00A8683D">
              <w:t>.</w:t>
            </w:r>
          </w:p>
          <w:p w14:paraId="5E6791C0" w14:textId="77777777" w:rsidR="00F336EA" w:rsidRPr="00A8683D" w:rsidRDefault="00F336EA" w:rsidP="00F336EA">
            <w:pPr>
              <w:pStyle w:val="Lentelssraas"/>
            </w:pPr>
            <w:r w:rsidRPr="00A8683D">
              <w:t>IV ketvirtis. 2 mėn. – įvedam</w:t>
            </w:r>
            <w:r>
              <w:t xml:space="preserve">os ES ir BF </w:t>
            </w:r>
            <w:r w:rsidRPr="00A8683D">
              <w:t>skaitinė</w:t>
            </w:r>
            <w:r>
              <w:t>s</w:t>
            </w:r>
            <w:r w:rsidRPr="00A8683D">
              <w:t xml:space="preserve"> reikšmė</w:t>
            </w:r>
            <w:r>
              <w:t>s</w:t>
            </w:r>
            <w:r w:rsidRPr="00A8683D">
              <w:t>.</w:t>
            </w:r>
          </w:p>
          <w:p w14:paraId="464F61F2" w14:textId="77777777" w:rsidR="001879D7" w:rsidRPr="00A8683D" w:rsidRDefault="6EF98402" w:rsidP="00F336EA">
            <w:pPr>
              <w:pStyle w:val="Lentelssraas"/>
            </w:pPr>
            <w:r>
              <w:t>IV ketvirtis 3 mėn. – įvedamos ES ir BF skaitinės reikšmės.</w:t>
            </w:r>
          </w:p>
          <w:p w14:paraId="6E6D49AB" w14:textId="77777777" w:rsidR="001879D7" w:rsidRDefault="001879D7" w:rsidP="001879D7">
            <w:pPr>
              <w:pStyle w:val="Lentelssraas"/>
              <w:numPr>
                <w:ilvl w:val="0"/>
                <w:numId w:val="0"/>
              </w:numPr>
              <w:ind w:left="360"/>
            </w:pPr>
            <w:r>
              <w:t xml:space="preserve">Kai projektas yra veiklos projektas: </w:t>
            </w:r>
          </w:p>
          <w:p w14:paraId="71B00D45" w14:textId="77777777" w:rsidR="008D67BB" w:rsidRDefault="008D67BB">
            <w:pPr>
              <w:pStyle w:val="Lentelssraas"/>
            </w:pPr>
            <w:r w:rsidRPr="00A8683D">
              <w:t xml:space="preserve">Kalendoriniai metai – </w:t>
            </w:r>
            <w:r>
              <w:t>įvedama</w:t>
            </w:r>
            <w:r w:rsidRPr="00A8683D">
              <w:t xml:space="preserve"> metų reikšmė.</w:t>
            </w:r>
          </w:p>
          <w:p w14:paraId="09F9FC7E" w14:textId="77777777" w:rsidR="001879D7" w:rsidRPr="00A8683D" w:rsidRDefault="001879D7" w:rsidP="001879D7">
            <w:pPr>
              <w:pStyle w:val="Lentelssraas"/>
            </w:pPr>
            <w:r w:rsidRPr="00A8683D">
              <w:t>I ketvirtis. 1 mėn. – įveda</w:t>
            </w:r>
            <w:r>
              <w:t xml:space="preserve">ma </w:t>
            </w:r>
            <w:r w:rsidRPr="00A8683D">
              <w:t>skaitinė reikšmė.</w:t>
            </w:r>
          </w:p>
          <w:p w14:paraId="56581AF4" w14:textId="77777777" w:rsidR="001879D7" w:rsidRPr="00A8683D" w:rsidRDefault="001879D7" w:rsidP="001879D7">
            <w:pPr>
              <w:pStyle w:val="Lentelssraas"/>
            </w:pPr>
            <w:r w:rsidRPr="00A8683D">
              <w:t>I ketvirtis. 2 mėn. – įveda</w:t>
            </w:r>
            <w:r>
              <w:t xml:space="preserve">ma </w:t>
            </w:r>
            <w:r w:rsidRPr="00A8683D">
              <w:t>skaitinė reikšmė.</w:t>
            </w:r>
          </w:p>
          <w:p w14:paraId="0D0EF0CA" w14:textId="77777777" w:rsidR="001879D7" w:rsidRPr="00A8683D" w:rsidRDefault="001879D7" w:rsidP="001879D7">
            <w:pPr>
              <w:pStyle w:val="Lentelssraas"/>
            </w:pPr>
            <w:r w:rsidRPr="00A8683D">
              <w:t>I ketvirtis 3 mėn. – įveda</w:t>
            </w:r>
            <w:r>
              <w:t xml:space="preserve">ma </w:t>
            </w:r>
            <w:r w:rsidRPr="00A8683D">
              <w:t>skaitinė reikšmė.</w:t>
            </w:r>
          </w:p>
          <w:p w14:paraId="11382950" w14:textId="77777777" w:rsidR="001879D7" w:rsidRPr="00A8683D" w:rsidRDefault="001879D7" w:rsidP="001879D7">
            <w:pPr>
              <w:pStyle w:val="Lentelssraas"/>
            </w:pPr>
            <w:r w:rsidRPr="00A8683D">
              <w:t>II ketvirtis. 1 mėn. – įveda</w:t>
            </w:r>
            <w:r>
              <w:t xml:space="preserve">ma </w:t>
            </w:r>
            <w:r w:rsidRPr="00A8683D">
              <w:t>skaitinė reikšmė.</w:t>
            </w:r>
          </w:p>
          <w:p w14:paraId="329590D2" w14:textId="77777777" w:rsidR="001879D7" w:rsidRPr="00A8683D" w:rsidRDefault="001879D7" w:rsidP="001879D7">
            <w:pPr>
              <w:pStyle w:val="Lentelssraas"/>
            </w:pPr>
            <w:r w:rsidRPr="00A8683D">
              <w:t>II ketvirtis. 2 mėn. – įveda</w:t>
            </w:r>
            <w:r>
              <w:t xml:space="preserve">ma </w:t>
            </w:r>
            <w:r w:rsidRPr="00A8683D">
              <w:t>skaitinė reikšmė.</w:t>
            </w:r>
          </w:p>
          <w:p w14:paraId="2EE188F4" w14:textId="77777777" w:rsidR="001879D7" w:rsidRPr="00A8683D" w:rsidRDefault="001879D7" w:rsidP="001879D7">
            <w:pPr>
              <w:pStyle w:val="Lentelssraas"/>
            </w:pPr>
            <w:r w:rsidRPr="00A8683D">
              <w:t>II ketvirtis 3 mėn. – įveda</w:t>
            </w:r>
            <w:r>
              <w:t xml:space="preserve">ma </w:t>
            </w:r>
            <w:r w:rsidRPr="00A8683D">
              <w:t>skaitinė reikšmė.</w:t>
            </w:r>
          </w:p>
          <w:p w14:paraId="1D4FC91E" w14:textId="77777777" w:rsidR="001879D7" w:rsidRPr="00A8683D" w:rsidRDefault="001879D7" w:rsidP="001879D7">
            <w:pPr>
              <w:pStyle w:val="Lentelssraas"/>
            </w:pPr>
            <w:r w:rsidRPr="00A8683D">
              <w:t>III ketvirtis. 1 mėn. – įveda</w:t>
            </w:r>
            <w:r>
              <w:t xml:space="preserve">ma </w:t>
            </w:r>
            <w:r w:rsidRPr="00A8683D">
              <w:t>skaitinė reikšmė.</w:t>
            </w:r>
          </w:p>
          <w:p w14:paraId="18E33A86" w14:textId="77777777" w:rsidR="001879D7" w:rsidRPr="00A8683D" w:rsidRDefault="001879D7" w:rsidP="001879D7">
            <w:pPr>
              <w:pStyle w:val="Lentelssraas"/>
            </w:pPr>
            <w:r w:rsidRPr="00A8683D">
              <w:t>III ketvirtis. 2 mėn. – įveda</w:t>
            </w:r>
            <w:r>
              <w:t xml:space="preserve">ma </w:t>
            </w:r>
            <w:r w:rsidRPr="00A8683D">
              <w:t>skaitinė reikšmė.</w:t>
            </w:r>
          </w:p>
          <w:p w14:paraId="6048EA1D" w14:textId="77777777" w:rsidR="001879D7" w:rsidRPr="00A8683D" w:rsidRDefault="001879D7" w:rsidP="001879D7">
            <w:pPr>
              <w:pStyle w:val="Lentelssraas"/>
            </w:pPr>
            <w:r w:rsidRPr="00A8683D">
              <w:t>III ketvirtis 3 mėn. – įveda</w:t>
            </w:r>
            <w:r>
              <w:t xml:space="preserve">ma </w:t>
            </w:r>
            <w:r w:rsidRPr="00A8683D">
              <w:t>skaitinė reikšmė.</w:t>
            </w:r>
          </w:p>
          <w:p w14:paraId="684A46A8" w14:textId="77777777" w:rsidR="001879D7" w:rsidRPr="00A8683D" w:rsidRDefault="001879D7" w:rsidP="001879D7">
            <w:pPr>
              <w:pStyle w:val="Lentelssraas"/>
            </w:pPr>
            <w:r w:rsidRPr="00A8683D">
              <w:t>IV ketvirtis. 1 mėn. – įveda</w:t>
            </w:r>
            <w:r>
              <w:t xml:space="preserve">ma </w:t>
            </w:r>
            <w:r w:rsidRPr="00A8683D">
              <w:t>skaitinė reikšmė.</w:t>
            </w:r>
          </w:p>
          <w:p w14:paraId="048578FF" w14:textId="77777777" w:rsidR="001879D7" w:rsidRPr="001879D7" w:rsidRDefault="001879D7" w:rsidP="00D91AEE">
            <w:pPr>
              <w:pStyle w:val="Lentelssraas"/>
            </w:pPr>
            <w:r w:rsidRPr="001879D7">
              <w:t>IV ketvirtis. 2 mėn. – įvedama skaitinė reikšmė.</w:t>
            </w:r>
          </w:p>
          <w:p w14:paraId="0F7F7993" w14:textId="77777777" w:rsidR="00411B41" w:rsidRPr="00A8683D" w:rsidRDefault="6BB65394">
            <w:pPr>
              <w:pStyle w:val="Lentelssraas"/>
            </w:pPr>
            <w:r>
              <w:t>IV ketvirtis 3 mėn. – įvedama skaitinė reikšmė.</w:t>
            </w:r>
          </w:p>
        </w:tc>
      </w:tr>
      <w:tr w:rsidR="00411B41" w:rsidRPr="00A8683D" w14:paraId="633CB70D" w14:textId="77777777" w:rsidTr="4560C70B">
        <w:trPr>
          <w:tblHeader/>
        </w:trPr>
        <w:tc>
          <w:tcPr>
            <w:tcW w:w="5000" w:type="pct"/>
            <w:tcBorders>
              <w:right w:val="single" w:sz="4" w:space="0" w:color="BFBFBF" w:themeColor="background1" w:themeShade="BF"/>
            </w:tcBorders>
            <w:shd w:val="clear" w:color="auto" w:fill="BEE3A5"/>
            <w:vAlign w:val="center"/>
          </w:tcPr>
          <w:p w14:paraId="2D48F71C" w14:textId="77777777" w:rsidR="00411B41" w:rsidRPr="00A8683D" w:rsidRDefault="00411B41" w:rsidP="004D25EB">
            <w:pPr>
              <w:ind w:firstLine="0"/>
              <w:rPr>
                <w:b/>
                <w:bCs/>
              </w:rPr>
            </w:pPr>
            <w:r w:rsidRPr="00A8683D">
              <w:rPr>
                <w:b/>
                <w:bCs/>
              </w:rPr>
              <w:t>Mygtukai</w:t>
            </w:r>
          </w:p>
        </w:tc>
      </w:tr>
      <w:tr w:rsidR="00411B41" w:rsidRPr="00A8683D" w14:paraId="28BABBB6" w14:textId="77777777" w:rsidTr="4560C70B">
        <w:trPr>
          <w:tblHeader/>
        </w:trPr>
        <w:tc>
          <w:tcPr>
            <w:tcW w:w="5000" w:type="pct"/>
            <w:tcBorders>
              <w:right w:val="single" w:sz="4" w:space="0" w:color="BFBFBF" w:themeColor="background1" w:themeShade="BF"/>
            </w:tcBorders>
            <w:shd w:val="clear" w:color="auto" w:fill="auto"/>
            <w:vAlign w:val="center"/>
          </w:tcPr>
          <w:p w14:paraId="2B474B4F" w14:textId="77777777" w:rsidR="00411B41" w:rsidRPr="00A8683D" w:rsidRDefault="2BA6830B" w:rsidP="00381837">
            <w:pPr>
              <w:pStyle w:val="Lentelssraas"/>
            </w:pPr>
            <w:r>
              <w:t>Registruoti naują – Po mygtuko paspaudimo atidaromas įrašo įvedimo langas</w:t>
            </w:r>
          </w:p>
          <w:p w14:paraId="6920EA84" w14:textId="77777777" w:rsidR="00411B41" w:rsidRPr="00A8683D" w:rsidRDefault="2BA6830B" w:rsidP="00381837">
            <w:pPr>
              <w:pStyle w:val="Lentelssraas"/>
            </w:pPr>
            <w:r>
              <w:t>Rodyti audito duomenis – mygtukas skirtas peržiūrėti audito duomenis</w:t>
            </w:r>
          </w:p>
          <w:p w14:paraId="2ED1BB79" w14:textId="77777777" w:rsidR="00411B41" w:rsidRPr="00A8683D" w:rsidRDefault="2BA6830B" w:rsidP="00381837">
            <w:pPr>
              <w:pStyle w:val="Lentelssraas"/>
            </w:pPr>
            <w:r>
              <w:t>Redaguoti – mygtukas skirtas atidaryti sąrašo eilutės duomenų redagavimo langą</w:t>
            </w:r>
          </w:p>
          <w:p w14:paraId="3F11CB8D" w14:textId="77777777" w:rsidR="00411B41" w:rsidRPr="00A8683D" w:rsidRDefault="2BA6830B" w:rsidP="00381837">
            <w:pPr>
              <w:pStyle w:val="Lentelssraas"/>
            </w:pPr>
            <w:r>
              <w:t>Trinti – mygtukas skirtas ištrinti sąrašo eilutę</w:t>
            </w:r>
          </w:p>
        </w:tc>
      </w:tr>
      <w:tr w:rsidR="00411B41" w:rsidRPr="00A8683D" w14:paraId="47CB8D08" w14:textId="77777777" w:rsidTr="4560C70B">
        <w:trPr>
          <w:tblHeader/>
        </w:trPr>
        <w:tc>
          <w:tcPr>
            <w:tcW w:w="5000" w:type="pct"/>
            <w:tcBorders>
              <w:right w:val="single" w:sz="4" w:space="0" w:color="BFBFBF" w:themeColor="background1" w:themeShade="BF"/>
            </w:tcBorders>
            <w:shd w:val="clear" w:color="auto" w:fill="BEE3A5"/>
            <w:vAlign w:val="center"/>
          </w:tcPr>
          <w:p w14:paraId="1EC006A4" w14:textId="77777777" w:rsidR="00411B41" w:rsidRPr="00A8683D" w:rsidRDefault="00411B41" w:rsidP="004D25EB">
            <w:pPr>
              <w:ind w:firstLine="0"/>
              <w:rPr>
                <w:b/>
                <w:bCs/>
              </w:rPr>
            </w:pPr>
            <w:r w:rsidRPr="00A8683D">
              <w:rPr>
                <w:b/>
                <w:bCs/>
              </w:rPr>
              <w:t>Taisyklės</w:t>
            </w:r>
          </w:p>
        </w:tc>
      </w:tr>
      <w:tr w:rsidR="00411B41" w:rsidRPr="00A8683D" w14:paraId="7287B5C2" w14:textId="77777777" w:rsidTr="4560C70B">
        <w:trPr>
          <w:tblHeader/>
        </w:trPr>
        <w:tc>
          <w:tcPr>
            <w:tcW w:w="5000" w:type="pct"/>
            <w:tcBorders>
              <w:right w:val="single" w:sz="4" w:space="0" w:color="BFBFBF" w:themeColor="background1" w:themeShade="BF"/>
            </w:tcBorders>
            <w:shd w:val="clear" w:color="auto" w:fill="auto"/>
            <w:vAlign w:val="center"/>
          </w:tcPr>
          <w:p w14:paraId="66EE425F" w14:textId="77777777" w:rsidR="00411B41" w:rsidRPr="00A8683D" w:rsidRDefault="00411B41" w:rsidP="00381837">
            <w:pPr>
              <w:pStyle w:val="Tekstaslentels"/>
              <w:rPr>
                <w:b/>
                <w:bCs/>
              </w:rPr>
            </w:pPr>
            <w:r w:rsidRPr="00A8683D">
              <w:t xml:space="preserve">Šiame lange pateikiama informacija yra matoma tiek </w:t>
            </w:r>
            <w:r w:rsidR="00125723" w:rsidRPr="00A8683D">
              <w:t>VSFSVVP</w:t>
            </w:r>
            <w:r w:rsidRPr="00A8683D">
              <w:t xml:space="preserve"> IS tiek DMS naudotojui.</w:t>
            </w:r>
          </w:p>
          <w:p w14:paraId="5D7527E0" w14:textId="77777777" w:rsidR="00411B41" w:rsidRPr="00A8683D" w:rsidRDefault="00411B41" w:rsidP="00381837">
            <w:pPr>
              <w:pStyle w:val="Tekstaslentels"/>
            </w:pPr>
            <w:r w:rsidRPr="00A8683D">
              <w:t>Koreguoti duomenis galima tik iki sutarties pasirašymo. Po sutarties pasirašymo informacija šiame lange galės būti atnaujinta tik patvirtinus sutarties pakeitimą (bus įkeliama automatiškai iš pakeitimo).</w:t>
            </w:r>
          </w:p>
        </w:tc>
      </w:tr>
      <w:tr w:rsidR="00411B41" w:rsidRPr="00A8683D" w14:paraId="5C053D1A" w14:textId="77777777" w:rsidTr="4560C70B">
        <w:trPr>
          <w:tblHeader/>
        </w:trPr>
        <w:tc>
          <w:tcPr>
            <w:tcW w:w="5000" w:type="pct"/>
            <w:tcBorders>
              <w:right w:val="single" w:sz="4" w:space="0" w:color="BFBFBF" w:themeColor="background1" w:themeShade="BF"/>
            </w:tcBorders>
            <w:shd w:val="clear" w:color="auto" w:fill="BEE3A5"/>
            <w:vAlign w:val="center"/>
          </w:tcPr>
          <w:p w14:paraId="5B54B734" w14:textId="77777777" w:rsidR="00411B41" w:rsidRPr="00A8683D" w:rsidRDefault="00411B41" w:rsidP="004D25EB">
            <w:pPr>
              <w:ind w:firstLine="0"/>
              <w:rPr>
                <w:b/>
                <w:bCs/>
              </w:rPr>
            </w:pPr>
            <w:r w:rsidRPr="00A8683D">
              <w:rPr>
                <w:b/>
                <w:bCs/>
              </w:rPr>
              <w:t>Naudotojai</w:t>
            </w:r>
          </w:p>
        </w:tc>
      </w:tr>
      <w:tr w:rsidR="00411B41" w:rsidRPr="00A8683D" w14:paraId="0D9EAAD7" w14:textId="77777777" w:rsidTr="4560C70B">
        <w:tc>
          <w:tcPr>
            <w:tcW w:w="5000" w:type="pct"/>
            <w:tcBorders>
              <w:right w:val="single" w:sz="4" w:space="0" w:color="BFBFBF" w:themeColor="background1" w:themeShade="BF"/>
            </w:tcBorders>
            <w:shd w:val="clear" w:color="auto" w:fill="auto"/>
          </w:tcPr>
          <w:p w14:paraId="5005E7E9" w14:textId="77777777" w:rsidR="00411B41" w:rsidRPr="00A8683D" w:rsidRDefault="00411B41" w:rsidP="00381837">
            <w:pPr>
              <w:pStyle w:val="Tekstaslentels"/>
            </w:pPr>
            <w:r w:rsidRPr="00A8683D">
              <w:t xml:space="preserve">Langas matomas </w:t>
            </w:r>
            <w:r w:rsidR="00125723" w:rsidRPr="00A8683D">
              <w:t>VSFSVVP</w:t>
            </w:r>
            <w:r w:rsidRPr="00A8683D">
              <w:t xml:space="preserve"> IS ir DMS naudotojui.</w:t>
            </w:r>
          </w:p>
        </w:tc>
      </w:tr>
    </w:tbl>
    <w:p w14:paraId="1B0CC1BD" w14:textId="77777777" w:rsidR="00411B41" w:rsidRPr="00A8683D" w:rsidRDefault="00411B41" w:rsidP="00411B41"/>
    <w:p w14:paraId="53713C03" w14:textId="77777777" w:rsidR="008F6C77" w:rsidRPr="00A8683D" w:rsidRDefault="008F0F8E" w:rsidP="00D91AEE">
      <w:pPr>
        <w:pStyle w:val="Captionfigura"/>
      </w:pPr>
      <w:r>
        <w:rPr>
          <w:noProof/>
        </w:rPr>
        <w:drawing>
          <wp:inline distT="0" distB="0" distL="0" distR="0" wp14:anchorId="0E2002A3" wp14:editId="023E1FC2">
            <wp:extent cx="6148070" cy="3286572"/>
            <wp:effectExtent l="0" t="0" r="5080" b="9525"/>
            <wp:docPr id="256" name="Picture 256"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descr="Graphical user interface, text&#10;&#10;Description automatically generated"/>
                    <pic:cNvPicPr/>
                  </pic:nvPicPr>
                  <pic:blipFill>
                    <a:blip r:embed="rId138"/>
                    <a:stretch>
                      <a:fillRect/>
                    </a:stretch>
                  </pic:blipFill>
                  <pic:spPr>
                    <a:xfrm>
                      <a:off x="0" y="0"/>
                      <a:ext cx="6149249" cy="3287202"/>
                    </a:xfrm>
                    <a:prstGeom prst="rect">
                      <a:avLst/>
                    </a:prstGeom>
                  </pic:spPr>
                </pic:pic>
              </a:graphicData>
            </a:graphic>
          </wp:inline>
        </w:drawing>
      </w:r>
    </w:p>
    <w:p w14:paraId="3A181C74" w14:textId="77777777" w:rsidR="008F6C77" w:rsidRPr="00A8683D" w:rsidRDefault="008F6C77" w:rsidP="008F6C77">
      <w:pPr>
        <w:jc w:val="center"/>
      </w:pPr>
      <w:r w:rsidRPr="00A8683D">
        <w:t xml:space="preserve">pav. </w:t>
      </w:r>
      <w:fldSimple w:instr=" STYLEREF 1 \s ">
        <w:r w:rsidR="000E53E0">
          <w:rPr>
            <w:noProof/>
          </w:rPr>
          <w:t>3</w:t>
        </w:r>
      </w:fldSimple>
      <w:r w:rsidR="00215C96">
        <w:t>.</w:t>
      </w:r>
      <w:fldSimple w:instr=" SEQ pav. \* ARABIC \s 1 ">
        <w:r w:rsidR="000E53E0">
          <w:rPr>
            <w:noProof/>
          </w:rPr>
          <w:t>64</w:t>
        </w:r>
      </w:fldSimple>
      <w:r w:rsidRPr="00A8683D">
        <w:t xml:space="preserve"> Projekto sutarties trečias priedas</w:t>
      </w:r>
    </w:p>
    <w:p w14:paraId="4A084E0E" w14:textId="77777777" w:rsidR="008F6C77" w:rsidRPr="00A8683D" w:rsidRDefault="005F3895" w:rsidP="00D91AEE">
      <w:pPr>
        <w:pStyle w:val="Captionfigura"/>
      </w:pPr>
      <w:r>
        <w:rPr>
          <w:noProof/>
        </w:rPr>
        <w:drawing>
          <wp:inline distT="0" distB="0" distL="0" distR="0" wp14:anchorId="6CE410C4" wp14:editId="5BD7B3BD">
            <wp:extent cx="3948677" cy="4381500"/>
            <wp:effectExtent l="0" t="0" r="0" b="0"/>
            <wp:docPr id="255" name="Picture 25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Graphical user interface, text, application, email&#10;&#10;Description automatically generated"/>
                    <pic:cNvPicPr/>
                  </pic:nvPicPr>
                  <pic:blipFill>
                    <a:blip r:embed="rId139"/>
                    <a:stretch>
                      <a:fillRect/>
                    </a:stretch>
                  </pic:blipFill>
                  <pic:spPr>
                    <a:xfrm>
                      <a:off x="0" y="0"/>
                      <a:ext cx="3952742" cy="4386011"/>
                    </a:xfrm>
                    <a:prstGeom prst="rect">
                      <a:avLst/>
                    </a:prstGeom>
                  </pic:spPr>
                </pic:pic>
              </a:graphicData>
            </a:graphic>
          </wp:inline>
        </w:drawing>
      </w:r>
    </w:p>
    <w:p w14:paraId="3BA7469A" w14:textId="77777777" w:rsidR="008F6C77" w:rsidRPr="00A8683D" w:rsidRDefault="008F6C77" w:rsidP="008F6C77">
      <w:pPr>
        <w:jc w:val="center"/>
      </w:pPr>
      <w:r w:rsidRPr="00A8683D">
        <w:t xml:space="preserve">pav. </w:t>
      </w:r>
      <w:fldSimple w:instr=" STYLEREF 1 \s ">
        <w:r w:rsidR="000E53E0">
          <w:rPr>
            <w:noProof/>
          </w:rPr>
          <w:t>3</w:t>
        </w:r>
      </w:fldSimple>
      <w:r w:rsidR="00215C96">
        <w:t>.</w:t>
      </w:r>
      <w:fldSimple w:instr=" SEQ pav. \* ARABIC \s 1 ">
        <w:r w:rsidR="000E53E0">
          <w:rPr>
            <w:noProof/>
          </w:rPr>
          <w:t>65</w:t>
        </w:r>
      </w:fldSimple>
      <w:r w:rsidRPr="00A8683D">
        <w:t xml:space="preserve"> Trečio priedo duomenų įvedimas</w:t>
      </w:r>
    </w:p>
    <w:p w14:paraId="1B4C61C8" w14:textId="77777777" w:rsidR="009E05C7" w:rsidRPr="00A8683D" w:rsidRDefault="009E05C7" w:rsidP="009E05C7"/>
    <w:p w14:paraId="5C4FF558" w14:textId="77777777" w:rsidR="00622850" w:rsidRPr="00A8683D" w:rsidRDefault="00622850" w:rsidP="00622850"/>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411B41" w:rsidRPr="00A8683D" w14:paraId="20E41EC0" w14:textId="77777777" w:rsidTr="4560C70B">
        <w:trPr>
          <w:tblHeader/>
        </w:trPr>
        <w:tc>
          <w:tcPr>
            <w:tcW w:w="5000" w:type="pct"/>
            <w:tcBorders>
              <w:right w:val="single" w:sz="4" w:space="0" w:color="BFBFBF" w:themeColor="background1" w:themeShade="BF"/>
            </w:tcBorders>
            <w:shd w:val="clear" w:color="auto" w:fill="BEE3A5"/>
            <w:vAlign w:val="center"/>
          </w:tcPr>
          <w:p w14:paraId="028419F3" w14:textId="77777777" w:rsidR="00411B41" w:rsidRPr="00A8683D" w:rsidRDefault="00411B41" w:rsidP="004D25EB">
            <w:pPr>
              <w:ind w:firstLine="0"/>
              <w:rPr>
                <w:b/>
                <w:bCs/>
              </w:rPr>
            </w:pPr>
            <w:r w:rsidRPr="00A8683D">
              <w:rPr>
                <w:b/>
                <w:bCs/>
              </w:rPr>
              <w:lastRenderedPageBreak/>
              <w:t>Laukai</w:t>
            </w:r>
          </w:p>
        </w:tc>
      </w:tr>
      <w:tr w:rsidR="00411B41" w:rsidRPr="00A8683D" w14:paraId="09DBAA4A" w14:textId="77777777" w:rsidTr="4560C70B">
        <w:trPr>
          <w:tblHeader/>
        </w:trPr>
        <w:tc>
          <w:tcPr>
            <w:tcW w:w="5000" w:type="pct"/>
            <w:tcBorders>
              <w:right w:val="single" w:sz="4" w:space="0" w:color="BFBFBF" w:themeColor="background1" w:themeShade="BF"/>
            </w:tcBorders>
            <w:shd w:val="clear" w:color="auto" w:fill="auto"/>
            <w:vAlign w:val="center"/>
          </w:tcPr>
          <w:p w14:paraId="6A7C6A51" w14:textId="77777777" w:rsidR="00411B41" w:rsidRPr="00A8683D" w:rsidRDefault="2BA6830B" w:rsidP="00381837">
            <w:pPr>
              <w:pStyle w:val="Lentelssraas"/>
            </w:pPr>
            <w:r>
              <w:t>Eil. Nr. – įvedamas eilės numeris.</w:t>
            </w:r>
          </w:p>
          <w:p w14:paraId="4207899B" w14:textId="77777777" w:rsidR="00411B41" w:rsidRPr="00A8683D" w:rsidRDefault="2BA6830B" w:rsidP="00381837">
            <w:pPr>
              <w:pStyle w:val="Lentelssraas"/>
            </w:pPr>
            <w:r>
              <w:t>Veikla – iš reikšmių sąrašo pasirenkama veikla.</w:t>
            </w:r>
          </w:p>
          <w:p w14:paraId="3636D387" w14:textId="77777777" w:rsidR="00411B41" w:rsidRPr="00A8683D" w:rsidRDefault="2BA6830B" w:rsidP="00381837">
            <w:pPr>
              <w:pStyle w:val="Lentelssraas"/>
            </w:pPr>
            <w:r>
              <w:t>Išlaidų pavadinimas – iš reikšmių sąrašo pasirenkama išlaidų eilutė.</w:t>
            </w:r>
          </w:p>
          <w:p w14:paraId="705DC22C" w14:textId="77777777" w:rsidR="00411B41" w:rsidRPr="00A8683D" w:rsidRDefault="2BA6830B" w:rsidP="00381837">
            <w:pPr>
              <w:pStyle w:val="Lentelssraas"/>
            </w:pPr>
            <w:r>
              <w:t>Veiklos projekto išlaidų dalis, metodas, taikytinas nustatant veiklos projekto išlaidas – įvedamas tekstas.</w:t>
            </w:r>
          </w:p>
          <w:p w14:paraId="57EF13E9" w14:textId="77777777" w:rsidR="00411B41" w:rsidRPr="00A8683D" w:rsidRDefault="2BA6830B" w:rsidP="00381837">
            <w:pPr>
              <w:pStyle w:val="Lentelssraas"/>
            </w:pPr>
            <w:r>
              <w:t>Pastabos ir (ar) komentarai – įvedamas tekstas.</w:t>
            </w:r>
          </w:p>
        </w:tc>
      </w:tr>
      <w:tr w:rsidR="00411B41" w:rsidRPr="00A8683D" w14:paraId="3A061EFC" w14:textId="77777777" w:rsidTr="4560C70B">
        <w:trPr>
          <w:tblHeader/>
        </w:trPr>
        <w:tc>
          <w:tcPr>
            <w:tcW w:w="5000" w:type="pct"/>
            <w:tcBorders>
              <w:right w:val="single" w:sz="4" w:space="0" w:color="BFBFBF" w:themeColor="background1" w:themeShade="BF"/>
            </w:tcBorders>
            <w:shd w:val="clear" w:color="auto" w:fill="BEE3A5"/>
            <w:vAlign w:val="center"/>
          </w:tcPr>
          <w:p w14:paraId="4B2087CA" w14:textId="77777777" w:rsidR="00411B41" w:rsidRPr="00A8683D" w:rsidRDefault="00411B41" w:rsidP="004D25EB">
            <w:pPr>
              <w:ind w:firstLine="0"/>
              <w:rPr>
                <w:b/>
                <w:bCs/>
              </w:rPr>
            </w:pPr>
            <w:r w:rsidRPr="00A8683D">
              <w:rPr>
                <w:b/>
                <w:bCs/>
              </w:rPr>
              <w:t>Mygtukai</w:t>
            </w:r>
          </w:p>
        </w:tc>
      </w:tr>
      <w:tr w:rsidR="00411B41" w:rsidRPr="00A8683D" w14:paraId="5BEB738C" w14:textId="77777777" w:rsidTr="4560C70B">
        <w:trPr>
          <w:tblHeader/>
        </w:trPr>
        <w:tc>
          <w:tcPr>
            <w:tcW w:w="5000" w:type="pct"/>
            <w:tcBorders>
              <w:right w:val="single" w:sz="4" w:space="0" w:color="BFBFBF" w:themeColor="background1" w:themeShade="BF"/>
            </w:tcBorders>
            <w:shd w:val="clear" w:color="auto" w:fill="auto"/>
            <w:vAlign w:val="center"/>
          </w:tcPr>
          <w:p w14:paraId="17DF71C8" w14:textId="77777777" w:rsidR="00411B41" w:rsidRPr="00A8683D" w:rsidRDefault="2BA6830B" w:rsidP="00381837">
            <w:pPr>
              <w:pStyle w:val="Lentelssraas"/>
            </w:pPr>
            <w:r>
              <w:t xml:space="preserve">Registruoti naują – </w:t>
            </w:r>
            <w:r w:rsidR="235A322F">
              <w:t>p</w:t>
            </w:r>
            <w:r>
              <w:t>o mygtuko paspaudimo atidaromas įrašo įvedimo langas</w:t>
            </w:r>
          </w:p>
          <w:p w14:paraId="721CBD07" w14:textId="77777777" w:rsidR="00411B41" w:rsidRPr="00A8683D" w:rsidRDefault="2BA6830B" w:rsidP="00381837">
            <w:pPr>
              <w:pStyle w:val="Lentelssraas"/>
            </w:pPr>
            <w:r>
              <w:t>Rodyti audito duomenis – mygtukas skirtas peržiūrėti audito duomenis</w:t>
            </w:r>
          </w:p>
          <w:p w14:paraId="538C984C" w14:textId="77777777" w:rsidR="00411B41" w:rsidRPr="00A8683D" w:rsidRDefault="2BA6830B" w:rsidP="00381837">
            <w:pPr>
              <w:pStyle w:val="Lentelssraas"/>
            </w:pPr>
            <w:r>
              <w:t>Redaguoti – mygtukas skirtas atidaryti sąrašo eilutės duomenų redagavimo langą</w:t>
            </w:r>
          </w:p>
          <w:p w14:paraId="53BB8508" w14:textId="77777777" w:rsidR="00411B41" w:rsidRPr="00A8683D" w:rsidRDefault="2BA6830B" w:rsidP="00381837">
            <w:pPr>
              <w:pStyle w:val="Lentelssraas"/>
            </w:pPr>
            <w:r>
              <w:t>Trinti – mygtukas skirtas ištrinti sąrašo eilutę</w:t>
            </w:r>
          </w:p>
        </w:tc>
      </w:tr>
      <w:tr w:rsidR="00411B41" w:rsidRPr="00A8683D" w14:paraId="4C628905" w14:textId="77777777" w:rsidTr="4560C70B">
        <w:trPr>
          <w:tblHeader/>
        </w:trPr>
        <w:tc>
          <w:tcPr>
            <w:tcW w:w="5000" w:type="pct"/>
            <w:tcBorders>
              <w:right w:val="single" w:sz="4" w:space="0" w:color="BFBFBF" w:themeColor="background1" w:themeShade="BF"/>
            </w:tcBorders>
            <w:shd w:val="clear" w:color="auto" w:fill="BEE3A5"/>
            <w:vAlign w:val="center"/>
          </w:tcPr>
          <w:p w14:paraId="72BCB46C" w14:textId="77777777" w:rsidR="00411B41" w:rsidRPr="00A8683D" w:rsidRDefault="00411B41" w:rsidP="004D25EB">
            <w:pPr>
              <w:ind w:firstLine="0"/>
              <w:rPr>
                <w:b/>
                <w:bCs/>
              </w:rPr>
            </w:pPr>
            <w:r w:rsidRPr="00A8683D">
              <w:rPr>
                <w:b/>
                <w:bCs/>
              </w:rPr>
              <w:t>Taisyklės</w:t>
            </w:r>
          </w:p>
        </w:tc>
      </w:tr>
      <w:tr w:rsidR="00411B41" w:rsidRPr="00A8683D" w14:paraId="522A10C1" w14:textId="77777777" w:rsidTr="4560C70B">
        <w:trPr>
          <w:tblHeader/>
        </w:trPr>
        <w:tc>
          <w:tcPr>
            <w:tcW w:w="5000" w:type="pct"/>
            <w:tcBorders>
              <w:right w:val="single" w:sz="4" w:space="0" w:color="BFBFBF" w:themeColor="background1" w:themeShade="BF"/>
            </w:tcBorders>
            <w:shd w:val="clear" w:color="auto" w:fill="auto"/>
            <w:vAlign w:val="center"/>
          </w:tcPr>
          <w:p w14:paraId="7B2F7355" w14:textId="77777777" w:rsidR="00411B41" w:rsidRPr="00A8683D" w:rsidRDefault="00411B41" w:rsidP="00381837">
            <w:pPr>
              <w:pStyle w:val="Tekstaslentels"/>
              <w:rPr>
                <w:b/>
                <w:bCs/>
              </w:rPr>
            </w:pPr>
            <w:r w:rsidRPr="00A8683D">
              <w:t xml:space="preserve">Šiame lange pateikiama informacija yra matoma tiek </w:t>
            </w:r>
            <w:r w:rsidR="00125723" w:rsidRPr="00A8683D">
              <w:t>VSFSVVP</w:t>
            </w:r>
            <w:r w:rsidRPr="00A8683D">
              <w:t xml:space="preserve"> IS tiek DMS naudotojui.</w:t>
            </w:r>
          </w:p>
          <w:p w14:paraId="66688102" w14:textId="77777777" w:rsidR="00411B41" w:rsidRPr="00A8683D" w:rsidRDefault="00411B41" w:rsidP="00381837">
            <w:pPr>
              <w:pStyle w:val="Tekstaslentels"/>
            </w:pPr>
            <w:r w:rsidRPr="00A8683D">
              <w:t xml:space="preserve">Koreguoti duomenis gali tik </w:t>
            </w:r>
            <w:r w:rsidR="00125723" w:rsidRPr="00A8683D">
              <w:t>VSFSVVP</w:t>
            </w:r>
            <w:r w:rsidRPr="00A8683D">
              <w:t xml:space="preserve"> IS naudotojas iki sutarties pasirašymo. Po sutarties pasirašymo informacija šiame lange galės būti atnaujinta tik patvirtinus sutarties pakeitimą (bus įkeliama automatiškai iš pakeitimo).</w:t>
            </w:r>
          </w:p>
        </w:tc>
      </w:tr>
      <w:tr w:rsidR="00411B41" w:rsidRPr="00A8683D" w14:paraId="2C0B337B" w14:textId="77777777" w:rsidTr="4560C70B">
        <w:trPr>
          <w:tblHeader/>
        </w:trPr>
        <w:tc>
          <w:tcPr>
            <w:tcW w:w="5000" w:type="pct"/>
            <w:tcBorders>
              <w:right w:val="single" w:sz="4" w:space="0" w:color="BFBFBF" w:themeColor="background1" w:themeShade="BF"/>
            </w:tcBorders>
            <w:shd w:val="clear" w:color="auto" w:fill="BEE3A5"/>
            <w:vAlign w:val="center"/>
          </w:tcPr>
          <w:p w14:paraId="32D18C96" w14:textId="77777777" w:rsidR="00411B41" w:rsidRPr="00A8683D" w:rsidRDefault="00411B41" w:rsidP="004D25EB">
            <w:pPr>
              <w:ind w:firstLine="0"/>
              <w:rPr>
                <w:b/>
                <w:bCs/>
              </w:rPr>
            </w:pPr>
            <w:r w:rsidRPr="00A8683D">
              <w:rPr>
                <w:b/>
                <w:bCs/>
              </w:rPr>
              <w:t>Naudotojai</w:t>
            </w:r>
          </w:p>
        </w:tc>
      </w:tr>
      <w:tr w:rsidR="00411B41" w:rsidRPr="00A8683D" w14:paraId="7D44A004" w14:textId="77777777" w:rsidTr="4560C70B">
        <w:tc>
          <w:tcPr>
            <w:tcW w:w="5000" w:type="pct"/>
            <w:tcBorders>
              <w:right w:val="single" w:sz="4" w:space="0" w:color="BFBFBF" w:themeColor="background1" w:themeShade="BF"/>
            </w:tcBorders>
            <w:shd w:val="clear" w:color="auto" w:fill="auto"/>
          </w:tcPr>
          <w:p w14:paraId="44C2B91E" w14:textId="77777777" w:rsidR="00411B41" w:rsidRPr="00A8683D" w:rsidRDefault="00411B41" w:rsidP="00381837">
            <w:pPr>
              <w:pStyle w:val="Tekstaslentels"/>
            </w:pPr>
            <w:r w:rsidRPr="00A8683D">
              <w:t xml:space="preserve">Langas matomas </w:t>
            </w:r>
            <w:r w:rsidR="00125723" w:rsidRPr="00A8683D">
              <w:t>VSFSVVP</w:t>
            </w:r>
            <w:r w:rsidRPr="00A8683D">
              <w:t xml:space="preserve"> IS ir DMS naudotojui.</w:t>
            </w:r>
          </w:p>
        </w:tc>
      </w:tr>
    </w:tbl>
    <w:p w14:paraId="4CBBBDC7" w14:textId="77777777" w:rsidR="00E33632" w:rsidRPr="00A8683D" w:rsidRDefault="00E33632" w:rsidP="00E33632"/>
    <w:p w14:paraId="596C4CBD" w14:textId="77777777" w:rsidR="00E21D51" w:rsidRPr="00A8683D" w:rsidRDefault="00DE53EC" w:rsidP="00DF40CE">
      <w:pPr>
        <w:pStyle w:val="Heading4"/>
      </w:pPr>
      <w:bookmarkStart w:id="810" w:name="_Toc159222274"/>
      <w:r w:rsidRPr="00A8683D">
        <w:t>Projekto veiklos</w:t>
      </w:r>
      <w:bookmarkEnd w:id="810"/>
    </w:p>
    <w:p w14:paraId="2AC8D982" w14:textId="77777777" w:rsidR="00DE53EC" w:rsidRPr="00A8683D" w:rsidRDefault="0017226C" w:rsidP="00DE53EC">
      <w:pPr>
        <w:keepNext/>
        <w:ind w:firstLine="0"/>
      </w:pPr>
      <w:r w:rsidRPr="00A8683D">
        <w:rPr>
          <w:noProof/>
        </w:rPr>
        <w:drawing>
          <wp:inline distT="0" distB="0" distL="0" distR="0" wp14:anchorId="58CCD292" wp14:editId="207561B6">
            <wp:extent cx="6300470" cy="4090670"/>
            <wp:effectExtent l="0" t="0" r="5080" b="508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300470" cy="4090670"/>
                    </a:xfrm>
                    <a:prstGeom prst="rect">
                      <a:avLst/>
                    </a:prstGeom>
                  </pic:spPr>
                </pic:pic>
              </a:graphicData>
            </a:graphic>
          </wp:inline>
        </w:drawing>
      </w:r>
    </w:p>
    <w:p w14:paraId="764D2AD0" w14:textId="77777777" w:rsidR="00DE53EC" w:rsidRPr="00A8683D" w:rsidRDefault="00DE53EC" w:rsidP="00DE53EC">
      <w:pPr>
        <w:jc w:val="center"/>
      </w:pPr>
      <w:r w:rsidRPr="00A8683D">
        <w:t xml:space="preserve">pav. </w:t>
      </w:r>
      <w:fldSimple w:instr=" STYLEREF 1 \s ">
        <w:r w:rsidR="000E53E0">
          <w:rPr>
            <w:noProof/>
          </w:rPr>
          <w:t>3</w:t>
        </w:r>
      </w:fldSimple>
      <w:r w:rsidR="00215C96">
        <w:t>.</w:t>
      </w:r>
      <w:fldSimple w:instr=" SEQ pav. \* ARABIC \s 1 ">
        <w:r w:rsidR="000E53E0">
          <w:rPr>
            <w:noProof/>
          </w:rPr>
          <w:t>66</w:t>
        </w:r>
      </w:fldSimple>
      <w:r w:rsidRPr="00A8683D">
        <w:t xml:space="preserve"> Projekto veiklos</w:t>
      </w:r>
    </w:p>
    <w:p w14:paraId="09705E8F" w14:textId="77777777" w:rsidR="0017226C" w:rsidRPr="00A8683D" w:rsidRDefault="0017226C" w:rsidP="0017226C">
      <w:pPr>
        <w:keepNext/>
        <w:jc w:val="center"/>
      </w:pPr>
      <w:r w:rsidRPr="00A8683D">
        <w:rPr>
          <w:noProof/>
          <w:lang w:eastAsia="lt-LT"/>
        </w:rPr>
        <w:lastRenderedPageBreak/>
        <w:drawing>
          <wp:inline distT="0" distB="0" distL="0" distR="0" wp14:anchorId="14D9EFD7" wp14:editId="07D2BFA2">
            <wp:extent cx="3497962" cy="3172570"/>
            <wp:effectExtent l="0" t="0" r="7620" b="889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3500252" cy="3174647"/>
                    </a:xfrm>
                    <a:prstGeom prst="rect">
                      <a:avLst/>
                    </a:prstGeom>
                  </pic:spPr>
                </pic:pic>
              </a:graphicData>
            </a:graphic>
          </wp:inline>
        </w:drawing>
      </w:r>
    </w:p>
    <w:p w14:paraId="36E84421" w14:textId="77777777" w:rsidR="0017226C" w:rsidRPr="00A8683D" w:rsidRDefault="0017226C" w:rsidP="0017226C">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67</w:t>
        </w:r>
      </w:fldSimple>
      <w:r w:rsidRPr="00A8683D">
        <w:rPr>
          <w:noProof/>
        </w:rPr>
        <w:t xml:space="preserve"> Veiklos įvedimo langas</w:t>
      </w:r>
    </w:p>
    <w:p w14:paraId="078A77F7" w14:textId="77777777" w:rsidR="0017226C" w:rsidRPr="00A8683D" w:rsidRDefault="0017226C" w:rsidP="0017226C">
      <w:pPr>
        <w:keepNext/>
        <w:jc w:val="center"/>
      </w:pPr>
      <w:r w:rsidRPr="00A8683D">
        <w:rPr>
          <w:noProof/>
          <w:lang w:eastAsia="lt-LT"/>
        </w:rPr>
        <w:drawing>
          <wp:inline distT="0" distB="0" distL="0" distR="0" wp14:anchorId="3B0E69FE" wp14:editId="3304FB55">
            <wp:extent cx="3789013" cy="3927944"/>
            <wp:effectExtent l="0" t="0" r="254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3793867" cy="3932976"/>
                    </a:xfrm>
                    <a:prstGeom prst="rect">
                      <a:avLst/>
                    </a:prstGeom>
                  </pic:spPr>
                </pic:pic>
              </a:graphicData>
            </a:graphic>
          </wp:inline>
        </w:drawing>
      </w:r>
    </w:p>
    <w:p w14:paraId="6628E744" w14:textId="77777777" w:rsidR="0017226C" w:rsidRPr="00A8683D" w:rsidRDefault="0017226C" w:rsidP="0017226C">
      <w:pPr>
        <w:jc w:val="center"/>
      </w:pPr>
      <w:r w:rsidRPr="00A8683D">
        <w:t xml:space="preserve">pav. </w:t>
      </w:r>
      <w:fldSimple w:instr=" STYLEREF 1 \s ">
        <w:r w:rsidR="000E53E0">
          <w:rPr>
            <w:noProof/>
          </w:rPr>
          <w:t>3</w:t>
        </w:r>
      </w:fldSimple>
      <w:r w:rsidR="00215C96">
        <w:t>.</w:t>
      </w:r>
      <w:fldSimple w:instr=" SEQ pav. \* ARABIC \s 1 ">
        <w:r w:rsidR="000E53E0">
          <w:rPr>
            <w:noProof/>
          </w:rPr>
          <w:t>68</w:t>
        </w:r>
      </w:fldSimple>
      <w:r w:rsidRPr="00A8683D">
        <w:t xml:space="preserve"> Veiklos etapo įvedimo langas</w:t>
      </w:r>
    </w:p>
    <w:p w14:paraId="4A3CFFCF" w14:textId="77777777" w:rsidR="0020763A" w:rsidRPr="00A8683D" w:rsidRDefault="0020763A" w:rsidP="0020763A"/>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DE53EC" w:rsidRPr="00A8683D" w14:paraId="0E5CA109" w14:textId="77777777" w:rsidTr="4560C70B">
        <w:trPr>
          <w:tblHeader/>
        </w:trPr>
        <w:tc>
          <w:tcPr>
            <w:tcW w:w="5000" w:type="pct"/>
            <w:tcBorders>
              <w:right w:val="single" w:sz="4" w:space="0" w:color="BFBFBF" w:themeColor="background1" w:themeShade="BF"/>
            </w:tcBorders>
            <w:shd w:val="clear" w:color="auto" w:fill="BEE3A5"/>
            <w:vAlign w:val="center"/>
          </w:tcPr>
          <w:p w14:paraId="212E7574" w14:textId="77777777" w:rsidR="00DE53EC" w:rsidRPr="00A8683D" w:rsidRDefault="00DE53EC" w:rsidP="00780B5F">
            <w:pPr>
              <w:ind w:firstLine="0"/>
              <w:rPr>
                <w:b/>
                <w:bCs/>
              </w:rPr>
            </w:pPr>
            <w:r w:rsidRPr="00A8683D">
              <w:rPr>
                <w:b/>
                <w:bCs/>
              </w:rPr>
              <w:lastRenderedPageBreak/>
              <w:t>Laukai</w:t>
            </w:r>
          </w:p>
        </w:tc>
      </w:tr>
      <w:tr w:rsidR="00DE53EC" w:rsidRPr="00A8683D" w14:paraId="4EB993B0" w14:textId="77777777" w:rsidTr="4560C70B">
        <w:trPr>
          <w:tblHeader/>
        </w:trPr>
        <w:tc>
          <w:tcPr>
            <w:tcW w:w="5000" w:type="pct"/>
            <w:tcBorders>
              <w:right w:val="single" w:sz="4" w:space="0" w:color="BFBFBF" w:themeColor="background1" w:themeShade="BF"/>
            </w:tcBorders>
            <w:shd w:val="clear" w:color="auto" w:fill="auto"/>
            <w:vAlign w:val="center"/>
          </w:tcPr>
          <w:p w14:paraId="129A8B19" w14:textId="77777777" w:rsidR="00DE53EC" w:rsidRPr="00A8683D" w:rsidRDefault="6F602488" w:rsidP="00381837">
            <w:pPr>
              <w:pStyle w:val="Lentelssraas"/>
            </w:pPr>
            <w:r>
              <w:t xml:space="preserve">*Numeris - veiklos numeris. </w:t>
            </w:r>
          </w:p>
          <w:p w14:paraId="4DD6F3BB" w14:textId="77777777" w:rsidR="002B2480" w:rsidRPr="00A8683D" w:rsidRDefault="48BD94E9" w:rsidP="00381837">
            <w:pPr>
              <w:pStyle w:val="Lentelssraas"/>
            </w:pPr>
            <w:r>
              <w:t>Tėvinė veikla – jei registruojamas veiklos etapas, šiame lauke pasirenkama etapo tėvinė veikla.</w:t>
            </w:r>
          </w:p>
          <w:p w14:paraId="4A5128DF" w14:textId="77777777" w:rsidR="00DE53EC" w:rsidRPr="00A8683D" w:rsidRDefault="6F602488" w:rsidP="00381837">
            <w:pPr>
              <w:pStyle w:val="Lentelssraas"/>
            </w:pPr>
            <w:r>
              <w:t>*Veiklos pavadinimas - veiklos pavadinimas</w:t>
            </w:r>
          </w:p>
          <w:p w14:paraId="2699C7FB" w14:textId="77777777" w:rsidR="00DE53EC" w:rsidRPr="00A8683D" w:rsidRDefault="6F602488" w:rsidP="00381837">
            <w:pPr>
              <w:pStyle w:val="Lentelssraas"/>
            </w:pPr>
            <w:r>
              <w:t>Projekto veiklos aprašymas – įvedamas veiklos aprašymas</w:t>
            </w:r>
          </w:p>
          <w:p w14:paraId="7499C145" w14:textId="77777777" w:rsidR="00DE53EC" w:rsidRPr="00A8683D" w:rsidRDefault="235A322F" w:rsidP="00381837">
            <w:pPr>
              <w:pStyle w:val="Lentelssraas"/>
            </w:pPr>
            <w:r>
              <w:t>*</w:t>
            </w:r>
            <w:r w:rsidR="6F602488">
              <w:t>Data nuo – pasirenkama iš kalendoriaus veiklos pradžios data</w:t>
            </w:r>
          </w:p>
          <w:p w14:paraId="49987325" w14:textId="77777777" w:rsidR="00DE53EC" w:rsidRPr="00A8683D" w:rsidRDefault="235A322F" w:rsidP="00381837">
            <w:pPr>
              <w:pStyle w:val="Lentelssraas"/>
            </w:pPr>
            <w:r>
              <w:t>*</w:t>
            </w:r>
            <w:r w:rsidR="6F602488">
              <w:t>Data iki – pasirenkama iš kalendoriaus veiklos pabaigos data</w:t>
            </w:r>
          </w:p>
          <w:p w14:paraId="78862EAD" w14:textId="77777777" w:rsidR="00DE53EC" w:rsidRPr="00A8683D" w:rsidRDefault="00DE53EC" w:rsidP="00780B5F">
            <w:pPr>
              <w:rPr>
                <w:i/>
              </w:rPr>
            </w:pPr>
            <w:r w:rsidRPr="00A8683D">
              <w:rPr>
                <w:i/>
              </w:rPr>
              <w:t>Pastaba: žvaigždute * pažymėti laukai yra privalomi.</w:t>
            </w:r>
          </w:p>
        </w:tc>
      </w:tr>
      <w:tr w:rsidR="00DE53EC" w:rsidRPr="00A8683D" w14:paraId="4C4C1F3C" w14:textId="77777777" w:rsidTr="4560C70B">
        <w:trPr>
          <w:tblHeader/>
        </w:trPr>
        <w:tc>
          <w:tcPr>
            <w:tcW w:w="5000" w:type="pct"/>
            <w:tcBorders>
              <w:right w:val="single" w:sz="4" w:space="0" w:color="BFBFBF" w:themeColor="background1" w:themeShade="BF"/>
            </w:tcBorders>
            <w:shd w:val="clear" w:color="auto" w:fill="BEE3A5"/>
            <w:vAlign w:val="center"/>
          </w:tcPr>
          <w:p w14:paraId="4063B60E" w14:textId="77777777" w:rsidR="00DE53EC" w:rsidRPr="00A8683D" w:rsidRDefault="00DE53EC" w:rsidP="00780B5F">
            <w:pPr>
              <w:ind w:firstLine="0"/>
              <w:rPr>
                <w:b/>
                <w:bCs/>
              </w:rPr>
            </w:pPr>
            <w:r w:rsidRPr="00A8683D">
              <w:rPr>
                <w:b/>
                <w:bCs/>
              </w:rPr>
              <w:t>Mygtukai</w:t>
            </w:r>
          </w:p>
        </w:tc>
      </w:tr>
      <w:tr w:rsidR="00DE53EC" w:rsidRPr="00A8683D" w14:paraId="0E9A776B" w14:textId="77777777" w:rsidTr="4560C70B">
        <w:trPr>
          <w:tblHeader/>
        </w:trPr>
        <w:tc>
          <w:tcPr>
            <w:tcW w:w="5000" w:type="pct"/>
            <w:tcBorders>
              <w:right w:val="single" w:sz="4" w:space="0" w:color="BFBFBF" w:themeColor="background1" w:themeShade="BF"/>
            </w:tcBorders>
            <w:shd w:val="clear" w:color="auto" w:fill="auto"/>
            <w:vAlign w:val="center"/>
          </w:tcPr>
          <w:p w14:paraId="1F572D12" w14:textId="77777777" w:rsidR="00DE53EC" w:rsidRPr="00A8683D" w:rsidRDefault="6F602488" w:rsidP="00381837">
            <w:pPr>
              <w:pStyle w:val="Lentelssraas"/>
            </w:pPr>
            <w:r>
              <w:t>Registruoti naują</w:t>
            </w:r>
          </w:p>
          <w:p w14:paraId="6E68D112" w14:textId="77777777" w:rsidR="00DE53EC" w:rsidRPr="00A8683D" w:rsidRDefault="6F602488" w:rsidP="00381837">
            <w:pPr>
              <w:pStyle w:val="Lentelssraas"/>
            </w:pPr>
            <w:r>
              <w:t>Rodyti audito duomenis</w:t>
            </w:r>
          </w:p>
          <w:p w14:paraId="46298EF5" w14:textId="77777777" w:rsidR="00DE53EC" w:rsidRPr="00A8683D" w:rsidRDefault="6F602488" w:rsidP="00381837">
            <w:pPr>
              <w:pStyle w:val="Lentelssraas"/>
            </w:pPr>
            <w:r>
              <w:t>Redaguoti</w:t>
            </w:r>
          </w:p>
          <w:p w14:paraId="435E2ABD" w14:textId="77777777" w:rsidR="00DE53EC" w:rsidRPr="00A8683D" w:rsidRDefault="6F602488" w:rsidP="00381837">
            <w:pPr>
              <w:pStyle w:val="Lentelssraas"/>
            </w:pPr>
            <w:r>
              <w:t>Ištrinti</w:t>
            </w:r>
          </w:p>
        </w:tc>
      </w:tr>
      <w:tr w:rsidR="00DE53EC" w:rsidRPr="00A8683D" w14:paraId="04E5085E" w14:textId="77777777" w:rsidTr="4560C70B">
        <w:trPr>
          <w:tblHeader/>
        </w:trPr>
        <w:tc>
          <w:tcPr>
            <w:tcW w:w="5000" w:type="pct"/>
            <w:tcBorders>
              <w:right w:val="single" w:sz="4" w:space="0" w:color="BFBFBF" w:themeColor="background1" w:themeShade="BF"/>
            </w:tcBorders>
            <w:shd w:val="clear" w:color="auto" w:fill="BEE3A5"/>
            <w:vAlign w:val="center"/>
          </w:tcPr>
          <w:p w14:paraId="56E406C8" w14:textId="77777777" w:rsidR="00DE53EC" w:rsidRPr="00A8683D" w:rsidRDefault="00EE1A7D" w:rsidP="00780B5F">
            <w:pPr>
              <w:ind w:firstLine="0"/>
              <w:rPr>
                <w:b/>
                <w:bCs/>
              </w:rPr>
            </w:pPr>
            <w:r w:rsidRPr="00A8683D">
              <w:rPr>
                <w:b/>
                <w:bCs/>
              </w:rPr>
              <w:t>Taisyklės</w:t>
            </w:r>
          </w:p>
        </w:tc>
      </w:tr>
      <w:tr w:rsidR="00EE1A7D" w:rsidRPr="00A8683D" w14:paraId="53A2221C" w14:textId="77777777" w:rsidTr="4560C70B">
        <w:trPr>
          <w:tblHeader/>
        </w:trPr>
        <w:tc>
          <w:tcPr>
            <w:tcW w:w="5000" w:type="pct"/>
            <w:tcBorders>
              <w:right w:val="single" w:sz="4" w:space="0" w:color="BFBFBF" w:themeColor="background1" w:themeShade="BF"/>
            </w:tcBorders>
            <w:shd w:val="clear" w:color="auto" w:fill="auto"/>
            <w:vAlign w:val="center"/>
          </w:tcPr>
          <w:p w14:paraId="617EAC3A" w14:textId="77777777" w:rsidR="00EE1A7D" w:rsidRPr="00A8683D" w:rsidRDefault="00EE1A7D" w:rsidP="00780B5F">
            <w:pPr>
              <w:ind w:firstLine="0"/>
              <w:rPr>
                <w:b/>
                <w:bCs/>
              </w:rPr>
            </w:pPr>
            <w:r w:rsidRPr="00A8683D">
              <w:t>Įvestos veiklos grafiškai atvaizduojamos po sąrašu esančioje veiklų grafiko lentelėje, kurios stulpelių reikšmės priklauso nuo įvestų datų.</w:t>
            </w:r>
          </w:p>
        </w:tc>
      </w:tr>
      <w:tr w:rsidR="00EE1A7D" w:rsidRPr="00A8683D" w14:paraId="31D52521" w14:textId="77777777" w:rsidTr="4560C70B">
        <w:trPr>
          <w:tblHeader/>
        </w:trPr>
        <w:tc>
          <w:tcPr>
            <w:tcW w:w="5000" w:type="pct"/>
            <w:tcBorders>
              <w:right w:val="single" w:sz="4" w:space="0" w:color="BFBFBF" w:themeColor="background1" w:themeShade="BF"/>
            </w:tcBorders>
            <w:shd w:val="clear" w:color="auto" w:fill="BEE3A5"/>
            <w:vAlign w:val="center"/>
          </w:tcPr>
          <w:p w14:paraId="0E035B60" w14:textId="77777777" w:rsidR="00EE1A7D" w:rsidRPr="00A8683D" w:rsidRDefault="00EE1A7D" w:rsidP="00780B5F">
            <w:pPr>
              <w:ind w:firstLine="0"/>
              <w:rPr>
                <w:b/>
                <w:bCs/>
              </w:rPr>
            </w:pPr>
            <w:r w:rsidRPr="00A8683D">
              <w:rPr>
                <w:b/>
                <w:bCs/>
              </w:rPr>
              <w:t>Naudotojai</w:t>
            </w:r>
          </w:p>
        </w:tc>
      </w:tr>
      <w:tr w:rsidR="00DE53EC" w:rsidRPr="00A8683D" w14:paraId="281514DE" w14:textId="77777777" w:rsidTr="4560C70B">
        <w:tc>
          <w:tcPr>
            <w:tcW w:w="5000" w:type="pct"/>
            <w:tcBorders>
              <w:right w:val="single" w:sz="4" w:space="0" w:color="BFBFBF" w:themeColor="background1" w:themeShade="BF"/>
            </w:tcBorders>
            <w:shd w:val="clear" w:color="auto" w:fill="auto"/>
          </w:tcPr>
          <w:p w14:paraId="58FE1FC1" w14:textId="77777777" w:rsidR="00DE53EC" w:rsidRPr="00A8683D" w:rsidRDefault="009B5A3B" w:rsidP="00381837">
            <w:pPr>
              <w:pStyle w:val="Tekstaslentels"/>
            </w:pPr>
            <w:r w:rsidRPr="00A8683D">
              <w:t xml:space="preserve">Langas matomas </w:t>
            </w:r>
            <w:r w:rsidR="00125723" w:rsidRPr="00A8683D">
              <w:t>VSFSVVP</w:t>
            </w:r>
            <w:r w:rsidRPr="00A8683D">
              <w:t xml:space="preserve"> IS ir DMS naudotojui</w:t>
            </w:r>
            <w:r w:rsidR="00EE1A7D" w:rsidRPr="00A8683D">
              <w:t>.</w:t>
            </w:r>
          </w:p>
        </w:tc>
      </w:tr>
    </w:tbl>
    <w:p w14:paraId="4BCE55C0" w14:textId="77777777" w:rsidR="00DE53EC" w:rsidRPr="00A8683D" w:rsidRDefault="00DE53EC" w:rsidP="00DE53EC"/>
    <w:p w14:paraId="45BC7D11" w14:textId="77777777" w:rsidR="00E150A9" w:rsidRPr="00A8683D" w:rsidRDefault="00A62693" w:rsidP="00DF40CE">
      <w:pPr>
        <w:pStyle w:val="Heading4"/>
      </w:pPr>
      <w:bookmarkStart w:id="811" w:name="_Toc159222275"/>
      <w:r w:rsidRPr="00A8683D">
        <w:lastRenderedPageBreak/>
        <w:t>Projekto rodikliai</w:t>
      </w:r>
      <w:bookmarkEnd w:id="811"/>
    </w:p>
    <w:p w14:paraId="6B16D89A" w14:textId="77777777" w:rsidR="00A62693" w:rsidRPr="00A8683D" w:rsidRDefault="00B9002C" w:rsidP="00D91AEE">
      <w:pPr>
        <w:keepNext/>
        <w:ind w:firstLine="0"/>
        <w:jc w:val="center"/>
      </w:pPr>
      <w:r>
        <w:rPr>
          <w:noProof/>
        </w:rPr>
        <w:drawing>
          <wp:inline distT="0" distB="0" distL="0" distR="0" wp14:anchorId="22F98A47" wp14:editId="35EE9C6C">
            <wp:extent cx="5792470" cy="7432950"/>
            <wp:effectExtent l="0" t="0" r="0" b="0"/>
            <wp:docPr id="257" name="Picture 257"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descr="Graphical user interface&#10;&#10;Description automatically generated with medium confidence"/>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93224" cy="7433918"/>
                    </a:xfrm>
                    <a:prstGeom prst="rect">
                      <a:avLst/>
                    </a:prstGeom>
                    <a:noFill/>
                    <a:ln>
                      <a:noFill/>
                    </a:ln>
                  </pic:spPr>
                </pic:pic>
              </a:graphicData>
            </a:graphic>
          </wp:inline>
        </w:drawing>
      </w:r>
    </w:p>
    <w:p w14:paraId="66808D92" w14:textId="77777777" w:rsidR="00A62693" w:rsidRPr="00A8683D" w:rsidRDefault="00A62693" w:rsidP="00A62693">
      <w:pPr>
        <w:jc w:val="center"/>
      </w:pPr>
      <w:r w:rsidRPr="00A8683D">
        <w:t xml:space="preserve">pav. </w:t>
      </w:r>
      <w:fldSimple w:instr=" STYLEREF 1 \s ">
        <w:r w:rsidR="000E53E0">
          <w:rPr>
            <w:noProof/>
          </w:rPr>
          <w:t>3</w:t>
        </w:r>
      </w:fldSimple>
      <w:r w:rsidR="00215C96">
        <w:t>.</w:t>
      </w:r>
      <w:fldSimple w:instr=" SEQ pav. \* ARABIC \s 1 ">
        <w:r w:rsidR="000E53E0">
          <w:rPr>
            <w:noProof/>
          </w:rPr>
          <w:t>69</w:t>
        </w:r>
      </w:fldSimple>
      <w:r w:rsidRPr="00A8683D">
        <w:t xml:space="preserve"> Projekto rodikliai</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A62693" w:rsidRPr="00A8683D" w14:paraId="35D44060" w14:textId="77777777" w:rsidTr="4560C70B">
        <w:trPr>
          <w:tblHeader/>
        </w:trPr>
        <w:tc>
          <w:tcPr>
            <w:tcW w:w="5000" w:type="pct"/>
            <w:tcBorders>
              <w:right w:val="single" w:sz="4" w:space="0" w:color="BFBFBF" w:themeColor="background1" w:themeShade="BF"/>
            </w:tcBorders>
            <w:shd w:val="clear" w:color="auto" w:fill="BEE3A5"/>
            <w:vAlign w:val="center"/>
          </w:tcPr>
          <w:p w14:paraId="6CC3FD2B" w14:textId="77777777" w:rsidR="00A62693" w:rsidRPr="00A8683D" w:rsidRDefault="00A62693" w:rsidP="00780B5F">
            <w:pPr>
              <w:ind w:firstLine="0"/>
              <w:rPr>
                <w:b/>
                <w:bCs/>
              </w:rPr>
            </w:pPr>
            <w:r w:rsidRPr="00A8683D">
              <w:rPr>
                <w:b/>
                <w:bCs/>
              </w:rPr>
              <w:lastRenderedPageBreak/>
              <w:t>Laukai</w:t>
            </w:r>
          </w:p>
        </w:tc>
      </w:tr>
      <w:tr w:rsidR="00A62693" w:rsidRPr="00A8683D" w14:paraId="2882EC8F" w14:textId="77777777" w:rsidTr="4560C70B">
        <w:trPr>
          <w:tblHeader/>
        </w:trPr>
        <w:tc>
          <w:tcPr>
            <w:tcW w:w="5000" w:type="pct"/>
            <w:tcBorders>
              <w:right w:val="single" w:sz="4" w:space="0" w:color="BFBFBF" w:themeColor="background1" w:themeShade="BF"/>
            </w:tcBorders>
            <w:shd w:val="clear" w:color="auto" w:fill="auto"/>
            <w:vAlign w:val="center"/>
          </w:tcPr>
          <w:p w14:paraId="2AB67021" w14:textId="77777777" w:rsidR="000E5A8E" w:rsidRPr="00A8683D" w:rsidRDefault="000E5A8E" w:rsidP="000E5A8E">
            <w:pPr>
              <w:pStyle w:val="Lentelssraas"/>
            </w:pPr>
            <w:r w:rsidRPr="00A8683D">
              <w:t>Projekto veiklos Nr. ir pavadinimas - veiklos numeris ir pavadinimas.</w:t>
            </w:r>
          </w:p>
          <w:p w14:paraId="33F85FE1" w14:textId="77777777" w:rsidR="000E5A8E" w:rsidRPr="00A8683D" w:rsidRDefault="000E5A8E" w:rsidP="000E5A8E">
            <w:pPr>
              <w:pStyle w:val="Lentelssraas"/>
            </w:pPr>
            <w:r w:rsidRPr="00A8683D">
              <w:t>Projekto veiklos aprašymas – veiklos aprašymas.</w:t>
            </w:r>
          </w:p>
          <w:p w14:paraId="5A8315ED" w14:textId="77777777" w:rsidR="000E5A8E" w:rsidRPr="00A8683D" w:rsidRDefault="000E5A8E" w:rsidP="000E5A8E">
            <w:pPr>
              <w:pStyle w:val="Lentelssraas"/>
            </w:pPr>
            <w:r w:rsidRPr="00A8683D">
              <w:t>Projekto veiklos įgyvendinimo rodikliai – projekto įgyvendinimo rodikliai iš sąrašo.</w:t>
            </w:r>
          </w:p>
          <w:p w14:paraId="71ED011B" w14:textId="77777777" w:rsidR="000E5A8E" w:rsidRPr="00A8683D" w:rsidRDefault="000E5A8E" w:rsidP="000E5A8E">
            <w:pPr>
              <w:pStyle w:val="Lentelssraas"/>
            </w:pPr>
            <w:r w:rsidRPr="00A8683D">
              <w:t xml:space="preserve">Rodiklis - rodiklio pavadinimas. </w:t>
            </w:r>
          </w:p>
          <w:p w14:paraId="2C506B1C" w14:textId="77777777" w:rsidR="000E5A8E" w:rsidRPr="00A8683D" w:rsidRDefault="000E5A8E" w:rsidP="000E5A8E">
            <w:pPr>
              <w:pStyle w:val="Lentelssraas"/>
            </w:pPr>
            <w:r w:rsidRPr="00A8683D">
              <w:t>Tipas – rodiklio tipas.</w:t>
            </w:r>
          </w:p>
          <w:p w14:paraId="2429E638" w14:textId="77777777" w:rsidR="000E5A8E" w:rsidRPr="00A8683D" w:rsidRDefault="000E5A8E" w:rsidP="000E5A8E">
            <w:pPr>
              <w:pStyle w:val="Lentelssraas"/>
            </w:pPr>
            <w:r w:rsidRPr="00A8683D">
              <w:t xml:space="preserve">Programos rodiklis – požymis ar rodiklis yra projekto. </w:t>
            </w:r>
          </w:p>
          <w:p w14:paraId="7671AC09" w14:textId="77777777" w:rsidR="000E5A8E" w:rsidRPr="00A8683D" w:rsidRDefault="000E5A8E" w:rsidP="000E5A8E">
            <w:pPr>
              <w:pStyle w:val="Lentelssraas"/>
            </w:pPr>
            <w:r w:rsidRPr="00A8683D">
              <w:t>Mato vnt. – projekto įgyvendinimo rodiklio mato vieneto reikšmė iš klasifikatoriaus sąrašo {Skaičius; Procentas; Eur}.</w:t>
            </w:r>
          </w:p>
          <w:p w14:paraId="01E1D03B" w14:textId="77777777" w:rsidR="000E5A8E" w:rsidRPr="00A8683D" w:rsidRDefault="000E5A8E" w:rsidP="000E5A8E">
            <w:pPr>
              <w:pStyle w:val="Lentelssraas"/>
            </w:pPr>
            <w:r w:rsidRPr="00A8683D">
              <w:t>Projekto veiklos įgyvendinimo rodiklio siektina reikšmė –  projekto veiklos įgyvendinimo rodiklio siektina reikšmė</w:t>
            </w:r>
          </w:p>
          <w:p w14:paraId="4EFE1DC2" w14:textId="77777777" w:rsidR="000E5A8E" w:rsidRPr="00A8683D" w:rsidRDefault="000E5A8E" w:rsidP="000E5A8E">
            <w:pPr>
              <w:pStyle w:val="Lentelssraas"/>
            </w:pPr>
            <w:r w:rsidRPr="00A8683D">
              <w:t>Programos produkto rodiklio ir jo subkategorijos Nr. - programos produkto rodiklio ir jo subkategorijos numeriai.</w:t>
            </w:r>
          </w:p>
          <w:p w14:paraId="05C86969" w14:textId="77777777" w:rsidR="000E5A8E" w:rsidRPr="00A8683D" w:rsidRDefault="000E5A8E" w:rsidP="000E5A8E">
            <w:pPr>
              <w:pStyle w:val="Lentelssraas"/>
            </w:pPr>
            <w:r w:rsidRPr="00A8683D">
              <w:t>Programos produkto rodiklio ir jo subkategorijos pavadinimas – programos produkto rodiklio ir jo subkategorijos pavadinimai.</w:t>
            </w:r>
          </w:p>
          <w:p w14:paraId="748081A9" w14:textId="77777777" w:rsidR="000E5A8E" w:rsidRPr="00A8683D" w:rsidRDefault="000E5A8E" w:rsidP="000E5A8E">
            <w:pPr>
              <w:pStyle w:val="Lentelssraas"/>
            </w:pPr>
            <w:r w:rsidRPr="00A8683D">
              <w:t>Mato vnt. – programos produkto rodiklio mato vienetas.</w:t>
            </w:r>
          </w:p>
          <w:p w14:paraId="00FB2A28" w14:textId="77777777" w:rsidR="000E5A8E" w:rsidRPr="00A8683D" w:rsidRDefault="000E5A8E" w:rsidP="000E5A8E">
            <w:pPr>
              <w:pStyle w:val="Lentelssraas"/>
            </w:pPr>
            <w:r w:rsidRPr="00A8683D">
              <w:t xml:space="preserve">Tarpinė reikšmė 2024 m. – programos produkto tarpinė reikšmė.  </w:t>
            </w:r>
          </w:p>
          <w:p w14:paraId="3E8CFA74" w14:textId="77777777" w:rsidR="000E5A8E" w:rsidRPr="00A8683D" w:rsidRDefault="000E5A8E" w:rsidP="000E5A8E">
            <w:pPr>
              <w:pStyle w:val="Lentelssraas"/>
            </w:pPr>
            <w:r w:rsidRPr="00A8683D">
              <w:t>Siektina reikšmė – programos produkto siektina reikšmė.</w:t>
            </w:r>
          </w:p>
          <w:p w14:paraId="4170F747" w14:textId="77777777" w:rsidR="000E5A8E" w:rsidRPr="00A8683D" w:rsidRDefault="000E5A8E" w:rsidP="000E5A8E">
            <w:pPr>
              <w:pStyle w:val="Lentelssraas"/>
            </w:pPr>
            <w:r w:rsidRPr="00A8683D">
              <w:t>Programos rezultato rodiklio ir jo subkategorijos Nr. - programos rezultato rodiklio ir jo subkategorijos numeriai.</w:t>
            </w:r>
          </w:p>
          <w:p w14:paraId="25CB3A82" w14:textId="77777777" w:rsidR="000E5A8E" w:rsidRPr="00A8683D" w:rsidRDefault="000E5A8E" w:rsidP="000E5A8E">
            <w:pPr>
              <w:pStyle w:val="Lentelssraas"/>
            </w:pPr>
            <w:r w:rsidRPr="00A8683D">
              <w:t>Programos rezultato rodiklio ir jo subkategorijos pavadinimas – programos rezultato rodiklio ir jo subkategorijos pavadinimai.</w:t>
            </w:r>
          </w:p>
          <w:p w14:paraId="00904D4B" w14:textId="77777777" w:rsidR="000E5A8E" w:rsidRPr="00A8683D" w:rsidRDefault="000E5A8E" w:rsidP="000E5A8E">
            <w:pPr>
              <w:pStyle w:val="Lentelssraas"/>
            </w:pPr>
            <w:r w:rsidRPr="00A8683D">
              <w:t>Mato vnt. (programos rezultato rodikliui ir pradinei reikšmei) – programos produkto rodiklio mato vienetas programos rezultato rodikliui ir pradinei reikšmei.</w:t>
            </w:r>
          </w:p>
          <w:p w14:paraId="3AF1F556" w14:textId="77777777" w:rsidR="000E5A8E" w:rsidRPr="00A8683D" w:rsidRDefault="000E5A8E" w:rsidP="000E5A8E">
            <w:pPr>
              <w:pStyle w:val="Lentelssraas"/>
            </w:pPr>
            <w:r w:rsidRPr="00A8683D">
              <w:t xml:space="preserve">Pradinė reikšmė – programos rezultato pradinė reikšmė.  </w:t>
            </w:r>
          </w:p>
          <w:p w14:paraId="6F5DBBD5" w14:textId="77777777" w:rsidR="000E5A8E" w:rsidRPr="00A8683D" w:rsidRDefault="000E5A8E" w:rsidP="000E5A8E">
            <w:pPr>
              <w:pStyle w:val="Lentelssraas"/>
            </w:pPr>
            <w:r w:rsidRPr="00A8683D">
              <w:t>Siektina reikšmė – programos rezultato siektina reikšmė.</w:t>
            </w:r>
          </w:p>
          <w:p w14:paraId="79FBCCA4" w14:textId="77777777" w:rsidR="000E5A8E" w:rsidRPr="00A8683D" w:rsidRDefault="000E5A8E" w:rsidP="000E5A8E">
            <w:pPr>
              <w:pStyle w:val="Lentelssraas"/>
            </w:pPr>
            <w:r w:rsidRPr="00A8683D">
              <w:t>Matavimo vienetas (siektinai reikšmei) – programos rezultato rodiklio mato vieneto reikšmė iš klasifikatoriaus sąrašo {Skaičius; Procentas; Eur}.</w:t>
            </w:r>
          </w:p>
          <w:p w14:paraId="4BE6AFEE" w14:textId="77777777" w:rsidR="000E5A8E" w:rsidRDefault="423B4B30" w:rsidP="00381837">
            <w:pPr>
              <w:pStyle w:val="Lentelssraas"/>
            </w:pPr>
            <w:r>
              <w:t>Siektinos reikšmės pagrindimas – siektinos reikšmės pagrindimas.</w:t>
            </w:r>
          </w:p>
          <w:p w14:paraId="6BF81D24" w14:textId="77777777" w:rsidR="0016218D" w:rsidRPr="00A8683D" w:rsidRDefault="3A1B26A8" w:rsidP="00381837">
            <w:pPr>
              <w:pStyle w:val="Lentelssraas"/>
            </w:pPr>
            <w:r>
              <w:t>Pasiekta reikšmė – pasiekta reikšmė.</w:t>
            </w:r>
          </w:p>
        </w:tc>
      </w:tr>
      <w:tr w:rsidR="00A62693" w:rsidRPr="00A8683D" w14:paraId="15F147EC" w14:textId="77777777" w:rsidTr="4560C70B">
        <w:trPr>
          <w:tblHeader/>
        </w:trPr>
        <w:tc>
          <w:tcPr>
            <w:tcW w:w="5000" w:type="pct"/>
            <w:tcBorders>
              <w:right w:val="single" w:sz="4" w:space="0" w:color="BFBFBF" w:themeColor="background1" w:themeShade="BF"/>
            </w:tcBorders>
            <w:shd w:val="clear" w:color="auto" w:fill="BEE3A5"/>
            <w:vAlign w:val="center"/>
          </w:tcPr>
          <w:p w14:paraId="41B9F4CE" w14:textId="77777777" w:rsidR="00A62693" w:rsidRPr="00A8683D" w:rsidRDefault="00A62693" w:rsidP="00780B5F">
            <w:pPr>
              <w:ind w:firstLine="0"/>
              <w:rPr>
                <w:b/>
                <w:bCs/>
              </w:rPr>
            </w:pPr>
            <w:r w:rsidRPr="00A8683D">
              <w:rPr>
                <w:b/>
                <w:bCs/>
              </w:rPr>
              <w:t>Mygtukai</w:t>
            </w:r>
          </w:p>
        </w:tc>
      </w:tr>
      <w:tr w:rsidR="00A62693" w:rsidRPr="00A8683D" w14:paraId="01D047F5" w14:textId="77777777" w:rsidTr="4560C70B">
        <w:trPr>
          <w:tblHeader/>
        </w:trPr>
        <w:tc>
          <w:tcPr>
            <w:tcW w:w="5000" w:type="pct"/>
            <w:tcBorders>
              <w:right w:val="single" w:sz="4" w:space="0" w:color="BFBFBF" w:themeColor="background1" w:themeShade="BF"/>
            </w:tcBorders>
            <w:shd w:val="clear" w:color="auto" w:fill="auto"/>
            <w:vAlign w:val="center"/>
          </w:tcPr>
          <w:p w14:paraId="6460EE57" w14:textId="77777777" w:rsidR="00A62693" w:rsidRPr="00A8683D" w:rsidRDefault="3CAA14E8" w:rsidP="00381837">
            <w:pPr>
              <w:pStyle w:val="Lentelssraas"/>
            </w:pPr>
            <w:r>
              <w:t>Registruoti naują</w:t>
            </w:r>
          </w:p>
          <w:p w14:paraId="75A475FD" w14:textId="77777777" w:rsidR="00A62693" w:rsidRPr="00A8683D" w:rsidRDefault="3CAA14E8" w:rsidP="00381837">
            <w:pPr>
              <w:pStyle w:val="Lentelssraas"/>
            </w:pPr>
            <w:r>
              <w:t>Rodyti audito duomenis</w:t>
            </w:r>
          </w:p>
          <w:p w14:paraId="414F6AD0" w14:textId="77777777" w:rsidR="00A62693" w:rsidRPr="00A8683D" w:rsidRDefault="3CAA14E8" w:rsidP="00381837">
            <w:pPr>
              <w:pStyle w:val="Lentelssraas"/>
            </w:pPr>
            <w:r>
              <w:t>Redaguoti</w:t>
            </w:r>
          </w:p>
          <w:p w14:paraId="1EC189CD" w14:textId="77777777" w:rsidR="00A62693" w:rsidRPr="00A8683D" w:rsidRDefault="3CAA14E8" w:rsidP="00381837">
            <w:pPr>
              <w:pStyle w:val="Lentelssraas"/>
            </w:pPr>
            <w:r>
              <w:t>Ištrinti</w:t>
            </w:r>
          </w:p>
        </w:tc>
      </w:tr>
      <w:tr w:rsidR="00A62693" w:rsidRPr="00A8683D" w14:paraId="792C5F19" w14:textId="77777777" w:rsidTr="4560C70B">
        <w:trPr>
          <w:tblHeader/>
        </w:trPr>
        <w:tc>
          <w:tcPr>
            <w:tcW w:w="5000" w:type="pct"/>
            <w:tcBorders>
              <w:right w:val="single" w:sz="4" w:space="0" w:color="BFBFBF" w:themeColor="background1" w:themeShade="BF"/>
            </w:tcBorders>
            <w:shd w:val="clear" w:color="auto" w:fill="BEE3A5"/>
            <w:vAlign w:val="center"/>
          </w:tcPr>
          <w:p w14:paraId="2E65243F" w14:textId="77777777" w:rsidR="00A62693" w:rsidRPr="00A8683D" w:rsidRDefault="00EE1A7D" w:rsidP="00780B5F">
            <w:pPr>
              <w:ind w:firstLine="0"/>
              <w:rPr>
                <w:b/>
                <w:bCs/>
              </w:rPr>
            </w:pPr>
            <w:r w:rsidRPr="00A8683D">
              <w:rPr>
                <w:b/>
                <w:bCs/>
              </w:rPr>
              <w:t>Naudotojai</w:t>
            </w:r>
          </w:p>
        </w:tc>
      </w:tr>
      <w:tr w:rsidR="00A62693" w:rsidRPr="00A8683D" w14:paraId="3532C8D0" w14:textId="77777777" w:rsidTr="4560C70B">
        <w:tc>
          <w:tcPr>
            <w:tcW w:w="5000" w:type="pct"/>
            <w:tcBorders>
              <w:right w:val="single" w:sz="4" w:space="0" w:color="BFBFBF" w:themeColor="background1" w:themeShade="BF"/>
            </w:tcBorders>
            <w:shd w:val="clear" w:color="auto" w:fill="auto"/>
          </w:tcPr>
          <w:p w14:paraId="36494D99" w14:textId="77777777" w:rsidR="00A62693" w:rsidRPr="00A8683D" w:rsidRDefault="009B5A3B" w:rsidP="00381837">
            <w:pPr>
              <w:pStyle w:val="Tekstaslentels"/>
            </w:pPr>
            <w:r w:rsidRPr="00A8683D">
              <w:t xml:space="preserve">Langas matomas </w:t>
            </w:r>
            <w:r w:rsidR="00125723" w:rsidRPr="00A8683D">
              <w:t>VSFSVVP</w:t>
            </w:r>
            <w:r w:rsidRPr="00A8683D">
              <w:t xml:space="preserve"> IS ir DMS naudotojui</w:t>
            </w:r>
            <w:r w:rsidR="00EE1A7D" w:rsidRPr="00A8683D">
              <w:t>.</w:t>
            </w:r>
          </w:p>
        </w:tc>
      </w:tr>
    </w:tbl>
    <w:p w14:paraId="784EB26B" w14:textId="77777777" w:rsidR="00A62693" w:rsidRPr="00A8683D" w:rsidRDefault="00A62693" w:rsidP="00A62693"/>
    <w:p w14:paraId="7E1FB16C" w14:textId="77777777" w:rsidR="00887F45" w:rsidRPr="00A8683D" w:rsidRDefault="00887F45" w:rsidP="00DF40CE">
      <w:pPr>
        <w:pStyle w:val="Heading4"/>
      </w:pPr>
      <w:bookmarkStart w:id="812" w:name="_Toc159222276"/>
      <w:r w:rsidRPr="00A8683D">
        <w:lastRenderedPageBreak/>
        <w:t>Projekto finansavimas</w:t>
      </w:r>
      <w:bookmarkEnd w:id="812"/>
    </w:p>
    <w:p w14:paraId="20E6747F" w14:textId="77777777" w:rsidR="00887F45" w:rsidRPr="00A8683D" w:rsidRDefault="000D3450" w:rsidP="00041CBF">
      <w:pPr>
        <w:pStyle w:val="Captionfigura"/>
      </w:pPr>
      <w:r>
        <w:rPr>
          <w:noProof/>
        </w:rPr>
        <w:drawing>
          <wp:inline distT="0" distB="0" distL="0" distR="0" wp14:anchorId="5D47ABFF" wp14:editId="4DA757AA">
            <wp:extent cx="5244746" cy="3100754"/>
            <wp:effectExtent l="0" t="0" r="0" b="4445"/>
            <wp:docPr id="2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153"/>
                    <a:stretch>
                      <a:fillRect/>
                    </a:stretch>
                  </pic:blipFill>
                  <pic:spPr>
                    <a:xfrm>
                      <a:off x="0" y="0"/>
                      <a:ext cx="5245631" cy="3101277"/>
                    </a:xfrm>
                    <a:prstGeom prst="rect">
                      <a:avLst/>
                    </a:prstGeom>
                  </pic:spPr>
                </pic:pic>
              </a:graphicData>
            </a:graphic>
          </wp:inline>
        </w:drawing>
      </w:r>
    </w:p>
    <w:p w14:paraId="440FF425" w14:textId="77777777" w:rsidR="00887F45" w:rsidRPr="00A8683D" w:rsidRDefault="00887F45" w:rsidP="00887F45">
      <w:pPr>
        <w:jc w:val="center"/>
      </w:pPr>
      <w:r w:rsidRPr="00A8683D">
        <w:t xml:space="preserve">pav. </w:t>
      </w:r>
      <w:fldSimple w:instr=" STYLEREF 1 \s ">
        <w:r w:rsidR="000E53E0">
          <w:rPr>
            <w:noProof/>
          </w:rPr>
          <w:t>3</w:t>
        </w:r>
      </w:fldSimple>
      <w:r w:rsidR="00215C96">
        <w:t>.</w:t>
      </w:r>
      <w:fldSimple w:instr=" SEQ pav. \* ARABIC \s 1 ">
        <w:r w:rsidR="000E53E0">
          <w:rPr>
            <w:noProof/>
          </w:rPr>
          <w:t>70</w:t>
        </w:r>
      </w:fldSimple>
      <w:r w:rsidRPr="00A8683D">
        <w:t xml:space="preserve"> Projekto finansavimas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376730" w:rsidRPr="00A8683D" w14:paraId="6CE25E2F" w14:textId="77777777" w:rsidTr="4560C70B">
        <w:trPr>
          <w:tblHeader/>
        </w:trPr>
        <w:tc>
          <w:tcPr>
            <w:tcW w:w="5000" w:type="pct"/>
            <w:tcBorders>
              <w:right w:val="single" w:sz="4" w:space="0" w:color="BFBFBF" w:themeColor="background1" w:themeShade="BF"/>
            </w:tcBorders>
            <w:shd w:val="clear" w:color="auto" w:fill="BEE3A5"/>
            <w:vAlign w:val="center"/>
          </w:tcPr>
          <w:p w14:paraId="3315F846" w14:textId="77777777" w:rsidR="00376730" w:rsidRPr="00A8683D" w:rsidRDefault="00376730" w:rsidP="00780B5F">
            <w:pPr>
              <w:ind w:firstLine="0"/>
              <w:rPr>
                <w:b/>
                <w:bCs/>
              </w:rPr>
            </w:pPr>
            <w:r w:rsidRPr="00A8683D">
              <w:rPr>
                <w:b/>
                <w:bCs/>
              </w:rPr>
              <w:lastRenderedPageBreak/>
              <w:t>Laukai</w:t>
            </w:r>
          </w:p>
        </w:tc>
      </w:tr>
      <w:tr w:rsidR="00376730" w:rsidRPr="00A8683D" w14:paraId="635F7107" w14:textId="77777777" w:rsidTr="4560C70B">
        <w:trPr>
          <w:tblHeader/>
        </w:trPr>
        <w:tc>
          <w:tcPr>
            <w:tcW w:w="5000" w:type="pct"/>
            <w:tcBorders>
              <w:right w:val="single" w:sz="4" w:space="0" w:color="BFBFBF" w:themeColor="background1" w:themeShade="BF"/>
            </w:tcBorders>
            <w:shd w:val="clear" w:color="auto" w:fill="auto"/>
            <w:vAlign w:val="center"/>
          </w:tcPr>
          <w:p w14:paraId="4344193A" w14:textId="77777777" w:rsidR="00974E9F" w:rsidRPr="00A8683D" w:rsidRDefault="00974E9F" w:rsidP="00974E9F">
            <w:pPr>
              <w:pStyle w:val="Lentelssraas"/>
            </w:pPr>
            <w:r w:rsidRPr="00A8683D">
              <w:t>*Išlaidų kategorija - parenkama išlaidų kategorija iš sąrašo. Sąraše pateikiamos tik šiandien dienai galiojančios išlaidų kategorijos. Rikiuojama pagal išlaidos kategorijos kodą.</w:t>
            </w:r>
          </w:p>
          <w:p w14:paraId="26888C21" w14:textId="77777777" w:rsidR="00974E9F" w:rsidRPr="00A8683D" w:rsidRDefault="00974E9F" w:rsidP="00974E9F">
            <w:pPr>
              <w:pStyle w:val="Lentelssraas"/>
            </w:pPr>
            <w:r w:rsidRPr="00A8683D">
              <w:t>*Pavadinimas - įvedamas išlaidų pavadinimas. Prieš pavadinimo lauką sistema rodo išlaidų eilutės numerį, kuris suformuojamas pagal pasirinktą išlaidų kategoriją. Išlaidų eilutės numeriu naudotojas koreguoti negali.</w:t>
            </w:r>
          </w:p>
          <w:p w14:paraId="5F74A175" w14:textId="77777777" w:rsidR="00974E9F" w:rsidRPr="00A8683D" w:rsidRDefault="00974E9F" w:rsidP="00974E9F">
            <w:pPr>
              <w:pStyle w:val="Lentelssraas"/>
            </w:pPr>
            <w:r w:rsidRPr="00A8683D">
              <w:t>Išlaidų supaprastinimai – atvaizduojamas išlaidų supaprastinimas. Išlaidų eilutė suvesta finansavimo skirtuke automatiškai su požymiu „Netaikoma“. Laukas neredaguojamas.</w:t>
            </w:r>
          </w:p>
          <w:p w14:paraId="1862ECAF" w14:textId="77777777" w:rsidR="00974E9F" w:rsidRPr="00A8683D" w:rsidRDefault="00974E9F" w:rsidP="00974E9F">
            <w:pPr>
              <w:pStyle w:val="Lentelssraas"/>
            </w:pPr>
            <w:r w:rsidRPr="00A8683D">
              <w:t>Skirtos ES lėšos - sistemos apskaičiuota suma pagal formulę įvesta bendra lėšų suma - BF lėšos - Nuosavos lėšos.</w:t>
            </w:r>
            <w:r w:rsidR="001E7070">
              <w:t xml:space="preserve"> Jeigu išlaidų eilutei yra taikomas išlaidų supaprastinimas tada laukas</w:t>
            </w:r>
            <w:r w:rsidR="00FC17C5">
              <w:t xml:space="preserve"> neredaguojamas ir yra pildomas </w:t>
            </w:r>
            <w:r w:rsidR="00D11C4A">
              <w:t>išlaidų supaprastinimo skirtuko.</w:t>
            </w:r>
            <w:r w:rsidRPr="00A8683D">
              <w:t xml:space="preserve"> </w:t>
            </w:r>
          </w:p>
          <w:p w14:paraId="261EAD9F" w14:textId="77777777" w:rsidR="00974E9F" w:rsidRPr="00A8683D" w:rsidRDefault="1BAE1AFE" w:rsidP="00974E9F">
            <w:pPr>
              <w:pStyle w:val="Lentelssraas"/>
            </w:pPr>
            <w:r>
              <w:t xml:space="preserve">Skirtos </w:t>
            </w:r>
            <w:r w:rsidR="2F5F9A1C">
              <w:t>BF</w:t>
            </w:r>
            <w:r>
              <w:t xml:space="preserve"> lėšos - sistemos apskaičiuota suma pagal formulę (įvesta bendra lėšų suma - Nuosavos lėšos ) * (100 - Projekto </w:t>
            </w:r>
            <w:r w:rsidR="6B7ACAA7">
              <w:t>ES</w:t>
            </w:r>
            <w:r>
              <w:t xml:space="preserve"> paramos intensyvumo procentas)/100. </w:t>
            </w:r>
            <w:r w:rsidR="6F554416">
              <w:t>Jeigu išlaidų eilutei yra taikomas išlaidų supaprastinimas tada laukas neredaguojamas ir yra pildomas išlaidų supaprastinimo skirtuko.</w:t>
            </w:r>
          </w:p>
          <w:p w14:paraId="01F78182" w14:textId="77777777" w:rsidR="00974E9F" w:rsidRPr="00A8683D" w:rsidRDefault="00974E9F" w:rsidP="00974E9F">
            <w:pPr>
              <w:pStyle w:val="Lentelssraas"/>
            </w:pPr>
            <w:r w:rsidRPr="00A8683D">
              <w:t xml:space="preserve">Skirtos nuosavos lėšos - įvedama nuosavų lėšų suma. </w:t>
            </w:r>
            <w:r w:rsidR="00D11C4A">
              <w:t>Jeigu išlaidų eilutei yra taikomas išlaidų supaprastinimas tada laukas neredaguojamas ir yra pildomas išlaidų supaprastinimo skirtuko.</w:t>
            </w:r>
          </w:p>
          <w:p w14:paraId="0F301C6A" w14:textId="77777777" w:rsidR="00974E9F" w:rsidRDefault="00974E9F" w:rsidP="00974E9F">
            <w:pPr>
              <w:pStyle w:val="Lentelssraas"/>
            </w:pPr>
            <w:r w:rsidRPr="00A8683D">
              <w:t>Skirtos iš viso – įvedama bendra skirtų lėšų suma.</w:t>
            </w:r>
            <w:r w:rsidR="0094713E">
              <w:t xml:space="preserve"> Jeigu išlaidų eilutei yra taikomas išlaidų supaprastinimas tada laukas neredaguojamas ir yra pildomas išlaidų supaprastinimo skirtuko.</w:t>
            </w:r>
          </w:p>
          <w:p w14:paraId="43BECD3A" w14:textId="77777777" w:rsidR="00C07254" w:rsidRPr="00A8683D" w:rsidRDefault="00C07254" w:rsidP="00974E9F">
            <w:pPr>
              <w:pStyle w:val="Lentelssraas"/>
            </w:pPr>
            <w:r>
              <w:t>ES inten. proc. – atvaizduojamas ES intensyvumo procentas.</w:t>
            </w:r>
          </w:p>
          <w:p w14:paraId="09D3F5D4" w14:textId="77777777" w:rsidR="00974E9F" w:rsidRPr="00A8683D" w:rsidRDefault="1BAE1AFE" w:rsidP="00974E9F">
            <w:pPr>
              <w:pStyle w:val="Lentelssraas"/>
            </w:pPr>
            <w:r>
              <w:t>Finansinės paramos lėšų panaudojimo procentas – tekstinis laukas.</w:t>
            </w:r>
          </w:p>
          <w:p w14:paraId="238A6BA2" w14:textId="77777777" w:rsidR="00974E9F" w:rsidRPr="00A8683D" w:rsidRDefault="00974E9F" w:rsidP="00974E9F">
            <w:pPr>
              <w:pStyle w:val="Lentelssraas"/>
            </w:pPr>
            <w:r w:rsidRPr="00A8683D">
              <w:t xml:space="preserve">*Veiklos - parenkama veikla iš </w:t>
            </w:r>
            <w:r w:rsidR="009810A2">
              <w:t>projekte</w:t>
            </w:r>
            <w:r w:rsidRPr="00A8683D">
              <w:t xml:space="preserve"> įvestų veiklų sąrašo.</w:t>
            </w:r>
          </w:p>
          <w:p w14:paraId="104FE060" w14:textId="77777777" w:rsidR="00376730" w:rsidRPr="00A8683D" w:rsidRDefault="3B72822C" w:rsidP="00381837">
            <w:pPr>
              <w:pStyle w:val="Lentelssraas"/>
            </w:pPr>
            <w:r>
              <w:t>P</w:t>
            </w:r>
            <w:r w:rsidR="5ECC5D7E">
              <w:t>astabos – pastabos ir komentarai.</w:t>
            </w:r>
          </w:p>
        </w:tc>
      </w:tr>
      <w:tr w:rsidR="00376730" w:rsidRPr="00A8683D" w14:paraId="4FC78D4D" w14:textId="77777777" w:rsidTr="4560C70B">
        <w:trPr>
          <w:tblHeader/>
        </w:trPr>
        <w:tc>
          <w:tcPr>
            <w:tcW w:w="5000" w:type="pct"/>
            <w:tcBorders>
              <w:right w:val="single" w:sz="4" w:space="0" w:color="BFBFBF" w:themeColor="background1" w:themeShade="BF"/>
            </w:tcBorders>
            <w:shd w:val="clear" w:color="auto" w:fill="BEE3A5"/>
            <w:vAlign w:val="center"/>
          </w:tcPr>
          <w:p w14:paraId="5F80158C" w14:textId="77777777" w:rsidR="00376730" w:rsidRPr="00A8683D" w:rsidRDefault="00376730" w:rsidP="00780B5F">
            <w:pPr>
              <w:ind w:firstLine="0"/>
              <w:rPr>
                <w:b/>
                <w:bCs/>
              </w:rPr>
            </w:pPr>
            <w:r w:rsidRPr="00A8683D">
              <w:rPr>
                <w:b/>
                <w:bCs/>
              </w:rPr>
              <w:t>Mygtukai</w:t>
            </w:r>
          </w:p>
        </w:tc>
      </w:tr>
      <w:tr w:rsidR="00376730" w:rsidRPr="00A8683D" w14:paraId="3BF1B340" w14:textId="77777777" w:rsidTr="4560C70B">
        <w:trPr>
          <w:tblHeader/>
        </w:trPr>
        <w:tc>
          <w:tcPr>
            <w:tcW w:w="5000" w:type="pct"/>
            <w:tcBorders>
              <w:right w:val="single" w:sz="4" w:space="0" w:color="BFBFBF" w:themeColor="background1" w:themeShade="BF"/>
            </w:tcBorders>
            <w:shd w:val="clear" w:color="auto" w:fill="auto"/>
            <w:vAlign w:val="center"/>
          </w:tcPr>
          <w:p w14:paraId="35849CF6" w14:textId="77777777" w:rsidR="00376730" w:rsidRPr="00A8683D" w:rsidRDefault="5ECC5D7E" w:rsidP="00381837">
            <w:pPr>
              <w:pStyle w:val="Lentelssraas"/>
            </w:pPr>
            <w:r>
              <w:t>Registruoti naują</w:t>
            </w:r>
          </w:p>
          <w:p w14:paraId="3B8668FA" w14:textId="77777777" w:rsidR="00376730" w:rsidRPr="00A8683D" w:rsidRDefault="5ECC5D7E" w:rsidP="00381837">
            <w:pPr>
              <w:pStyle w:val="Lentelssraas"/>
            </w:pPr>
            <w:r>
              <w:t>Rodyti audito duomenis</w:t>
            </w:r>
          </w:p>
          <w:p w14:paraId="2E760FF8" w14:textId="77777777" w:rsidR="00376730" w:rsidRPr="00A8683D" w:rsidRDefault="5ECC5D7E" w:rsidP="00381837">
            <w:pPr>
              <w:pStyle w:val="Lentelssraas"/>
            </w:pPr>
            <w:r>
              <w:t>Redaguoti</w:t>
            </w:r>
          </w:p>
          <w:p w14:paraId="024F6C12" w14:textId="77777777" w:rsidR="00376730" w:rsidRPr="00A8683D" w:rsidRDefault="5ECC5D7E" w:rsidP="00381837">
            <w:pPr>
              <w:pStyle w:val="Lentelssraas"/>
            </w:pPr>
            <w:r>
              <w:t>Ištrinti</w:t>
            </w:r>
          </w:p>
        </w:tc>
      </w:tr>
      <w:tr w:rsidR="00376730" w:rsidRPr="00A8683D" w14:paraId="5368EFDE" w14:textId="77777777" w:rsidTr="4560C70B">
        <w:trPr>
          <w:tblHeader/>
        </w:trPr>
        <w:tc>
          <w:tcPr>
            <w:tcW w:w="5000" w:type="pct"/>
            <w:tcBorders>
              <w:right w:val="single" w:sz="4" w:space="0" w:color="BFBFBF" w:themeColor="background1" w:themeShade="BF"/>
            </w:tcBorders>
            <w:shd w:val="clear" w:color="auto" w:fill="BEE3A5"/>
            <w:vAlign w:val="center"/>
          </w:tcPr>
          <w:p w14:paraId="42766762" w14:textId="77777777" w:rsidR="00376730" w:rsidRPr="00A8683D" w:rsidRDefault="00EE1A7D" w:rsidP="00780B5F">
            <w:pPr>
              <w:ind w:firstLine="0"/>
              <w:rPr>
                <w:b/>
                <w:bCs/>
              </w:rPr>
            </w:pPr>
            <w:bookmarkStart w:id="813" w:name="_Hlk133215259"/>
            <w:r w:rsidRPr="00A8683D">
              <w:rPr>
                <w:b/>
                <w:bCs/>
              </w:rPr>
              <w:t>Naudotojai</w:t>
            </w:r>
          </w:p>
        </w:tc>
      </w:tr>
      <w:tr w:rsidR="00376730" w:rsidRPr="00A8683D" w14:paraId="1E3BAB45" w14:textId="77777777" w:rsidTr="4560C70B">
        <w:tc>
          <w:tcPr>
            <w:tcW w:w="5000" w:type="pct"/>
            <w:tcBorders>
              <w:right w:val="single" w:sz="4" w:space="0" w:color="BFBFBF" w:themeColor="background1" w:themeShade="BF"/>
            </w:tcBorders>
            <w:shd w:val="clear" w:color="auto" w:fill="auto"/>
          </w:tcPr>
          <w:p w14:paraId="7BC70C9C" w14:textId="77777777" w:rsidR="00376730" w:rsidRPr="00A8683D" w:rsidRDefault="009B5A3B" w:rsidP="00381837">
            <w:pPr>
              <w:pStyle w:val="Tekstaslentels"/>
            </w:pPr>
            <w:bookmarkStart w:id="814" w:name="_Hlk133215290"/>
            <w:bookmarkEnd w:id="813"/>
            <w:r w:rsidRPr="00A8683D">
              <w:t xml:space="preserve">Langas matomas </w:t>
            </w:r>
            <w:r w:rsidR="00125723" w:rsidRPr="00A8683D">
              <w:t>VSFSVVP</w:t>
            </w:r>
            <w:r w:rsidRPr="00A8683D">
              <w:t xml:space="preserve"> IS ir DMS naudotojui</w:t>
            </w:r>
            <w:r w:rsidR="00EE1A7D" w:rsidRPr="00A8683D">
              <w:t>.</w:t>
            </w:r>
          </w:p>
        </w:tc>
      </w:tr>
      <w:bookmarkEnd w:id="814"/>
    </w:tbl>
    <w:p w14:paraId="72262D70" w14:textId="77777777" w:rsidR="00887F45" w:rsidRPr="00A8683D" w:rsidRDefault="00887F45" w:rsidP="00887F45"/>
    <w:p w14:paraId="3DAA0472" w14:textId="77777777" w:rsidR="00D52665" w:rsidRPr="00A8683D" w:rsidRDefault="00D52665" w:rsidP="00DF40CE">
      <w:pPr>
        <w:pStyle w:val="Heading4"/>
      </w:pPr>
      <w:bookmarkStart w:id="815" w:name="_Toc159222277"/>
      <w:r w:rsidRPr="00A8683D">
        <w:lastRenderedPageBreak/>
        <w:t>Išlaidų suvestinė</w:t>
      </w:r>
      <w:bookmarkEnd w:id="815"/>
    </w:p>
    <w:p w14:paraId="3E794C7A" w14:textId="77777777" w:rsidR="00D52665" w:rsidRPr="00A8683D" w:rsidRDefault="005A77AB" w:rsidP="00041CBF">
      <w:pPr>
        <w:pStyle w:val="Captionfigura"/>
      </w:pPr>
      <w:bookmarkStart w:id="816" w:name="BKM_6D64CE8F_B1C6_4A98_9046_1C78E9E527F5"/>
      <w:r>
        <w:rPr>
          <w:noProof/>
        </w:rPr>
        <w:drawing>
          <wp:inline distT="0" distB="0" distL="0" distR="0" wp14:anchorId="3A64D7C2" wp14:editId="2C195849">
            <wp:extent cx="6109970" cy="5353152"/>
            <wp:effectExtent l="0" t="0" r="5080" b="0"/>
            <wp:docPr id="258" name="Picture 25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descr="Table&#10;&#10;Description automatically generated"/>
                    <pic:cNvPicPr/>
                  </pic:nvPicPr>
                  <pic:blipFill>
                    <a:blip r:embed="rId154"/>
                    <a:stretch>
                      <a:fillRect/>
                    </a:stretch>
                  </pic:blipFill>
                  <pic:spPr>
                    <a:xfrm>
                      <a:off x="0" y="0"/>
                      <a:ext cx="6112213" cy="5355117"/>
                    </a:xfrm>
                    <a:prstGeom prst="rect">
                      <a:avLst/>
                    </a:prstGeom>
                  </pic:spPr>
                </pic:pic>
              </a:graphicData>
            </a:graphic>
          </wp:inline>
        </w:drawing>
      </w:r>
    </w:p>
    <w:p w14:paraId="4E77AD9A" w14:textId="77777777" w:rsidR="00D52665" w:rsidRPr="00A8683D" w:rsidRDefault="00D52665" w:rsidP="00D52665">
      <w:pPr>
        <w:jc w:val="center"/>
      </w:pPr>
      <w:r w:rsidRPr="00A8683D">
        <w:t xml:space="preserve">pav. </w:t>
      </w:r>
      <w:fldSimple w:instr=" STYLEREF 1 \s ">
        <w:r w:rsidR="000E53E0">
          <w:rPr>
            <w:noProof/>
          </w:rPr>
          <w:t>3</w:t>
        </w:r>
      </w:fldSimple>
      <w:r w:rsidR="00215C96">
        <w:t>.</w:t>
      </w:r>
      <w:fldSimple w:instr=" SEQ pav. \* ARABIC \s 1 ">
        <w:r w:rsidR="000E53E0">
          <w:rPr>
            <w:noProof/>
          </w:rPr>
          <w:t>71</w:t>
        </w:r>
      </w:fldSimple>
      <w:r w:rsidRPr="00A8683D">
        <w:rPr>
          <w:noProof/>
        </w:rPr>
        <w:t xml:space="preserve"> Išlaidų suvestinė</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6A6961" w:rsidRPr="00A8683D" w14:paraId="540AB63A" w14:textId="77777777" w:rsidTr="4560C70B">
        <w:trPr>
          <w:tblHeader/>
        </w:trPr>
        <w:tc>
          <w:tcPr>
            <w:tcW w:w="5000" w:type="pct"/>
            <w:tcBorders>
              <w:right w:val="single" w:sz="4" w:space="0" w:color="BFBFBF" w:themeColor="background1" w:themeShade="BF"/>
            </w:tcBorders>
            <w:shd w:val="clear" w:color="auto" w:fill="BEE3A5"/>
            <w:vAlign w:val="center"/>
          </w:tcPr>
          <w:bookmarkEnd w:id="816"/>
          <w:p w14:paraId="604BB925" w14:textId="77777777" w:rsidR="006A6961" w:rsidRPr="00A8683D" w:rsidRDefault="006A6961" w:rsidP="00A45F12">
            <w:pPr>
              <w:ind w:firstLine="0"/>
              <w:rPr>
                <w:b/>
                <w:bCs/>
              </w:rPr>
            </w:pPr>
            <w:r w:rsidRPr="00A8683D">
              <w:rPr>
                <w:b/>
                <w:bCs/>
              </w:rPr>
              <w:lastRenderedPageBreak/>
              <w:t>Laukai</w:t>
            </w:r>
          </w:p>
        </w:tc>
      </w:tr>
      <w:tr w:rsidR="006A6961" w:rsidRPr="00A8683D" w14:paraId="4101A398" w14:textId="77777777" w:rsidTr="4560C70B">
        <w:trPr>
          <w:tblHeader/>
        </w:trPr>
        <w:tc>
          <w:tcPr>
            <w:tcW w:w="5000" w:type="pct"/>
            <w:tcBorders>
              <w:right w:val="single" w:sz="4" w:space="0" w:color="BFBFBF" w:themeColor="background1" w:themeShade="BF"/>
            </w:tcBorders>
            <w:shd w:val="clear" w:color="auto" w:fill="auto"/>
            <w:vAlign w:val="center"/>
          </w:tcPr>
          <w:p w14:paraId="39FDBD97" w14:textId="77777777" w:rsidR="001A4AFF" w:rsidRPr="00A8683D" w:rsidRDefault="1F64CFC1" w:rsidP="00BA0334">
            <w:pPr>
              <w:pStyle w:val="Lentelssraas"/>
            </w:pPr>
            <w:r>
              <w:t xml:space="preserve">Projekto lėšos - visa patvirtinta projekto lėšų suma pagal finansavimo šaltinius (ES lėšos, BF lėšos, nuosavos lėšos, iš viso). </w:t>
            </w:r>
          </w:p>
          <w:p w14:paraId="565F209F" w14:textId="77777777" w:rsidR="001A4AFF" w:rsidRPr="00A8683D" w:rsidRDefault="1F64CFC1" w:rsidP="00BA0334">
            <w:pPr>
              <w:pStyle w:val="Lentelssraas"/>
            </w:pPr>
            <w:r>
              <w:t xml:space="preserve">Tinkamų išlaidų suma (patvirtintų) - projekto MP išvadose (tik tos išvados kur yra išvados data) pripažintų tinkamų išlaidų suma pagal finansavimo šaltinius. </w:t>
            </w:r>
          </w:p>
          <w:p w14:paraId="1A735AA4" w14:textId="77777777" w:rsidR="001A4AFF" w:rsidRPr="00A8683D" w:rsidRDefault="1F64CFC1" w:rsidP="00BA0334">
            <w:pPr>
              <w:pStyle w:val="Lentelssraas"/>
            </w:pPr>
            <w:r>
              <w:t>Tinkamų išlaidų suma (nepatvirtintų) – nepatvirtintų tinkamų išlaidų suma.</w:t>
            </w:r>
          </w:p>
          <w:p w14:paraId="5669081D" w14:textId="77777777" w:rsidR="001A4AFF" w:rsidRPr="00A8683D" w:rsidRDefault="1F64CFC1" w:rsidP="00BA0334">
            <w:pPr>
              <w:pStyle w:val="Lentelssraas"/>
            </w:pPr>
            <w:r>
              <w:t>Viso tinkamų išlaidų suma – bendra tinkamų išlaidų suma.</w:t>
            </w:r>
          </w:p>
          <w:p w14:paraId="166925C4" w14:textId="77777777" w:rsidR="001A4AFF" w:rsidRPr="00A8683D" w:rsidRDefault="1F64CFC1" w:rsidP="00BA0334">
            <w:pPr>
              <w:pStyle w:val="Lentelssraas"/>
            </w:pPr>
            <w:r>
              <w:t>Netinkamų išlaidų suma – netinkamų išlaidų suma.</w:t>
            </w:r>
          </w:p>
          <w:p w14:paraId="5ADA92E3" w14:textId="77777777" w:rsidR="001A4AFF" w:rsidRPr="00A8683D" w:rsidRDefault="1F64CFC1" w:rsidP="00BA0334">
            <w:pPr>
              <w:pStyle w:val="Lentelssraas"/>
            </w:pPr>
            <w:r>
              <w:t>Nagrinėjimo momentu netinkamų išlaidų suma - Nagrinėjimo momentu netinkamų išlaidų suma.</w:t>
            </w:r>
          </w:p>
          <w:p w14:paraId="0E4201A2" w14:textId="77777777" w:rsidR="001A4AFF" w:rsidRPr="00A8683D" w:rsidRDefault="1F64CFC1" w:rsidP="00BA0334">
            <w:pPr>
              <w:pStyle w:val="Lentelssraas"/>
            </w:pPr>
            <w:r>
              <w:t xml:space="preserve">Apmokėtų išlaidų suma - projekto visų faktinių apmokėjimų vykdytojui suma pagal finansavimo šaltinius. </w:t>
            </w:r>
          </w:p>
          <w:p w14:paraId="15455E4C" w14:textId="77777777" w:rsidR="001A4AFF" w:rsidRPr="00A8683D" w:rsidRDefault="1F64CFC1" w:rsidP="00BA0334">
            <w:pPr>
              <w:pStyle w:val="Lentelssraas"/>
            </w:pPr>
            <w:r>
              <w:t xml:space="preserve">Projekto lėšų likutis = Projekto lėšos - Tinkamų išlaidų suma, pagal finansavimo šaltinius. </w:t>
            </w:r>
          </w:p>
          <w:p w14:paraId="213F572A" w14:textId="77777777" w:rsidR="001A4AFF" w:rsidRPr="00A8683D" w:rsidRDefault="1F64CFC1" w:rsidP="00BA0334">
            <w:pPr>
              <w:pStyle w:val="Lentelssraas"/>
            </w:pPr>
            <w:r>
              <w:t xml:space="preserve">Liko apmokėti = Tinkamų išlaidų suma - Apmokėtų išlaidų suma pagal finansavimo šaltinius. </w:t>
            </w:r>
          </w:p>
          <w:p w14:paraId="15FF99A9" w14:textId="77777777" w:rsidR="001A4AFF" w:rsidRPr="00A8683D" w:rsidRDefault="1F64CFC1" w:rsidP="00BA0334">
            <w:pPr>
              <w:pStyle w:val="Lentelssraas"/>
            </w:pPr>
            <w:r>
              <w:t>Likusi apmokėti tiekėjams suma = viso projekto apmokėjimų projekto vykdytojui suma – viso projekto apmokėjimų tiekėjams suma. Nėra apskaičiuojama atskirai pagal finansavimo šaltinius, kadangi tiekėjų apmokėjimai nėra pagal tai klasifikuojami. Pateikiama tik viena reikšmė iš viso.</w:t>
            </w:r>
          </w:p>
          <w:p w14:paraId="09B6B31A" w14:textId="77777777" w:rsidR="006A6961" w:rsidRPr="00A8683D" w:rsidRDefault="1F64CFC1" w:rsidP="00BA0334">
            <w:pPr>
              <w:pStyle w:val="Lentelssraas"/>
            </w:pPr>
            <w:r>
              <w:t>Deklaruotina EK suma - apskaičiuojama (žr. reikalavimą MP_0106 Deklaruotinos EK pripažintos išlaidos) ES lėšos, BF lėšos, Nuosavos lėšos, Iš viso. Nuosavas lėšas skaičiuojant iš apmokėjimų projekto vykdytojui prilyginti reikšmei 0, nes jų nuosavų lėšų apmokėjimų projektų vykdytojams nenumatyta.</w:t>
            </w:r>
          </w:p>
        </w:tc>
      </w:tr>
      <w:tr w:rsidR="006A6961" w:rsidRPr="00A8683D" w14:paraId="1BBA9DD1" w14:textId="77777777" w:rsidTr="4560C70B">
        <w:trPr>
          <w:tblHeader/>
        </w:trPr>
        <w:tc>
          <w:tcPr>
            <w:tcW w:w="5000" w:type="pct"/>
            <w:tcBorders>
              <w:right w:val="single" w:sz="4" w:space="0" w:color="BFBFBF" w:themeColor="background1" w:themeShade="BF"/>
            </w:tcBorders>
            <w:shd w:val="clear" w:color="auto" w:fill="BEE3A5"/>
            <w:vAlign w:val="center"/>
          </w:tcPr>
          <w:p w14:paraId="76EDCC11" w14:textId="77777777" w:rsidR="006A6961" w:rsidRPr="00A8683D" w:rsidRDefault="006A6961" w:rsidP="00A45F12">
            <w:pPr>
              <w:ind w:firstLine="0"/>
              <w:rPr>
                <w:b/>
                <w:bCs/>
              </w:rPr>
            </w:pPr>
            <w:r w:rsidRPr="00A8683D">
              <w:rPr>
                <w:b/>
                <w:bCs/>
              </w:rPr>
              <w:t>Naudotojai</w:t>
            </w:r>
          </w:p>
        </w:tc>
      </w:tr>
      <w:tr w:rsidR="006A6961" w:rsidRPr="00A8683D" w14:paraId="324ECB31" w14:textId="77777777" w:rsidTr="4560C70B">
        <w:tc>
          <w:tcPr>
            <w:tcW w:w="5000" w:type="pct"/>
            <w:tcBorders>
              <w:right w:val="single" w:sz="4" w:space="0" w:color="BFBFBF" w:themeColor="background1" w:themeShade="BF"/>
            </w:tcBorders>
            <w:shd w:val="clear" w:color="auto" w:fill="auto"/>
          </w:tcPr>
          <w:p w14:paraId="6145154B" w14:textId="77777777" w:rsidR="006A6961" w:rsidRPr="00A8683D" w:rsidRDefault="006A6961" w:rsidP="00BA0334">
            <w:pPr>
              <w:pStyle w:val="Tekstaslentels"/>
            </w:pPr>
            <w:r w:rsidRPr="00A8683D">
              <w:t xml:space="preserve">Langas matomas </w:t>
            </w:r>
            <w:r w:rsidR="00125723" w:rsidRPr="00A8683D">
              <w:t>VSFSVVP</w:t>
            </w:r>
            <w:r w:rsidRPr="00A8683D">
              <w:t xml:space="preserve"> IS </w:t>
            </w:r>
            <w:r w:rsidR="0017226C" w:rsidRPr="00A8683D">
              <w:t xml:space="preserve"> ir DMS </w:t>
            </w:r>
            <w:r w:rsidRPr="00A8683D">
              <w:t>naudotojui.</w:t>
            </w:r>
          </w:p>
        </w:tc>
      </w:tr>
    </w:tbl>
    <w:p w14:paraId="13D5F4B0" w14:textId="77777777" w:rsidR="00D52665" w:rsidRPr="00A8683D" w:rsidRDefault="00D52665" w:rsidP="00D52665"/>
    <w:p w14:paraId="1218CE45" w14:textId="77777777" w:rsidR="00540B40" w:rsidRPr="00A8683D" w:rsidRDefault="00540B40" w:rsidP="00DF40CE">
      <w:pPr>
        <w:pStyle w:val="Heading4"/>
      </w:pPr>
      <w:bookmarkStart w:id="817" w:name="_Toc159222278"/>
      <w:r w:rsidRPr="00A8683D">
        <w:t>Projekto mokymų grafikas</w:t>
      </w:r>
      <w:bookmarkEnd w:id="817"/>
    </w:p>
    <w:p w14:paraId="5CADE7BC" w14:textId="77777777" w:rsidR="003B644B" w:rsidRPr="00A8683D" w:rsidRDefault="00A36035" w:rsidP="003B644B">
      <w:pPr>
        <w:keepNext/>
        <w:ind w:firstLine="0"/>
      </w:pPr>
      <w:r>
        <w:rPr>
          <w:noProof/>
        </w:rPr>
        <w:drawing>
          <wp:inline distT="0" distB="0" distL="0" distR="0" wp14:anchorId="2715E3D4" wp14:editId="26193D1D">
            <wp:extent cx="6300470" cy="2985770"/>
            <wp:effectExtent l="0" t="0" r="5080" b="5080"/>
            <wp:docPr id="259" name="Picture 259"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descr="Timeline&#10;&#10;Description automatically generated with medium confidence"/>
                    <pic:cNvPicPr/>
                  </pic:nvPicPr>
                  <pic:blipFill>
                    <a:blip r:embed="rId155"/>
                    <a:stretch>
                      <a:fillRect/>
                    </a:stretch>
                  </pic:blipFill>
                  <pic:spPr>
                    <a:xfrm>
                      <a:off x="0" y="0"/>
                      <a:ext cx="6300470" cy="2985770"/>
                    </a:xfrm>
                    <a:prstGeom prst="rect">
                      <a:avLst/>
                    </a:prstGeom>
                  </pic:spPr>
                </pic:pic>
              </a:graphicData>
            </a:graphic>
          </wp:inline>
        </w:drawing>
      </w:r>
    </w:p>
    <w:p w14:paraId="169FF9C1" w14:textId="77777777" w:rsidR="00540B40" w:rsidRPr="00A8683D" w:rsidRDefault="003B644B" w:rsidP="003B644B">
      <w:pPr>
        <w:jc w:val="center"/>
      </w:pPr>
      <w:r w:rsidRPr="00A8683D">
        <w:t xml:space="preserve">pav. </w:t>
      </w:r>
      <w:fldSimple w:instr=" STYLEREF 1 \s ">
        <w:r w:rsidR="000E53E0">
          <w:rPr>
            <w:noProof/>
          </w:rPr>
          <w:t>3</w:t>
        </w:r>
      </w:fldSimple>
      <w:r w:rsidR="00215C96">
        <w:t>.</w:t>
      </w:r>
      <w:fldSimple w:instr=" SEQ pav. \* ARABIC \s 1 ">
        <w:r w:rsidR="000E53E0">
          <w:rPr>
            <w:noProof/>
          </w:rPr>
          <w:t>72</w:t>
        </w:r>
      </w:fldSimple>
      <w:r w:rsidRPr="00A8683D">
        <w:t xml:space="preserve"> Projekto mokymų grafiko skirtukas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3B644B" w:rsidRPr="00A8683D" w14:paraId="502E49C8" w14:textId="77777777" w:rsidTr="4560C70B">
        <w:trPr>
          <w:tblHeader/>
        </w:trPr>
        <w:tc>
          <w:tcPr>
            <w:tcW w:w="5000" w:type="pct"/>
            <w:tcBorders>
              <w:right w:val="single" w:sz="4" w:space="0" w:color="BFBFBF" w:themeColor="background1" w:themeShade="BF"/>
            </w:tcBorders>
            <w:shd w:val="clear" w:color="auto" w:fill="BEE3A5"/>
            <w:vAlign w:val="center"/>
          </w:tcPr>
          <w:p w14:paraId="123D2E84" w14:textId="77777777" w:rsidR="003B644B" w:rsidRPr="00A8683D" w:rsidRDefault="003B644B" w:rsidP="00780B5F">
            <w:pPr>
              <w:ind w:firstLine="0"/>
              <w:rPr>
                <w:b/>
                <w:bCs/>
              </w:rPr>
            </w:pPr>
            <w:r w:rsidRPr="00A8683D">
              <w:rPr>
                <w:b/>
                <w:bCs/>
              </w:rPr>
              <w:lastRenderedPageBreak/>
              <w:t>Laukai</w:t>
            </w:r>
          </w:p>
        </w:tc>
      </w:tr>
      <w:tr w:rsidR="003B644B" w:rsidRPr="00A8683D" w14:paraId="56620A4E" w14:textId="77777777" w:rsidTr="4560C70B">
        <w:trPr>
          <w:tblHeader/>
        </w:trPr>
        <w:tc>
          <w:tcPr>
            <w:tcW w:w="5000" w:type="pct"/>
            <w:tcBorders>
              <w:right w:val="single" w:sz="4" w:space="0" w:color="BFBFBF" w:themeColor="background1" w:themeShade="BF"/>
            </w:tcBorders>
            <w:shd w:val="clear" w:color="auto" w:fill="auto"/>
            <w:vAlign w:val="center"/>
          </w:tcPr>
          <w:p w14:paraId="1AD1509B" w14:textId="77777777" w:rsidR="003B644B" w:rsidRPr="00A8683D" w:rsidRDefault="1FF49A25" w:rsidP="00BA0334">
            <w:pPr>
              <w:pStyle w:val="Lentelssraas"/>
            </w:pPr>
            <w:r>
              <w:t>Data – iš kalendoriaus pasirenkama mokymų data, arba datų intervalas, jei mokymai vyksta ilgiau nei vieną dieną.</w:t>
            </w:r>
          </w:p>
          <w:p w14:paraId="6B0E00B4" w14:textId="77777777" w:rsidR="003B644B" w:rsidRPr="00A8683D" w:rsidRDefault="1FF49A25" w:rsidP="00BA0334">
            <w:pPr>
              <w:pStyle w:val="Lentelssraas"/>
            </w:pPr>
            <w:r>
              <w:t>Mokymų / renginio pavadinimas – įvedamas mokymų pavadinimas.</w:t>
            </w:r>
          </w:p>
          <w:p w14:paraId="133DF4A7" w14:textId="77777777" w:rsidR="003B644B" w:rsidRPr="00A8683D" w:rsidRDefault="1FF49A25" w:rsidP="00BA0334">
            <w:pPr>
              <w:pStyle w:val="Lentelssraas"/>
            </w:pPr>
            <w:r>
              <w:t xml:space="preserve">Laikas (mokymų / renginio pradžia) – įvedamas mokymų pradžios laikas. </w:t>
            </w:r>
          </w:p>
          <w:p w14:paraId="4ADF5680" w14:textId="77777777" w:rsidR="003B644B" w:rsidRPr="00A8683D" w:rsidRDefault="1FF49A25" w:rsidP="00BA0334">
            <w:pPr>
              <w:pStyle w:val="Lentelssraas"/>
            </w:pPr>
            <w:r>
              <w:t>Laikas (mokymų / renginio pabaiga) – įvedamas mokymų pabaigos laikas.</w:t>
            </w:r>
          </w:p>
          <w:p w14:paraId="7506504D" w14:textId="77777777" w:rsidR="003B644B" w:rsidRPr="00A8683D" w:rsidRDefault="1FF49A25" w:rsidP="00BA0334">
            <w:pPr>
              <w:pStyle w:val="Lentelssraas"/>
            </w:pPr>
            <w:r>
              <w:t>Mokymų / renginio vieta (tikslus adresas/ nuotolinis) – įvedama mokymų vieta.</w:t>
            </w:r>
          </w:p>
          <w:p w14:paraId="0E439815" w14:textId="77777777" w:rsidR="003B644B" w:rsidRPr="00A8683D" w:rsidRDefault="1FF49A25" w:rsidP="00BA0334">
            <w:pPr>
              <w:pStyle w:val="Lentelssraas"/>
            </w:pPr>
            <w:r>
              <w:t>Mokymų / renginio tikslinė grupė – įvedama informacija apie mokymų tikslinę grupę.</w:t>
            </w:r>
          </w:p>
          <w:p w14:paraId="522E05B7" w14:textId="77777777" w:rsidR="003B644B" w:rsidRPr="00A8683D" w:rsidRDefault="1FF49A25" w:rsidP="00BA0334">
            <w:pPr>
              <w:pStyle w:val="Lentelssraas"/>
            </w:pPr>
            <w:r>
              <w:t xml:space="preserve">Mokymų/ renginio dalyvių skaičius – įvedamas dalyvių skaičius. </w:t>
            </w:r>
          </w:p>
          <w:p w14:paraId="4A9E1E23" w14:textId="77777777" w:rsidR="003B644B" w:rsidRPr="00A8683D" w:rsidRDefault="1FF49A25" w:rsidP="00BA0334">
            <w:pPr>
              <w:pStyle w:val="Lentelssraas"/>
            </w:pPr>
            <w:r>
              <w:t>Projekto veiklos Nr. – iš klasifikatoriaus pasirenkama projekto veikla.</w:t>
            </w:r>
          </w:p>
          <w:p w14:paraId="2EF70AB2" w14:textId="77777777" w:rsidR="003B644B" w:rsidRPr="00A8683D" w:rsidRDefault="1FF49A25" w:rsidP="00BA0334">
            <w:pPr>
              <w:pStyle w:val="Lentelssraas"/>
              <w:rPr>
                <w:b/>
                <w:bCs/>
              </w:rPr>
            </w:pPr>
            <w:r>
              <w:t>Pastabos / komentarai – įvedamos pastabos.</w:t>
            </w:r>
          </w:p>
        </w:tc>
      </w:tr>
      <w:tr w:rsidR="003B644B" w:rsidRPr="00A8683D" w14:paraId="4533E539" w14:textId="77777777" w:rsidTr="4560C70B">
        <w:trPr>
          <w:tblHeader/>
        </w:trPr>
        <w:tc>
          <w:tcPr>
            <w:tcW w:w="5000" w:type="pct"/>
            <w:tcBorders>
              <w:right w:val="single" w:sz="4" w:space="0" w:color="BFBFBF" w:themeColor="background1" w:themeShade="BF"/>
            </w:tcBorders>
            <w:shd w:val="clear" w:color="auto" w:fill="BEE3A5"/>
            <w:vAlign w:val="center"/>
          </w:tcPr>
          <w:p w14:paraId="0A3242A8" w14:textId="77777777" w:rsidR="003B644B" w:rsidRPr="00A8683D" w:rsidRDefault="003B644B" w:rsidP="00780B5F">
            <w:pPr>
              <w:ind w:firstLine="0"/>
              <w:rPr>
                <w:b/>
                <w:bCs/>
              </w:rPr>
            </w:pPr>
            <w:r w:rsidRPr="00A8683D">
              <w:rPr>
                <w:b/>
                <w:bCs/>
              </w:rPr>
              <w:t>Mygtukai</w:t>
            </w:r>
          </w:p>
        </w:tc>
      </w:tr>
      <w:tr w:rsidR="003B644B" w:rsidRPr="00A8683D" w14:paraId="71AC4E98" w14:textId="77777777" w:rsidTr="4560C70B">
        <w:trPr>
          <w:tblHeader/>
        </w:trPr>
        <w:tc>
          <w:tcPr>
            <w:tcW w:w="5000" w:type="pct"/>
            <w:tcBorders>
              <w:right w:val="single" w:sz="4" w:space="0" w:color="BFBFBF" w:themeColor="background1" w:themeShade="BF"/>
            </w:tcBorders>
            <w:shd w:val="clear" w:color="auto" w:fill="auto"/>
            <w:vAlign w:val="center"/>
          </w:tcPr>
          <w:p w14:paraId="72ED8C67" w14:textId="77777777" w:rsidR="003B644B" w:rsidRPr="00A8683D" w:rsidRDefault="1FF49A25" w:rsidP="00BA0334">
            <w:pPr>
              <w:pStyle w:val="Lentelssraas"/>
            </w:pPr>
            <w:r>
              <w:t>Registruoti naują</w:t>
            </w:r>
          </w:p>
          <w:p w14:paraId="1E303D50" w14:textId="77777777" w:rsidR="003B644B" w:rsidRPr="00A8683D" w:rsidRDefault="1FF49A25" w:rsidP="00BA0334">
            <w:pPr>
              <w:pStyle w:val="Lentelssraas"/>
            </w:pPr>
            <w:r>
              <w:t>Redaguoti</w:t>
            </w:r>
          </w:p>
          <w:p w14:paraId="3BACDD23" w14:textId="77777777" w:rsidR="003B644B" w:rsidRPr="00A8683D" w:rsidRDefault="1FF49A25" w:rsidP="00BA0334">
            <w:pPr>
              <w:pStyle w:val="Lentelssraas"/>
            </w:pPr>
            <w:r>
              <w:t>Ištrinti</w:t>
            </w:r>
          </w:p>
        </w:tc>
      </w:tr>
      <w:tr w:rsidR="003B644B" w:rsidRPr="00A8683D" w14:paraId="6D8E551A" w14:textId="77777777" w:rsidTr="4560C70B">
        <w:trPr>
          <w:tblHeader/>
        </w:trPr>
        <w:tc>
          <w:tcPr>
            <w:tcW w:w="5000" w:type="pct"/>
            <w:tcBorders>
              <w:right w:val="single" w:sz="4" w:space="0" w:color="BFBFBF" w:themeColor="background1" w:themeShade="BF"/>
            </w:tcBorders>
            <w:shd w:val="clear" w:color="auto" w:fill="BEE3A5"/>
            <w:vAlign w:val="center"/>
          </w:tcPr>
          <w:p w14:paraId="7A5016F9" w14:textId="77777777" w:rsidR="003B644B" w:rsidRPr="00A8683D" w:rsidRDefault="00EE1A7D" w:rsidP="00780B5F">
            <w:pPr>
              <w:ind w:firstLine="0"/>
              <w:rPr>
                <w:b/>
                <w:bCs/>
              </w:rPr>
            </w:pPr>
            <w:r w:rsidRPr="00A8683D">
              <w:rPr>
                <w:b/>
                <w:bCs/>
              </w:rPr>
              <w:t>Naudotojai</w:t>
            </w:r>
          </w:p>
        </w:tc>
      </w:tr>
      <w:tr w:rsidR="003B644B" w:rsidRPr="00A8683D" w14:paraId="7364871B" w14:textId="77777777" w:rsidTr="4560C70B">
        <w:tc>
          <w:tcPr>
            <w:tcW w:w="5000" w:type="pct"/>
            <w:tcBorders>
              <w:right w:val="single" w:sz="4" w:space="0" w:color="BFBFBF" w:themeColor="background1" w:themeShade="BF"/>
            </w:tcBorders>
            <w:shd w:val="clear" w:color="auto" w:fill="auto"/>
          </w:tcPr>
          <w:p w14:paraId="0863B006" w14:textId="77777777" w:rsidR="003B644B" w:rsidRPr="00A8683D" w:rsidRDefault="009B5A3B" w:rsidP="00BA0334">
            <w:pPr>
              <w:pStyle w:val="Tekstaslentels"/>
            </w:pPr>
            <w:r w:rsidRPr="00A8683D">
              <w:t xml:space="preserve">Langas matomas </w:t>
            </w:r>
            <w:r w:rsidR="00125723" w:rsidRPr="00A8683D">
              <w:t>VSFSVVP</w:t>
            </w:r>
            <w:r w:rsidRPr="00A8683D">
              <w:t xml:space="preserve"> IS ir DMS naudotojui</w:t>
            </w:r>
            <w:r w:rsidR="00EE1A7D" w:rsidRPr="00A8683D">
              <w:t>.</w:t>
            </w:r>
          </w:p>
        </w:tc>
      </w:tr>
    </w:tbl>
    <w:p w14:paraId="72A00819" w14:textId="77777777" w:rsidR="008F5923" w:rsidRPr="00A8683D" w:rsidRDefault="008F5923" w:rsidP="00DF40CE">
      <w:pPr>
        <w:pStyle w:val="Heading4"/>
      </w:pPr>
      <w:bookmarkStart w:id="818" w:name="_Toc159222279"/>
      <w:r w:rsidRPr="00A8683D">
        <w:t>Projekto dvigubas finansavimas</w:t>
      </w:r>
      <w:bookmarkEnd w:id="818"/>
    </w:p>
    <w:p w14:paraId="00639980" w14:textId="77777777" w:rsidR="008F5923" w:rsidRPr="00A8683D" w:rsidRDefault="00F15DE6" w:rsidP="00041CBF">
      <w:pPr>
        <w:pStyle w:val="Captionfigura"/>
      </w:pPr>
      <w:r>
        <w:rPr>
          <w:noProof/>
        </w:rPr>
        <w:drawing>
          <wp:inline distT="0" distB="0" distL="0" distR="0" wp14:anchorId="3FF0996A" wp14:editId="47A45544">
            <wp:extent cx="5494020" cy="2103032"/>
            <wp:effectExtent l="0" t="0" r="0" b="0"/>
            <wp:docPr id="260" name="Picture 26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260" descr="Graphical user interface, text, application&#10;&#10;Description automatically generated"/>
                    <pic:cNvPicPr/>
                  </pic:nvPicPr>
                  <pic:blipFill>
                    <a:blip r:embed="rId156"/>
                    <a:stretch>
                      <a:fillRect/>
                    </a:stretch>
                  </pic:blipFill>
                  <pic:spPr>
                    <a:xfrm>
                      <a:off x="0" y="0"/>
                      <a:ext cx="5495465" cy="2103585"/>
                    </a:xfrm>
                    <a:prstGeom prst="rect">
                      <a:avLst/>
                    </a:prstGeom>
                  </pic:spPr>
                </pic:pic>
              </a:graphicData>
            </a:graphic>
          </wp:inline>
        </w:drawing>
      </w:r>
    </w:p>
    <w:p w14:paraId="08048511" w14:textId="77777777" w:rsidR="008F5923" w:rsidRPr="00A8683D" w:rsidRDefault="008F5923" w:rsidP="008F5923">
      <w:pPr>
        <w:jc w:val="center"/>
      </w:pPr>
      <w:r w:rsidRPr="00A8683D">
        <w:t xml:space="preserve">pav. </w:t>
      </w:r>
      <w:fldSimple w:instr=" STYLEREF 1 \s ">
        <w:r w:rsidR="000E53E0">
          <w:rPr>
            <w:noProof/>
          </w:rPr>
          <w:t>3</w:t>
        </w:r>
      </w:fldSimple>
      <w:r w:rsidR="00215C96">
        <w:t>.</w:t>
      </w:r>
      <w:fldSimple w:instr=" SEQ pav. \* ARABIC \s 1 ">
        <w:r w:rsidR="000E53E0">
          <w:rPr>
            <w:noProof/>
          </w:rPr>
          <w:t>73</w:t>
        </w:r>
      </w:fldSimple>
      <w:r w:rsidRPr="00A8683D">
        <w:t xml:space="preserve"> Projekto dvigubo finansavimo skirtukas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8F5923" w:rsidRPr="00A8683D" w14:paraId="0F685AFD" w14:textId="77777777" w:rsidTr="4560C70B">
        <w:trPr>
          <w:tblHeader/>
        </w:trPr>
        <w:tc>
          <w:tcPr>
            <w:tcW w:w="5000" w:type="pct"/>
            <w:tcBorders>
              <w:right w:val="single" w:sz="4" w:space="0" w:color="BFBFBF" w:themeColor="background1" w:themeShade="BF"/>
            </w:tcBorders>
            <w:shd w:val="clear" w:color="auto" w:fill="BEE3A5"/>
            <w:vAlign w:val="center"/>
          </w:tcPr>
          <w:p w14:paraId="30718E2E" w14:textId="77777777" w:rsidR="008F5923" w:rsidRPr="00A8683D" w:rsidRDefault="008F5923" w:rsidP="00780B5F">
            <w:pPr>
              <w:ind w:firstLine="0"/>
              <w:rPr>
                <w:b/>
                <w:bCs/>
              </w:rPr>
            </w:pPr>
            <w:r w:rsidRPr="00A8683D">
              <w:rPr>
                <w:b/>
                <w:bCs/>
              </w:rPr>
              <w:lastRenderedPageBreak/>
              <w:t>Laukai</w:t>
            </w:r>
          </w:p>
        </w:tc>
      </w:tr>
      <w:tr w:rsidR="008F5923" w:rsidRPr="00A8683D" w14:paraId="7A0181DC" w14:textId="77777777" w:rsidTr="4560C70B">
        <w:trPr>
          <w:tblHeader/>
        </w:trPr>
        <w:tc>
          <w:tcPr>
            <w:tcW w:w="5000" w:type="pct"/>
            <w:tcBorders>
              <w:right w:val="single" w:sz="4" w:space="0" w:color="BFBFBF" w:themeColor="background1" w:themeShade="BF"/>
            </w:tcBorders>
            <w:shd w:val="clear" w:color="auto" w:fill="auto"/>
            <w:vAlign w:val="center"/>
          </w:tcPr>
          <w:tbl>
            <w:tblPr>
              <w:tblW w:w="0" w:type="auto"/>
              <w:tblCellMar>
                <w:left w:w="60" w:type="dxa"/>
                <w:right w:w="60" w:type="dxa"/>
              </w:tblCellMar>
              <w:tblLook w:val="0000" w:firstRow="0" w:lastRow="0" w:firstColumn="0" w:lastColumn="0" w:noHBand="0" w:noVBand="0"/>
            </w:tblPr>
            <w:tblGrid>
              <w:gridCol w:w="8505"/>
            </w:tblGrid>
            <w:tr w:rsidR="008F5923" w:rsidRPr="00A8683D" w14:paraId="0E0303FD" w14:textId="77777777" w:rsidTr="4560C70B">
              <w:trPr>
                <w:trHeight w:val="346"/>
              </w:trPr>
              <w:tc>
                <w:tcPr>
                  <w:tcW w:w="8505" w:type="dxa"/>
                  <w:shd w:val="clear" w:color="auto" w:fill="FFFFFF" w:themeFill="background1"/>
                  <w:tcMar>
                    <w:top w:w="60" w:type="dxa"/>
                    <w:left w:w="60" w:type="dxa"/>
                    <w:bottom w:w="0" w:type="dxa"/>
                    <w:right w:w="60" w:type="dxa"/>
                  </w:tcMar>
                </w:tcPr>
                <w:p w14:paraId="31774FCD" w14:textId="77777777" w:rsidR="008F5923" w:rsidRPr="00A8683D" w:rsidRDefault="7AB15E71" w:rsidP="00BA0334">
                  <w:pPr>
                    <w:pStyle w:val="Lentelssraas"/>
                  </w:pPr>
                  <w:r>
                    <w:t>Teikiamo projekto veiklos – įvedama informacija.</w:t>
                  </w:r>
                </w:p>
                <w:p w14:paraId="493D29ED" w14:textId="77777777" w:rsidR="008F5923" w:rsidRPr="00A8683D" w:rsidRDefault="7AB15E71" w:rsidP="00BA0334">
                  <w:pPr>
                    <w:pStyle w:val="Lentelssraas"/>
                  </w:pPr>
                  <w:r>
                    <w:t xml:space="preserve">Įgyvendinamo projekto iš kitų Europos Sąjungos lėšų, nacionalinių ar kitos tarptautinės paramos lėšų, veiklos – įvedama informacija. </w:t>
                  </w:r>
                </w:p>
                <w:p w14:paraId="4A7E3F01" w14:textId="77777777" w:rsidR="008F5923" w:rsidRPr="00A8683D" w:rsidRDefault="7AB15E71" w:rsidP="00BA0334">
                  <w:pPr>
                    <w:pStyle w:val="Lentelssraas"/>
                  </w:pPr>
                  <w:r>
                    <w:t>Įgyvendinto projekto iš kitų Europos Sąjungos lėšų, nacionalinių ar kitos tarptautinės paramos lėšų,  veiklos – įvedama informacija.</w:t>
                  </w:r>
                </w:p>
                <w:p w14:paraId="6843D9AF" w14:textId="77777777" w:rsidR="008F5923" w:rsidRPr="00A8683D" w:rsidRDefault="7AB15E71" w:rsidP="00BA0334">
                  <w:pPr>
                    <w:pStyle w:val="Lentelssraas"/>
                  </w:pPr>
                  <w:r>
                    <w:t>Esminiai projektų skirtumai arba projekto veiklos papildomumas – įvedama informacija.</w:t>
                  </w:r>
                </w:p>
              </w:tc>
            </w:tr>
          </w:tbl>
          <w:p w14:paraId="24BCCC97" w14:textId="77777777" w:rsidR="008F5923" w:rsidRPr="00041CBF" w:rsidRDefault="008F5923" w:rsidP="00780B5F">
            <w:pPr>
              <w:pStyle w:val="normalbold0"/>
              <w:ind w:left="720" w:hanging="360"/>
              <w:rPr>
                <w:lang w:val="lt-LT"/>
              </w:rPr>
            </w:pPr>
          </w:p>
        </w:tc>
      </w:tr>
      <w:tr w:rsidR="008F5923" w:rsidRPr="00A8683D" w14:paraId="75AC4B06" w14:textId="77777777" w:rsidTr="4560C70B">
        <w:trPr>
          <w:tblHeader/>
        </w:trPr>
        <w:tc>
          <w:tcPr>
            <w:tcW w:w="5000" w:type="pct"/>
            <w:tcBorders>
              <w:right w:val="single" w:sz="4" w:space="0" w:color="BFBFBF" w:themeColor="background1" w:themeShade="BF"/>
            </w:tcBorders>
            <w:shd w:val="clear" w:color="auto" w:fill="BEE3A5"/>
            <w:vAlign w:val="center"/>
          </w:tcPr>
          <w:p w14:paraId="26DFE04A" w14:textId="77777777" w:rsidR="008F5923" w:rsidRPr="00A8683D" w:rsidRDefault="008F5923" w:rsidP="00780B5F">
            <w:pPr>
              <w:ind w:firstLine="0"/>
              <w:rPr>
                <w:b/>
                <w:bCs/>
              </w:rPr>
            </w:pPr>
            <w:r w:rsidRPr="00A8683D">
              <w:rPr>
                <w:b/>
                <w:bCs/>
              </w:rPr>
              <w:t>Mygtukai</w:t>
            </w:r>
          </w:p>
        </w:tc>
      </w:tr>
      <w:tr w:rsidR="008F5923" w:rsidRPr="00A8683D" w14:paraId="36EC6858" w14:textId="77777777" w:rsidTr="4560C70B">
        <w:trPr>
          <w:tblHeader/>
        </w:trPr>
        <w:tc>
          <w:tcPr>
            <w:tcW w:w="5000" w:type="pct"/>
            <w:tcBorders>
              <w:right w:val="single" w:sz="4" w:space="0" w:color="BFBFBF" w:themeColor="background1" w:themeShade="BF"/>
            </w:tcBorders>
            <w:shd w:val="clear" w:color="auto" w:fill="auto"/>
            <w:vAlign w:val="center"/>
          </w:tcPr>
          <w:p w14:paraId="6DC724B5" w14:textId="77777777" w:rsidR="008F5923" w:rsidRPr="00A8683D" w:rsidRDefault="7AB15E71" w:rsidP="00BA0334">
            <w:pPr>
              <w:pStyle w:val="Lentelssraas"/>
            </w:pPr>
            <w:r>
              <w:t>Registruoti naują</w:t>
            </w:r>
          </w:p>
          <w:p w14:paraId="0BD81397" w14:textId="77777777" w:rsidR="008F5923" w:rsidRPr="00A8683D" w:rsidRDefault="7AB15E71" w:rsidP="00BA0334">
            <w:pPr>
              <w:pStyle w:val="Lentelssraas"/>
            </w:pPr>
            <w:r>
              <w:t>Redaguoti</w:t>
            </w:r>
          </w:p>
          <w:p w14:paraId="7B74479E" w14:textId="77777777" w:rsidR="008F5923" w:rsidRPr="00A8683D" w:rsidRDefault="7AB15E71" w:rsidP="00BA0334">
            <w:pPr>
              <w:pStyle w:val="Lentelssraas"/>
            </w:pPr>
            <w:r>
              <w:t>Ištrinti</w:t>
            </w:r>
          </w:p>
        </w:tc>
      </w:tr>
      <w:tr w:rsidR="008F5923" w:rsidRPr="00A8683D" w14:paraId="0DC4ED42" w14:textId="77777777" w:rsidTr="4560C70B">
        <w:trPr>
          <w:tblHeader/>
        </w:trPr>
        <w:tc>
          <w:tcPr>
            <w:tcW w:w="5000" w:type="pct"/>
            <w:tcBorders>
              <w:right w:val="single" w:sz="4" w:space="0" w:color="BFBFBF" w:themeColor="background1" w:themeShade="BF"/>
            </w:tcBorders>
            <w:shd w:val="clear" w:color="auto" w:fill="BEE3A5"/>
            <w:vAlign w:val="center"/>
          </w:tcPr>
          <w:p w14:paraId="266BB9D5" w14:textId="77777777" w:rsidR="008F5923" w:rsidRPr="00A8683D" w:rsidRDefault="00EE1A7D" w:rsidP="00780B5F">
            <w:pPr>
              <w:ind w:firstLine="0"/>
              <w:rPr>
                <w:b/>
                <w:bCs/>
              </w:rPr>
            </w:pPr>
            <w:r w:rsidRPr="00A8683D">
              <w:rPr>
                <w:b/>
                <w:bCs/>
              </w:rPr>
              <w:t>Naudotojai</w:t>
            </w:r>
          </w:p>
        </w:tc>
      </w:tr>
      <w:tr w:rsidR="008F5923" w:rsidRPr="00A8683D" w14:paraId="546ACBC2" w14:textId="77777777" w:rsidTr="4560C70B">
        <w:tc>
          <w:tcPr>
            <w:tcW w:w="5000" w:type="pct"/>
            <w:tcBorders>
              <w:right w:val="single" w:sz="4" w:space="0" w:color="BFBFBF" w:themeColor="background1" w:themeShade="BF"/>
            </w:tcBorders>
            <w:shd w:val="clear" w:color="auto" w:fill="auto"/>
          </w:tcPr>
          <w:p w14:paraId="56CEBE63" w14:textId="77777777" w:rsidR="008F5923" w:rsidRPr="00A8683D" w:rsidRDefault="009B5A3B" w:rsidP="00BA0334">
            <w:pPr>
              <w:pStyle w:val="Tekstaslentels"/>
            </w:pPr>
            <w:r w:rsidRPr="00A8683D">
              <w:t xml:space="preserve">Langas matomas </w:t>
            </w:r>
            <w:r w:rsidR="00125723" w:rsidRPr="00A8683D">
              <w:t>VSFSVVP</w:t>
            </w:r>
            <w:r w:rsidRPr="00A8683D">
              <w:t xml:space="preserve"> IS ir DMS naudotojui</w:t>
            </w:r>
            <w:r w:rsidR="00EE1A7D" w:rsidRPr="00A8683D">
              <w:t>.</w:t>
            </w:r>
          </w:p>
        </w:tc>
      </w:tr>
    </w:tbl>
    <w:p w14:paraId="2017AB9E" w14:textId="77777777" w:rsidR="008F5923" w:rsidRPr="00A8683D" w:rsidRDefault="008F5923" w:rsidP="008F5923"/>
    <w:p w14:paraId="471F9395" w14:textId="77777777" w:rsidR="003B644B" w:rsidRPr="00A8683D" w:rsidRDefault="003B644B" w:rsidP="003B644B"/>
    <w:p w14:paraId="216D8409" w14:textId="77777777" w:rsidR="003B644B" w:rsidRPr="00A8683D" w:rsidRDefault="00651146" w:rsidP="00DF40CE">
      <w:pPr>
        <w:pStyle w:val="Heading4"/>
      </w:pPr>
      <w:bookmarkStart w:id="819" w:name="_Toc159222280"/>
      <w:r w:rsidRPr="00A8683D">
        <w:t>Projekto STS pagrindimas</w:t>
      </w:r>
      <w:bookmarkEnd w:id="819"/>
    </w:p>
    <w:p w14:paraId="016F1CFF" w14:textId="77777777" w:rsidR="000C1B2F" w:rsidRPr="00A8683D" w:rsidRDefault="009E5BC6" w:rsidP="00041CBF">
      <w:pPr>
        <w:pStyle w:val="Captionfigura"/>
      </w:pPr>
      <w:r>
        <w:rPr>
          <w:noProof/>
        </w:rPr>
        <w:drawing>
          <wp:inline distT="0" distB="0" distL="0" distR="0" wp14:anchorId="77D79990" wp14:editId="2D57DDDF">
            <wp:extent cx="6300470" cy="3136265"/>
            <wp:effectExtent l="0" t="0" r="5080" b="6985"/>
            <wp:docPr id="261" name="Picture 26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261" descr="Graphical user interface, text, application&#10;&#10;Description automatically generated"/>
                    <pic:cNvPicPr/>
                  </pic:nvPicPr>
                  <pic:blipFill>
                    <a:blip r:embed="rId157"/>
                    <a:stretch>
                      <a:fillRect/>
                    </a:stretch>
                  </pic:blipFill>
                  <pic:spPr>
                    <a:xfrm>
                      <a:off x="0" y="0"/>
                      <a:ext cx="6300470" cy="3136265"/>
                    </a:xfrm>
                    <a:prstGeom prst="rect">
                      <a:avLst/>
                    </a:prstGeom>
                  </pic:spPr>
                </pic:pic>
              </a:graphicData>
            </a:graphic>
          </wp:inline>
        </w:drawing>
      </w:r>
    </w:p>
    <w:p w14:paraId="1EB8204E" w14:textId="77777777" w:rsidR="00651146" w:rsidRPr="00A8683D" w:rsidRDefault="000C1B2F" w:rsidP="000C1B2F">
      <w:pPr>
        <w:jc w:val="center"/>
      </w:pPr>
      <w:r w:rsidRPr="00A8683D">
        <w:t xml:space="preserve">pav. </w:t>
      </w:r>
      <w:fldSimple w:instr=" STYLEREF 1 \s ">
        <w:r w:rsidR="000E53E0">
          <w:rPr>
            <w:noProof/>
          </w:rPr>
          <w:t>3</w:t>
        </w:r>
      </w:fldSimple>
      <w:r w:rsidR="00215C96">
        <w:t>.</w:t>
      </w:r>
      <w:fldSimple w:instr=" SEQ pav. \* ARABIC \s 1 ">
        <w:r w:rsidR="000E53E0">
          <w:rPr>
            <w:noProof/>
          </w:rPr>
          <w:t>74</w:t>
        </w:r>
      </w:fldSimple>
      <w:r w:rsidRPr="00A8683D">
        <w:t xml:space="preserve"> Projekto STS pagrindimo skirtukas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0C1B2F" w:rsidRPr="00A8683D" w14:paraId="02BC9F47" w14:textId="77777777" w:rsidTr="4560C70B">
        <w:trPr>
          <w:tblHeader/>
        </w:trPr>
        <w:tc>
          <w:tcPr>
            <w:tcW w:w="5000" w:type="pct"/>
            <w:tcBorders>
              <w:right w:val="single" w:sz="4" w:space="0" w:color="BFBFBF" w:themeColor="background1" w:themeShade="BF"/>
            </w:tcBorders>
            <w:shd w:val="clear" w:color="auto" w:fill="BEE3A5"/>
            <w:vAlign w:val="center"/>
          </w:tcPr>
          <w:p w14:paraId="18BC169F" w14:textId="77777777" w:rsidR="000C1B2F" w:rsidRPr="00A8683D" w:rsidRDefault="000C1B2F" w:rsidP="00780B5F">
            <w:pPr>
              <w:ind w:firstLine="0"/>
              <w:rPr>
                <w:b/>
                <w:bCs/>
              </w:rPr>
            </w:pPr>
            <w:r w:rsidRPr="00A8683D">
              <w:rPr>
                <w:b/>
                <w:bCs/>
              </w:rPr>
              <w:lastRenderedPageBreak/>
              <w:t>Laukai</w:t>
            </w:r>
          </w:p>
        </w:tc>
      </w:tr>
      <w:tr w:rsidR="000C1B2F" w:rsidRPr="00A8683D" w14:paraId="5AE875DD" w14:textId="77777777" w:rsidTr="4560C70B">
        <w:trPr>
          <w:tblHeader/>
        </w:trPr>
        <w:tc>
          <w:tcPr>
            <w:tcW w:w="5000" w:type="pct"/>
            <w:tcBorders>
              <w:right w:val="single" w:sz="4" w:space="0" w:color="BFBFBF" w:themeColor="background1" w:themeShade="BF"/>
            </w:tcBorders>
            <w:shd w:val="clear" w:color="auto" w:fill="auto"/>
            <w:vAlign w:val="center"/>
          </w:tcPr>
          <w:tbl>
            <w:tblPr>
              <w:tblW w:w="0" w:type="auto"/>
              <w:tblCellMar>
                <w:left w:w="60" w:type="dxa"/>
                <w:right w:w="60" w:type="dxa"/>
              </w:tblCellMar>
              <w:tblLook w:val="0000" w:firstRow="0" w:lastRow="0" w:firstColumn="0" w:lastColumn="0" w:noHBand="0" w:noVBand="0"/>
            </w:tblPr>
            <w:tblGrid>
              <w:gridCol w:w="8505"/>
            </w:tblGrid>
            <w:tr w:rsidR="000C1B2F" w:rsidRPr="00A8683D" w14:paraId="1DC73DF7" w14:textId="77777777" w:rsidTr="4560C70B">
              <w:trPr>
                <w:trHeight w:val="346"/>
              </w:trPr>
              <w:tc>
                <w:tcPr>
                  <w:tcW w:w="8505" w:type="dxa"/>
                  <w:shd w:val="clear" w:color="auto" w:fill="FFFFFF" w:themeFill="background1"/>
                  <w:tcMar>
                    <w:top w:w="60" w:type="dxa"/>
                    <w:left w:w="60" w:type="dxa"/>
                    <w:bottom w:w="0" w:type="dxa"/>
                    <w:right w:w="60" w:type="dxa"/>
                  </w:tcMar>
                </w:tcPr>
                <w:p w14:paraId="193729E5" w14:textId="77777777" w:rsidR="000C1B2F" w:rsidRPr="00A8683D" w:rsidRDefault="1BF938C5" w:rsidP="00BA0334">
                  <w:pPr>
                    <w:pStyle w:val="Lentelssraas"/>
                  </w:pPr>
                  <w:r>
                    <w:t>Pareiškėjo įstaigoje vykdoma STS funkcija – įvedama informacija.</w:t>
                  </w:r>
                </w:p>
                <w:p w14:paraId="744EEFC6" w14:textId="77777777" w:rsidR="000C1B2F" w:rsidRPr="00A8683D" w:rsidRDefault="1BF938C5" w:rsidP="00BA0334">
                  <w:pPr>
                    <w:pStyle w:val="Lentelssraas"/>
                  </w:pPr>
                  <w:r>
                    <w:t>Prekė (-ės) įsigyta (-os) STS lėšomis ankstesniuose projektuose* – įvedama informacija.</w:t>
                  </w:r>
                </w:p>
                <w:p w14:paraId="13517342" w14:textId="77777777" w:rsidR="000C1B2F" w:rsidRPr="00A8683D" w:rsidRDefault="1BF938C5" w:rsidP="00BA0334">
                  <w:pPr>
                    <w:pStyle w:val="Lentelssraas"/>
                  </w:pPr>
                  <w:r>
                    <w:t xml:space="preserve">Prekė (-ės), kurią (-ias) planuojama įsigyti STS lėšomis šiame projekte – įvedama informacija. </w:t>
                  </w:r>
                </w:p>
                <w:p w14:paraId="36BF71A3" w14:textId="77777777" w:rsidR="009511E5" w:rsidRPr="00A8683D" w:rsidRDefault="1BF938C5" w:rsidP="009511E5">
                  <w:pPr>
                    <w:pStyle w:val="Lentelssraas"/>
                  </w:pPr>
                  <w:r>
                    <w:t>Prekė (-ės) įsigyta (-os) arba planuojama (-os) įsigyti pareiškėjo lėšomis** – įvedama informacija.</w:t>
                  </w:r>
                </w:p>
                <w:p w14:paraId="697738B4" w14:textId="77777777" w:rsidR="009511E5" w:rsidRPr="00A8683D" w:rsidRDefault="146C7D82" w:rsidP="00F15958">
                  <w:pPr>
                    <w:pStyle w:val="Lentelssraas"/>
                  </w:pPr>
                  <w:r>
                    <w:t>*, **  - laukai turi hintus (lauko pildymo aprašymus).</w:t>
                  </w:r>
                </w:p>
              </w:tc>
            </w:tr>
          </w:tbl>
          <w:p w14:paraId="7FA0E7C5" w14:textId="77777777" w:rsidR="000C1B2F" w:rsidRPr="00041CBF" w:rsidRDefault="000C1B2F" w:rsidP="00780B5F">
            <w:pPr>
              <w:pStyle w:val="normalbold0"/>
              <w:ind w:left="720" w:hanging="360"/>
              <w:rPr>
                <w:lang w:val="lt-LT"/>
              </w:rPr>
            </w:pPr>
          </w:p>
        </w:tc>
      </w:tr>
      <w:tr w:rsidR="000C1B2F" w:rsidRPr="00A8683D" w14:paraId="184888FD" w14:textId="77777777" w:rsidTr="4560C70B">
        <w:trPr>
          <w:tblHeader/>
        </w:trPr>
        <w:tc>
          <w:tcPr>
            <w:tcW w:w="5000" w:type="pct"/>
            <w:tcBorders>
              <w:right w:val="single" w:sz="4" w:space="0" w:color="BFBFBF" w:themeColor="background1" w:themeShade="BF"/>
            </w:tcBorders>
            <w:shd w:val="clear" w:color="auto" w:fill="BEE3A5"/>
            <w:vAlign w:val="center"/>
          </w:tcPr>
          <w:p w14:paraId="22FE7E85" w14:textId="77777777" w:rsidR="000C1B2F" w:rsidRPr="00A8683D" w:rsidRDefault="000C1B2F" w:rsidP="00780B5F">
            <w:pPr>
              <w:ind w:firstLine="0"/>
              <w:rPr>
                <w:b/>
                <w:bCs/>
              </w:rPr>
            </w:pPr>
            <w:r w:rsidRPr="00A8683D">
              <w:rPr>
                <w:b/>
                <w:bCs/>
              </w:rPr>
              <w:t>Mygtukai</w:t>
            </w:r>
          </w:p>
        </w:tc>
      </w:tr>
      <w:tr w:rsidR="000C1B2F" w:rsidRPr="00A8683D" w14:paraId="746868E4" w14:textId="77777777" w:rsidTr="4560C70B">
        <w:trPr>
          <w:tblHeader/>
        </w:trPr>
        <w:tc>
          <w:tcPr>
            <w:tcW w:w="5000" w:type="pct"/>
            <w:tcBorders>
              <w:right w:val="single" w:sz="4" w:space="0" w:color="BFBFBF" w:themeColor="background1" w:themeShade="BF"/>
            </w:tcBorders>
            <w:shd w:val="clear" w:color="auto" w:fill="auto"/>
            <w:vAlign w:val="center"/>
          </w:tcPr>
          <w:p w14:paraId="31BC0F21" w14:textId="77777777" w:rsidR="000C1B2F" w:rsidRPr="00A8683D" w:rsidRDefault="1BF938C5" w:rsidP="00BA0334">
            <w:pPr>
              <w:pStyle w:val="Lentelssraas"/>
            </w:pPr>
            <w:r>
              <w:t>Redaguoti</w:t>
            </w:r>
          </w:p>
          <w:p w14:paraId="169D27D4" w14:textId="77777777" w:rsidR="000C1B2F" w:rsidRPr="00A8683D" w:rsidRDefault="1BF938C5" w:rsidP="00BA0334">
            <w:pPr>
              <w:pStyle w:val="Lentelssraas"/>
            </w:pPr>
            <w:r>
              <w:t>Atšaukti</w:t>
            </w:r>
          </w:p>
          <w:p w14:paraId="260DA464" w14:textId="77777777" w:rsidR="000C1B2F" w:rsidRPr="00A8683D" w:rsidRDefault="1BF938C5" w:rsidP="00BA0334">
            <w:pPr>
              <w:pStyle w:val="Lentelssraas"/>
            </w:pPr>
            <w:r>
              <w:t>Išsaugoti</w:t>
            </w:r>
          </w:p>
        </w:tc>
      </w:tr>
      <w:tr w:rsidR="000C1B2F" w:rsidRPr="00A8683D" w14:paraId="0C999F93" w14:textId="77777777" w:rsidTr="4560C70B">
        <w:trPr>
          <w:tblHeader/>
        </w:trPr>
        <w:tc>
          <w:tcPr>
            <w:tcW w:w="5000" w:type="pct"/>
            <w:tcBorders>
              <w:right w:val="single" w:sz="4" w:space="0" w:color="BFBFBF" w:themeColor="background1" w:themeShade="BF"/>
            </w:tcBorders>
            <w:shd w:val="clear" w:color="auto" w:fill="BEE3A5"/>
            <w:vAlign w:val="center"/>
          </w:tcPr>
          <w:p w14:paraId="648CE77D" w14:textId="77777777" w:rsidR="000C1B2F" w:rsidRPr="00A8683D" w:rsidRDefault="00EE1A7D" w:rsidP="00780B5F">
            <w:pPr>
              <w:ind w:firstLine="0"/>
              <w:rPr>
                <w:b/>
                <w:bCs/>
              </w:rPr>
            </w:pPr>
            <w:r w:rsidRPr="00A8683D">
              <w:rPr>
                <w:b/>
                <w:bCs/>
              </w:rPr>
              <w:t>Naudotojai</w:t>
            </w:r>
          </w:p>
        </w:tc>
      </w:tr>
      <w:tr w:rsidR="000C1B2F" w:rsidRPr="00A8683D" w14:paraId="0CC2656D" w14:textId="77777777" w:rsidTr="4560C70B">
        <w:tc>
          <w:tcPr>
            <w:tcW w:w="5000" w:type="pct"/>
            <w:tcBorders>
              <w:right w:val="single" w:sz="4" w:space="0" w:color="BFBFBF" w:themeColor="background1" w:themeShade="BF"/>
            </w:tcBorders>
            <w:shd w:val="clear" w:color="auto" w:fill="auto"/>
          </w:tcPr>
          <w:p w14:paraId="7C8B72DC" w14:textId="77777777" w:rsidR="000C1B2F" w:rsidRPr="00A8683D" w:rsidRDefault="009B5A3B" w:rsidP="00BA0334">
            <w:pPr>
              <w:pStyle w:val="Tekstaslentels"/>
            </w:pPr>
            <w:r w:rsidRPr="00A8683D">
              <w:t xml:space="preserve">Langas matomas </w:t>
            </w:r>
            <w:r w:rsidR="00125723" w:rsidRPr="00A8683D">
              <w:t>VSFSVVP</w:t>
            </w:r>
            <w:r w:rsidRPr="00A8683D">
              <w:t xml:space="preserve"> IS ir DMS naudotojui</w:t>
            </w:r>
            <w:r w:rsidR="00EE1A7D" w:rsidRPr="00A8683D">
              <w:t>.</w:t>
            </w:r>
          </w:p>
        </w:tc>
      </w:tr>
    </w:tbl>
    <w:p w14:paraId="18B9B1AF" w14:textId="77777777" w:rsidR="000C1B2F" w:rsidRPr="00A8683D" w:rsidRDefault="000C1B2F" w:rsidP="000C1B2F"/>
    <w:p w14:paraId="26E24B0F" w14:textId="77777777" w:rsidR="000C1B2F" w:rsidRPr="00A8683D" w:rsidRDefault="00D22C3C" w:rsidP="00DF40CE">
      <w:pPr>
        <w:pStyle w:val="Heading4"/>
      </w:pPr>
      <w:bookmarkStart w:id="820" w:name="_Toc159222281"/>
      <w:r w:rsidRPr="00A8683D">
        <w:t>Projekto aprašymas</w:t>
      </w:r>
      <w:bookmarkEnd w:id="820"/>
    </w:p>
    <w:p w14:paraId="52665909" w14:textId="77777777" w:rsidR="00D22C3C" w:rsidRPr="00A8683D" w:rsidRDefault="00D22C3C" w:rsidP="00D22C3C">
      <w:pPr>
        <w:ind w:firstLine="0"/>
      </w:pPr>
    </w:p>
    <w:p w14:paraId="3B729F43" w14:textId="77777777" w:rsidR="00F35FFD" w:rsidRDefault="00F774A4" w:rsidP="00F774A4">
      <w:pPr>
        <w:pStyle w:val="Captionfigura"/>
      </w:pPr>
      <w:r>
        <w:rPr>
          <w:noProof/>
        </w:rPr>
        <w:drawing>
          <wp:inline distT="0" distB="0" distL="0" distR="0" wp14:anchorId="677C600A" wp14:editId="56744AC2">
            <wp:extent cx="6300470" cy="4584065"/>
            <wp:effectExtent l="0" t="0" r="5080" b="6985"/>
            <wp:docPr id="123" name="Picture 12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Graphical user interface, text, application, email&#10;&#10;Description automatically generated"/>
                    <pic:cNvPicPr/>
                  </pic:nvPicPr>
                  <pic:blipFill>
                    <a:blip r:embed="rId158"/>
                    <a:stretch>
                      <a:fillRect/>
                    </a:stretch>
                  </pic:blipFill>
                  <pic:spPr>
                    <a:xfrm>
                      <a:off x="0" y="0"/>
                      <a:ext cx="6300470" cy="4584065"/>
                    </a:xfrm>
                    <a:prstGeom prst="rect">
                      <a:avLst/>
                    </a:prstGeom>
                  </pic:spPr>
                </pic:pic>
              </a:graphicData>
            </a:graphic>
          </wp:inline>
        </w:drawing>
      </w:r>
    </w:p>
    <w:p w14:paraId="3754A3E2" w14:textId="77777777" w:rsidR="00F774A4" w:rsidRDefault="00F774A4" w:rsidP="00F774A4">
      <w:pPr>
        <w:pStyle w:val="Caption"/>
      </w:pPr>
    </w:p>
    <w:p w14:paraId="451FE713" w14:textId="77777777" w:rsidR="00F774A4" w:rsidRPr="00F774A4" w:rsidRDefault="00F774A4" w:rsidP="00041CBF">
      <w:pPr>
        <w:pStyle w:val="Captionfigura"/>
      </w:pPr>
      <w:r>
        <w:rPr>
          <w:noProof/>
        </w:rPr>
        <w:drawing>
          <wp:inline distT="0" distB="0" distL="0" distR="0" wp14:anchorId="32FFD6AF" wp14:editId="6882F971">
            <wp:extent cx="5995670" cy="4061368"/>
            <wp:effectExtent l="0" t="0" r="5080" b="0"/>
            <wp:docPr id="171" name="Picture 17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descr="Graphical user interface, text, application, email&#10;&#10;Description automatically generated"/>
                    <pic:cNvPicPr/>
                  </pic:nvPicPr>
                  <pic:blipFill>
                    <a:blip r:embed="rId159"/>
                    <a:stretch>
                      <a:fillRect/>
                    </a:stretch>
                  </pic:blipFill>
                  <pic:spPr>
                    <a:xfrm>
                      <a:off x="0" y="0"/>
                      <a:ext cx="5998934" cy="4063579"/>
                    </a:xfrm>
                    <a:prstGeom prst="rect">
                      <a:avLst/>
                    </a:prstGeom>
                  </pic:spPr>
                </pic:pic>
              </a:graphicData>
            </a:graphic>
          </wp:inline>
        </w:drawing>
      </w:r>
    </w:p>
    <w:p w14:paraId="73F092CD" w14:textId="77777777" w:rsidR="00F93F75" w:rsidRPr="00A8683D" w:rsidRDefault="00F35FFD" w:rsidP="00F35FFD">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75</w:t>
        </w:r>
      </w:fldSimple>
      <w:r w:rsidRPr="00A8683D">
        <w:rPr>
          <w:noProof/>
        </w:rPr>
        <w:t xml:space="preserve"> Projekto aprašymo skirtukas</w:t>
      </w:r>
    </w:p>
    <w:p w14:paraId="6F3CA693" w14:textId="77777777" w:rsidR="00F35FFD" w:rsidRPr="00A8683D" w:rsidRDefault="00F35FFD" w:rsidP="00F35FFD"/>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F35FFD" w:rsidRPr="00A8683D" w14:paraId="1F3102C9" w14:textId="77777777" w:rsidTr="4560C70B">
        <w:trPr>
          <w:tblHeader/>
        </w:trPr>
        <w:tc>
          <w:tcPr>
            <w:tcW w:w="5000" w:type="pct"/>
            <w:tcBorders>
              <w:right w:val="single" w:sz="4" w:space="0" w:color="BFBFBF" w:themeColor="background1" w:themeShade="BF"/>
            </w:tcBorders>
            <w:shd w:val="clear" w:color="auto" w:fill="BEE3A5"/>
            <w:vAlign w:val="center"/>
          </w:tcPr>
          <w:p w14:paraId="04CF4905" w14:textId="77777777" w:rsidR="00F35FFD" w:rsidRPr="00A8683D" w:rsidRDefault="00F35FFD" w:rsidP="00780B5F">
            <w:pPr>
              <w:ind w:firstLine="0"/>
              <w:rPr>
                <w:b/>
                <w:bCs/>
              </w:rPr>
            </w:pPr>
            <w:r w:rsidRPr="00A8683D">
              <w:rPr>
                <w:b/>
                <w:bCs/>
              </w:rPr>
              <w:lastRenderedPageBreak/>
              <w:t>Laukai</w:t>
            </w:r>
          </w:p>
        </w:tc>
      </w:tr>
      <w:tr w:rsidR="00F35FFD" w:rsidRPr="00A8683D" w14:paraId="45C4BCC2" w14:textId="77777777" w:rsidTr="4560C70B">
        <w:trPr>
          <w:tblHeader/>
        </w:trPr>
        <w:tc>
          <w:tcPr>
            <w:tcW w:w="5000" w:type="pct"/>
            <w:tcBorders>
              <w:right w:val="single" w:sz="4" w:space="0" w:color="BFBFBF" w:themeColor="background1" w:themeShade="BF"/>
            </w:tcBorders>
            <w:shd w:val="clear" w:color="auto" w:fill="auto"/>
            <w:vAlign w:val="center"/>
          </w:tcPr>
          <w:tbl>
            <w:tblPr>
              <w:tblW w:w="0" w:type="auto"/>
              <w:tblCellMar>
                <w:left w:w="60" w:type="dxa"/>
                <w:right w:w="60" w:type="dxa"/>
              </w:tblCellMar>
              <w:tblLook w:val="0000" w:firstRow="0" w:lastRow="0" w:firstColumn="0" w:lastColumn="0" w:noHBand="0" w:noVBand="0"/>
            </w:tblPr>
            <w:tblGrid>
              <w:gridCol w:w="8505"/>
            </w:tblGrid>
            <w:tr w:rsidR="00F35FFD" w:rsidRPr="00A8683D" w14:paraId="7B57DD94" w14:textId="77777777" w:rsidTr="4560C70B">
              <w:trPr>
                <w:trHeight w:val="346"/>
              </w:trPr>
              <w:tc>
                <w:tcPr>
                  <w:tcW w:w="8505" w:type="dxa"/>
                  <w:shd w:val="clear" w:color="auto" w:fill="FFFFFF" w:themeFill="background1"/>
                  <w:tcMar>
                    <w:top w:w="60" w:type="dxa"/>
                    <w:left w:w="60" w:type="dxa"/>
                    <w:bottom w:w="0" w:type="dxa"/>
                    <w:right w:w="60" w:type="dxa"/>
                  </w:tcMar>
                </w:tcPr>
                <w:p w14:paraId="364494D0" w14:textId="77777777" w:rsidR="006E7852" w:rsidRDefault="006E7852" w:rsidP="006E7852">
                  <w:pPr>
                    <w:pStyle w:val="Lentelssraas"/>
                  </w:pPr>
                  <w:r>
                    <w:t>Projekto tikslas, poreikis, esama situacija ir projektu sprendžiamos problemos. Pasirinkto sprendimo ir numatomo rezultato aprašymas – įvedama informacija.</w:t>
                  </w:r>
                </w:p>
                <w:p w14:paraId="000DC775" w14:textId="77777777" w:rsidR="006E7852" w:rsidRDefault="006E7852" w:rsidP="006E7852">
                  <w:pPr>
                    <w:pStyle w:val="Lentelssraas"/>
                  </w:pPr>
                  <w:r w:rsidRPr="00841E46">
                    <w:t>Projekto santrauka (skelbiama viešai)</w:t>
                  </w:r>
                  <w:r>
                    <w:t xml:space="preserve"> – įvedama informacija.</w:t>
                  </w:r>
                </w:p>
                <w:p w14:paraId="2BA98974" w14:textId="77777777" w:rsidR="006E7852" w:rsidRDefault="006E7852" w:rsidP="006E7852">
                  <w:pPr>
                    <w:pStyle w:val="Lentelssraas"/>
                  </w:pPr>
                  <w:r w:rsidRPr="00841E46">
                    <w:t>Projekto atitikties nacionaliniams strateginio planavimo dokumentams pagrindimas</w:t>
                  </w:r>
                  <w:r>
                    <w:t xml:space="preserve"> – įvedama informacija.</w:t>
                  </w:r>
                </w:p>
                <w:p w14:paraId="220AF897" w14:textId="77777777" w:rsidR="006E7852" w:rsidRDefault="006E7852" w:rsidP="006E7852">
                  <w:pPr>
                    <w:pStyle w:val="Lentelssraas"/>
                  </w:pPr>
                  <w:r w:rsidRPr="00841E46">
                    <w:t>Nacionalinio pažangos plano strateginis tikslas</w:t>
                  </w:r>
                  <w:r>
                    <w:t xml:space="preserve"> – įvedama informacija.</w:t>
                  </w:r>
                </w:p>
                <w:p w14:paraId="19EF8AFB" w14:textId="77777777" w:rsidR="006E7852" w:rsidRDefault="006E7852" w:rsidP="006E7852">
                  <w:pPr>
                    <w:pStyle w:val="Lentelssraas"/>
                  </w:pPr>
                  <w:r>
                    <w:t>Nacionalinio pažangos plano uždavinys – įvedama informacija.</w:t>
                  </w:r>
                </w:p>
                <w:p w14:paraId="15B375A9" w14:textId="77777777" w:rsidR="006E7852" w:rsidRDefault="006E7852" w:rsidP="006E7852">
                  <w:pPr>
                    <w:pStyle w:val="Lentelssraas"/>
                  </w:pPr>
                  <w:r w:rsidRPr="00841E46">
                    <w:t>Nacionalinės plėtros programa</w:t>
                  </w:r>
                  <w:r>
                    <w:t xml:space="preserve"> – įvedama informacija. </w:t>
                  </w:r>
                </w:p>
                <w:p w14:paraId="20B589E5" w14:textId="77777777" w:rsidR="006E7852" w:rsidRDefault="006E7852" w:rsidP="006E7852">
                  <w:pPr>
                    <w:pStyle w:val="Lentelssraas"/>
                  </w:pPr>
                  <w:r w:rsidRPr="00EA7A92">
                    <w:t>Nacionalinės plėtros programos uždavinys</w:t>
                  </w:r>
                  <w:r>
                    <w:t xml:space="preserve"> – įvedama informacija. </w:t>
                  </w:r>
                </w:p>
                <w:p w14:paraId="6F77E430" w14:textId="77777777" w:rsidR="006E7852" w:rsidRDefault="006E7852" w:rsidP="006E7852">
                  <w:pPr>
                    <w:pStyle w:val="Lentelssraas"/>
                  </w:pPr>
                  <w:r w:rsidRPr="00EA7A92">
                    <w:t>Pažangos priemonė</w:t>
                  </w:r>
                  <w:r>
                    <w:t xml:space="preserve"> – įvedama informacija.</w:t>
                  </w:r>
                </w:p>
                <w:p w14:paraId="657A0902" w14:textId="77777777" w:rsidR="006E7852" w:rsidRDefault="006E7852" w:rsidP="006E7852">
                  <w:pPr>
                    <w:pStyle w:val="Lentelssraas"/>
                  </w:pPr>
                  <w:r>
                    <w:t>Atlikti parengiamieji projekto darbai iki projekto įgyvendinimo plano pateikimo tarpinei institucijai datos – įvedama informacija.</w:t>
                  </w:r>
                </w:p>
                <w:p w14:paraId="15B8906F" w14:textId="77777777" w:rsidR="006E7852" w:rsidRDefault="006E7852" w:rsidP="006E7852">
                  <w:pPr>
                    <w:pStyle w:val="Lentelssraas"/>
                  </w:pPr>
                  <w:r>
                    <w:t>Projekto vykdytojo pajėgumas įgyvendinti projektą ir projekto valdymo aprašymas. Partnerių pasirinkimo pagrįstumas – įvedama informacija.</w:t>
                  </w:r>
                </w:p>
                <w:p w14:paraId="6489ABB8" w14:textId="77777777" w:rsidR="006E7852" w:rsidRDefault="006E7852" w:rsidP="006E7852">
                  <w:pPr>
                    <w:pStyle w:val="Lentelssraas"/>
                  </w:pPr>
                  <w:r>
                    <w:t>Projekto rezultatų tęstinumo planas (taikoma tik investicijų projektams, kai įgyvendinus projektą gaunamas ilgalaikis rezultatas) – įvedama informacija.</w:t>
                  </w:r>
                </w:p>
                <w:p w14:paraId="108D90EE" w14:textId="77777777" w:rsidR="006E7852" w:rsidRDefault="006E7852" w:rsidP="006E7852">
                  <w:pPr>
                    <w:pStyle w:val="Lentelssraas"/>
                  </w:pPr>
                  <w:r>
                    <w:t xml:space="preserve">Laikotarpis, kuriam skaičiuojamas projekto rezultatų palaikymas, metai – įvedama informacija. </w:t>
                  </w:r>
                </w:p>
                <w:p w14:paraId="21FDC132" w14:textId="77777777" w:rsidR="006E7852" w:rsidRDefault="006E7852" w:rsidP="006E7852">
                  <w:pPr>
                    <w:pStyle w:val="Lentelssraas"/>
                  </w:pPr>
                  <w:r>
                    <w:t>Vidutinė metinė lėšų suma, kurios reikia projekto rezultatams palaikyti, Eur – įvedama suma.</w:t>
                  </w:r>
                </w:p>
                <w:p w14:paraId="1EE960A0" w14:textId="77777777" w:rsidR="006E7852" w:rsidRDefault="006E7852" w:rsidP="006E7852">
                  <w:pPr>
                    <w:pStyle w:val="Lentelssraas"/>
                  </w:pPr>
                  <w:r>
                    <w:t>Valstybės biudžeto lėšos, Eur – įvedama suma.</w:t>
                  </w:r>
                </w:p>
                <w:p w14:paraId="7A2C9C35" w14:textId="77777777" w:rsidR="006E7852" w:rsidRDefault="006E7852" w:rsidP="006E7852">
                  <w:pPr>
                    <w:pStyle w:val="Lentelssraas"/>
                  </w:pPr>
                  <w:r>
                    <w:t>Kiti finansavimo šaltiniai, Eur – įvedama suma.</w:t>
                  </w:r>
                </w:p>
                <w:p w14:paraId="1C71A567" w14:textId="77777777" w:rsidR="006E7852" w:rsidRDefault="006E7852" w:rsidP="006E7852">
                  <w:pPr>
                    <w:pStyle w:val="Lentelssraas"/>
                  </w:pPr>
                  <w:r>
                    <w:t>Pareiškėjo lėšos, Eur – įvedama suma.</w:t>
                  </w:r>
                </w:p>
                <w:p w14:paraId="4EE3158B" w14:textId="77777777" w:rsidR="006E7852" w:rsidRDefault="006E7852" w:rsidP="006E7852">
                  <w:pPr>
                    <w:pStyle w:val="Lentelssraas"/>
                  </w:pPr>
                  <w:r>
                    <w:t>Iš viso, Eur – atvaizduojama susumuota laukų „Valstybės biudžeto lėšos, Eur“, „Kiti finansavimo šaltiniai, Eur“ ir „Pareiškėjo lėšos, Eur“ suma.</w:t>
                  </w:r>
                </w:p>
                <w:p w14:paraId="78BE4704" w14:textId="77777777" w:rsidR="006E7852" w:rsidRDefault="006E7852" w:rsidP="006E7852">
                  <w:pPr>
                    <w:pStyle w:val="Lentelssraas"/>
                  </w:pPr>
                  <w:r>
                    <w:t>*Kito finansavimo šaltinis – įvedama informacija. Laukas matomas tik tada, kai yra įvesta suma lauke „Kiti finansavimo šaltiniai, Eur“</w:t>
                  </w:r>
                </w:p>
                <w:p w14:paraId="36B75645" w14:textId="77777777" w:rsidR="006E7852" w:rsidRDefault="006E7852" w:rsidP="006E7852">
                  <w:pPr>
                    <w:pStyle w:val="Lentelssraas"/>
                  </w:pPr>
                  <w:r w:rsidRPr="00BB23F1">
                    <w:t>ES teisyno (acquis) arba ES veiksmo plano pavadinimas</w:t>
                  </w:r>
                  <w:r>
                    <w:t xml:space="preserve"> – įvedama informacija.</w:t>
                  </w:r>
                </w:p>
                <w:p w14:paraId="32756B9C" w14:textId="77777777" w:rsidR="006E7852" w:rsidRDefault="006E7852" w:rsidP="006E7852">
                  <w:pPr>
                    <w:pStyle w:val="Lentelssraas"/>
                  </w:pPr>
                  <w:r w:rsidRPr="00F93A7C">
                    <w:t>ES teisyno (acquis) ir/arba ES veiksmų plano įgyvendinimo padėtis</w:t>
                  </w:r>
                  <w:r>
                    <w:t xml:space="preserve"> – įvedama informacija.</w:t>
                  </w:r>
                </w:p>
                <w:p w14:paraId="5DAE11A4" w14:textId="77777777" w:rsidR="006E7852" w:rsidRDefault="006E7852" w:rsidP="006E7852">
                  <w:pPr>
                    <w:pStyle w:val="Lentelssraas"/>
                  </w:pPr>
                  <w:r w:rsidRPr="00F93A7C">
                    <w:t>Projekto atitiktis horizontaliesiems principams</w:t>
                  </w:r>
                  <w:r>
                    <w:t xml:space="preserve"> – pažymimas tinkamas atsakymas {Taip; Ne}.</w:t>
                  </w:r>
                </w:p>
                <w:p w14:paraId="79E7B5D6" w14:textId="77777777" w:rsidR="006E7852" w:rsidRDefault="006E7852" w:rsidP="006E7852">
                  <w:pPr>
                    <w:pStyle w:val="Lentelssraas"/>
                    <w:numPr>
                      <w:ilvl w:val="0"/>
                      <w:numId w:val="0"/>
                    </w:numPr>
                    <w:ind w:left="720" w:hanging="360"/>
                    <w:rPr>
                      <w:lang w:eastAsia="lt-LT"/>
                    </w:rPr>
                  </w:pPr>
                  <w:r w:rsidRPr="00F93A7C">
                    <w:rPr>
                      <w:lang w:eastAsia="lt-LT"/>
                    </w:rPr>
                    <w:t>Valstybė, kurioje įgyvendinamas (iš dalies įgyvendinamas) projektas</w:t>
                  </w:r>
                  <w:r>
                    <w:rPr>
                      <w:lang w:eastAsia="lt-LT"/>
                    </w:rPr>
                    <w:t>:</w:t>
                  </w:r>
                </w:p>
                <w:p w14:paraId="4937DD36" w14:textId="77777777" w:rsidR="006E7852" w:rsidRDefault="006E7852" w:rsidP="006E7852">
                  <w:pPr>
                    <w:pStyle w:val="Lentelssraas"/>
                  </w:pPr>
                  <w:r w:rsidRPr="00F93A7C">
                    <w:t>Projektas įgyvendinamas Lietuvos Respublikos teritorijoje</w:t>
                  </w:r>
                  <w:r>
                    <w:t xml:space="preserve"> – pažymimas požymis. </w:t>
                  </w:r>
                </w:p>
                <w:p w14:paraId="7F2E2DDD" w14:textId="77777777" w:rsidR="006E7852" w:rsidRDefault="006E7852" w:rsidP="006E7852">
                  <w:pPr>
                    <w:pStyle w:val="Lentelssraas"/>
                  </w:pPr>
                  <w:r>
                    <w:t>Projektas ar jo dalis įgyvendinami kitoje ES valstybėje narėje (ne Lietuvos Respublikoje) – pažymimas požymis.</w:t>
                  </w:r>
                </w:p>
                <w:p w14:paraId="29A281E7" w14:textId="77777777" w:rsidR="006E7852" w:rsidRDefault="006E7852" w:rsidP="006E7852">
                  <w:pPr>
                    <w:pStyle w:val="Lentelssraas"/>
                  </w:pPr>
                  <w:r>
                    <w:t>Projektas ar jo dalis įgyvendinami ne ES valstybėje narėje – pažymimas požymis.</w:t>
                  </w:r>
                </w:p>
                <w:p w14:paraId="5A5E5641" w14:textId="77777777" w:rsidR="006E7852" w:rsidRDefault="006E7852" w:rsidP="006E7852">
                  <w:pPr>
                    <w:pStyle w:val="Lentelssraas"/>
                  </w:pPr>
                  <w:r>
                    <w:t xml:space="preserve">*ES valstybė, kurioje įgyvendinamas projektas ar jo dalis – įvedama informacija. </w:t>
                  </w:r>
                </w:p>
                <w:p w14:paraId="701FE58F" w14:textId="77777777" w:rsidR="006E7852" w:rsidRDefault="006E7852" w:rsidP="006E7852">
                  <w:pPr>
                    <w:pStyle w:val="Lentelssraas"/>
                  </w:pPr>
                  <w:r>
                    <w:t>*</w:t>
                  </w:r>
                  <w:r w:rsidRPr="00F93A7C">
                    <w:t>Ne ES valstybė, kurioje įgyvendinamas projektas ar jo dalis</w:t>
                  </w:r>
                  <w:r>
                    <w:t xml:space="preserve"> – įvedama informacija. </w:t>
                  </w:r>
                </w:p>
                <w:p w14:paraId="12B69903" w14:textId="77777777" w:rsidR="006E7852" w:rsidRDefault="006E7852" w:rsidP="006E7852">
                  <w:pPr>
                    <w:pStyle w:val="Lentelssraas"/>
                    <w:numPr>
                      <w:ilvl w:val="0"/>
                      <w:numId w:val="0"/>
                    </w:numPr>
                    <w:ind w:left="360"/>
                  </w:pPr>
                  <w:r w:rsidRPr="00F93A7C">
                    <w:t>Teritorija, kuriai tenka didžioji dalis projekto lėšų (jeigu taikoma):</w:t>
                  </w:r>
                </w:p>
                <w:p w14:paraId="0218B786" w14:textId="77777777" w:rsidR="006E7852" w:rsidRDefault="006E7852" w:rsidP="006E7852">
                  <w:pPr>
                    <w:pStyle w:val="Lentelssraas"/>
                  </w:pPr>
                  <w:r>
                    <w:t>Apskritis – pasirenkama apskritis.</w:t>
                  </w:r>
                </w:p>
                <w:p w14:paraId="09454256" w14:textId="77777777" w:rsidR="006E7852" w:rsidRDefault="006E7852" w:rsidP="006E7852">
                  <w:pPr>
                    <w:pStyle w:val="Lentelssraas"/>
                  </w:pPr>
                  <w:r>
                    <w:t>Savivaldybė – pasirenkama savivaldybė priklausanti apskričiai.</w:t>
                  </w:r>
                </w:p>
                <w:p w14:paraId="410E88A1" w14:textId="77777777" w:rsidR="006E7852" w:rsidRDefault="006E7852" w:rsidP="006E7852">
                  <w:pPr>
                    <w:pStyle w:val="Lentelssraas"/>
                    <w:numPr>
                      <w:ilvl w:val="0"/>
                      <w:numId w:val="0"/>
                    </w:numPr>
                    <w:ind w:left="360"/>
                  </w:pPr>
                  <w:r w:rsidRPr="004F7165">
                    <w:t>Kita (-os) apskritis (-ys) ir savivaldybė (-ės), kuriai (-ioms) tenka dalis projekto lėšų (jeigu taikoma):</w:t>
                  </w:r>
                </w:p>
                <w:p w14:paraId="659C5979" w14:textId="77777777" w:rsidR="006E7852" w:rsidRDefault="006E7852" w:rsidP="006E7852">
                  <w:pPr>
                    <w:pStyle w:val="Lentelssraas"/>
                  </w:pPr>
                  <w:r>
                    <w:t xml:space="preserve">Apskritis – pasirenkama apskritis. </w:t>
                  </w:r>
                </w:p>
                <w:p w14:paraId="3A217570" w14:textId="77777777" w:rsidR="006E7852" w:rsidRDefault="006E7852" w:rsidP="006E7852">
                  <w:pPr>
                    <w:pStyle w:val="Lentelssraas"/>
                  </w:pPr>
                  <w:r>
                    <w:t>Savivaldybė – pasirenkama savivaldybė priklausanti apskričiai.</w:t>
                  </w:r>
                </w:p>
                <w:p w14:paraId="30A3148B" w14:textId="77777777" w:rsidR="00F35FFD" w:rsidRPr="00A8683D" w:rsidRDefault="006E7852" w:rsidP="00BA0334">
                  <w:pPr>
                    <w:pStyle w:val="Lentelssraas"/>
                  </w:pPr>
                  <w:r w:rsidRPr="00170D79">
                    <w:rPr>
                      <w:i/>
                      <w:iCs/>
                    </w:rPr>
                    <w:t>P</w:t>
                  </w:r>
                  <w:r>
                    <w:rPr>
                      <w:i/>
                      <w:iCs/>
                    </w:rPr>
                    <w:t>astaba</w:t>
                  </w:r>
                  <w:r w:rsidRPr="00170D79">
                    <w:rPr>
                      <w:i/>
                      <w:iCs/>
                    </w:rPr>
                    <w:t xml:space="preserve">. </w:t>
                  </w:r>
                  <w:r>
                    <w:rPr>
                      <w:i/>
                      <w:iCs/>
                    </w:rPr>
                    <w:t>N</w:t>
                  </w:r>
                  <w:r w:rsidRPr="00170D79">
                    <w:rPr>
                      <w:i/>
                      <w:iCs/>
                    </w:rPr>
                    <w:t>orint pridėti kitą</w:t>
                  </w:r>
                  <w:r>
                    <w:rPr>
                      <w:i/>
                      <w:iCs/>
                    </w:rPr>
                    <w:t xml:space="preserve"> pasirinktą</w:t>
                  </w:r>
                  <w:r w:rsidRPr="00170D79">
                    <w:rPr>
                      <w:i/>
                      <w:iCs/>
                    </w:rPr>
                    <w:t xml:space="preserve"> apskritį ir savivaldybę paspaudžiamas mygtukas </w:t>
                  </w:r>
                  <w:r>
                    <w:rPr>
                      <w:i/>
                      <w:iCs/>
                    </w:rPr>
                    <w:t>[P</w:t>
                  </w:r>
                  <w:r w:rsidRPr="00170D79">
                    <w:rPr>
                      <w:i/>
                      <w:iCs/>
                    </w:rPr>
                    <w:t>ridėti</w:t>
                  </w:r>
                  <w:r>
                    <w:rPr>
                      <w:i/>
                      <w:iCs/>
                    </w:rPr>
                    <w:t>]</w:t>
                  </w:r>
                  <w:r w:rsidRPr="00170D79">
                    <w:rPr>
                      <w:i/>
                      <w:iCs/>
                    </w:rPr>
                    <w:t>.</w:t>
                  </w:r>
                </w:p>
              </w:tc>
            </w:tr>
          </w:tbl>
          <w:p w14:paraId="74DC62BC" w14:textId="77777777" w:rsidR="00F35FFD" w:rsidRPr="00041CBF" w:rsidRDefault="00F35FFD" w:rsidP="00780B5F">
            <w:pPr>
              <w:pStyle w:val="normalbold0"/>
              <w:ind w:left="720" w:hanging="360"/>
              <w:rPr>
                <w:lang w:val="lt-LT"/>
              </w:rPr>
            </w:pPr>
          </w:p>
        </w:tc>
      </w:tr>
      <w:tr w:rsidR="00F35FFD" w:rsidRPr="00A8683D" w14:paraId="7DA20174" w14:textId="77777777" w:rsidTr="4560C70B">
        <w:trPr>
          <w:tblHeader/>
        </w:trPr>
        <w:tc>
          <w:tcPr>
            <w:tcW w:w="5000" w:type="pct"/>
            <w:tcBorders>
              <w:right w:val="single" w:sz="4" w:space="0" w:color="BFBFBF" w:themeColor="background1" w:themeShade="BF"/>
            </w:tcBorders>
            <w:shd w:val="clear" w:color="auto" w:fill="BEE3A5"/>
            <w:vAlign w:val="center"/>
          </w:tcPr>
          <w:p w14:paraId="278A3F10" w14:textId="77777777" w:rsidR="00F35FFD" w:rsidRPr="00A8683D" w:rsidRDefault="00F35FFD" w:rsidP="00780B5F">
            <w:pPr>
              <w:ind w:firstLine="0"/>
              <w:rPr>
                <w:b/>
                <w:bCs/>
              </w:rPr>
            </w:pPr>
            <w:r w:rsidRPr="00A8683D">
              <w:rPr>
                <w:b/>
                <w:bCs/>
              </w:rPr>
              <w:lastRenderedPageBreak/>
              <w:t>Mygtukai</w:t>
            </w:r>
          </w:p>
        </w:tc>
      </w:tr>
      <w:tr w:rsidR="00F35FFD" w:rsidRPr="00A8683D" w14:paraId="33F5839D" w14:textId="77777777" w:rsidTr="4560C70B">
        <w:trPr>
          <w:tblHeader/>
        </w:trPr>
        <w:tc>
          <w:tcPr>
            <w:tcW w:w="5000" w:type="pct"/>
            <w:tcBorders>
              <w:right w:val="single" w:sz="4" w:space="0" w:color="BFBFBF" w:themeColor="background1" w:themeShade="BF"/>
            </w:tcBorders>
            <w:shd w:val="clear" w:color="auto" w:fill="auto"/>
            <w:vAlign w:val="center"/>
          </w:tcPr>
          <w:p w14:paraId="4B1ECBA1" w14:textId="77777777" w:rsidR="00F35FFD" w:rsidRPr="00A8683D" w:rsidRDefault="7200CDDE" w:rsidP="00BA0334">
            <w:pPr>
              <w:pStyle w:val="Lentelssraas"/>
            </w:pPr>
            <w:r>
              <w:t>Redaguoti</w:t>
            </w:r>
          </w:p>
          <w:p w14:paraId="7776CF81" w14:textId="77777777" w:rsidR="00F35FFD" w:rsidRPr="00A8683D" w:rsidRDefault="7200CDDE" w:rsidP="00BA0334">
            <w:pPr>
              <w:pStyle w:val="Lentelssraas"/>
            </w:pPr>
            <w:r>
              <w:t>Atšaukti</w:t>
            </w:r>
          </w:p>
          <w:p w14:paraId="240376E9" w14:textId="77777777" w:rsidR="00F35FFD" w:rsidRPr="00A8683D" w:rsidRDefault="7200CDDE" w:rsidP="00BA0334">
            <w:pPr>
              <w:pStyle w:val="Lentelssraas"/>
            </w:pPr>
            <w:r>
              <w:t>Išsaugoti</w:t>
            </w:r>
          </w:p>
        </w:tc>
      </w:tr>
      <w:tr w:rsidR="00F35FFD" w:rsidRPr="00A8683D" w14:paraId="27D84148" w14:textId="77777777" w:rsidTr="4560C70B">
        <w:trPr>
          <w:tblHeader/>
        </w:trPr>
        <w:tc>
          <w:tcPr>
            <w:tcW w:w="5000" w:type="pct"/>
            <w:tcBorders>
              <w:right w:val="single" w:sz="4" w:space="0" w:color="BFBFBF" w:themeColor="background1" w:themeShade="BF"/>
            </w:tcBorders>
            <w:shd w:val="clear" w:color="auto" w:fill="BEE3A5"/>
            <w:vAlign w:val="center"/>
          </w:tcPr>
          <w:p w14:paraId="6CC6F600" w14:textId="77777777" w:rsidR="00F35FFD" w:rsidRPr="00A8683D" w:rsidRDefault="00EE1A7D" w:rsidP="00780B5F">
            <w:pPr>
              <w:ind w:firstLine="0"/>
              <w:rPr>
                <w:b/>
                <w:bCs/>
              </w:rPr>
            </w:pPr>
            <w:r w:rsidRPr="00A8683D">
              <w:rPr>
                <w:b/>
                <w:bCs/>
              </w:rPr>
              <w:t>Naudotojai</w:t>
            </w:r>
          </w:p>
        </w:tc>
      </w:tr>
      <w:tr w:rsidR="00F35FFD" w:rsidRPr="00A8683D" w14:paraId="62E61DC6" w14:textId="77777777" w:rsidTr="4560C70B">
        <w:tc>
          <w:tcPr>
            <w:tcW w:w="5000" w:type="pct"/>
            <w:tcBorders>
              <w:right w:val="single" w:sz="4" w:space="0" w:color="BFBFBF" w:themeColor="background1" w:themeShade="BF"/>
            </w:tcBorders>
            <w:shd w:val="clear" w:color="auto" w:fill="auto"/>
          </w:tcPr>
          <w:p w14:paraId="2E4D348F" w14:textId="77777777" w:rsidR="00F35FFD" w:rsidRPr="00A8683D" w:rsidRDefault="009B5A3B" w:rsidP="00BA0334">
            <w:pPr>
              <w:pStyle w:val="Tekstaslentels"/>
            </w:pPr>
            <w:r w:rsidRPr="00A8683D">
              <w:t xml:space="preserve">Langas matomas </w:t>
            </w:r>
            <w:r w:rsidR="00125723" w:rsidRPr="00A8683D">
              <w:t>VSFSVVP</w:t>
            </w:r>
            <w:r w:rsidRPr="00A8683D">
              <w:t xml:space="preserve"> IS ir DMS naudotojui</w:t>
            </w:r>
            <w:r w:rsidR="00EE1A7D" w:rsidRPr="00A8683D">
              <w:t>.</w:t>
            </w:r>
          </w:p>
        </w:tc>
      </w:tr>
    </w:tbl>
    <w:p w14:paraId="31112E3D" w14:textId="77777777" w:rsidR="008F5923" w:rsidRPr="00A8683D" w:rsidRDefault="008F5923" w:rsidP="00DF40CE">
      <w:pPr>
        <w:pStyle w:val="Heading4"/>
      </w:pPr>
      <w:bookmarkStart w:id="821" w:name="_Toc159222282"/>
      <w:r w:rsidRPr="00A8683D">
        <w:lastRenderedPageBreak/>
        <w:t xml:space="preserve">Projekto </w:t>
      </w:r>
      <w:r w:rsidR="00D152CD">
        <w:t>matomumas ir informavimas</w:t>
      </w:r>
      <w:bookmarkEnd w:id="821"/>
    </w:p>
    <w:p w14:paraId="7B27B6EB" w14:textId="77777777" w:rsidR="00D152CD" w:rsidRDefault="001741CC" w:rsidP="00D152CD">
      <w:pPr>
        <w:keepNext/>
      </w:pPr>
      <w:r>
        <w:rPr>
          <w:noProof/>
        </w:rPr>
        <w:drawing>
          <wp:inline distT="0" distB="0" distL="0" distR="0" wp14:anchorId="0F508F3F" wp14:editId="53CF6217">
            <wp:extent cx="5816600" cy="3479291"/>
            <wp:effectExtent l="0" t="0" r="0" b="6985"/>
            <wp:docPr id="266" name="Picture 26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descr="Graphical user interface, text, application, email&#10;&#10;Description automatically generated"/>
                    <pic:cNvPicPr/>
                  </pic:nvPicPr>
                  <pic:blipFill>
                    <a:blip r:embed="rId160"/>
                    <a:stretch>
                      <a:fillRect/>
                    </a:stretch>
                  </pic:blipFill>
                  <pic:spPr>
                    <a:xfrm>
                      <a:off x="0" y="0"/>
                      <a:ext cx="5823722" cy="3483551"/>
                    </a:xfrm>
                    <a:prstGeom prst="rect">
                      <a:avLst/>
                    </a:prstGeom>
                  </pic:spPr>
                </pic:pic>
              </a:graphicData>
            </a:graphic>
          </wp:inline>
        </w:drawing>
      </w:r>
    </w:p>
    <w:p w14:paraId="3DA150A1" w14:textId="77777777" w:rsidR="00D152CD" w:rsidRDefault="00D152CD" w:rsidP="00D152CD">
      <w:pPr>
        <w:keepNext/>
      </w:pPr>
      <w:r>
        <w:rPr>
          <w:noProof/>
        </w:rPr>
        <w:drawing>
          <wp:inline distT="0" distB="0" distL="0" distR="0" wp14:anchorId="0F8CB8E7" wp14:editId="249E32D6">
            <wp:extent cx="5905352" cy="3538330"/>
            <wp:effectExtent l="0" t="0" r="635" b="5080"/>
            <wp:docPr id="263" name="Picture 26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Graphical user interface, text, application&#10;&#10;Description automatically generated"/>
                    <pic:cNvPicPr/>
                  </pic:nvPicPr>
                  <pic:blipFill>
                    <a:blip r:embed="rId116"/>
                    <a:stretch>
                      <a:fillRect/>
                    </a:stretch>
                  </pic:blipFill>
                  <pic:spPr>
                    <a:xfrm>
                      <a:off x="0" y="0"/>
                      <a:ext cx="5924316" cy="3549692"/>
                    </a:xfrm>
                    <a:prstGeom prst="rect">
                      <a:avLst/>
                    </a:prstGeom>
                  </pic:spPr>
                </pic:pic>
              </a:graphicData>
            </a:graphic>
          </wp:inline>
        </w:drawing>
      </w:r>
    </w:p>
    <w:p w14:paraId="709F02AF" w14:textId="77777777" w:rsidR="00D152CD" w:rsidRPr="00A8683D" w:rsidRDefault="00D152CD" w:rsidP="00D152CD">
      <w:pPr>
        <w:keepNext/>
      </w:pPr>
      <w:r>
        <w:rPr>
          <w:noProof/>
        </w:rPr>
        <w:lastRenderedPageBreak/>
        <w:drawing>
          <wp:inline distT="0" distB="0" distL="0" distR="0" wp14:anchorId="64110911" wp14:editId="7C95BC65">
            <wp:extent cx="6136775" cy="4079019"/>
            <wp:effectExtent l="0" t="0" r="0" b="0"/>
            <wp:docPr id="264" name="Picture 26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descr="Graphical user interface, text, application&#10;&#10;Description automatically generated"/>
                    <pic:cNvPicPr/>
                  </pic:nvPicPr>
                  <pic:blipFill>
                    <a:blip r:embed="rId117"/>
                    <a:stretch>
                      <a:fillRect/>
                    </a:stretch>
                  </pic:blipFill>
                  <pic:spPr>
                    <a:xfrm>
                      <a:off x="0" y="0"/>
                      <a:ext cx="6151061" cy="4088515"/>
                    </a:xfrm>
                    <a:prstGeom prst="rect">
                      <a:avLst/>
                    </a:prstGeom>
                  </pic:spPr>
                </pic:pic>
              </a:graphicData>
            </a:graphic>
          </wp:inline>
        </w:drawing>
      </w:r>
    </w:p>
    <w:p w14:paraId="1F36D762" w14:textId="77777777" w:rsidR="00D152CD" w:rsidRDefault="00D152CD" w:rsidP="00D152CD">
      <w:pPr>
        <w:jc w:val="center"/>
      </w:pPr>
      <w:r>
        <w:rPr>
          <w:noProof/>
        </w:rPr>
        <w:drawing>
          <wp:inline distT="0" distB="0" distL="0" distR="0" wp14:anchorId="17696C20" wp14:editId="4265BDCC">
            <wp:extent cx="6200408" cy="834887"/>
            <wp:effectExtent l="0" t="0" r="0" b="3810"/>
            <wp:docPr id="265" name="Picture 265"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descr="Background pattern&#10;&#10;Description automatically generated with low confidence"/>
                    <pic:cNvPicPr/>
                  </pic:nvPicPr>
                  <pic:blipFill>
                    <a:blip r:embed="rId118"/>
                    <a:stretch>
                      <a:fillRect/>
                    </a:stretch>
                  </pic:blipFill>
                  <pic:spPr>
                    <a:xfrm>
                      <a:off x="0" y="0"/>
                      <a:ext cx="6269116" cy="844139"/>
                    </a:xfrm>
                    <a:prstGeom prst="rect">
                      <a:avLst/>
                    </a:prstGeom>
                  </pic:spPr>
                </pic:pic>
              </a:graphicData>
            </a:graphic>
          </wp:inline>
        </w:drawing>
      </w:r>
    </w:p>
    <w:p w14:paraId="15F17BFB" w14:textId="77777777" w:rsidR="008F5923" w:rsidRPr="00A8683D" w:rsidRDefault="008F5923" w:rsidP="008F5923">
      <w:pPr>
        <w:keepNext/>
        <w:ind w:firstLine="0"/>
      </w:pPr>
    </w:p>
    <w:p w14:paraId="6C2E1A8E" w14:textId="77777777" w:rsidR="008F5923" w:rsidRPr="00A8683D" w:rsidRDefault="008F5923" w:rsidP="008F5923">
      <w:pPr>
        <w:jc w:val="center"/>
      </w:pPr>
      <w:r w:rsidRPr="00A8683D">
        <w:t xml:space="preserve">pav. </w:t>
      </w:r>
      <w:fldSimple w:instr=" STYLEREF 1 \s ">
        <w:r w:rsidR="000E53E0">
          <w:rPr>
            <w:noProof/>
          </w:rPr>
          <w:t>3</w:t>
        </w:r>
      </w:fldSimple>
      <w:r w:rsidR="00215C96">
        <w:t>.</w:t>
      </w:r>
      <w:fldSimple w:instr=" SEQ pav. \* ARABIC \s 1 ">
        <w:r w:rsidR="000E53E0">
          <w:rPr>
            <w:noProof/>
          </w:rPr>
          <w:t>76</w:t>
        </w:r>
      </w:fldSimple>
      <w:r w:rsidRPr="00A8683D">
        <w:t xml:space="preserve"> Projekto </w:t>
      </w:r>
      <w:r w:rsidR="001741CC">
        <w:t>matomumas ir informavimas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8F5923" w:rsidRPr="00A8683D" w14:paraId="6C878C63" w14:textId="77777777" w:rsidTr="4560C70B">
        <w:trPr>
          <w:tblHeader/>
        </w:trPr>
        <w:tc>
          <w:tcPr>
            <w:tcW w:w="5000" w:type="pct"/>
            <w:tcBorders>
              <w:right w:val="single" w:sz="4" w:space="0" w:color="BFBFBF" w:themeColor="background1" w:themeShade="BF"/>
            </w:tcBorders>
            <w:shd w:val="clear" w:color="auto" w:fill="BEE3A5"/>
            <w:vAlign w:val="center"/>
          </w:tcPr>
          <w:p w14:paraId="3FBDB9A4" w14:textId="77777777" w:rsidR="008F5923" w:rsidRPr="00A8683D" w:rsidRDefault="008F5923" w:rsidP="00780B5F">
            <w:pPr>
              <w:ind w:firstLine="0"/>
              <w:rPr>
                <w:b/>
                <w:bCs/>
              </w:rPr>
            </w:pPr>
            <w:r w:rsidRPr="00A8683D">
              <w:rPr>
                <w:b/>
                <w:bCs/>
              </w:rPr>
              <w:lastRenderedPageBreak/>
              <w:t>Laukai</w:t>
            </w:r>
          </w:p>
        </w:tc>
      </w:tr>
      <w:tr w:rsidR="008F5923" w:rsidRPr="00A8683D" w14:paraId="72D278B7" w14:textId="77777777" w:rsidTr="4560C70B">
        <w:trPr>
          <w:tblHeader/>
        </w:trPr>
        <w:tc>
          <w:tcPr>
            <w:tcW w:w="5000" w:type="pct"/>
            <w:tcBorders>
              <w:right w:val="single" w:sz="4" w:space="0" w:color="BFBFBF" w:themeColor="background1" w:themeShade="BF"/>
            </w:tcBorders>
            <w:shd w:val="clear" w:color="auto" w:fill="auto"/>
            <w:vAlign w:val="center"/>
          </w:tcPr>
          <w:tbl>
            <w:tblPr>
              <w:tblW w:w="0" w:type="auto"/>
              <w:tblCellMar>
                <w:left w:w="60" w:type="dxa"/>
                <w:right w:w="60" w:type="dxa"/>
              </w:tblCellMar>
              <w:tblLook w:val="0000" w:firstRow="0" w:lastRow="0" w:firstColumn="0" w:lastColumn="0" w:noHBand="0" w:noVBand="0"/>
            </w:tblPr>
            <w:tblGrid>
              <w:gridCol w:w="8505"/>
            </w:tblGrid>
            <w:tr w:rsidR="008F5923" w:rsidRPr="00A8683D" w14:paraId="4BB445A0" w14:textId="77777777" w:rsidTr="4560C70B">
              <w:trPr>
                <w:trHeight w:val="346"/>
              </w:trPr>
              <w:tc>
                <w:tcPr>
                  <w:tcW w:w="8505" w:type="dxa"/>
                  <w:shd w:val="clear" w:color="auto" w:fill="FFFFFF" w:themeFill="background1"/>
                  <w:tcMar>
                    <w:top w:w="60" w:type="dxa"/>
                    <w:left w:w="60" w:type="dxa"/>
                    <w:bottom w:w="0" w:type="dxa"/>
                    <w:right w:w="60" w:type="dxa"/>
                  </w:tcMar>
                </w:tcPr>
                <w:p w14:paraId="27219A91" w14:textId="77777777" w:rsidR="00BF08C0" w:rsidRPr="00A8683D" w:rsidRDefault="10C69838" w:rsidP="00BF08C0">
                  <w:pPr>
                    <w:pStyle w:val="Lentelssraas"/>
                  </w:pPr>
                  <w:r>
                    <w:t>Projekto aprašymas projekto vykdytojo interneto svetainėje (jei projekto vykdytojas ją turi). Terminas – per 30 dienų nuo projekto sutarties pasirašymo – jei matomumo ir informavimo  priemonė taikoma, prie jos pažymimas žymimasis langelis. Jei reikalinga, užpildomas aprašymas.</w:t>
                  </w:r>
                </w:p>
                <w:p w14:paraId="4F337608" w14:textId="77777777" w:rsidR="00BF08C0" w:rsidRPr="00A8683D" w:rsidRDefault="00BF08C0" w:rsidP="00BF08C0">
                  <w:pPr>
                    <w:pStyle w:val="Lentelssraas"/>
                  </w:pPr>
                  <w:r>
                    <w:t>Projekto aprašymas projekto vykdytojo socialiniame (-iuose) tinkle (-uose) (jei projekto vykdytojas jį (juos) turi). Terminas – per 30 dienų nuo projekto sutarties pasirašymo</w:t>
                  </w:r>
                  <w:r w:rsidRPr="00A8683D">
                    <w:t xml:space="preserve"> – jei </w:t>
                  </w:r>
                  <w:r>
                    <w:t xml:space="preserve">matomumo ir informavimo </w:t>
                  </w:r>
                  <w:r w:rsidRPr="00A8683D">
                    <w:t xml:space="preserve"> priemonė taikoma, prie jos pažymimas žymimasis langelis. Jei reikalinga, užpildomas aprašymas.</w:t>
                  </w:r>
                </w:p>
                <w:p w14:paraId="0443E415" w14:textId="77777777" w:rsidR="00BF08C0" w:rsidRPr="00A8683D" w:rsidRDefault="00BF08C0" w:rsidP="00BF08C0">
                  <w:pPr>
                    <w:pStyle w:val="Lentelssraas"/>
                  </w:pPr>
                  <w:r>
                    <w:t xml:space="preserve">Informavimas apie projekto finansavimą iš ES ir BF (jeigu taikoma) lėšų visuomenei ar projekto dalyviams skirtuose dokumentuose, vaizdinio poveikio ar informacinėje medžiagoje ir priemonėse </w:t>
                  </w:r>
                  <w:r w:rsidRPr="00A8683D">
                    <w:t xml:space="preserve">– jei </w:t>
                  </w:r>
                  <w:r>
                    <w:t xml:space="preserve">matomumo ir informavimo </w:t>
                  </w:r>
                  <w:r w:rsidRPr="00A8683D">
                    <w:t xml:space="preserve"> priemonė taikoma, prie jos pažymimas žymimasis langelis. Jei reikalinga, užpildomas aprašymas.</w:t>
                  </w:r>
                </w:p>
                <w:p w14:paraId="3B919E92" w14:textId="77777777" w:rsidR="00BF08C0" w:rsidRPr="00A8683D" w:rsidRDefault="00BF08C0" w:rsidP="00BF08C0">
                  <w:pPr>
                    <w:pStyle w:val="Lentelssraas"/>
                  </w:pPr>
                  <w:r>
                    <w:t>Nuolatinės informacinės lentelės pakabinimas gerai matomoje vietoje. Terminas ‒ kai tik projektas, kuris susijęs su fizinėmis (materialiomis) investicijomis, yra pradedamas vykdyti arba sumontuojama nupirkta įranga (taikoma, jei projekto visos išlaidos viršija 100 000 EUR ir jei netaikoma PĮP 16.5 papunktyje nurodyta matomumo ir informavimo apie projektą priemonė)</w:t>
                  </w:r>
                  <w:r w:rsidRPr="00A8683D" w:rsidDel="00225F42">
                    <w:t xml:space="preserve"> </w:t>
                  </w:r>
                  <w:r w:rsidRPr="00A8683D">
                    <w:t xml:space="preserve">– jei </w:t>
                  </w:r>
                  <w:r>
                    <w:t xml:space="preserve">matomumo ir informavimo </w:t>
                  </w:r>
                  <w:r w:rsidRPr="00A8683D">
                    <w:t xml:space="preserve"> priemonė taikoma, prie jos pažymimas žymimasis langelis. Jei reikalinga, užpildomas aprašymas.</w:t>
                  </w:r>
                </w:p>
                <w:p w14:paraId="5C7D0F91" w14:textId="77777777" w:rsidR="00BF08C0" w:rsidRPr="00A8683D" w:rsidRDefault="00BF08C0" w:rsidP="00BF08C0">
                  <w:pPr>
                    <w:pStyle w:val="Lentelssraas"/>
                  </w:pPr>
                  <w:r>
                    <w:t>Nuolatinio informacinio stendo pastatymas gerai matomoje vietoje. Terminas ‒ kai tik projektas, kuris susijęs su fizinėmis (materialiomis) investicijomis, yra pradedamas vykdyti arba sumontuojama nupirkta įranga (taikoma, jei projekto visos išlaidos viršija 100 000 EUR ir jei netaikoma PĮP 16.4 papunktyje nurodyta matomumo ir informavimo apie projektą priemonė</w:t>
                  </w:r>
                  <w:r w:rsidRPr="00A8683D">
                    <w:t xml:space="preserve"> </w:t>
                  </w:r>
                  <w:r>
                    <w:t>–</w:t>
                  </w:r>
                  <w:r w:rsidRPr="00A8683D">
                    <w:t xml:space="preserve"> jei </w:t>
                  </w:r>
                  <w:r>
                    <w:t xml:space="preserve">matomumo ir informavimo </w:t>
                  </w:r>
                  <w:r w:rsidRPr="00A8683D">
                    <w:t xml:space="preserve"> priemonė taikoma, prie jos pažymimas žymimasis langelis. Jei reikalinga, užpildomas aprašymas.</w:t>
                  </w:r>
                </w:p>
                <w:p w14:paraId="44CB2749" w14:textId="77777777" w:rsidR="00BF08C0" w:rsidRPr="00A8683D" w:rsidRDefault="00BF08C0" w:rsidP="00BF08C0">
                  <w:pPr>
                    <w:pStyle w:val="Lentelssraas"/>
                  </w:pPr>
                  <w:r>
                    <w:t xml:space="preserve">Projekto plakato (ne mažesnio kaip A3 formato) iškabinimas gerai matomoje vietoje. Terminas ‒ 30 dienų nuo projekto sutarties pasirašymo dienos (arba taikoma 16.7 papunktyje nurodyta matomumo ir informavimo apie projektą priemonė) – </w:t>
                  </w:r>
                  <w:r w:rsidRPr="00A8683D">
                    <w:t xml:space="preserve">jei </w:t>
                  </w:r>
                  <w:r>
                    <w:t xml:space="preserve">matomumo ir informavimo </w:t>
                  </w:r>
                  <w:r w:rsidRPr="00A8683D">
                    <w:t xml:space="preserve"> priemonė taikoma, prie jos pažymimas žymimasis langelis. Jei reikalinga, užpildomas aprašymas.</w:t>
                  </w:r>
                </w:p>
                <w:p w14:paraId="40AEEDCB" w14:textId="77777777" w:rsidR="00BF08C0" w:rsidRPr="00A8683D" w:rsidRDefault="00BF08C0" w:rsidP="00BF08C0">
                  <w:pPr>
                    <w:pStyle w:val="Lentelssraas"/>
                  </w:pPr>
                  <w:r>
                    <w:t xml:space="preserve">Pranešimo apie projektą pristatymas skaitmeniniame ekrane (ne mažesniame kaip A3 formato) gerai matomoje vietoje. Terminas ‒ 30 dienų nuo projekto sutarties pasirašymo dienos (arba taikoma PĮP 16.6 papunktyje nurodyta matomumo ir informavimo apie projektą priemonė) </w:t>
                  </w:r>
                  <w:r w:rsidRPr="00A8683D">
                    <w:t xml:space="preserve">–  jei </w:t>
                  </w:r>
                  <w:r>
                    <w:t xml:space="preserve">matomumo ir informavimo </w:t>
                  </w:r>
                  <w:r w:rsidRPr="00A8683D">
                    <w:t xml:space="preserve"> priemonė taikoma, prie jos pažymimas žymimasis langelis. Jei reikalinga, užpildomas aprašymas.</w:t>
                  </w:r>
                </w:p>
                <w:p w14:paraId="11E54929" w14:textId="77777777" w:rsidR="00BF08C0" w:rsidRPr="00A8683D" w:rsidRDefault="00BF08C0" w:rsidP="00BF08C0">
                  <w:pPr>
                    <w:pStyle w:val="Lentelssraas"/>
                  </w:pPr>
                  <w:r>
                    <w:t xml:space="preserve">Strateginės svarbos projekto komunikacinio renginio organizavimas ar kitos komunikacijos veiklos vykdymas (arba taikoma PĮP 16.9 papunktyje nurodyta matomumo ir informavimo apie projektą priemonė) – </w:t>
                  </w:r>
                  <w:r w:rsidRPr="00A8683D">
                    <w:t xml:space="preserve">jei </w:t>
                  </w:r>
                  <w:r>
                    <w:t xml:space="preserve">matomumo ir informavimo </w:t>
                  </w:r>
                  <w:r w:rsidRPr="00A8683D">
                    <w:t xml:space="preserve"> priemonė taikoma, prie jos pažymimas žymimasis langelis. Jei reikalinga, užpildomas aprašymas.</w:t>
                  </w:r>
                </w:p>
                <w:p w14:paraId="24345727" w14:textId="77777777" w:rsidR="00BF08C0" w:rsidRPr="00A30465" w:rsidRDefault="00BF08C0" w:rsidP="00BF08C0">
                  <w:pPr>
                    <w:pStyle w:val="Lentelssraas"/>
                  </w:pPr>
                  <w:r>
                    <w:t xml:space="preserve">Projekto, kurio visos išlaidos viršija 10 000 000 (dešimt milijonų) eurų, komunikacinio renginio organizavimas ar kitos komunikacijos veiklos vykdymas (arba taikoma PĮP 16.8 papunktyje nurodyta matomumo ir informavimo apie projektą priemonė) – </w:t>
                  </w:r>
                  <w:r w:rsidRPr="00A8683D">
                    <w:t xml:space="preserve">jei </w:t>
                  </w:r>
                  <w:r>
                    <w:t xml:space="preserve">matomumo ir informavimo </w:t>
                  </w:r>
                  <w:r w:rsidRPr="00A8683D">
                    <w:t xml:space="preserve"> priemonė taikoma, prie jos pažymimas žymimasis langelis. Jei reikalinga, užpildomas aprašymas.</w:t>
                  </w:r>
                </w:p>
                <w:p w14:paraId="070041EC" w14:textId="77777777" w:rsidR="00BF08C0" w:rsidRPr="00A30465" w:rsidRDefault="00BF08C0" w:rsidP="00BF08C0">
                  <w:pPr>
                    <w:pStyle w:val="Lentelssraas"/>
                  </w:pPr>
                  <w:r>
                    <w:t xml:space="preserve">Projekto rezultatų prieinamumo projekte nedalyvavusiems subjektams užtikrinimas, skelbiant projekto įgyvendinimo metu sukurtus produktus (pavyzdžiui, projekto įgyvendinimo metu parengtas rekomendacijas, vertinimo sistemas, metodikas, tyrimus, ataskaitas ir pan.) projekto vykdytojo interneto svetainėje ar kitose elektroninės erdvės priemonėse – </w:t>
                  </w:r>
                  <w:r w:rsidRPr="00A8683D">
                    <w:t xml:space="preserve">jei </w:t>
                  </w:r>
                  <w:r>
                    <w:t xml:space="preserve">matomumo ir informavimo </w:t>
                  </w:r>
                  <w:r w:rsidRPr="00A8683D">
                    <w:t xml:space="preserve"> priemonė taikoma, prie jos pažymimas žymimasis langelis. Jei reikalinga, užpildomas aprašymas.</w:t>
                  </w:r>
                </w:p>
                <w:p w14:paraId="2FEDAA8A" w14:textId="77777777" w:rsidR="008F5923" w:rsidRPr="00A8683D" w:rsidRDefault="139869A2" w:rsidP="00BA0334">
                  <w:pPr>
                    <w:pStyle w:val="Lentelssraas"/>
                    <w:rPr>
                      <w:b/>
                      <w:bCs/>
                    </w:rPr>
                  </w:pPr>
                  <w:r>
                    <w:t>Kitų papildomų komunikacinių, informacinių, ES finansavimo matomumo didinimo veiklų vykdymas – jei matomumo ir informavimo  priemonė taikoma, prie jos pažymimas žymimasis langelis. Jei reikalinga, užpildomas aprašymas.</w:t>
                  </w:r>
                </w:p>
              </w:tc>
            </w:tr>
          </w:tbl>
          <w:p w14:paraId="5DDFEEA1" w14:textId="77777777" w:rsidR="008F5923" w:rsidRPr="00041CBF" w:rsidRDefault="008F5923" w:rsidP="00780B5F">
            <w:pPr>
              <w:pStyle w:val="normalbold0"/>
              <w:ind w:left="720" w:hanging="360"/>
              <w:rPr>
                <w:lang w:val="lt-LT"/>
              </w:rPr>
            </w:pPr>
          </w:p>
        </w:tc>
      </w:tr>
      <w:tr w:rsidR="008F5923" w:rsidRPr="00A8683D" w14:paraId="0B7716BC" w14:textId="77777777" w:rsidTr="4560C70B">
        <w:trPr>
          <w:tblHeader/>
        </w:trPr>
        <w:tc>
          <w:tcPr>
            <w:tcW w:w="5000" w:type="pct"/>
            <w:tcBorders>
              <w:right w:val="single" w:sz="4" w:space="0" w:color="BFBFBF" w:themeColor="background1" w:themeShade="BF"/>
            </w:tcBorders>
            <w:shd w:val="clear" w:color="auto" w:fill="BEE3A5"/>
            <w:vAlign w:val="center"/>
          </w:tcPr>
          <w:p w14:paraId="0F6E09B5" w14:textId="77777777" w:rsidR="008F5923" w:rsidRPr="00A8683D" w:rsidRDefault="008F5923" w:rsidP="00780B5F">
            <w:pPr>
              <w:ind w:firstLine="0"/>
              <w:rPr>
                <w:b/>
                <w:bCs/>
              </w:rPr>
            </w:pPr>
            <w:r w:rsidRPr="00A8683D">
              <w:rPr>
                <w:b/>
                <w:bCs/>
              </w:rPr>
              <w:t>Mygtukai</w:t>
            </w:r>
          </w:p>
        </w:tc>
      </w:tr>
      <w:tr w:rsidR="008F5923" w:rsidRPr="00A8683D" w14:paraId="0FA0E05C" w14:textId="77777777" w:rsidTr="4560C70B">
        <w:trPr>
          <w:tblHeader/>
        </w:trPr>
        <w:tc>
          <w:tcPr>
            <w:tcW w:w="5000" w:type="pct"/>
            <w:tcBorders>
              <w:right w:val="single" w:sz="4" w:space="0" w:color="BFBFBF" w:themeColor="background1" w:themeShade="BF"/>
            </w:tcBorders>
            <w:shd w:val="clear" w:color="auto" w:fill="auto"/>
            <w:vAlign w:val="center"/>
          </w:tcPr>
          <w:p w14:paraId="72AFE3B0" w14:textId="77777777" w:rsidR="008F5923" w:rsidRPr="00A8683D" w:rsidRDefault="7AB15E71" w:rsidP="00BA0334">
            <w:pPr>
              <w:pStyle w:val="Lentelssraas"/>
            </w:pPr>
            <w:r>
              <w:lastRenderedPageBreak/>
              <w:t>Redaguoti</w:t>
            </w:r>
          </w:p>
          <w:p w14:paraId="60BEDC62" w14:textId="77777777" w:rsidR="008F5923" w:rsidRPr="00A8683D" w:rsidRDefault="7AB15E71" w:rsidP="00BA0334">
            <w:pPr>
              <w:pStyle w:val="Lentelssraas"/>
            </w:pPr>
            <w:r>
              <w:t>Atšaukti</w:t>
            </w:r>
          </w:p>
          <w:p w14:paraId="151988C6" w14:textId="77777777" w:rsidR="008F5923" w:rsidRPr="00A8683D" w:rsidRDefault="7AB15E71" w:rsidP="00BA0334">
            <w:pPr>
              <w:pStyle w:val="Lentelssraas"/>
            </w:pPr>
            <w:r>
              <w:t>Išsaugoti</w:t>
            </w:r>
          </w:p>
        </w:tc>
      </w:tr>
      <w:tr w:rsidR="008F5923" w:rsidRPr="00A8683D" w14:paraId="0E78A320" w14:textId="77777777" w:rsidTr="4560C70B">
        <w:trPr>
          <w:tblHeader/>
        </w:trPr>
        <w:tc>
          <w:tcPr>
            <w:tcW w:w="5000" w:type="pct"/>
            <w:tcBorders>
              <w:right w:val="single" w:sz="4" w:space="0" w:color="BFBFBF" w:themeColor="background1" w:themeShade="BF"/>
            </w:tcBorders>
            <w:shd w:val="clear" w:color="auto" w:fill="BEE3A5"/>
            <w:vAlign w:val="center"/>
          </w:tcPr>
          <w:p w14:paraId="29CBE764" w14:textId="77777777" w:rsidR="008F5923" w:rsidRPr="00A8683D" w:rsidRDefault="00EE1A7D" w:rsidP="00780B5F">
            <w:pPr>
              <w:ind w:firstLine="0"/>
              <w:rPr>
                <w:b/>
                <w:bCs/>
              </w:rPr>
            </w:pPr>
            <w:r w:rsidRPr="00A8683D">
              <w:rPr>
                <w:b/>
                <w:bCs/>
              </w:rPr>
              <w:t>Naudotojai</w:t>
            </w:r>
          </w:p>
        </w:tc>
      </w:tr>
      <w:tr w:rsidR="008F5923" w:rsidRPr="00A8683D" w14:paraId="130A187C" w14:textId="77777777" w:rsidTr="4560C70B">
        <w:tc>
          <w:tcPr>
            <w:tcW w:w="5000" w:type="pct"/>
            <w:tcBorders>
              <w:right w:val="single" w:sz="4" w:space="0" w:color="BFBFBF" w:themeColor="background1" w:themeShade="BF"/>
            </w:tcBorders>
            <w:shd w:val="clear" w:color="auto" w:fill="auto"/>
          </w:tcPr>
          <w:p w14:paraId="4516B427" w14:textId="77777777" w:rsidR="008F5923" w:rsidRPr="00A8683D" w:rsidRDefault="009B5A3B" w:rsidP="00BA0334">
            <w:pPr>
              <w:pStyle w:val="Tekstaslentels"/>
            </w:pPr>
            <w:r w:rsidRPr="00A8683D">
              <w:t xml:space="preserve">Langas matomas </w:t>
            </w:r>
            <w:r w:rsidR="00125723" w:rsidRPr="00A8683D">
              <w:t>VSFSVVP</w:t>
            </w:r>
            <w:r w:rsidRPr="00A8683D">
              <w:t xml:space="preserve"> IS ir DMS naudotojui</w:t>
            </w:r>
            <w:r w:rsidR="00EE1A7D" w:rsidRPr="00A8683D">
              <w:t>.</w:t>
            </w:r>
          </w:p>
        </w:tc>
      </w:tr>
    </w:tbl>
    <w:p w14:paraId="0559F822" w14:textId="77777777" w:rsidR="00F35FFD" w:rsidRPr="00A8683D" w:rsidRDefault="00F35FFD" w:rsidP="00F35FFD"/>
    <w:p w14:paraId="6790F4D5" w14:textId="77777777" w:rsidR="00B731D9" w:rsidRPr="00A8683D" w:rsidRDefault="00B731D9" w:rsidP="003E6AD6">
      <w:pPr>
        <w:pStyle w:val="Heading3"/>
        <w:numPr>
          <w:ilvl w:val="2"/>
          <w:numId w:val="20"/>
        </w:numPr>
      </w:pPr>
      <w:bookmarkStart w:id="822" w:name="_Toc64642424"/>
      <w:bookmarkStart w:id="823" w:name="_Toc159222283"/>
      <w:r w:rsidRPr="00A8683D">
        <w:t>Pirkimai</w:t>
      </w:r>
      <w:bookmarkEnd w:id="822"/>
      <w:bookmarkEnd w:id="823"/>
    </w:p>
    <w:p w14:paraId="3F0D9055" w14:textId="77777777" w:rsidR="00B731D9" w:rsidRPr="00041CBF" w:rsidRDefault="00B731D9" w:rsidP="00DF40CE">
      <w:pPr>
        <w:pStyle w:val="Heading4"/>
        <w:numPr>
          <w:ilvl w:val="3"/>
          <w:numId w:val="20"/>
        </w:numPr>
      </w:pPr>
      <w:bookmarkStart w:id="824" w:name="_Toc64642425"/>
      <w:bookmarkStart w:id="825" w:name="_Toc159222284"/>
      <w:r w:rsidRPr="00041CBF">
        <w:t>Projekto pirki</w:t>
      </w:r>
      <w:bookmarkEnd w:id="824"/>
      <w:r w:rsidR="000E6E97">
        <w:t>mai</w:t>
      </w:r>
      <w:bookmarkEnd w:id="825"/>
    </w:p>
    <w:p w14:paraId="0666D783" w14:textId="77777777" w:rsidR="00B731D9" w:rsidRPr="00A8683D" w:rsidRDefault="000E6E97" w:rsidP="00B731D9">
      <w:pPr>
        <w:keepNext/>
        <w:ind w:firstLine="0"/>
      </w:pPr>
      <w:r w:rsidRPr="000E6E97">
        <w:rPr>
          <w:noProof/>
        </w:rPr>
        <w:t xml:space="preserve"> </w:t>
      </w:r>
      <w:r>
        <w:rPr>
          <w:noProof/>
        </w:rPr>
        <w:drawing>
          <wp:inline distT="0" distB="0" distL="0" distR="0" wp14:anchorId="7724ECE1" wp14:editId="129338B5">
            <wp:extent cx="6300470" cy="3562985"/>
            <wp:effectExtent l="0" t="0" r="5080" b="0"/>
            <wp:docPr id="204" name="Picture 20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descr="Graphical user interface, application&#10;&#10;Description automatically generated"/>
                    <pic:cNvPicPr/>
                  </pic:nvPicPr>
                  <pic:blipFill>
                    <a:blip r:embed="rId161"/>
                    <a:stretch>
                      <a:fillRect/>
                    </a:stretch>
                  </pic:blipFill>
                  <pic:spPr>
                    <a:xfrm>
                      <a:off x="0" y="0"/>
                      <a:ext cx="6300470" cy="3562985"/>
                    </a:xfrm>
                    <a:prstGeom prst="rect">
                      <a:avLst/>
                    </a:prstGeom>
                  </pic:spPr>
                </pic:pic>
              </a:graphicData>
            </a:graphic>
          </wp:inline>
        </w:drawing>
      </w:r>
    </w:p>
    <w:p w14:paraId="32666CC5" w14:textId="77777777" w:rsidR="00B731D9" w:rsidRPr="00A8683D" w:rsidRDefault="00AC0E44" w:rsidP="00B731D9">
      <w:pPr>
        <w:keepNext/>
        <w:ind w:firstLine="0"/>
      </w:pPr>
      <w:r w:rsidRPr="00AC0E44">
        <w:rPr>
          <w:noProof/>
        </w:rPr>
        <w:t xml:space="preserve"> </w:t>
      </w:r>
      <w:r>
        <w:rPr>
          <w:noProof/>
        </w:rPr>
        <w:drawing>
          <wp:inline distT="0" distB="0" distL="0" distR="0" wp14:anchorId="6C7920AE" wp14:editId="4683E2D8">
            <wp:extent cx="6300470" cy="1608455"/>
            <wp:effectExtent l="0" t="0" r="5080" b="0"/>
            <wp:docPr id="238" name="Picture 23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descr="Graphical user interface, text&#10;&#10;Description automatically generated"/>
                    <pic:cNvPicPr/>
                  </pic:nvPicPr>
                  <pic:blipFill>
                    <a:blip r:embed="rId162"/>
                    <a:stretch>
                      <a:fillRect/>
                    </a:stretch>
                  </pic:blipFill>
                  <pic:spPr>
                    <a:xfrm>
                      <a:off x="0" y="0"/>
                      <a:ext cx="6300470" cy="1608455"/>
                    </a:xfrm>
                    <a:prstGeom prst="rect">
                      <a:avLst/>
                    </a:prstGeom>
                  </pic:spPr>
                </pic:pic>
              </a:graphicData>
            </a:graphic>
          </wp:inline>
        </w:drawing>
      </w:r>
    </w:p>
    <w:p w14:paraId="1E67938A" w14:textId="77777777" w:rsidR="00B731D9" w:rsidRPr="00A8683D"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77</w:t>
        </w:r>
      </w:fldSimple>
      <w:r w:rsidRPr="00A8683D">
        <w:rPr>
          <w:noProof/>
        </w:rPr>
        <w:t xml:space="preserve"> Projekto pirkimų planas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729FEB02"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0693E409" w14:textId="77777777" w:rsidR="00B731D9" w:rsidRPr="00A8683D" w:rsidRDefault="00B731D9">
            <w:pPr>
              <w:ind w:firstLine="0"/>
              <w:rPr>
                <w:b/>
                <w:bCs/>
              </w:rPr>
            </w:pPr>
            <w:r w:rsidRPr="00A8683D">
              <w:rPr>
                <w:b/>
                <w:bCs/>
              </w:rPr>
              <w:lastRenderedPageBreak/>
              <w:t>Laukai</w:t>
            </w:r>
          </w:p>
        </w:tc>
      </w:tr>
      <w:tr w:rsidR="00B731D9" w:rsidRPr="00A8683D" w14:paraId="242B42E3"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7C079F56" w14:textId="77777777" w:rsidR="00B731D9" w:rsidRPr="00A8683D" w:rsidRDefault="1533CD85" w:rsidP="00BA0334">
            <w:pPr>
              <w:pStyle w:val="Lentelssraas"/>
            </w:pPr>
            <w:r>
              <w:t>Projekto tipas – iš reikšmių sąrašo pasirenkamas projekto tipas.</w:t>
            </w:r>
          </w:p>
          <w:p w14:paraId="4B78B0EF" w14:textId="77777777" w:rsidR="00B731D9" w:rsidRPr="00A8683D" w:rsidRDefault="1533CD85" w:rsidP="00BA0334">
            <w:pPr>
              <w:pStyle w:val="Lentelssraas"/>
            </w:pPr>
            <w:r>
              <w:t xml:space="preserve">Projektui įgyvendinti pareiškėjas yra pradėjęs ar įvykdęs pirkimų procedūras iki </w:t>
            </w:r>
            <w:r w:rsidR="05375A56">
              <w:t>projekto įgyvendinimo plano</w:t>
            </w:r>
            <w:r>
              <w:t xml:space="preserve"> pateikimo – žymimasis langelis.</w:t>
            </w:r>
          </w:p>
          <w:p w14:paraId="7028A30D" w14:textId="77777777" w:rsidR="00B731D9" w:rsidRPr="00A8683D" w:rsidRDefault="1533CD85" w:rsidP="00BA0334">
            <w:pPr>
              <w:pStyle w:val="Lentelssraas"/>
            </w:pPr>
            <w:r>
              <w:t>Eil. Nr. – eilėn numeris.</w:t>
            </w:r>
          </w:p>
          <w:p w14:paraId="62042EF2" w14:textId="77777777" w:rsidR="00B731D9" w:rsidRPr="00A8683D" w:rsidRDefault="1533CD85" w:rsidP="00BA0334">
            <w:pPr>
              <w:pStyle w:val="Lentelssraas"/>
            </w:pPr>
            <w:r>
              <w:t>Veiklos Nr. – su pirkimu susijusios veiklos numeris.</w:t>
            </w:r>
          </w:p>
          <w:p w14:paraId="5589D241" w14:textId="77777777" w:rsidR="00B731D9" w:rsidRPr="00A8683D" w:rsidRDefault="1533CD85" w:rsidP="00BA0334">
            <w:pPr>
              <w:pStyle w:val="Lentelssraas"/>
            </w:pPr>
            <w:r>
              <w:t>Biudžeto eil. Nr. – susijusios biudžeto eilutės numeris.</w:t>
            </w:r>
          </w:p>
          <w:p w14:paraId="2353E760" w14:textId="77777777" w:rsidR="00B731D9" w:rsidRPr="00A8683D" w:rsidRDefault="1533CD85" w:rsidP="00BA0334">
            <w:pPr>
              <w:pStyle w:val="Lentelssraas"/>
            </w:pPr>
            <w:r>
              <w:t>Pirkimo objektas – pirkimo objektas.</w:t>
            </w:r>
          </w:p>
          <w:p w14:paraId="64E00698" w14:textId="77777777" w:rsidR="00B731D9" w:rsidRPr="00A8683D" w:rsidRDefault="1533CD85" w:rsidP="00BA0334">
            <w:pPr>
              <w:pStyle w:val="Lentelssraas"/>
            </w:pPr>
            <w:r>
              <w:t>Pirkimo statusas/pirkimo skaidymas dalimis – laukas susideda iš dviejų reikšmių: pasirinkto pirkimo statuso bei požymio ar pirkimas turi registruotų dalių.</w:t>
            </w:r>
          </w:p>
          <w:p w14:paraId="0169E252" w14:textId="77777777" w:rsidR="00B731D9" w:rsidRPr="00A8683D" w:rsidRDefault="1533CD85" w:rsidP="00BA0334">
            <w:pPr>
              <w:pStyle w:val="Lentelssraas"/>
            </w:pPr>
            <w:r>
              <w:t>Planuojama/faktinė pirkimo pradžia – lauke rodoma planuojama pirkimo pradžia tol, kol nėra nustatoma faktinė pirkimo pradžia.</w:t>
            </w:r>
          </w:p>
          <w:p w14:paraId="561C02E2" w14:textId="77777777" w:rsidR="00B731D9" w:rsidRPr="00A8683D" w:rsidRDefault="1533CD85" w:rsidP="00BA0334">
            <w:pPr>
              <w:pStyle w:val="Lentelssraas"/>
            </w:pPr>
            <w:r>
              <w:t>Projekto lėšomis planuojama finansuoti pirkimo suma be PVM (Eur) – suma be PVM.</w:t>
            </w:r>
          </w:p>
          <w:p w14:paraId="0BA7808E" w14:textId="77777777" w:rsidR="00B731D9" w:rsidRPr="00A8683D" w:rsidRDefault="1533CD85" w:rsidP="00BA0334">
            <w:pPr>
              <w:pStyle w:val="Lentelssraas"/>
            </w:pPr>
            <w:r>
              <w:t>Projekto lėšomis planuojama finansuoti pirkimo suma su PVM (Eur) – suma su PVM.</w:t>
            </w:r>
          </w:p>
          <w:p w14:paraId="33FB8E78" w14:textId="77777777" w:rsidR="00B731D9" w:rsidRPr="00A8683D" w:rsidRDefault="1533CD85" w:rsidP="00BA0334">
            <w:pPr>
              <w:pStyle w:val="Lentelssraas"/>
            </w:pPr>
            <w:r>
              <w:t>Sutarties numeris – sutarties su tiekėju numeris.</w:t>
            </w:r>
          </w:p>
          <w:p w14:paraId="549564FD" w14:textId="77777777" w:rsidR="00B731D9" w:rsidRPr="00A8683D" w:rsidRDefault="1533CD85" w:rsidP="00BA0334">
            <w:pPr>
              <w:pStyle w:val="Lentelssraas"/>
            </w:pPr>
            <w:r>
              <w:t>Sutarties tiekėjas – sutartyje nurodyto tiekėjo pavadinimas.</w:t>
            </w:r>
          </w:p>
          <w:p w14:paraId="02501E1F" w14:textId="77777777" w:rsidR="00B731D9" w:rsidRPr="00A8683D" w:rsidRDefault="1533CD85" w:rsidP="00BA0334">
            <w:pPr>
              <w:pStyle w:val="Lentelssraas"/>
            </w:pPr>
            <w:r>
              <w:t>Sutarties sudarymo data – pirkimo sutarties sudarymo data.</w:t>
            </w:r>
          </w:p>
          <w:p w14:paraId="56A0476E" w14:textId="77777777" w:rsidR="00B731D9" w:rsidRPr="00A8683D" w:rsidRDefault="1533CD85" w:rsidP="00BA0334">
            <w:pPr>
              <w:pStyle w:val="Lentelssraas"/>
            </w:pPr>
            <w:r>
              <w:t>Projekto lėšomis faktiškai finansuojama pirkimo sutarties suma be PVM (Eur) – sutarties suma be PVM.</w:t>
            </w:r>
          </w:p>
          <w:p w14:paraId="5DE11B55" w14:textId="77777777" w:rsidR="00B731D9" w:rsidRPr="00A8683D" w:rsidRDefault="1533CD85" w:rsidP="00BA0334">
            <w:pPr>
              <w:pStyle w:val="Lentelssraas"/>
            </w:pPr>
            <w:r>
              <w:t>Projekto lėšomis faktiškai finansuojama pirkimo sutarties suma su PVM (Eur) – sutarties suma su PVM.</w:t>
            </w:r>
          </w:p>
          <w:p w14:paraId="1FE26A97" w14:textId="77777777" w:rsidR="00B731D9" w:rsidRPr="00A8683D" w:rsidRDefault="1533CD85" w:rsidP="00BA0334">
            <w:pPr>
              <w:pStyle w:val="Lentelssraas"/>
            </w:pPr>
            <w:r>
              <w:t>BVPŽ kodas – iš BVPŽ klasifikatoriaus pasirinktas kodas.</w:t>
            </w:r>
          </w:p>
          <w:p w14:paraId="4C1FED1C" w14:textId="77777777" w:rsidR="00B731D9" w:rsidRPr="00A8683D" w:rsidRDefault="1533CD85" w:rsidP="00BA0334">
            <w:pPr>
              <w:pStyle w:val="Lentelssraas"/>
            </w:pPr>
            <w:r>
              <w:t>Pirkimo būdas – pirkimo būdas.</w:t>
            </w:r>
          </w:p>
          <w:p w14:paraId="7FD8253B" w14:textId="77777777" w:rsidR="00B731D9" w:rsidRPr="00A8683D" w:rsidRDefault="1533CD85" w:rsidP="00BA0334">
            <w:pPr>
              <w:pStyle w:val="Lentelssraas"/>
            </w:pPr>
            <w:r>
              <w:t>Pirkimo būdo pasirinkimo argumentai – pirkimo būdo pasirinkimo argumentai.</w:t>
            </w:r>
          </w:p>
          <w:p w14:paraId="22195560" w14:textId="77777777" w:rsidR="00B731D9" w:rsidRPr="00A8683D" w:rsidRDefault="1533CD85" w:rsidP="00BA0334">
            <w:pPr>
              <w:pStyle w:val="Lentelssraas"/>
            </w:pPr>
            <w:r>
              <w:t>Perkančioji organizacija – perkančioji organizacija.</w:t>
            </w:r>
          </w:p>
          <w:p w14:paraId="40ED10FA" w14:textId="77777777" w:rsidR="00B731D9" w:rsidRPr="00A8683D" w:rsidRDefault="1533CD85" w:rsidP="00BA0334">
            <w:pPr>
              <w:pStyle w:val="Lentelssraas"/>
            </w:pPr>
            <w:r>
              <w:t>Už pirkimą atsakingas asmuo – atsakingo asmens informacija.</w:t>
            </w:r>
          </w:p>
          <w:p w14:paraId="61B11D23" w14:textId="77777777" w:rsidR="00B731D9" w:rsidRPr="00A8683D" w:rsidRDefault="1533CD85" w:rsidP="00BA0334">
            <w:pPr>
              <w:pStyle w:val="Lentelssraas"/>
            </w:pPr>
            <w:r>
              <w:t>Pastabos, komentarai – komentarai.</w:t>
            </w:r>
          </w:p>
          <w:p w14:paraId="62B7AB25" w14:textId="77777777" w:rsidR="00B731D9" w:rsidRPr="00A8683D" w:rsidRDefault="1533CD85" w:rsidP="00BA0334">
            <w:pPr>
              <w:pStyle w:val="Lentelssraas"/>
            </w:pPr>
            <w:r>
              <w:t>Pirkimo vertinimas – pirkimo vertinimo būdas.</w:t>
            </w:r>
          </w:p>
          <w:p w14:paraId="3B2D85B4" w14:textId="77777777" w:rsidR="00B731D9" w:rsidRPr="00A8683D" w:rsidRDefault="1533CD85" w:rsidP="00BA0334">
            <w:pPr>
              <w:pStyle w:val="Lentelssraas"/>
            </w:pPr>
            <w:r>
              <w:t>Pirkimo dokumentų planuojama pateikimo data – planuojama pateikimo data.</w:t>
            </w:r>
          </w:p>
          <w:p w14:paraId="5C6F2D5F" w14:textId="77777777" w:rsidR="00B731D9" w:rsidRPr="00A8683D" w:rsidRDefault="1533CD85" w:rsidP="00BA0334">
            <w:pPr>
              <w:pStyle w:val="Lentelssraas"/>
            </w:pPr>
            <w:r>
              <w:t>Pirkimo dokumentų faktinė pateikimo data – faktinė pateikimo data.</w:t>
            </w:r>
          </w:p>
          <w:p w14:paraId="302C6D54" w14:textId="77777777" w:rsidR="00B731D9" w:rsidRPr="00A8683D" w:rsidRDefault="1533CD85" w:rsidP="00BA0334">
            <w:pPr>
              <w:pStyle w:val="Lentelssraas"/>
            </w:pPr>
            <w:r>
              <w:t>Faktinė vertinimo pabaiga – faktinė vertinimo pabaiga.</w:t>
            </w:r>
          </w:p>
          <w:p w14:paraId="336B04DC" w14:textId="77777777" w:rsidR="00B731D9" w:rsidRPr="00A8683D" w:rsidRDefault="1533CD85" w:rsidP="00BA0334">
            <w:pPr>
              <w:pStyle w:val="Lentelssraas"/>
            </w:pPr>
            <w:r>
              <w:t>Vertinimo pabaiga – planuota vertinimo pabaiga.</w:t>
            </w:r>
          </w:p>
          <w:p w14:paraId="2BA6417E" w14:textId="77777777" w:rsidR="00B731D9" w:rsidRPr="00A8683D" w:rsidRDefault="1533CD85" w:rsidP="00BA0334">
            <w:pPr>
              <w:pStyle w:val="Lentelssraas"/>
            </w:pPr>
            <w:r>
              <w:t>Būsena – pirkimo būsena.</w:t>
            </w:r>
          </w:p>
        </w:tc>
      </w:tr>
      <w:tr w:rsidR="00B731D9" w:rsidRPr="00A8683D" w14:paraId="7EA814D9"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2AB1B637" w14:textId="77777777" w:rsidR="00B731D9" w:rsidRPr="00A8683D" w:rsidRDefault="1533CD85" w:rsidP="00BA0334">
            <w:pPr>
              <w:pStyle w:val="Lentelssraas"/>
              <w:rPr>
                <w:b/>
                <w:bCs/>
              </w:rPr>
            </w:pPr>
            <w:r w:rsidRPr="4560C70B">
              <w:rPr>
                <w:b/>
                <w:bCs/>
              </w:rPr>
              <w:t>Mygtukai</w:t>
            </w:r>
          </w:p>
        </w:tc>
      </w:tr>
      <w:tr w:rsidR="00B731D9" w:rsidRPr="00A8683D" w14:paraId="3F7792E8"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1134C3DE" w14:textId="77777777" w:rsidR="00B731D9" w:rsidRPr="00A8683D" w:rsidRDefault="1533CD85" w:rsidP="00BA0334">
            <w:pPr>
              <w:pStyle w:val="Lentelssraas"/>
            </w:pPr>
            <w:r>
              <w:t>Redaguoti</w:t>
            </w:r>
          </w:p>
          <w:p w14:paraId="304AD904" w14:textId="77777777" w:rsidR="00B731D9" w:rsidRPr="00A8683D" w:rsidRDefault="1533CD85" w:rsidP="00BA0334">
            <w:pPr>
              <w:pStyle w:val="Lentelssraas"/>
            </w:pPr>
            <w:r>
              <w:t>Registruoti naują</w:t>
            </w:r>
          </w:p>
          <w:p w14:paraId="42743F3A" w14:textId="77777777" w:rsidR="00B731D9" w:rsidRPr="00A8683D" w:rsidRDefault="1533CD85" w:rsidP="00BA0334">
            <w:pPr>
              <w:pStyle w:val="Lentelssraas"/>
            </w:pPr>
            <w:r>
              <w:t>Išsaugoti</w:t>
            </w:r>
          </w:p>
          <w:p w14:paraId="00AA6692" w14:textId="77777777" w:rsidR="00B731D9" w:rsidRPr="00A8683D" w:rsidRDefault="1533CD85" w:rsidP="00BA0334">
            <w:pPr>
              <w:pStyle w:val="Lentelssraas"/>
            </w:pPr>
            <w:r>
              <w:t>Atšaukti</w:t>
            </w:r>
          </w:p>
          <w:p w14:paraId="242DA1FE" w14:textId="77777777" w:rsidR="00B731D9" w:rsidRPr="00A8683D" w:rsidRDefault="1533CD85" w:rsidP="00BA0334">
            <w:pPr>
              <w:pStyle w:val="Lentelssraas"/>
            </w:pPr>
            <w:r>
              <w:t>Pateikti – mygtukas matomas tik DMS naudotojui</w:t>
            </w:r>
          </w:p>
          <w:p w14:paraId="05AC5489" w14:textId="77777777" w:rsidR="00B731D9" w:rsidRPr="00A8683D" w:rsidRDefault="1533CD85" w:rsidP="00BA0334">
            <w:pPr>
              <w:pStyle w:val="Lentelssraas"/>
            </w:pPr>
            <w:r>
              <w:t>Parinkti priežiūros būdą – mygtukas matomas tik VSFSVVP IS naudotojui. Po mygtuko paspaudimo sistema automatiškai nustato vertinimo būdus projekto pirkimams.</w:t>
            </w:r>
          </w:p>
          <w:p w14:paraId="3F33C0C8" w14:textId="77777777" w:rsidR="00B731D9" w:rsidRPr="00A8683D" w:rsidRDefault="1533CD85" w:rsidP="00BA0334">
            <w:pPr>
              <w:pStyle w:val="Lentelssraas"/>
            </w:pPr>
            <w:r>
              <w:t>Informuoti apie pirkimų atranką - mygtukas matomas tik VSFSVVP IS naudotojui. Po mygtuko paspaudimo suformuojamas ir projekto vykdytojui išsiunčiamas laiškas apie pirkimų vertinimo būdo parinkimą.</w:t>
            </w:r>
          </w:p>
        </w:tc>
      </w:tr>
      <w:tr w:rsidR="00B731D9" w:rsidRPr="00A8683D" w14:paraId="18240BED"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694BB322" w14:textId="77777777" w:rsidR="00B731D9" w:rsidRPr="00A8683D" w:rsidRDefault="00B731D9">
            <w:pPr>
              <w:ind w:firstLine="0"/>
              <w:rPr>
                <w:b/>
                <w:bCs/>
              </w:rPr>
            </w:pPr>
            <w:r w:rsidRPr="00A8683D">
              <w:rPr>
                <w:b/>
                <w:bCs/>
              </w:rPr>
              <w:lastRenderedPageBreak/>
              <w:t>Naudotojai</w:t>
            </w:r>
          </w:p>
        </w:tc>
      </w:tr>
      <w:tr w:rsidR="00B731D9" w:rsidRPr="00A8683D" w14:paraId="6A5ECA03"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39EA3E24" w14:textId="77777777" w:rsidR="00B731D9" w:rsidRPr="00A8683D" w:rsidRDefault="00B731D9" w:rsidP="00BA0334">
            <w:pPr>
              <w:pStyle w:val="Tekstaslentels"/>
            </w:pPr>
            <w:r w:rsidRPr="00A8683D">
              <w:t>Pirkimų planas matomas tiek DMS tiek VSFSVVP IS naudotojams.</w:t>
            </w:r>
          </w:p>
        </w:tc>
      </w:tr>
    </w:tbl>
    <w:p w14:paraId="5178B43F" w14:textId="77777777" w:rsidR="00B731D9" w:rsidRPr="00A8683D" w:rsidRDefault="00B731D9" w:rsidP="00B731D9">
      <w:pPr>
        <w:ind w:firstLine="0"/>
      </w:pPr>
    </w:p>
    <w:p w14:paraId="1EA7C8F4" w14:textId="77777777" w:rsidR="00B731D9" w:rsidRPr="00A8683D" w:rsidRDefault="00B731D9" w:rsidP="00DF40CE">
      <w:pPr>
        <w:pStyle w:val="Heading4"/>
        <w:numPr>
          <w:ilvl w:val="3"/>
          <w:numId w:val="20"/>
        </w:numPr>
      </w:pPr>
      <w:bookmarkStart w:id="826" w:name="_Toc64642426"/>
      <w:bookmarkStart w:id="827" w:name="_Toc159222285"/>
      <w:r w:rsidRPr="00A8683D">
        <w:t>Pirkimo bendra informacija</w:t>
      </w:r>
      <w:bookmarkEnd w:id="826"/>
      <w:bookmarkEnd w:id="827"/>
    </w:p>
    <w:p w14:paraId="25D4F9FB" w14:textId="77777777" w:rsidR="00B731D9" w:rsidRPr="00A8683D" w:rsidRDefault="00B731D9" w:rsidP="00B731D9">
      <w:pPr>
        <w:keepNext/>
        <w:ind w:firstLine="0"/>
      </w:pPr>
    </w:p>
    <w:p w14:paraId="7686D4A4" w14:textId="77777777" w:rsidR="00B731D9" w:rsidRDefault="00701851" w:rsidP="00B731D9">
      <w:pPr>
        <w:jc w:val="center"/>
        <w:rPr>
          <w:noProof/>
        </w:rPr>
      </w:pPr>
      <w:r w:rsidRPr="00701851">
        <w:rPr>
          <w:noProof/>
        </w:rPr>
        <w:t xml:space="preserve"> </w:t>
      </w:r>
      <w:r>
        <w:rPr>
          <w:noProof/>
        </w:rPr>
        <w:drawing>
          <wp:inline distT="0" distB="0" distL="0" distR="0" wp14:anchorId="53659942" wp14:editId="09D1FADD">
            <wp:extent cx="5350901" cy="4683791"/>
            <wp:effectExtent l="0" t="0" r="2540" b="2540"/>
            <wp:docPr id="254" name="Picture 25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descr="Graphical user interface, text&#10;&#10;Description automatically generated"/>
                    <pic:cNvPicPr/>
                  </pic:nvPicPr>
                  <pic:blipFill>
                    <a:blip r:embed="rId163"/>
                    <a:stretch>
                      <a:fillRect/>
                    </a:stretch>
                  </pic:blipFill>
                  <pic:spPr>
                    <a:xfrm>
                      <a:off x="0" y="0"/>
                      <a:ext cx="5351903" cy="4684668"/>
                    </a:xfrm>
                    <a:prstGeom prst="rect">
                      <a:avLst/>
                    </a:prstGeom>
                  </pic:spPr>
                </pic:pic>
              </a:graphicData>
            </a:graphic>
          </wp:inline>
        </w:drawing>
      </w:r>
    </w:p>
    <w:p w14:paraId="2D989C34" w14:textId="77777777" w:rsidR="00701851" w:rsidRPr="00A8683D" w:rsidRDefault="0075128C" w:rsidP="00B731D9">
      <w:pPr>
        <w:jc w:val="center"/>
      </w:pPr>
      <w:r>
        <w:rPr>
          <w:noProof/>
        </w:rPr>
        <w:drawing>
          <wp:inline distT="0" distB="0" distL="0" distR="0" wp14:anchorId="6836AD04" wp14:editId="1C1D8D85">
            <wp:extent cx="5362624" cy="1860866"/>
            <wp:effectExtent l="0" t="0" r="0" b="6350"/>
            <wp:docPr id="262" name="Picture 26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Picture 262" descr="Graphical user interface, text, application, email&#10;&#10;Description automatically generated"/>
                    <pic:cNvPicPr/>
                  </pic:nvPicPr>
                  <pic:blipFill>
                    <a:blip r:embed="rId164"/>
                    <a:stretch>
                      <a:fillRect/>
                    </a:stretch>
                  </pic:blipFill>
                  <pic:spPr>
                    <a:xfrm>
                      <a:off x="0" y="0"/>
                      <a:ext cx="5365783" cy="1861962"/>
                    </a:xfrm>
                    <a:prstGeom prst="rect">
                      <a:avLst/>
                    </a:prstGeom>
                  </pic:spPr>
                </pic:pic>
              </a:graphicData>
            </a:graphic>
          </wp:inline>
        </w:drawing>
      </w:r>
    </w:p>
    <w:p w14:paraId="52AD3DD9" w14:textId="77777777" w:rsidR="00B731D9" w:rsidRPr="00A8683D"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78</w:t>
        </w:r>
      </w:fldSimple>
      <w:r w:rsidRPr="00A8683D">
        <w:t xml:space="preserve"> </w:t>
      </w:r>
      <w:r w:rsidRPr="00A8683D">
        <w:rPr>
          <w:noProof/>
        </w:rPr>
        <w:t>VSFSVVP IS pirkimo bendra informacija</w:t>
      </w:r>
    </w:p>
    <w:p w14:paraId="5B2A8832" w14:textId="77777777" w:rsidR="00B731D9" w:rsidRDefault="002F0966" w:rsidP="002F0966">
      <w:pPr>
        <w:pStyle w:val="Captionfigura"/>
        <w:rPr>
          <w:noProof/>
        </w:rPr>
      </w:pPr>
      <w:r w:rsidRPr="002F0966">
        <w:rPr>
          <w:noProof/>
        </w:rPr>
        <w:lastRenderedPageBreak/>
        <w:t xml:space="preserve"> </w:t>
      </w:r>
      <w:r>
        <w:rPr>
          <w:noProof/>
        </w:rPr>
        <w:drawing>
          <wp:inline distT="0" distB="0" distL="0" distR="0" wp14:anchorId="6C575301" wp14:editId="702F9C9C">
            <wp:extent cx="5778793" cy="4953501"/>
            <wp:effectExtent l="0" t="0" r="0" b="0"/>
            <wp:docPr id="267" name="Picture 26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descr="Graphical user interface, text, application, email&#10;&#10;Description automatically generated"/>
                    <pic:cNvPicPr/>
                  </pic:nvPicPr>
                  <pic:blipFill>
                    <a:blip r:embed="rId165"/>
                    <a:stretch>
                      <a:fillRect/>
                    </a:stretch>
                  </pic:blipFill>
                  <pic:spPr>
                    <a:xfrm>
                      <a:off x="0" y="0"/>
                      <a:ext cx="5779640" cy="4954227"/>
                    </a:xfrm>
                    <a:prstGeom prst="rect">
                      <a:avLst/>
                    </a:prstGeom>
                  </pic:spPr>
                </pic:pic>
              </a:graphicData>
            </a:graphic>
          </wp:inline>
        </w:drawing>
      </w:r>
    </w:p>
    <w:p w14:paraId="09B7C241" w14:textId="77777777" w:rsidR="002F0966" w:rsidRPr="00423A7D" w:rsidRDefault="005D13DD" w:rsidP="00041CBF">
      <w:pPr>
        <w:pStyle w:val="Captionfigura"/>
      </w:pPr>
      <w:r>
        <w:rPr>
          <w:noProof/>
        </w:rPr>
        <w:drawing>
          <wp:inline distT="0" distB="0" distL="0" distR="0" wp14:anchorId="2762F8BE" wp14:editId="14BA2FCD">
            <wp:extent cx="5696732" cy="1975081"/>
            <wp:effectExtent l="0" t="0" r="0" b="6350"/>
            <wp:docPr id="268" name="Picture 26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descr="Graphical user interface, text&#10;&#10;Description automatically generated"/>
                    <pic:cNvPicPr/>
                  </pic:nvPicPr>
                  <pic:blipFill>
                    <a:blip r:embed="rId166"/>
                    <a:stretch>
                      <a:fillRect/>
                    </a:stretch>
                  </pic:blipFill>
                  <pic:spPr>
                    <a:xfrm>
                      <a:off x="0" y="0"/>
                      <a:ext cx="5703243" cy="1977338"/>
                    </a:xfrm>
                    <a:prstGeom prst="rect">
                      <a:avLst/>
                    </a:prstGeom>
                  </pic:spPr>
                </pic:pic>
              </a:graphicData>
            </a:graphic>
          </wp:inline>
        </w:drawing>
      </w:r>
    </w:p>
    <w:p w14:paraId="69A3F427" w14:textId="77777777" w:rsidR="00B731D9" w:rsidRPr="00A8683D" w:rsidRDefault="00B731D9" w:rsidP="00B731D9">
      <w:pPr>
        <w:jc w:val="center"/>
      </w:pPr>
      <w:r w:rsidRPr="00A8683D">
        <w:t xml:space="preserve">pav. </w:t>
      </w:r>
      <w:fldSimple w:instr=" STYLEREF 1 \s ">
        <w:r w:rsidR="000E53E0">
          <w:rPr>
            <w:noProof/>
          </w:rPr>
          <w:t>3</w:t>
        </w:r>
      </w:fldSimple>
      <w:r w:rsidR="00215C96">
        <w:t>.</w:t>
      </w:r>
      <w:fldSimple w:instr=" SEQ pav. \* ARABIC \s 1 ">
        <w:r w:rsidR="000E53E0">
          <w:rPr>
            <w:noProof/>
          </w:rPr>
          <w:t>79</w:t>
        </w:r>
      </w:fldSimple>
      <w:r w:rsidRPr="00A8683D">
        <w:t xml:space="preserve"> DMS pirkimo bendra informacija</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448929B4"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51DA7361" w14:textId="77777777" w:rsidR="00B731D9" w:rsidRPr="00A8683D" w:rsidRDefault="00B731D9">
            <w:pPr>
              <w:ind w:firstLine="0"/>
              <w:rPr>
                <w:b/>
                <w:bCs/>
              </w:rPr>
            </w:pPr>
            <w:r w:rsidRPr="00A8683D">
              <w:rPr>
                <w:b/>
                <w:bCs/>
              </w:rPr>
              <w:lastRenderedPageBreak/>
              <w:t>Laukai</w:t>
            </w:r>
          </w:p>
        </w:tc>
      </w:tr>
      <w:tr w:rsidR="00B731D9" w:rsidRPr="00A8683D" w14:paraId="1EF1F9FD"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5D11B395"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lastRenderedPageBreak/>
              <w:t xml:space="preserve">Projektas - pirkimas turi būti susietas su projektu. </w:t>
            </w:r>
          </w:p>
          <w:p w14:paraId="0B234921"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 xml:space="preserve">SID – unikalus sistemos suteikiamas pirkimo identifikatorius. </w:t>
            </w:r>
          </w:p>
          <w:p w14:paraId="63B91CFA"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 xml:space="preserve">Pirkimo numeris - įvedamas pirkimo numeris, tekstinis laukas. </w:t>
            </w:r>
          </w:p>
          <w:p w14:paraId="4F99802E"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*Pirkimas planuotas - pildoma iš reikšmių sąrašo planuotas/neplanuotas. Pagal nutylėjimą, siūloma reikšmė Planuotas.</w:t>
            </w:r>
          </w:p>
          <w:p w14:paraId="4ED74AFD"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*Pirkimas vertinamas - parenkama iš reikšmių sąrašo Išankstinis/Paskesnis/Nevertinamas. Nutylima reikšmė Nevertinamas. DMS sistemoje laukas neredaguojamas.</w:t>
            </w:r>
          </w:p>
          <w:p w14:paraId="3464A36D"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Vertinimo tipas - pildoma iš reikšmių sąrašo Atranka/Pilna patikra. Pagal nutylėjimą, siūloma reikšmė „Pilna patikra“. DMS sistemoje laukas neredaguojamas.</w:t>
            </w:r>
          </w:p>
          <w:p w14:paraId="13DE6C6F"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Pirkimo skaidymas dalimis – parenkama iš reikšmių sąrašo Neskaidomas / Skaidomas / Pirkimo dalis.</w:t>
            </w:r>
          </w:p>
          <w:p w14:paraId="56F29E03"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Vertinimo pabaiga - planuojama vertinimo pabaigos data. Neredaguojamas laukas apskaičiuojamas pagal formulę žr. R03</w:t>
            </w:r>
          </w:p>
          <w:p w14:paraId="34A4C211"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Pirkimo dokumentų planuojama pateikimo data - nurodoma data, kada projekto vykdytojas planuoja pateikti pirkimo dokumentus. DMS sistemoje laukas neredaguojamas.</w:t>
            </w:r>
          </w:p>
          <w:p w14:paraId="2FB5CC03"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Pateikimo data - faktinė pirkimo dokumentų pateikimo data. Parenkama reikšmė iš kalendoriaus. DMS sistemoje laukas neredaguojamas.</w:t>
            </w:r>
          </w:p>
          <w:p w14:paraId="6C604DA7"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Faktinė vertinimo pabaiga - parenkama iš kalendoriaus. DMS sistemoje laukas neredaguojamas.</w:t>
            </w:r>
          </w:p>
          <w:p w14:paraId="458FF335"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*Būsena - parenkama būsena iš reikšmių sąrašo pagal būsenų diagramą. Pagal nutylėjimą, siūloma reikšmė Rengiama. DMS sistemoje laukas neredaguojamas.</w:t>
            </w:r>
          </w:p>
          <w:p w14:paraId="3E7215B1" w14:textId="77777777" w:rsidR="00B731D9" w:rsidRPr="00A8683D" w:rsidRDefault="00B731D9">
            <w:pPr>
              <w:ind w:left="360" w:firstLine="0"/>
            </w:pPr>
            <w:r w:rsidRPr="00A8683D">
              <w:t>BVPŽ kodas – iš klasifikatoriaus parenkama reikšmė.</w:t>
            </w:r>
          </w:p>
          <w:p w14:paraId="39B6EE2F"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Pastabos, komentarai – įvedamas tekstas.</w:t>
            </w:r>
          </w:p>
          <w:p w14:paraId="39DC5478"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Priklauso VPĮ 6-7, 14 straipsniuose ir Įstatymo 3 straipsnyje numatytiems atvejams – žymimasis langelis</w:t>
            </w:r>
          </w:p>
          <w:p w14:paraId="54A15FCD"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Žodžiu atlikti pirkimai -  žymimasis langelis</w:t>
            </w:r>
          </w:p>
          <w:p w14:paraId="4DE51E01"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Eil. Nr. – automatiškai suteikiamas pirkimo projekte eilės numeris.</w:t>
            </w:r>
          </w:p>
          <w:p w14:paraId="69BCE0BB"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*Perkančioji organizacija - įvedamas tekstas. Sistema automatiškai užpildo projekto vykdytojo pavadinimas, kurį galima pakeisti naudotojui. Paaiškinimo tekstas "Nurodomas pirkimą vykdančio subjekto - projekto vykdytojo, projekto partnerio ar įgaliotosios organizacijos pavadinimas."</w:t>
            </w:r>
          </w:p>
          <w:p w14:paraId="0E065402"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 xml:space="preserve">*Pirkimo objektas - įvedamas pirkimo pavadinimas. </w:t>
            </w:r>
          </w:p>
          <w:p w14:paraId="23D17DB0"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Pirkimo objekto rūšis - parenkama iš reikšmių sąrašo: Darbai, Paslaugos, Prekės. DMS sistemoje laukas privalomas.</w:t>
            </w:r>
          </w:p>
          <w:p w14:paraId="36CF7BD1"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*Pirkimo statusas – parenkama reikšmė iš reikšmių sąrašo: „Planuojamas“, „Vykdomas“, „Nevykdomas“, „Įvykdytas“. Paaiškinimo tekstas „Jeigu pirkimo procedūros nepradėtos (t. y. skelbimas apie pirkimą nėra paskelbtas arba nėra išsiųsti kvietimai dalyvauti pirkime) pasirenkama „Planuojamas“. Jeigu pirkimo procedūros pradėtos, tačiau pirkimo sutartis dar nepasirašyta, žymima „Vykdomas“, o pasirašius sutartį „Įvykdytas“. Jeigu nusprendžiama pirkimo nebevykdyti, pasirenkama „Nevykdomas“.“</w:t>
            </w:r>
          </w:p>
          <w:p w14:paraId="50CDC137"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 xml:space="preserve">*Veiklos - parenkamos veiklos iš </w:t>
            </w:r>
            <w:r w:rsidR="00C0679F">
              <w:t>projekto įgyvendinimo plano</w:t>
            </w:r>
            <w:r w:rsidRPr="00A8683D">
              <w:t xml:space="preserve"> veiklų sąrašo. Rodomas parinktos Veiklos Nr., ir pavadinimas.</w:t>
            </w:r>
          </w:p>
          <w:p w14:paraId="007A2EFB"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Planuojama/faktinė pirkimo pradžia - parenkama iš kalendoriaus. DMS sistemoje laukas privalomas.</w:t>
            </w:r>
          </w:p>
          <w:p w14:paraId="6A68F80C"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*Pirkimo būdas - parenkama galiojanti pirkimo būdo reikšmė iš pirkimo būdų klasifikatoriaus.</w:t>
            </w:r>
          </w:p>
          <w:p w14:paraId="5800CC49"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 xml:space="preserve">Pirkimo būdo pasirinkimo argumentai ir kiti komentarai - įvedamas tekstas. DMS sistemoje laukas privalomas, </w:t>
            </w:r>
            <w:r w:rsidRPr="00A8683D">
              <w:lastRenderedPageBreak/>
              <w:t>išskyrus kai pirkimo būdas „Atviras konkursas“.</w:t>
            </w:r>
          </w:p>
          <w:p w14:paraId="31A9EF5A" w14:textId="77777777" w:rsidR="00B731D9" w:rsidRPr="00A8683D" w:rsidRDefault="00B731D9" w:rsidP="00436860">
            <w:pPr>
              <w:widowControl w:val="0"/>
              <w:numPr>
                <w:ilvl w:val="0"/>
                <w:numId w:val="22"/>
              </w:numPr>
              <w:autoSpaceDE w:val="0"/>
              <w:autoSpaceDN w:val="0"/>
              <w:adjustRightInd w:val="0"/>
              <w:spacing w:line="360" w:lineRule="auto"/>
              <w:ind w:left="360" w:hanging="360"/>
              <w:jc w:val="left"/>
            </w:pPr>
            <w:r w:rsidRPr="00A8683D">
              <w:t>Už pirkimą atsakingas asmuo - įvedamas tekstas. DMS sistemoje laukas privalomas.</w:t>
            </w:r>
          </w:p>
          <w:p w14:paraId="5F501993" w14:textId="77777777" w:rsidR="00B731D9" w:rsidRPr="00F7553B" w:rsidRDefault="00B731D9">
            <w:pPr>
              <w:pStyle w:val="normalbold0"/>
              <w:ind w:left="360"/>
              <w:rPr>
                <w:bCs/>
                <w:i/>
                <w:iCs/>
                <w:lang w:val="lt-LT"/>
              </w:rPr>
            </w:pPr>
            <w:r w:rsidRPr="00F7553B">
              <w:rPr>
                <w:i/>
                <w:iCs/>
                <w:lang w:val="lt-LT"/>
              </w:rPr>
              <w:t>Pastaba: žvaigždute * pažymėti laukai yra privalomi.</w:t>
            </w:r>
          </w:p>
        </w:tc>
      </w:tr>
      <w:tr w:rsidR="00B731D9" w:rsidRPr="00A8683D" w14:paraId="3C9D5816"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441033BB" w14:textId="77777777" w:rsidR="00B731D9" w:rsidRPr="00A8683D" w:rsidRDefault="00B731D9">
            <w:pPr>
              <w:ind w:firstLine="0"/>
              <w:rPr>
                <w:b/>
                <w:bCs/>
              </w:rPr>
            </w:pPr>
            <w:r w:rsidRPr="00A8683D">
              <w:rPr>
                <w:b/>
                <w:bCs/>
              </w:rPr>
              <w:lastRenderedPageBreak/>
              <w:t>Mygtukai</w:t>
            </w:r>
          </w:p>
        </w:tc>
      </w:tr>
      <w:tr w:rsidR="00B731D9" w:rsidRPr="00A8683D" w14:paraId="29CCDBE5"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7B4924F2" w14:textId="77777777" w:rsidR="00B731D9" w:rsidRPr="00A8683D" w:rsidRDefault="1533CD85" w:rsidP="00BA0334">
            <w:pPr>
              <w:pStyle w:val="Lentelssraas"/>
            </w:pPr>
            <w:r>
              <w:t>Redaguoti</w:t>
            </w:r>
          </w:p>
          <w:p w14:paraId="401B59C4" w14:textId="77777777" w:rsidR="00B731D9" w:rsidRPr="00A8683D" w:rsidRDefault="1533CD85" w:rsidP="00BA0334">
            <w:pPr>
              <w:pStyle w:val="Lentelssraas"/>
            </w:pPr>
            <w:r>
              <w:t>Išsaugoti</w:t>
            </w:r>
          </w:p>
          <w:p w14:paraId="744F85CC" w14:textId="77777777" w:rsidR="00B731D9" w:rsidRPr="00A8683D" w:rsidRDefault="1533CD85" w:rsidP="00BA0334">
            <w:pPr>
              <w:pStyle w:val="Lentelssraas"/>
            </w:pPr>
            <w:r>
              <w:t>Atšaukti</w:t>
            </w:r>
          </w:p>
        </w:tc>
      </w:tr>
      <w:tr w:rsidR="00B731D9" w:rsidRPr="00A8683D" w14:paraId="6EFA2382"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331CB28A" w14:textId="77777777" w:rsidR="00B731D9" w:rsidRPr="00A8683D" w:rsidRDefault="00B731D9">
            <w:pPr>
              <w:ind w:firstLine="0"/>
              <w:rPr>
                <w:b/>
                <w:bCs/>
              </w:rPr>
            </w:pPr>
            <w:r w:rsidRPr="00A8683D">
              <w:rPr>
                <w:b/>
                <w:bCs/>
              </w:rPr>
              <w:t>Naudotojai</w:t>
            </w:r>
          </w:p>
        </w:tc>
      </w:tr>
      <w:tr w:rsidR="00B731D9" w:rsidRPr="00A8683D" w14:paraId="31DBC98E"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0D312818" w14:textId="77777777" w:rsidR="00B731D9" w:rsidRPr="00A8683D" w:rsidRDefault="00B731D9" w:rsidP="00BA0334">
            <w:pPr>
              <w:pStyle w:val="Tekstaslentels"/>
            </w:pPr>
            <w:r w:rsidRPr="00A8683D">
              <w:t>Pirkimo bendra informacija matoma vienodai tiek DMS naudotojui, tiek VSFSVVP IS naudotojui, tačiau DMS naudotojas nemato pirkimo skirtukų: „Patikros lapai“, „Pastabos“, „Būsenų istorija“ ir „Pranešimai“.</w:t>
            </w:r>
          </w:p>
        </w:tc>
      </w:tr>
    </w:tbl>
    <w:p w14:paraId="57D02633" w14:textId="77777777" w:rsidR="00B731D9" w:rsidRPr="00A8683D" w:rsidRDefault="00B731D9" w:rsidP="00B731D9"/>
    <w:p w14:paraId="675655A8" w14:textId="77777777" w:rsidR="00B731D9" w:rsidRPr="00A8683D" w:rsidRDefault="00B731D9" w:rsidP="00DF40CE">
      <w:pPr>
        <w:pStyle w:val="Heading4"/>
        <w:numPr>
          <w:ilvl w:val="3"/>
          <w:numId w:val="20"/>
        </w:numPr>
      </w:pPr>
      <w:bookmarkStart w:id="828" w:name="_Toc64642427"/>
      <w:bookmarkStart w:id="829" w:name="_Toc159222286"/>
      <w:r w:rsidRPr="00A8683D">
        <w:t>Pirkimo finansavimas</w:t>
      </w:r>
      <w:bookmarkEnd w:id="828"/>
      <w:bookmarkEnd w:id="829"/>
    </w:p>
    <w:p w14:paraId="7620F3C8" w14:textId="77777777" w:rsidR="00B731D9" w:rsidRPr="00A8683D" w:rsidRDefault="00E760E9" w:rsidP="00041CBF">
      <w:pPr>
        <w:pStyle w:val="Captionfigura"/>
      </w:pPr>
      <w:r w:rsidRPr="00E760E9">
        <w:rPr>
          <w:noProof/>
        </w:rPr>
        <w:t xml:space="preserve"> </w:t>
      </w:r>
      <w:r w:rsidRPr="009E575E">
        <w:rPr>
          <w:noProof/>
        </w:rPr>
        <w:drawing>
          <wp:inline distT="0" distB="0" distL="0" distR="0" wp14:anchorId="5EF9AC07" wp14:editId="3A6BCAD0">
            <wp:extent cx="5854993" cy="1949697"/>
            <wp:effectExtent l="0" t="0" r="0" b="0"/>
            <wp:docPr id="269" name="Picture 269"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Picture 269" descr="Text&#10;&#10;Description automatically generated with medium confidence"/>
                    <pic:cNvPicPr/>
                  </pic:nvPicPr>
                  <pic:blipFill>
                    <a:blip r:embed="rId167"/>
                    <a:stretch>
                      <a:fillRect/>
                    </a:stretch>
                  </pic:blipFill>
                  <pic:spPr>
                    <a:xfrm>
                      <a:off x="0" y="0"/>
                      <a:ext cx="5856338" cy="1950145"/>
                    </a:xfrm>
                    <a:prstGeom prst="rect">
                      <a:avLst/>
                    </a:prstGeom>
                  </pic:spPr>
                </pic:pic>
              </a:graphicData>
            </a:graphic>
          </wp:inline>
        </w:drawing>
      </w:r>
    </w:p>
    <w:p w14:paraId="6935331E" w14:textId="77777777" w:rsidR="00B731D9" w:rsidRPr="00A8683D"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80</w:t>
        </w:r>
      </w:fldSimple>
      <w:r w:rsidRPr="00A8683D">
        <w:rPr>
          <w:noProof/>
        </w:rPr>
        <w:t xml:space="preserve"> Pirkimo finansavimo sąrašas</w:t>
      </w:r>
    </w:p>
    <w:p w14:paraId="38F702A8" w14:textId="77777777" w:rsidR="00B731D9" w:rsidRPr="00A8683D" w:rsidRDefault="00B731D9" w:rsidP="00B731D9"/>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2E088252"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772DAB10" w14:textId="77777777" w:rsidR="00B731D9" w:rsidRPr="00A8683D" w:rsidRDefault="00B731D9">
            <w:pPr>
              <w:ind w:firstLine="0"/>
              <w:rPr>
                <w:b/>
                <w:bCs/>
              </w:rPr>
            </w:pPr>
            <w:r w:rsidRPr="00A8683D">
              <w:rPr>
                <w:b/>
                <w:bCs/>
              </w:rPr>
              <w:lastRenderedPageBreak/>
              <w:t>Laukai</w:t>
            </w:r>
          </w:p>
        </w:tc>
      </w:tr>
      <w:tr w:rsidR="00B731D9" w:rsidRPr="00A8683D" w14:paraId="548FC1A8"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177C40DC" w14:textId="77777777" w:rsidR="00B731D9" w:rsidRPr="00A8683D" w:rsidRDefault="1533CD85" w:rsidP="00BA0334">
            <w:pPr>
              <w:pStyle w:val="Lentelssraas"/>
            </w:pPr>
            <w:r>
              <w:t>Išlaidų kategorija - parenkama išlaidų kategorija iš sąrašo. Sąraše pateikiamos tik šiandien dienai galiojančios išlaidų kategorijos. Išlaidų kategorijos sąrašas ribojamas pagal projekto finansavimo eilutėse nurodytas išlaidų kategorijas, t.y. prie pirkimo galima parinkti tik tokią išlaidų kategoriją, kokia yra įvesta prie projekto finansavimo. Rikiuojama pagal išlaidos kategorijos kodą.</w:t>
            </w:r>
          </w:p>
          <w:p w14:paraId="14D0ECD3" w14:textId="77777777" w:rsidR="00B731D9" w:rsidRPr="00A8683D" w:rsidRDefault="1533CD85" w:rsidP="00BA0334">
            <w:pPr>
              <w:pStyle w:val="Lentelssraas"/>
            </w:pPr>
            <w:r>
              <w:t xml:space="preserve">ES lėšos - įvedama skirta ES lėšų suma. </w:t>
            </w:r>
          </w:p>
          <w:p w14:paraId="2E1A1745" w14:textId="77777777" w:rsidR="00B731D9" w:rsidRPr="00A8683D" w:rsidRDefault="1533CD85" w:rsidP="00BA0334">
            <w:pPr>
              <w:pStyle w:val="Lentelssraas"/>
            </w:pPr>
            <w:r>
              <w:t>ES lėšos be PVM – automatiškai apskaičiuojama skirtų ES lėšų suma. Reikšmė gali būti redaguojama.</w:t>
            </w:r>
          </w:p>
          <w:p w14:paraId="39FB89E2" w14:textId="77777777" w:rsidR="00B731D9" w:rsidRPr="00A8683D" w:rsidRDefault="1533CD85" w:rsidP="00BA0334">
            <w:pPr>
              <w:pStyle w:val="Lentelssraas"/>
            </w:pPr>
            <w:r>
              <w:t xml:space="preserve">BF lėšos - įvedama prašoma lėšų suma. </w:t>
            </w:r>
          </w:p>
          <w:p w14:paraId="01E57873" w14:textId="77777777" w:rsidR="00B731D9" w:rsidRPr="00A8683D" w:rsidRDefault="1533CD85" w:rsidP="00BA0334">
            <w:pPr>
              <w:pStyle w:val="Lentelssraas"/>
            </w:pPr>
            <w:r>
              <w:t xml:space="preserve">Nuosavos lėšos - įvedama nuosavų lėšų suma. </w:t>
            </w:r>
          </w:p>
          <w:p w14:paraId="5B4A82FB" w14:textId="77777777" w:rsidR="00B731D9" w:rsidRPr="00A8683D" w:rsidRDefault="1533CD85" w:rsidP="00BA0334">
            <w:pPr>
              <w:pStyle w:val="Lentelssraas"/>
            </w:pPr>
            <w:r>
              <w:t>Iš viso - sistema automatiškai apskaičiuoja ES lėšos + BF lėšos + nuosavos lėšos.</w:t>
            </w:r>
          </w:p>
        </w:tc>
      </w:tr>
      <w:tr w:rsidR="00B731D9" w:rsidRPr="00A8683D" w14:paraId="2654449C"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2A053F25" w14:textId="77777777" w:rsidR="00B731D9" w:rsidRPr="00A8683D" w:rsidRDefault="00B731D9">
            <w:pPr>
              <w:ind w:firstLine="0"/>
              <w:rPr>
                <w:b/>
                <w:bCs/>
              </w:rPr>
            </w:pPr>
            <w:r w:rsidRPr="00A8683D">
              <w:rPr>
                <w:b/>
                <w:bCs/>
              </w:rPr>
              <w:t>Mygtukai</w:t>
            </w:r>
          </w:p>
        </w:tc>
      </w:tr>
      <w:tr w:rsidR="00B731D9" w:rsidRPr="00A8683D" w14:paraId="4BD4F13F"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09D8EA2B" w14:textId="77777777" w:rsidR="00B731D9" w:rsidRPr="00A8683D" w:rsidRDefault="1533CD85" w:rsidP="00BA0334">
            <w:pPr>
              <w:pStyle w:val="Lentelssraas"/>
            </w:pPr>
            <w:r>
              <w:t>Registruoti naują</w:t>
            </w:r>
          </w:p>
          <w:p w14:paraId="619C30C3" w14:textId="77777777" w:rsidR="00B731D9" w:rsidRPr="00A8683D" w:rsidRDefault="1533CD85" w:rsidP="00BA0334">
            <w:pPr>
              <w:pStyle w:val="Lentelssraas"/>
            </w:pPr>
            <w:r>
              <w:t>Rodyti audito duomenis</w:t>
            </w:r>
          </w:p>
          <w:p w14:paraId="40078B12" w14:textId="77777777" w:rsidR="00B731D9" w:rsidRPr="00A8683D" w:rsidRDefault="1533CD85" w:rsidP="00BA0334">
            <w:pPr>
              <w:pStyle w:val="Lentelssraas"/>
            </w:pPr>
            <w:r>
              <w:t xml:space="preserve">Redaguoti </w:t>
            </w:r>
          </w:p>
          <w:p w14:paraId="7C6F1065" w14:textId="77777777" w:rsidR="00B731D9" w:rsidRPr="00A8683D" w:rsidRDefault="1533CD85" w:rsidP="00BA0334">
            <w:pPr>
              <w:pStyle w:val="Lentelssraas"/>
            </w:pPr>
            <w:r>
              <w:t>Trinti</w:t>
            </w:r>
          </w:p>
        </w:tc>
      </w:tr>
      <w:tr w:rsidR="00B731D9" w:rsidRPr="00A8683D" w14:paraId="4F2B19F3"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4337CFC9" w14:textId="77777777" w:rsidR="00B731D9" w:rsidRPr="00A8683D" w:rsidRDefault="00B731D9">
            <w:pPr>
              <w:ind w:firstLine="0"/>
              <w:rPr>
                <w:b/>
                <w:bCs/>
              </w:rPr>
            </w:pPr>
            <w:r w:rsidRPr="00A8683D">
              <w:rPr>
                <w:b/>
                <w:bCs/>
              </w:rPr>
              <w:t>Naudotojai</w:t>
            </w:r>
          </w:p>
        </w:tc>
      </w:tr>
      <w:tr w:rsidR="00B731D9" w:rsidRPr="00A8683D" w14:paraId="6F828CBD"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438F6781" w14:textId="77777777" w:rsidR="00B731D9" w:rsidRPr="00A8683D" w:rsidRDefault="00B731D9" w:rsidP="00BA0334">
            <w:pPr>
              <w:pStyle w:val="Tekstaslentels"/>
            </w:pPr>
            <w:r w:rsidRPr="00A8683D">
              <w:t>Langas matomas DMS ir VSFSVVP IS naudotojams</w:t>
            </w:r>
          </w:p>
        </w:tc>
      </w:tr>
    </w:tbl>
    <w:p w14:paraId="7E5E166F" w14:textId="77777777" w:rsidR="00B731D9" w:rsidRPr="00A8683D" w:rsidRDefault="00B731D9" w:rsidP="00DF40CE">
      <w:pPr>
        <w:pStyle w:val="Heading4"/>
        <w:numPr>
          <w:ilvl w:val="3"/>
          <w:numId w:val="20"/>
        </w:numPr>
      </w:pPr>
      <w:bookmarkStart w:id="830" w:name="_Toc64642428"/>
      <w:bookmarkStart w:id="831" w:name="_Toc159222287"/>
      <w:r w:rsidRPr="00A8683D">
        <w:t>Pirkimo finansavimo eilutė</w:t>
      </w:r>
      <w:bookmarkEnd w:id="830"/>
      <w:bookmarkEnd w:id="831"/>
    </w:p>
    <w:p w14:paraId="7A8F9030" w14:textId="77777777" w:rsidR="00B731D9" w:rsidRPr="00A8683D" w:rsidRDefault="00B731D9" w:rsidP="00B731D9">
      <w:pPr>
        <w:keepNext/>
        <w:ind w:firstLine="0"/>
      </w:pPr>
    </w:p>
    <w:p w14:paraId="709B88FB" w14:textId="77777777" w:rsidR="00B731D9" w:rsidRPr="00A8683D" w:rsidRDefault="00E760E9" w:rsidP="00041CBF">
      <w:pPr>
        <w:pStyle w:val="Captionfigura"/>
      </w:pPr>
      <w:r w:rsidRPr="00E760E9">
        <w:rPr>
          <w:noProof/>
        </w:rPr>
        <w:t xml:space="preserve"> </w:t>
      </w:r>
      <w:r>
        <w:rPr>
          <w:noProof/>
        </w:rPr>
        <w:drawing>
          <wp:inline distT="0" distB="0" distL="0" distR="0" wp14:anchorId="6446D2CD" wp14:editId="6BC36092">
            <wp:extent cx="2838481" cy="3739662"/>
            <wp:effectExtent l="0" t="0" r="0" b="0"/>
            <wp:docPr id="270" name="Picture 27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270" descr="Graphical user interface, text, application&#10;&#10;Description automatically generated"/>
                    <pic:cNvPicPr/>
                  </pic:nvPicPr>
                  <pic:blipFill>
                    <a:blip r:embed="rId168"/>
                    <a:stretch>
                      <a:fillRect/>
                    </a:stretch>
                  </pic:blipFill>
                  <pic:spPr>
                    <a:xfrm>
                      <a:off x="0" y="0"/>
                      <a:ext cx="2839866" cy="3741487"/>
                    </a:xfrm>
                    <a:prstGeom prst="rect">
                      <a:avLst/>
                    </a:prstGeom>
                  </pic:spPr>
                </pic:pic>
              </a:graphicData>
            </a:graphic>
          </wp:inline>
        </w:drawing>
      </w:r>
    </w:p>
    <w:p w14:paraId="19E2F5A7" w14:textId="77777777" w:rsidR="00B731D9" w:rsidRPr="00A8683D" w:rsidRDefault="00B731D9" w:rsidP="00B731D9">
      <w:pPr>
        <w:jc w:val="center"/>
      </w:pPr>
      <w:r w:rsidRPr="00A8683D">
        <w:t xml:space="preserve">pav. </w:t>
      </w:r>
      <w:fldSimple w:instr=" STYLEREF 1 \s ">
        <w:r w:rsidR="000E53E0">
          <w:rPr>
            <w:noProof/>
          </w:rPr>
          <w:t>3</w:t>
        </w:r>
      </w:fldSimple>
      <w:r w:rsidR="00215C96">
        <w:t>.</w:t>
      </w:r>
      <w:fldSimple w:instr=" SEQ pav. \* ARABIC \s 1 ">
        <w:r w:rsidR="000E53E0">
          <w:rPr>
            <w:noProof/>
          </w:rPr>
          <w:t>81</w:t>
        </w:r>
      </w:fldSimple>
      <w:r w:rsidRPr="00A8683D">
        <w:t xml:space="preserve"> Finansavimo eilutės įvedimas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422AE170"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32F6D3DF" w14:textId="77777777" w:rsidR="00B731D9" w:rsidRPr="00A8683D" w:rsidRDefault="00B731D9">
            <w:pPr>
              <w:ind w:firstLine="0"/>
              <w:rPr>
                <w:b/>
                <w:bCs/>
              </w:rPr>
            </w:pPr>
            <w:r w:rsidRPr="00A8683D">
              <w:rPr>
                <w:b/>
                <w:bCs/>
              </w:rPr>
              <w:lastRenderedPageBreak/>
              <w:t>Laukai</w:t>
            </w:r>
          </w:p>
        </w:tc>
      </w:tr>
      <w:tr w:rsidR="00B731D9" w:rsidRPr="00A8683D" w14:paraId="6C0DE2DA"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02174DD9" w14:textId="77777777" w:rsidR="00B731D9" w:rsidRPr="00041CBF" w:rsidRDefault="1533CD85" w:rsidP="00436860">
            <w:pPr>
              <w:pStyle w:val="normalbold0"/>
              <w:numPr>
                <w:ilvl w:val="0"/>
                <w:numId w:val="21"/>
              </w:numPr>
              <w:rPr>
                <w:b w:val="0"/>
                <w:bCs/>
                <w:sz w:val="20"/>
                <w:lang w:val="lt-LT"/>
              </w:rPr>
            </w:pPr>
            <w:r w:rsidRPr="4560C70B">
              <w:rPr>
                <w:b w:val="0"/>
                <w:sz w:val="20"/>
                <w:lang w:val="lt-LT"/>
              </w:rPr>
              <w:t>*Išlaidų kategorija - parenkama išlaidų kategorija iš sąrašo. Sąraše pateikiamos tik šiandien dienai galiojančios išlaidų kategorijos. Išlaidų kategorijos sąrašas ribojamas pagal projekto finansavimo eilutėse nurodytas išlaidų kategorijas, t.y. prie pirkimo galima parinkti tik tokią išlaidų kategoriją, kokia yra įvesta prie projekto finansavimo. Rikiuojama pagal išlaidos kategorijos kodą.</w:t>
            </w:r>
          </w:p>
          <w:p w14:paraId="53122E3C" w14:textId="77777777" w:rsidR="00B731D9" w:rsidRPr="00041CBF" w:rsidRDefault="1533CD85" w:rsidP="00436860">
            <w:pPr>
              <w:pStyle w:val="normalbold0"/>
              <w:numPr>
                <w:ilvl w:val="0"/>
                <w:numId w:val="21"/>
              </w:numPr>
              <w:rPr>
                <w:b w:val="0"/>
                <w:bCs/>
                <w:sz w:val="20"/>
                <w:lang w:val="lt-LT"/>
              </w:rPr>
            </w:pPr>
            <w:r w:rsidRPr="4560C70B">
              <w:rPr>
                <w:b w:val="0"/>
                <w:sz w:val="20"/>
                <w:lang w:val="lt-LT"/>
              </w:rPr>
              <w:t xml:space="preserve">*Pavadinimas - įvedamas išlaidų pavadinimas. </w:t>
            </w:r>
          </w:p>
          <w:p w14:paraId="7B849AAC" w14:textId="77777777" w:rsidR="00B731D9" w:rsidRPr="00041CBF" w:rsidRDefault="1533CD85" w:rsidP="00436860">
            <w:pPr>
              <w:pStyle w:val="normalbold0"/>
              <w:numPr>
                <w:ilvl w:val="0"/>
                <w:numId w:val="21"/>
              </w:numPr>
              <w:rPr>
                <w:b w:val="0"/>
                <w:bCs/>
                <w:sz w:val="20"/>
                <w:lang w:val="lt-LT"/>
              </w:rPr>
            </w:pPr>
            <w:r w:rsidRPr="4560C70B">
              <w:rPr>
                <w:b w:val="0"/>
                <w:sz w:val="20"/>
                <w:lang w:val="lt-LT"/>
              </w:rPr>
              <w:t>*Suma – įvedama bendra suma.</w:t>
            </w:r>
          </w:p>
          <w:p w14:paraId="292EB864" w14:textId="77777777" w:rsidR="00B731D9" w:rsidRPr="00041CBF" w:rsidRDefault="1533CD85" w:rsidP="00436860">
            <w:pPr>
              <w:pStyle w:val="normalbold0"/>
              <w:numPr>
                <w:ilvl w:val="0"/>
                <w:numId w:val="21"/>
              </w:numPr>
              <w:rPr>
                <w:b w:val="0"/>
                <w:bCs/>
                <w:sz w:val="20"/>
                <w:lang w:val="lt-LT"/>
              </w:rPr>
            </w:pPr>
            <w:r w:rsidRPr="4560C70B">
              <w:rPr>
                <w:b w:val="0"/>
                <w:sz w:val="20"/>
                <w:lang w:val="lt-LT"/>
              </w:rPr>
              <w:t xml:space="preserve">*Skirtos ES lėšos - įvedama skirta ES lėšų suma. </w:t>
            </w:r>
          </w:p>
          <w:p w14:paraId="00648A35" w14:textId="77777777" w:rsidR="00B731D9" w:rsidRPr="00041CBF" w:rsidRDefault="1533CD85" w:rsidP="00436860">
            <w:pPr>
              <w:pStyle w:val="normalbold0"/>
              <w:numPr>
                <w:ilvl w:val="0"/>
                <w:numId w:val="21"/>
              </w:numPr>
              <w:rPr>
                <w:b w:val="0"/>
                <w:bCs/>
                <w:sz w:val="20"/>
                <w:lang w:val="lt-LT"/>
              </w:rPr>
            </w:pPr>
            <w:r w:rsidRPr="4560C70B">
              <w:rPr>
                <w:b w:val="0"/>
                <w:sz w:val="20"/>
                <w:lang w:val="lt-LT"/>
              </w:rPr>
              <w:t>*Skirtos ES lėšos be PVM – automatiškai apskaičiuojama skirtų ES lėšų suma. Reikšmė gali būti redaguojama.</w:t>
            </w:r>
          </w:p>
          <w:p w14:paraId="2C16B75F" w14:textId="77777777" w:rsidR="00B731D9" w:rsidRPr="00041CBF" w:rsidRDefault="1533CD85" w:rsidP="00436860">
            <w:pPr>
              <w:pStyle w:val="normalbold0"/>
              <w:numPr>
                <w:ilvl w:val="0"/>
                <w:numId w:val="21"/>
              </w:numPr>
              <w:rPr>
                <w:b w:val="0"/>
                <w:bCs/>
                <w:sz w:val="20"/>
                <w:lang w:val="lt-LT"/>
              </w:rPr>
            </w:pPr>
            <w:r w:rsidRPr="4560C70B">
              <w:rPr>
                <w:b w:val="0"/>
                <w:sz w:val="20"/>
                <w:lang w:val="lt-LT"/>
              </w:rPr>
              <w:t xml:space="preserve">*Skirtos BF lėšos - įvedama prašoma lėšų suma. </w:t>
            </w:r>
          </w:p>
          <w:p w14:paraId="7E85801D" w14:textId="77777777" w:rsidR="00B731D9" w:rsidRPr="00041CBF" w:rsidRDefault="1533CD85" w:rsidP="00436860">
            <w:pPr>
              <w:pStyle w:val="normalbold0"/>
              <w:numPr>
                <w:ilvl w:val="0"/>
                <w:numId w:val="21"/>
              </w:numPr>
              <w:rPr>
                <w:b w:val="0"/>
                <w:bCs/>
                <w:sz w:val="20"/>
                <w:lang w:val="lt-LT"/>
              </w:rPr>
            </w:pPr>
            <w:r w:rsidRPr="4560C70B">
              <w:rPr>
                <w:b w:val="0"/>
                <w:sz w:val="20"/>
                <w:lang w:val="lt-LT"/>
              </w:rPr>
              <w:t xml:space="preserve">*Nuosavos lėšos - įvedama nuosavų lėšų suma. </w:t>
            </w:r>
          </w:p>
          <w:p w14:paraId="6290E77F" w14:textId="77777777" w:rsidR="00B731D9" w:rsidRPr="00041CBF" w:rsidRDefault="1533CD85" w:rsidP="00436860">
            <w:pPr>
              <w:pStyle w:val="normalbold0"/>
              <w:numPr>
                <w:ilvl w:val="0"/>
                <w:numId w:val="21"/>
              </w:numPr>
              <w:rPr>
                <w:b w:val="0"/>
                <w:bCs/>
                <w:lang w:val="lt-LT"/>
              </w:rPr>
            </w:pPr>
            <w:r w:rsidRPr="4560C70B">
              <w:rPr>
                <w:b w:val="0"/>
                <w:sz w:val="20"/>
                <w:lang w:val="lt-LT"/>
              </w:rPr>
              <w:t>Iš viso - sistema automatiškai apskaičiuoja ES lėšos + BF lėšos + nuosavos lėšos.</w:t>
            </w:r>
          </w:p>
        </w:tc>
      </w:tr>
      <w:tr w:rsidR="00B731D9" w:rsidRPr="00A8683D" w14:paraId="75D5D762"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6BC4BEBA" w14:textId="77777777" w:rsidR="00B731D9" w:rsidRPr="00A8683D" w:rsidRDefault="00B731D9">
            <w:pPr>
              <w:ind w:firstLine="0"/>
              <w:rPr>
                <w:b/>
                <w:bCs/>
              </w:rPr>
            </w:pPr>
            <w:r w:rsidRPr="00A8683D">
              <w:rPr>
                <w:b/>
                <w:bCs/>
              </w:rPr>
              <w:t>Mygtukai</w:t>
            </w:r>
          </w:p>
        </w:tc>
      </w:tr>
      <w:tr w:rsidR="00B731D9" w:rsidRPr="00A8683D" w14:paraId="5E1C8B4C"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27B4C782" w14:textId="77777777" w:rsidR="00B731D9" w:rsidRPr="00041CBF" w:rsidRDefault="1533CD85" w:rsidP="00436860">
            <w:pPr>
              <w:pStyle w:val="normalbold0"/>
              <w:numPr>
                <w:ilvl w:val="0"/>
                <w:numId w:val="21"/>
              </w:numPr>
              <w:rPr>
                <w:b w:val="0"/>
                <w:bCs/>
                <w:sz w:val="20"/>
                <w:lang w:val="lt-LT"/>
              </w:rPr>
            </w:pPr>
            <w:r w:rsidRPr="4560C70B">
              <w:rPr>
                <w:b w:val="0"/>
                <w:sz w:val="20"/>
                <w:lang w:val="lt-LT"/>
              </w:rPr>
              <w:t>Išsaugoti</w:t>
            </w:r>
          </w:p>
          <w:p w14:paraId="5D569846" w14:textId="77777777" w:rsidR="00B731D9" w:rsidRPr="00041CBF" w:rsidRDefault="1533CD85" w:rsidP="00436860">
            <w:pPr>
              <w:pStyle w:val="normalbold0"/>
              <w:numPr>
                <w:ilvl w:val="0"/>
                <w:numId w:val="21"/>
              </w:numPr>
              <w:rPr>
                <w:b w:val="0"/>
                <w:bCs/>
                <w:lang w:val="lt-LT"/>
              </w:rPr>
            </w:pPr>
            <w:r w:rsidRPr="4560C70B">
              <w:rPr>
                <w:b w:val="0"/>
                <w:sz w:val="20"/>
                <w:lang w:val="lt-LT"/>
              </w:rPr>
              <w:t>Uždaryti</w:t>
            </w:r>
          </w:p>
        </w:tc>
      </w:tr>
      <w:tr w:rsidR="00B731D9" w:rsidRPr="00A8683D" w14:paraId="38EE0ED8"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0818C299" w14:textId="77777777" w:rsidR="00B731D9" w:rsidRPr="00A8683D" w:rsidRDefault="00B731D9">
            <w:pPr>
              <w:ind w:firstLine="0"/>
              <w:rPr>
                <w:b/>
                <w:bCs/>
              </w:rPr>
            </w:pPr>
            <w:r w:rsidRPr="00A8683D">
              <w:rPr>
                <w:b/>
                <w:bCs/>
              </w:rPr>
              <w:t>Naudotojai</w:t>
            </w:r>
          </w:p>
        </w:tc>
      </w:tr>
      <w:tr w:rsidR="00B731D9" w:rsidRPr="00A8683D" w14:paraId="171D727A"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1FBC5534" w14:textId="77777777" w:rsidR="00B731D9" w:rsidRPr="00041CBF" w:rsidRDefault="00B731D9">
            <w:pPr>
              <w:pStyle w:val="normalbold0"/>
              <w:ind w:left="720" w:hanging="360"/>
              <w:rPr>
                <w:b w:val="0"/>
                <w:bCs/>
                <w:sz w:val="20"/>
                <w:lang w:val="lt-LT"/>
              </w:rPr>
            </w:pPr>
            <w:r w:rsidRPr="00041CBF">
              <w:rPr>
                <w:b w:val="0"/>
                <w:bCs/>
                <w:sz w:val="20"/>
                <w:lang w:val="lt-LT"/>
              </w:rPr>
              <w:t>Langas matomas DMS ir VSFSVVP IS naudotojui</w:t>
            </w:r>
          </w:p>
        </w:tc>
      </w:tr>
    </w:tbl>
    <w:p w14:paraId="5FBD69D7" w14:textId="77777777" w:rsidR="00B731D9" w:rsidRPr="00A8683D" w:rsidRDefault="00B731D9" w:rsidP="00B731D9"/>
    <w:p w14:paraId="00924DCD" w14:textId="77777777" w:rsidR="00B731D9" w:rsidRPr="00A8683D" w:rsidRDefault="00B731D9" w:rsidP="00B731D9"/>
    <w:p w14:paraId="07BF6C25" w14:textId="77777777" w:rsidR="00B731D9" w:rsidRPr="00A8683D" w:rsidRDefault="00B731D9" w:rsidP="003E6AD6">
      <w:pPr>
        <w:pStyle w:val="Heading3"/>
        <w:numPr>
          <w:ilvl w:val="2"/>
          <w:numId w:val="20"/>
        </w:numPr>
      </w:pPr>
      <w:bookmarkStart w:id="832" w:name="_Toc64642430"/>
      <w:bookmarkStart w:id="833" w:name="_Toc159222288"/>
      <w:r w:rsidRPr="00A8683D">
        <w:t>Sutart</w:t>
      </w:r>
      <w:r w:rsidR="00A52101" w:rsidRPr="00A8683D">
        <w:t>y</w:t>
      </w:r>
      <w:r w:rsidRPr="00A8683D">
        <w:t>s</w:t>
      </w:r>
      <w:bookmarkEnd w:id="832"/>
      <w:bookmarkEnd w:id="833"/>
    </w:p>
    <w:p w14:paraId="55A48389" w14:textId="77777777" w:rsidR="00B731D9" w:rsidRPr="00A8683D" w:rsidRDefault="00B731D9" w:rsidP="00DF40CE">
      <w:pPr>
        <w:pStyle w:val="Heading4"/>
        <w:numPr>
          <w:ilvl w:val="3"/>
          <w:numId w:val="20"/>
        </w:numPr>
      </w:pPr>
      <w:bookmarkStart w:id="834" w:name="_Toc64642431"/>
      <w:bookmarkStart w:id="835" w:name="_Toc159222289"/>
      <w:r w:rsidRPr="00A8683D">
        <w:t>Sutarčių sąrašas</w:t>
      </w:r>
      <w:bookmarkEnd w:id="834"/>
      <w:bookmarkEnd w:id="835"/>
    </w:p>
    <w:p w14:paraId="2356F7AD" w14:textId="77777777" w:rsidR="00B731D9" w:rsidRPr="00A8683D" w:rsidRDefault="00423A7D" w:rsidP="00041CBF">
      <w:pPr>
        <w:pStyle w:val="Captionfigura"/>
      </w:pPr>
      <w:r w:rsidRPr="00423A7D">
        <w:rPr>
          <w:noProof/>
        </w:rPr>
        <w:t xml:space="preserve"> </w:t>
      </w:r>
      <w:r w:rsidR="00545CEA">
        <w:rPr>
          <w:noProof/>
        </w:rPr>
        <w:drawing>
          <wp:inline distT="0" distB="0" distL="0" distR="0" wp14:anchorId="6E23ABA2" wp14:editId="0280E1AD">
            <wp:extent cx="6300470" cy="2082165"/>
            <wp:effectExtent l="0" t="0" r="5080" b="0"/>
            <wp:docPr id="1038039302" name="Picture 103803930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039302" name="Picture 1" descr="A screenshot of a computer&#10;&#10;Description automatically generated"/>
                    <pic:cNvPicPr/>
                  </pic:nvPicPr>
                  <pic:blipFill>
                    <a:blip r:embed="rId169"/>
                    <a:stretch>
                      <a:fillRect/>
                    </a:stretch>
                  </pic:blipFill>
                  <pic:spPr>
                    <a:xfrm>
                      <a:off x="0" y="0"/>
                      <a:ext cx="6300470" cy="2082165"/>
                    </a:xfrm>
                    <a:prstGeom prst="rect">
                      <a:avLst/>
                    </a:prstGeom>
                  </pic:spPr>
                </pic:pic>
              </a:graphicData>
            </a:graphic>
          </wp:inline>
        </w:drawing>
      </w:r>
    </w:p>
    <w:p w14:paraId="5A685BFF" w14:textId="77777777" w:rsidR="00B731D9" w:rsidRPr="00A8683D"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82</w:t>
        </w:r>
      </w:fldSimple>
      <w:r w:rsidRPr="00A8683D">
        <w:rPr>
          <w:noProof/>
        </w:rPr>
        <w:t xml:space="preserve"> Projekto sutarčių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7F97410E"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709E2FA8" w14:textId="77777777" w:rsidR="00B731D9" w:rsidRPr="00A8683D" w:rsidRDefault="00B731D9">
            <w:pPr>
              <w:ind w:firstLine="0"/>
              <w:rPr>
                <w:b/>
                <w:bCs/>
              </w:rPr>
            </w:pPr>
            <w:r w:rsidRPr="00A8683D">
              <w:rPr>
                <w:b/>
                <w:bCs/>
              </w:rPr>
              <w:lastRenderedPageBreak/>
              <w:t>Laukai</w:t>
            </w:r>
          </w:p>
        </w:tc>
      </w:tr>
      <w:tr w:rsidR="00B731D9" w:rsidRPr="00A8683D" w14:paraId="006AC3F1"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68A7AE32" w14:textId="77777777" w:rsidR="00B731D9" w:rsidRPr="00A8683D" w:rsidRDefault="1533CD85" w:rsidP="00BA0334">
            <w:pPr>
              <w:pStyle w:val="Lentelssraas"/>
            </w:pPr>
            <w:r>
              <w:t>SID – identifikatorius;</w:t>
            </w:r>
          </w:p>
          <w:p w14:paraId="03D2949A" w14:textId="77777777" w:rsidR="00B731D9" w:rsidRPr="00A8683D" w:rsidRDefault="1533CD85" w:rsidP="00BA0334">
            <w:pPr>
              <w:pStyle w:val="Lentelssraas"/>
            </w:pPr>
            <w:r>
              <w:t>Numeris – sutarties numeris;</w:t>
            </w:r>
          </w:p>
          <w:p w14:paraId="409B82A8" w14:textId="77777777" w:rsidR="00B731D9" w:rsidRPr="00A8683D" w:rsidRDefault="1533CD85" w:rsidP="00BA0334">
            <w:pPr>
              <w:pStyle w:val="Lentelssraas"/>
            </w:pPr>
            <w:r>
              <w:t>Sutarties pavadinimas – sutarties pavadinimas;</w:t>
            </w:r>
          </w:p>
          <w:p w14:paraId="28F02F0A" w14:textId="77777777" w:rsidR="00B731D9" w:rsidRPr="00A8683D" w:rsidRDefault="1533CD85" w:rsidP="00BA0334">
            <w:pPr>
              <w:pStyle w:val="Lentelssraas"/>
            </w:pPr>
            <w:r>
              <w:t>Vykdytojas – vykdytojo pavadinimas;</w:t>
            </w:r>
          </w:p>
          <w:p w14:paraId="21495B77" w14:textId="77777777" w:rsidR="00B731D9" w:rsidRPr="00A8683D" w:rsidRDefault="1533CD85" w:rsidP="00BA0334">
            <w:pPr>
              <w:pStyle w:val="Lentelssraas"/>
            </w:pPr>
            <w:r>
              <w:t>Tiekėjas – tiekėjo pavadinimas;</w:t>
            </w:r>
          </w:p>
          <w:p w14:paraId="1646ACFD" w14:textId="77777777" w:rsidR="00B731D9" w:rsidRPr="00A8683D" w:rsidRDefault="1533CD85" w:rsidP="00BA0334">
            <w:pPr>
              <w:pStyle w:val="Lentelssraas"/>
            </w:pPr>
            <w:r>
              <w:t>Vertinimo pabaiga – dokumentų vertinimo pabaigos data;</w:t>
            </w:r>
          </w:p>
          <w:p w14:paraId="306727B3" w14:textId="77777777" w:rsidR="00B731D9" w:rsidRPr="00A8683D" w:rsidRDefault="1533CD85" w:rsidP="00BA0334">
            <w:pPr>
              <w:pStyle w:val="Lentelssraas"/>
            </w:pPr>
            <w:r>
              <w:t>Būsena – sutarties būsena.</w:t>
            </w:r>
          </w:p>
        </w:tc>
      </w:tr>
      <w:tr w:rsidR="00B731D9" w:rsidRPr="00A8683D" w14:paraId="5A8EE943"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1AEB93B9" w14:textId="77777777" w:rsidR="00B731D9" w:rsidRPr="00A8683D" w:rsidRDefault="00B731D9">
            <w:pPr>
              <w:ind w:firstLine="0"/>
              <w:rPr>
                <w:b/>
                <w:bCs/>
              </w:rPr>
            </w:pPr>
            <w:r w:rsidRPr="00A8683D">
              <w:rPr>
                <w:b/>
                <w:bCs/>
              </w:rPr>
              <w:t>Mygtukai</w:t>
            </w:r>
          </w:p>
        </w:tc>
      </w:tr>
      <w:tr w:rsidR="00B731D9" w:rsidRPr="00A8683D" w14:paraId="32A65EB3"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37979881" w14:textId="77777777" w:rsidR="00B731D9" w:rsidRPr="00A8683D" w:rsidRDefault="1533CD85" w:rsidP="00BA0334">
            <w:pPr>
              <w:pStyle w:val="Lentelssraas"/>
            </w:pPr>
            <w:r>
              <w:t>Redaguoti</w:t>
            </w:r>
          </w:p>
          <w:p w14:paraId="4DC250E6" w14:textId="77777777" w:rsidR="00B731D9" w:rsidRPr="00A8683D" w:rsidRDefault="1533CD85" w:rsidP="00BA0334">
            <w:pPr>
              <w:pStyle w:val="Lentelssraas"/>
            </w:pPr>
            <w:r>
              <w:t>Ištrinti</w:t>
            </w:r>
          </w:p>
        </w:tc>
      </w:tr>
      <w:tr w:rsidR="00B731D9" w:rsidRPr="00A8683D" w14:paraId="11D2B21D"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338BB605" w14:textId="77777777" w:rsidR="00B731D9" w:rsidRPr="00A8683D" w:rsidRDefault="00B731D9">
            <w:pPr>
              <w:ind w:firstLine="0"/>
              <w:rPr>
                <w:b/>
                <w:bCs/>
              </w:rPr>
            </w:pPr>
            <w:r w:rsidRPr="00A8683D">
              <w:rPr>
                <w:b/>
                <w:bCs/>
              </w:rPr>
              <w:t>Naudotojai</w:t>
            </w:r>
          </w:p>
        </w:tc>
      </w:tr>
      <w:tr w:rsidR="00B731D9" w:rsidRPr="00A8683D" w14:paraId="53DB2BDF"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5B07C346" w14:textId="77777777" w:rsidR="00B731D9" w:rsidRPr="00F7553B" w:rsidRDefault="00B731D9">
            <w:pPr>
              <w:pStyle w:val="normalbold0"/>
              <w:ind w:left="720" w:hanging="360"/>
              <w:rPr>
                <w:b w:val="0"/>
                <w:bCs/>
                <w:lang w:val="lt-LT"/>
              </w:rPr>
            </w:pPr>
            <w:r w:rsidRPr="00F7553B">
              <w:rPr>
                <w:b w:val="0"/>
                <w:bCs/>
                <w:lang w:val="lt-LT"/>
              </w:rPr>
              <w:t>Langas matomas VSFSVVP IS  ir DMS naudotojui</w:t>
            </w:r>
          </w:p>
        </w:tc>
      </w:tr>
    </w:tbl>
    <w:p w14:paraId="1A2EE2E1" w14:textId="77777777" w:rsidR="00B731D9" w:rsidRPr="00A8683D" w:rsidRDefault="00B731D9" w:rsidP="00B731D9"/>
    <w:p w14:paraId="13C2958D" w14:textId="77777777" w:rsidR="00B731D9" w:rsidRPr="00A8683D" w:rsidRDefault="00B731D9" w:rsidP="00B731D9"/>
    <w:p w14:paraId="2AF00476" w14:textId="77777777" w:rsidR="00B731D9" w:rsidRPr="00A8683D" w:rsidRDefault="00B731D9" w:rsidP="00B731D9"/>
    <w:p w14:paraId="54E7EC39" w14:textId="77777777" w:rsidR="00B731D9" w:rsidRPr="00A8683D" w:rsidRDefault="00B731D9" w:rsidP="00DF40CE">
      <w:pPr>
        <w:pStyle w:val="Heading4"/>
        <w:numPr>
          <w:ilvl w:val="3"/>
          <w:numId w:val="20"/>
        </w:numPr>
      </w:pPr>
      <w:bookmarkStart w:id="836" w:name="_Toc64642432"/>
      <w:bookmarkStart w:id="837" w:name="_Toc159222290"/>
      <w:r w:rsidRPr="00A8683D">
        <w:lastRenderedPageBreak/>
        <w:t>Sutarties bendra informacija</w:t>
      </w:r>
      <w:bookmarkEnd w:id="836"/>
      <w:bookmarkEnd w:id="837"/>
    </w:p>
    <w:p w14:paraId="605E19E0" w14:textId="77777777" w:rsidR="00B731D9" w:rsidRPr="00A8683D" w:rsidRDefault="00C47B4B" w:rsidP="00F7553B">
      <w:pPr>
        <w:pStyle w:val="Captionfigura"/>
        <w:rPr>
          <w:noProof/>
        </w:rPr>
      </w:pPr>
      <w:r w:rsidRPr="00C47B4B">
        <w:rPr>
          <w:noProof/>
        </w:rPr>
        <w:t xml:space="preserve"> </w:t>
      </w:r>
      <w:r>
        <w:rPr>
          <w:noProof/>
        </w:rPr>
        <w:drawing>
          <wp:inline distT="0" distB="0" distL="0" distR="0" wp14:anchorId="2839C39C" wp14:editId="2D0B2CBA">
            <wp:extent cx="6048424" cy="6042328"/>
            <wp:effectExtent l="0" t="0" r="0" b="0"/>
            <wp:docPr id="272" name="Picture 27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272" descr="Graphical user interface, text, application&#10;&#10;Description automatically generated"/>
                    <pic:cNvPicPr/>
                  </pic:nvPicPr>
                  <pic:blipFill>
                    <a:blip r:embed="rId170"/>
                    <a:stretch>
                      <a:fillRect/>
                    </a:stretch>
                  </pic:blipFill>
                  <pic:spPr>
                    <a:xfrm>
                      <a:off x="0" y="0"/>
                      <a:ext cx="6048757" cy="6042661"/>
                    </a:xfrm>
                    <a:prstGeom prst="rect">
                      <a:avLst/>
                    </a:prstGeom>
                  </pic:spPr>
                </pic:pic>
              </a:graphicData>
            </a:graphic>
          </wp:inline>
        </w:drawing>
      </w:r>
      <w:r w:rsidR="00B731D9" w:rsidRPr="00A8683D">
        <w:t xml:space="preserve">pav. </w:t>
      </w:r>
      <w:fldSimple w:instr=" STYLEREF 1 \s ">
        <w:r w:rsidR="000E53E0">
          <w:rPr>
            <w:noProof/>
          </w:rPr>
          <w:t>3</w:t>
        </w:r>
      </w:fldSimple>
      <w:r w:rsidR="00215C96">
        <w:t>.</w:t>
      </w:r>
      <w:fldSimple w:instr=" SEQ pav. \* ARABIC \s 1 ">
        <w:r w:rsidR="000E53E0">
          <w:rPr>
            <w:noProof/>
          </w:rPr>
          <w:t>83</w:t>
        </w:r>
      </w:fldSimple>
      <w:r w:rsidR="00B731D9" w:rsidRPr="00A8683D">
        <w:rPr>
          <w:noProof/>
        </w:rPr>
        <w:t xml:space="preserve"> Sutarties bendra informacija</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2BBCA687"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1513980B" w14:textId="77777777" w:rsidR="00B731D9" w:rsidRPr="00A8683D" w:rsidRDefault="00B731D9">
            <w:pPr>
              <w:ind w:firstLine="0"/>
              <w:rPr>
                <w:b/>
                <w:bCs/>
              </w:rPr>
            </w:pPr>
            <w:r w:rsidRPr="00A8683D">
              <w:rPr>
                <w:b/>
                <w:bCs/>
              </w:rPr>
              <w:lastRenderedPageBreak/>
              <w:t>Laukai</w:t>
            </w:r>
          </w:p>
        </w:tc>
      </w:tr>
      <w:tr w:rsidR="00B731D9" w:rsidRPr="00A8683D" w14:paraId="5503E0EB"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7F4D5C49"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 xml:space="preserve">*SID – SID numeris. </w:t>
            </w:r>
          </w:p>
          <w:p w14:paraId="55DA5527"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Sutarties numeris - įvedamas sutarties numeris.</w:t>
            </w:r>
          </w:p>
          <w:p w14:paraId="3401A417"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*Sutarties pavadinimas - įvedamas sutarties pavadinimas.</w:t>
            </w:r>
          </w:p>
          <w:p w14:paraId="3E00E7EA"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Pirkimo dalys – sutartis susiejama su pirkimo dalimis. Laukas matomas tik VSFSVVP IS.</w:t>
            </w:r>
          </w:p>
          <w:p w14:paraId="43CDC284"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Sutarties tipas - parenkama iš reikšmių sąrašo: darbai, paslaugos, prekės.</w:t>
            </w:r>
          </w:p>
          <w:p w14:paraId="47AC18DF"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Juridinis asmuo – žymimoji akutė. Pagal nutylėjimą pažymėta. Jei pažymėta, tiekėjo duomenis naudotojas užkrauna iš juridinių asmenų registro.</w:t>
            </w:r>
          </w:p>
          <w:p w14:paraId="3042F177"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Užsienio juridinis asmuo – žymimoji akutė. Pagal nutylėjimą nepažymėta. Jei pažymima, duomenis apie tiekėją naudotojas įveda ranka.</w:t>
            </w:r>
          </w:p>
          <w:p w14:paraId="13361C87"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Fizinis asmuo - žymimoji akutė. Pagal nutylėjimą nepažymėta. Jei pažymima, duomenis apie tiekėją naudotojas įveda ranka.</w:t>
            </w:r>
          </w:p>
          <w:p w14:paraId="1DF126A9"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Tiekėjo juridinio asmens kodas – įvedamas juridinio asmens kodas. Jei pažymėta žymimoji akutė „Juridinis asmuo“, po kodo įvedimo spaudžiamas mygtukas [Ieškoti] ir juridinio asmens duomenys į formą įkeliami iš juridinių asmenų registro.</w:t>
            </w:r>
          </w:p>
          <w:p w14:paraId="4764DD0A"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Tiekėjo pavadinimas – laukas redaguojamas tik jei pažymėta „Užsienio juridinis asmuo“, jei pažymėta „Juridinis asmuo“, laukas užpildomas automatiškai ir neredaguojamas, jei pažymėta „Fizinis asmuo“, laukas nematomas.</w:t>
            </w:r>
          </w:p>
          <w:p w14:paraId="03809297"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Tiekėjo buveinės adresas – laukas redaguojamas tik jei pažymėta „Užsienio juridinis asmuo“, jei pažymėta „Juridinis asmuo“, laukas užpildomas automatiškai ir neredaguojamas, jei pažymėta „Fizinis asmuo“, laukas nematomas.</w:t>
            </w:r>
          </w:p>
          <w:p w14:paraId="7684690B"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Tiekėjo pašto kodas – laukas redaguojamas tik jei pažymėta „Užsienio juridinis asmuo“ arba „Fizinis asmuo“, jei pažymėta „Juridinis asmuo“, laukas užpildomas automatiškai ir neredaguojamas.</w:t>
            </w:r>
          </w:p>
          <w:p w14:paraId="50BEC20E"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Tiekėjo miestas – laukas redaguojamas tik jei pažymėta „Užsienio juridinis asmuo“ arba „Fizinis asmuo“, jei pažymėta „Juridinis asmuo“, laukas užpildomas automatiškai ir neredaguojamas.</w:t>
            </w:r>
          </w:p>
          <w:p w14:paraId="4127850D"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Tiekėjo telefono nr. – įvedamas telefono numeris.</w:t>
            </w:r>
          </w:p>
          <w:p w14:paraId="24282821"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Tiekėjo el. pašto adresas – įvedamas el. pašto adresas.</w:t>
            </w:r>
          </w:p>
          <w:p w14:paraId="33983CC0"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Tiekėjo vardas, pavardė – laukas matomas tik jei pažymėta „Fizinis asmuo“ žymimoji akutė. Laukas pildomas laisvu tekstu.</w:t>
            </w:r>
          </w:p>
          <w:p w14:paraId="725F6584"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Tiekėjo adresas – laukas matomas tik jei pažymėta „Fizinis asmuo“ žymimoji akutė. Laukas pildomas laisvu tekstu.</w:t>
            </w:r>
          </w:p>
          <w:p w14:paraId="50C67C01"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 xml:space="preserve">Sutarties pasirašymo data - Parenkama data iš kalendoriaus. </w:t>
            </w:r>
          </w:p>
          <w:p w14:paraId="6990005D"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 xml:space="preserve">Sutarties įgyvendinimo data - Parenkama data iš kalendoriaus. </w:t>
            </w:r>
          </w:p>
          <w:p w14:paraId="546ACCFF"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Vertinimo pabaiga - planuojama vertinimo pabaigos data. Neredaguojamas laukas apskaičiuojamas pagal formulę žr. R03. Laukas matomas tik VSFSVVP IS.</w:t>
            </w:r>
          </w:p>
          <w:p w14:paraId="20472AFB"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 xml:space="preserve">Pateikimo data - sutarties projekto pateikimo faktinė data. Parenkama data iš kalendoriaus. </w:t>
            </w:r>
          </w:p>
          <w:p w14:paraId="65489894" w14:textId="77777777" w:rsidR="00B731D9" w:rsidRPr="00A8683D" w:rsidRDefault="00B731D9" w:rsidP="00436860">
            <w:pPr>
              <w:widowControl w:val="0"/>
              <w:numPr>
                <w:ilvl w:val="0"/>
                <w:numId w:val="23"/>
              </w:numPr>
              <w:autoSpaceDE w:val="0"/>
              <w:autoSpaceDN w:val="0"/>
              <w:adjustRightInd w:val="0"/>
              <w:spacing w:line="360" w:lineRule="auto"/>
              <w:ind w:left="360" w:hanging="360"/>
              <w:jc w:val="left"/>
            </w:pPr>
            <w:r w:rsidRPr="00A8683D">
              <w:t>Faktinė vertinimo pabaigos data - Parenkama data iš kalendoriaus. Laukas matomas tik VSFSVVP IS.</w:t>
            </w:r>
          </w:p>
          <w:p w14:paraId="2D1244DA" w14:textId="77777777" w:rsidR="00B731D9" w:rsidRPr="00A8683D" w:rsidRDefault="00B731D9" w:rsidP="00436860">
            <w:pPr>
              <w:widowControl w:val="0"/>
              <w:numPr>
                <w:ilvl w:val="0"/>
                <w:numId w:val="23"/>
              </w:numPr>
              <w:autoSpaceDE w:val="0"/>
              <w:autoSpaceDN w:val="0"/>
              <w:adjustRightInd w:val="0"/>
              <w:spacing w:line="360" w:lineRule="auto"/>
              <w:ind w:left="720" w:hanging="360"/>
              <w:jc w:val="left"/>
            </w:pPr>
            <w:r w:rsidRPr="00A8683D">
              <w:t>*Būsena - pagal pirkimo sutarčių būsenų diagramą. Nutylima reikšmė Rengiama.</w:t>
            </w:r>
          </w:p>
          <w:p w14:paraId="30E825EE" w14:textId="77777777" w:rsidR="00B731D9" w:rsidRPr="00F7553B" w:rsidRDefault="00B731D9">
            <w:pPr>
              <w:pStyle w:val="normalbold0"/>
              <w:ind w:left="720" w:hanging="360"/>
              <w:rPr>
                <w:sz w:val="20"/>
                <w:lang w:val="lt-LT"/>
              </w:rPr>
            </w:pPr>
            <w:r w:rsidRPr="00F7553B">
              <w:rPr>
                <w:i/>
                <w:sz w:val="20"/>
                <w:lang w:val="lt-LT"/>
              </w:rPr>
              <w:t>Pastaba: žvaigždute * pažymėti laukai yra privalomi.</w:t>
            </w:r>
          </w:p>
        </w:tc>
      </w:tr>
      <w:tr w:rsidR="00B731D9" w:rsidRPr="00A8683D" w14:paraId="5CAC7D12"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10D87FD3" w14:textId="77777777" w:rsidR="00B731D9" w:rsidRPr="00A8683D" w:rsidRDefault="00B731D9">
            <w:pPr>
              <w:ind w:firstLine="0"/>
              <w:rPr>
                <w:b/>
                <w:bCs/>
              </w:rPr>
            </w:pPr>
            <w:r w:rsidRPr="00A8683D">
              <w:rPr>
                <w:b/>
                <w:bCs/>
              </w:rPr>
              <w:t>Mygtukai</w:t>
            </w:r>
          </w:p>
        </w:tc>
      </w:tr>
      <w:tr w:rsidR="00B731D9" w:rsidRPr="00A8683D" w14:paraId="54D982BD"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6046F6F3" w14:textId="77777777" w:rsidR="00B731D9" w:rsidRPr="00A8683D" w:rsidRDefault="1533CD85" w:rsidP="00BA0334">
            <w:pPr>
              <w:pStyle w:val="Lentelssraas"/>
            </w:pPr>
            <w:r>
              <w:lastRenderedPageBreak/>
              <w:t>Išsaugoti</w:t>
            </w:r>
          </w:p>
          <w:p w14:paraId="1D7CB932" w14:textId="77777777" w:rsidR="00B731D9" w:rsidRPr="00A8683D" w:rsidRDefault="1533CD85" w:rsidP="00BA0334">
            <w:pPr>
              <w:pStyle w:val="Lentelssraas"/>
            </w:pPr>
            <w:r>
              <w:t>Atšaukti</w:t>
            </w:r>
          </w:p>
        </w:tc>
      </w:tr>
      <w:tr w:rsidR="00B731D9" w:rsidRPr="00A8683D" w14:paraId="46CE54A3"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377962C1" w14:textId="77777777" w:rsidR="00B731D9" w:rsidRPr="00A8683D" w:rsidRDefault="00B731D9">
            <w:pPr>
              <w:ind w:firstLine="0"/>
              <w:rPr>
                <w:b/>
                <w:bCs/>
              </w:rPr>
            </w:pPr>
            <w:r w:rsidRPr="00A8683D">
              <w:rPr>
                <w:b/>
                <w:bCs/>
              </w:rPr>
              <w:t>Naudotojai</w:t>
            </w:r>
          </w:p>
        </w:tc>
      </w:tr>
      <w:tr w:rsidR="00B731D9" w:rsidRPr="00A8683D" w14:paraId="1A3891F7"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7491D8D6" w14:textId="77777777" w:rsidR="00B731D9" w:rsidRPr="00A8683D" w:rsidRDefault="00B731D9" w:rsidP="00BA0334">
            <w:pPr>
              <w:pStyle w:val="Tekstaslentels"/>
            </w:pPr>
            <w:r w:rsidRPr="00A8683D">
              <w:t>Langas matomas tiek DMS naudotojui, tiek VSFSVVP IS naudotojui, tačiau DMS naudotojas nemato pirkimo skirtukų: „Patikros lapai“, „Pastabos“, „Būsenų istorija“ ir „Pranešimai“.</w:t>
            </w:r>
          </w:p>
        </w:tc>
      </w:tr>
    </w:tbl>
    <w:p w14:paraId="07446CE7" w14:textId="77777777" w:rsidR="00B731D9" w:rsidRPr="00A8683D" w:rsidRDefault="00B731D9" w:rsidP="00B731D9"/>
    <w:p w14:paraId="671287EC" w14:textId="77777777" w:rsidR="00B731D9" w:rsidRPr="00A8683D" w:rsidRDefault="00B731D9" w:rsidP="00DF40CE">
      <w:pPr>
        <w:pStyle w:val="Heading4"/>
        <w:numPr>
          <w:ilvl w:val="3"/>
          <w:numId w:val="20"/>
        </w:numPr>
      </w:pPr>
      <w:bookmarkStart w:id="838" w:name="_Toc64642433"/>
      <w:bookmarkStart w:id="839" w:name="_Toc159222291"/>
      <w:r w:rsidRPr="00A8683D">
        <w:t>Sutarties finansavimas</w:t>
      </w:r>
      <w:bookmarkEnd w:id="838"/>
      <w:bookmarkEnd w:id="839"/>
    </w:p>
    <w:p w14:paraId="4CF556CE" w14:textId="77777777" w:rsidR="00B731D9" w:rsidRPr="00A8683D" w:rsidRDefault="00A9359F" w:rsidP="00F7553B">
      <w:pPr>
        <w:pStyle w:val="Captionfigura"/>
      </w:pPr>
      <w:r w:rsidRPr="00A9359F">
        <w:rPr>
          <w:noProof/>
        </w:rPr>
        <w:t xml:space="preserve"> </w:t>
      </w:r>
      <w:r>
        <w:rPr>
          <w:noProof/>
        </w:rPr>
        <w:drawing>
          <wp:inline distT="0" distB="0" distL="0" distR="0" wp14:anchorId="60300A70" wp14:editId="15C0EC6A">
            <wp:extent cx="6300470" cy="1749425"/>
            <wp:effectExtent l="0" t="0" r="5080" b="3175"/>
            <wp:docPr id="273" name="Picture 273"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descr="Graphical user interface, text&#10;&#10;Description automatically generated"/>
                    <pic:cNvPicPr/>
                  </pic:nvPicPr>
                  <pic:blipFill>
                    <a:blip r:embed="rId171"/>
                    <a:stretch>
                      <a:fillRect/>
                    </a:stretch>
                  </pic:blipFill>
                  <pic:spPr>
                    <a:xfrm>
                      <a:off x="0" y="0"/>
                      <a:ext cx="6300470" cy="1749425"/>
                    </a:xfrm>
                    <a:prstGeom prst="rect">
                      <a:avLst/>
                    </a:prstGeom>
                  </pic:spPr>
                </pic:pic>
              </a:graphicData>
            </a:graphic>
          </wp:inline>
        </w:drawing>
      </w:r>
    </w:p>
    <w:p w14:paraId="7B0FF027" w14:textId="77777777" w:rsidR="00B731D9" w:rsidRPr="00A8683D"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84</w:t>
        </w:r>
      </w:fldSimple>
      <w:r w:rsidRPr="00A8683D">
        <w:rPr>
          <w:noProof/>
        </w:rPr>
        <w:t xml:space="preserve"> Sutarties finansavimas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309FF74B"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2D7D07C6" w14:textId="77777777" w:rsidR="00B731D9" w:rsidRPr="00A8683D" w:rsidRDefault="00B731D9">
            <w:pPr>
              <w:ind w:firstLine="0"/>
              <w:rPr>
                <w:b/>
                <w:bCs/>
              </w:rPr>
            </w:pPr>
            <w:r w:rsidRPr="00A8683D">
              <w:rPr>
                <w:b/>
                <w:bCs/>
              </w:rPr>
              <w:t>Laukai</w:t>
            </w:r>
          </w:p>
        </w:tc>
      </w:tr>
      <w:tr w:rsidR="00B731D9" w:rsidRPr="00A8683D" w14:paraId="7F86EB4D"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tcPr>
          <w:p w14:paraId="03DED337" w14:textId="77777777" w:rsidR="00B731D9" w:rsidRPr="00A8683D" w:rsidRDefault="1533CD85" w:rsidP="00BA0334">
            <w:pPr>
              <w:pStyle w:val="Lentelssraas"/>
            </w:pPr>
            <w:r>
              <w:t>Išlaidų kategorija - parenkama išlaidų kategorija iš sąrašo. Sąraše pateikiamos tik šiandien dienai galiojančios išlaidų kategorijos. Išlaidų kategorijos sąrašas ribojamas pagal projekto finansavimo eilutėse nurodytas išlaidų kategorijas, t.y. prie pirkimo galima parinkti tik tokią išlaidų kategoriją, kokia yra įvesta prie projekto finansavimo. Rikiuojama pagal išlaidos kategorijos kodą.</w:t>
            </w:r>
          </w:p>
          <w:p w14:paraId="165985BA" w14:textId="77777777" w:rsidR="00B731D9" w:rsidRPr="00A8683D" w:rsidRDefault="1533CD85" w:rsidP="00BA0334">
            <w:pPr>
              <w:pStyle w:val="Lentelssraas"/>
            </w:pPr>
            <w:r>
              <w:t xml:space="preserve">Pirkimo dalys – susijusi pirkimo dalis. </w:t>
            </w:r>
          </w:p>
          <w:p w14:paraId="036BF283" w14:textId="77777777" w:rsidR="00B731D9" w:rsidRPr="00A8683D" w:rsidRDefault="1533CD85" w:rsidP="00BA0334">
            <w:pPr>
              <w:pStyle w:val="Lentelssraas"/>
            </w:pPr>
            <w:r>
              <w:t xml:space="preserve">ES lėšos - įvedama skirta ES lėšų suma. </w:t>
            </w:r>
          </w:p>
          <w:p w14:paraId="5F433912" w14:textId="77777777" w:rsidR="00B731D9" w:rsidRPr="00A8683D" w:rsidRDefault="1533CD85" w:rsidP="00BA0334">
            <w:pPr>
              <w:pStyle w:val="Lentelssraas"/>
            </w:pPr>
            <w:r>
              <w:t>ES lėšos be PVM – automatiškai apskaičiuojama skirtų ES lėšų suma. Reikšmė gali būti redaguojama.</w:t>
            </w:r>
          </w:p>
          <w:p w14:paraId="30F14B32" w14:textId="77777777" w:rsidR="00B731D9" w:rsidRPr="00A8683D" w:rsidRDefault="1533CD85" w:rsidP="00BA0334">
            <w:pPr>
              <w:pStyle w:val="Lentelssraas"/>
            </w:pPr>
            <w:r>
              <w:t xml:space="preserve">BF lėšos - įvedama prašoma lėšų suma. </w:t>
            </w:r>
          </w:p>
          <w:p w14:paraId="33DE86F8" w14:textId="77777777" w:rsidR="00B731D9" w:rsidRPr="00A8683D" w:rsidRDefault="1533CD85" w:rsidP="00BA0334">
            <w:pPr>
              <w:pStyle w:val="Lentelssraas"/>
            </w:pPr>
            <w:r>
              <w:t xml:space="preserve">Nuosavos lėšos - įvedama nuosavų lėšų suma. </w:t>
            </w:r>
          </w:p>
          <w:p w14:paraId="7AECAEB5" w14:textId="77777777" w:rsidR="00B731D9" w:rsidRPr="00A8683D" w:rsidRDefault="1533CD85" w:rsidP="00BA0334">
            <w:pPr>
              <w:pStyle w:val="Lentelssraas"/>
            </w:pPr>
            <w:r>
              <w:t>Iš viso - sistema automatiškai apskaičiuoja ES lėšos + BF lėšos + nuosavos lėšos.</w:t>
            </w:r>
          </w:p>
          <w:p w14:paraId="64F7550E" w14:textId="77777777" w:rsidR="00B731D9" w:rsidRPr="00A8683D" w:rsidRDefault="00B731D9" w:rsidP="00BA0334">
            <w:pPr>
              <w:pStyle w:val="Lentelssraas"/>
              <w:rPr>
                <w:i/>
              </w:rPr>
            </w:pPr>
          </w:p>
        </w:tc>
      </w:tr>
      <w:tr w:rsidR="00B731D9" w:rsidRPr="00A8683D" w14:paraId="25CAF8FF"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75FDD46B" w14:textId="77777777" w:rsidR="00B731D9" w:rsidRPr="00A8683D" w:rsidRDefault="00B731D9">
            <w:pPr>
              <w:ind w:firstLine="0"/>
              <w:rPr>
                <w:b/>
                <w:bCs/>
              </w:rPr>
            </w:pPr>
            <w:r w:rsidRPr="00A8683D">
              <w:rPr>
                <w:b/>
                <w:bCs/>
              </w:rPr>
              <w:t>Mygtukai</w:t>
            </w:r>
          </w:p>
        </w:tc>
      </w:tr>
      <w:tr w:rsidR="00B731D9" w:rsidRPr="00A8683D" w14:paraId="45FAA3D2"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76BF064E" w14:textId="77777777" w:rsidR="00B731D9" w:rsidRPr="00A8683D" w:rsidRDefault="1533CD85" w:rsidP="00BA0334">
            <w:pPr>
              <w:pStyle w:val="Lentelssraas"/>
            </w:pPr>
            <w:r>
              <w:t>Registruoti naują</w:t>
            </w:r>
          </w:p>
          <w:p w14:paraId="1961DCF8" w14:textId="77777777" w:rsidR="00B731D9" w:rsidRPr="00A8683D" w:rsidRDefault="1533CD85" w:rsidP="00BA0334">
            <w:pPr>
              <w:pStyle w:val="Lentelssraas"/>
            </w:pPr>
            <w:r>
              <w:t>Rodyti audito duomenis</w:t>
            </w:r>
          </w:p>
          <w:p w14:paraId="5A66C8AB" w14:textId="77777777" w:rsidR="00B731D9" w:rsidRPr="00A8683D" w:rsidRDefault="1533CD85" w:rsidP="00BA0334">
            <w:pPr>
              <w:pStyle w:val="Lentelssraas"/>
            </w:pPr>
            <w:r>
              <w:t xml:space="preserve">Registruoti </w:t>
            </w:r>
          </w:p>
          <w:p w14:paraId="342D3944" w14:textId="77777777" w:rsidR="00B731D9" w:rsidRPr="00A8683D" w:rsidRDefault="1533CD85" w:rsidP="00BA0334">
            <w:pPr>
              <w:pStyle w:val="Lentelssraas"/>
            </w:pPr>
            <w:r>
              <w:t>Ištrinti</w:t>
            </w:r>
          </w:p>
        </w:tc>
      </w:tr>
      <w:tr w:rsidR="00B731D9" w:rsidRPr="00A8683D" w14:paraId="250E8478"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3B6B7905" w14:textId="77777777" w:rsidR="00B731D9" w:rsidRPr="00A8683D" w:rsidRDefault="00B731D9">
            <w:pPr>
              <w:ind w:firstLine="0"/>
              <w:rPr>
                <w:b/>
                <w:bCs/>
              </w:rPr>
            </w:pPr>
            <w:r w:rsidRPr="00A8683D">
              <w:rPr>
                <w:b/>
                <w:bCs/>
              </w:rPr>
              <w:t>Naudotojai</w:t>
            </w:r>
          </w:p>
        </w:tc>
      </w:tr>
      <w:tr w:rsidR="00B731D9" w:rsidRPr="00A8683D" w14:paraId="4F8455A6"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38FCA64B" w14:textId="77777777" w:rsidR="00B731D9" w:rsidRPr="00A8683D" w:rsidRDefault="00B731D9" w:rsidP="00BA0334">
            <w:pPr>
              <w:pStyle w:val="Tekstaslentels"/>
            </w:pPr>
            <w:r w:rsidRPr="00A8683D">
              <w:t>Langas matomas VSFSVVP IS ir DMS naudotojui</w:t>
            </w:r>
          </w:p>
        </w:tc>
      </w:tr>
    </w:tbl>
    <w:p w14:paraId="22D6A94F" w14:textId="77777777" w:rsidR="00B731D9" w:rsidRPr="00A8683D" w:rsidRDefault="00B731D9" w:rsidP="00B731D9"/>
    <w:p w14:paraId="2029F3AC" w14:textId="77777777" w:rsidR="00B731D9" w:rsidRPr="00A8683D" w:rsidRDefault="00B731D9" w:rsidP="00DF40CE">
      <w:pPr>
        <w:pStyle w:val="Heading4"/>
        <w:numPr>
          <w:ilvl w:val="3"/>
          <w:numId w:val="20"/>
        </w:numPr>
      </w:pPr>
      <w:bookmarkStart w:id="840" w:name="_Toc64642434"/>
      <w:bookmarkStart w:id="841" w:name="_Toc159222292"/>
      <w:r w:rsidRPr="00A8683D">
        <w:lastRenderedPageBreak/>
        <w:t>Sutarties finansavimo eilutė</w:t>
      </w:r>
      <w:bookmarkEnd w:id="840"/>
      <w:bookmarkEnd w:id="841"/>
    </w:p>
    <w:p w14:paraId="0475DB44" w14:textId="77777777" w:rsidR="00B731D9" w:rsidRPr="00A8683D" w:rsidRDefault="00A9359F" w:rsidP="00F7553B">
      <w:pPr>
        <w:pStyle w:val="Captionfigura"/>
      </w:pPr>
      <w:r w:rsidRPr="00A9359F">
        <w:rPr>
          <w:noProof/>
        </w:rPr>
        <w:t xml:space="preserve"> </w:t>
      </w:r>
      <w:r>
        <w:rPr>
          <w:noProof/>
        </w:rPr>
        <w:drawing>
          <wp:inline distT="0" distB="0" distL="0" distR="0" wp14:anchorId="2497070A" wp14:editId="715A2D74">
            <wp:extent cx="2623038" cy="3461696"/>
            <wp:effectExtent l="0" t="0" r="6350" b="5715"/>
            <wp:docPr id="274" name="Picture 27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274" descr="Graphical user interface, text, application&#10;&#10;Description automatically generated"/>
                    <pic:cNvPicPr/>
                  </pic:nvPicPr>
                  <pic:blipFill>
                    <a:blip r:embed="rId172"/>
                    <a:stretch>
                      <a:fillRect/>
                    </a:stretch>
                  </pic:blipFill>
                  <pic:spPr>
                    <a:xfrm>
                      <a:off x="0" y="0"/>
                      <a:ext cx="2624882" cy="3464130"/>
                    </a:xfrm>
                    <a:prstGeom prst="rect">
                      <a:avLst/>
                    </a:prstGeom>
                  </pic:spPr>
                </pic:pic>
              </a:graphicData>
            </a:graphic>
          </wp:inline>
        </w:drawing>
      </w:r>
    </w:p>
    <w:p w14:paraId="386961A5" w14:textId="77777777" w:rsidR="00B731D9" w:rsidRPr="00A8683D"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85</w:t>
        </w:r>
      </w:fldSimple>
      <w:r w:rsidRPr="00A8683D">
        <w:rPr>
          <w:noProof/>
        </w:rPr>
        <w:t xml:space="preserve"> Finansavimo eilutės įvedimas</w:t>
      </w:r>
    </w:p>
    <w:p w14:paraId="3DD3DBA5" w14:textId="77777777" w:rsidR="00B731D9" w:rsidRPr="00A8683D" w:rsidRDefault="00B731D9" w:rsidP="00B731D9"/>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65611C0D"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039E2794" w14:textId="77777777" w:rsidR="00B731D9" w:rsidRPr="00A8683D" w:rsidRDefault="00B731D9">
            <w:pPr>
              <w:ind w:firstLine="0"/>
              <w:rPr>
                <w:b/>
                <w:bCs/>
              </w:rPr>
            </w:pPr>
            <w:r w:rsidRPr="00A8683D">
              <w:rPr>
                <w:b/>
                <w:bCs/>
              </w:rPr>
              <w:t>Laukai</w:t>
            </w:r>
          </w:p>
        </w:tc>
      </w:tr>
      <w:tr w:rsidR="00B731D9" w:rsidRPr="00A8683D" w14:paraId="7632868F"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597DFCE8" w14:textId="77777777" w:rsidR="00B731D9" w:rsidRPr="00A8683D" w:rsidRDefault="1533CD85" w:rsidP="00BA0334">
            <w:pPr>
              <w:pStyle w:val="Lentelssraas"/>
            </w:pPr>
            <w:r>
              <w:t>*Išlaidų kategorija - parenkama išlaidų kategorija iš sąrašo. Sąraše pateikiamos tik šiandien dienai galiojančios išlaidų kategorijos. Išlaidų kategorijos sąrašas ribojamas pagal projekto finansavimo eilutėse nurodytas išlaidų kategorijas, t.y. prie pirkimo galima parinkti tik tokią išlaidų kategoriją, kokia yra įvesta prie projekto finansavimo. Rikiuojama pagal išlaidos kategorijos kodą.</w:t>
            </w:r>
          </w:p>
          <w:p w14:paraId="515C367C" w14:textId="77777777" w:rsidR="00B731D9" w:rsidRPr="00A8683D" w:rsidRDefault="1533CD85" w:rsidP="00BA0334">
            <w:pPr>
              <w:pStyle w:val="Lentelssraas"/>
            </w:pPr>
            <w:r>
              <w:t xml:space="preserve">*Pavadinimas - įvedamas išlaidų pavadinimas. </w:t>
            </w:r>
          </w:p>
          <w:p w14:paraId="59A30398" w14:textId="77777777" w:rsidR="00B731D9" w:rsidRPr="00A8683D" w:rsidRDefault="1533CD85" w:rsidP="00BA0334">
            <w:pPr>
              <w:pStyle w:val="Lentelssraas"/>
            </w:pPr>
            <w:r>
              <w:t>*Suma – įvedama bendra suma.</w:t>
            </w:r>
          </w:p>
          <w:p w14:paraId="5DCDC22C" w14:textId="77777777" w:rsidR="00B731D9" w:rsidRPr="00A8683D" w:rsidRDefault="1533CD85" w:rsidP="00BA0334">
            <w:pPr>
              <w:pStyle w:val="Lentelssraas"/>
            </w:pPr>
            <w:r>
              <w:t xml:space="preserve">*Skirtos ES lėšos - įvedama skirta ES lėšų suma. </w:t>
            </w:r>
          </w:p>
          <w:p w14:paraId="399EF7AA" w14:textId="77777777" w:rsidR="00B731D9" w:rsidRPr="00A8683D" w:rsidRDefault="1533CD85" w:rsidP="00BA0334">
            <w:pPr>
              <w:pStyle w:val="Lentelssraas"/>
            </w:pPr>
            <w:r>
              <w:t>*Skirtos ES lėšos be PVM – automatiškai apskaičiuojama skirtų ES lėšų suma. Reikšmė gali būti redaguojama.</w:t>
            </w:r>
          </w:p>
          <w:p w14:paraId="228FFAE5" w14:textId="77777777" w:rsidR="00B731D9" w:rsidRPr="00A8683D" w:rsidRDefault="1533CD85" w:rsidP="00BA0334">
            <w:pPr>
              <w:pStyle w:val="Lentelssraas"/>
            </w:pPr>
            <w:r>
              <w:t xml:space="preserve">*Skirtos BF lėšos - įvedama prašoma lėšų suma. </w:t>
            </w:r>
          </w:p>
          <w:p w14:paraId="0898D745" w14:textId="77777777" w:rsidR="00B731D9" w:rsidRPr="00A8683D" w:rsidRDefault="1533CD85" w:rsidP="00BA0334">
            <w:pPr>
              <w:pStyle w:val="Lentelssraas"/>
            </w:pPr>
            <w:r>
              <w:t xml:space="preserve">*Nuosavos lėšos - įvedama nuosavų lėšų suma. </w:t>
            </w:r>
          </w:p>
          <w:p w14:paraId="6A872EC2" w14:textId="77777777" w:rsidR="00B731D9" w:rsidRPr="00A8683D" w:rsidRDefault="1533CD85" w:rsidP="00BA0334">
            <w:pPr>
              <w:pStyle w:val="Lentelssraas"/>
            </w:pPr>
            <w:r>
              <w:t>Iš viso - sistema automatiškai apskaičiuoja ES lėšos + BF lėšos + nuosavos lėšos.</w:t>
            </w:r>
          </w:p>
          <w:p w14:paraId="5F19A742" w14:textId="77777777" w:rsidR="00B731D9" w:rsidRPr="00A8683D" w:rsidRDefault="00B731D9">
            <w:pPr>
              <w:rPr>
                <w:i/>
              </w:rPr>
            </w:pPr>
            <w:r w:rsidRPr="00A8683D">
              <w:rPr>
                <w:i/>
              </w:rPr>
              <w:t>Pastaba: žvaigždute * pažymėti laukai privalomi.</w:t>
            </w:r>
          </w:p>
        </w:tc>
      </w:tr>
      <w:tr w:rsidR="00B731D9" w:rsidRPr="00A8683D" w14:paraId="26EC5CA4"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0B611842" w14:textId="77777777" w:rsidR="00B731D9" w:rsidRPr="00A8683D" w:rsidRDefault="00B731D9">
            <w:pPr>
              <w:ind w:firstLine="0"/>
              <w:rPr>
                <w:b/>
                <w:bCs/>
              </w:rPr>
            </w:pPr>
            <w:r w:rsidRPr="00A8683D">
              <w:rPr>
                <w:b/>
                <w:bCs/>
              </w:rPr>
              <w:t>Mygtukai</w:t>
            </w:r>
          </w:p>
        </w:tc>
      </w:tr>
      <w:tr w:rsidR="00B731D9" w:rsidRPr="00A8683D" w14:paraId="67F08C8D"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54AAD00D" w14:textId="77777777" w:rsidR="00B731D9" w:rsidRPr="00A8683D" w:rsidRDefault="1533CD85" w:rsidP="00BA0334">
            <w:pPr>
              <w:pStyle w:val="Lentelssraas"/>
            </w:pPr>
            <w:r>
              <w:t>Išsaugoti</w:t>
            </w:r>
          </w:p>
          <w:p w14:paraId="37FC5FB6" w14:textId="77777777" w:rsidR="00B731D9" w:rsidRPr="00A8683D" w:rsidRDefault="1533CD85" w:rsidP="00BA0334">
            <w:pPr>
              <w:pStyle w:val="Lentelssraas"/>
            </w:pPr>
            <w:r>
              <w:t>Atšaukti</w:t>
            </w:r>
          </w:p>
        </w:tc>
      </w:tr>
      <w:tr w:rsidR="00B731D9" w:rsidRPr="00A8683D" w14:paraId="2BA0B2EE"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124CE959" w14:textId="77777777" w:rsidR="00B731D9" w:rsidRPr="00A8683D" w:rsidRDefault="00B731D9">
            <w:pPr>
              <w:ind w:firstLine="0"/>
              <w:rPr>
                <w:b/>
                <w:bCs/>
              </w:rPr>
            </w:pPr>
            <w:r w:rsidRPr="00A8683D">
              <w:rPr>
                <w:b/>
                <w:bCs/>
              </w:rPr>
              <w:t>Naudotojai</w:t>
            </w:r>
          </w:p>
        </w:tc>
      </w:tr>
      <w:tr w:rsidR="00B731D9" w:rsidRPr="00A8683D" w14:paraId="609E6063"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4EFD25C2" w14:textId="77777777" w:rsidR="00B731D9" w:rsidRPr="00A8683D" w:rsidRDefault="00B731D9" w:rsidP="00BA0334">
            <w:pPr>
              <w:pStyle w:val="Tekstaslentels"/>
              <w:rPr>
                <w:b/>
                <w:bCs/>
              </w:rPr>
            </w:pPr>
            <w:r w:rsidRPr="00A8683D">
              <w:t>Langas matomas DMS ir VSFSVVP IS naudotojui.</w:t>
            </w:r>
          </w:p>
        </w:tc>
      </w:tr>
    </w:tbl>
    <w:p w14:paraId="36E498CC" w14:textId="77777777" w:rsidR="00B731D9" w:rsidRPr="00A8683D" w:rsidRDefault="00B731D9" w:rsidP="00B731D9"/>
    <w:p w14:paraId="7AC693FC" w14:textId="77777777" w:rsidR="00B731D9" w:rsidRPr="00A8683D" w:rsidRDefault="00B731D9" w:rsidP="003E6AD6">
      <w:pPr>
        <w:pStyle w:val="Heading3"/>
        <w:numPr>
          <w:ilvl w:val="2"/>
          <w:numId w:val="20"/>
        </w:numPr>
      </w:pPr>
      <w:bookmarkStart w:id="842" w:name="_Toc64642436"/>
      <w:bookmarkStart w:id="843" w:name="_Toc159222293"/>
      <w:r w:rsidRPr="00A8683D">
        <w:lastRenderedPageBreak/>
        <w:t>Mokėjimo prašymai</w:t>
      </w:r>
      <w:bookmarkEnd w:id="842"/>
      <w:bookmarkEnd w:id="843"/>
      <w:r w:rsidRPr="00A8683D">
        <w:t xml:space="preserve"> </w:t>
      </w:r>
    </w:p>
    <w:p w14:paraId="2F282E7F" w14:textId="77777777" w:rsidR="00B731D9" w:rsidRPr="00A8683D" w:rsidRDefault="00B731D9" w:rsidP="00DF40CE">
      <w:pPr>
        <w:pStyle w:val="Heading4"/>
        <w:numPr>
          <w:ilvl w:val="3"/>
          <w:numId w:val="20"/>
        </w:numPr>
      </w:pPr>
      <w:bookmarkStart w:id="844" w:name="_Toc64642437"/>
      <w:bookmarkStart w:id="845" w:name="_Toc159222294"/>
      <w:r w:rsidRPr="00A8683D">
        <w:t>Mokėjimo prašymų teikimo grafikas</w:t>
      </w:r>
      <w:bookmarkEnd w:id="844"/>
      <w:bookmarkEnd w:id="845"/>
    </w:p>
    <w:p w14:paraId="338C9308" w14:textId="77777777" w:rsidR="00B731D9" w:rsidRDefault="00351908" w:rsidP="00F7553B">
      <w:pPr>
        <w:pStyle w:val="Captionfigura"/>
      </w:pPr>
      <w:r>
        <w:rPr>
          <w:noProof/>
        </w:rPr>
        <w:drawing>
          <wp:inline distT="0" distB="0" distL="0" distR="0" wp14:anchorId="6D273782" wp14:editId="33D1E919">
            <wp:extent cx="6300470" cy="3392805"/>
            <wp:effectExtent l="0" t="0" r="5080" b="0"/>
            <wp:docPr id="2106396625" name="Picture 2106396625"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396625" name="Picture 1" descr="Graphical user interface, application, Word&#10;&#10;Description automatically generated"/>
                    <pic:cNvPicPr/>
                  </pic:nvPicPr>
                  <pic:blipFill>
                    <a:blip r:embed="rId173"/>
                    <a:stretch>
                      <a:fillRect/>
                    </a:stretch>
                  </pic:blipFill>
                  <pic:spPr>
                    <a:xfrm>
                      <a:off x="0" y="0"/>
                      <a:ext cx="6300470" cy="3392805"/>
                    </a:xfrm>
                    <a:prstGeom prst="rect">
                      <a:avLst/>
                    </a:prstGeom>
                  </pic:spPr>
                </pic:pic>
              </a:graphicData>
            </a:graphic>
          </wp:inline>
        </w:drawing>
      </w:r>
    </w:p>
    <w:p w14:paraId="32F16C07" w14:textId="77777777" w:rsidR="00B731D9" w:rsidRDefault="00B731D9" w:rsidP="00B731D9">
      <w:pPr>
        <w:jc w:val="center"/>
        <w:rPr>
          <w:noProof/>
        </w:rPr>
      </w:pPr>
      <w:r w:rsidRPr="00ED0621">
        <w:rPr>
          <w:i/>
          <w:iCs/>
        </w:rPr>
        <w:t xml:space="preserve">pav. </w:t>
      </w:r>
      <w:r w:rsidR="00215C96">
        <w:rPr>
          <w:i/>
          <w:iCs/>
        </w:rPr>
        <w:fldChar w:fldCharType="begin"/>
      </w:r>
      <w:r w:rsidR="00215C96">
        <w:rPr>
          <w:i/>
          <w:iCs/>
        </w:rPr>
        <w:instrText xml:space="preserve"> STYLEREF 1 \s </w:instrText>
      </w:r>
      <w:r w:rsidR="00215C96">
        <w:rPr>
          <w:i/>
          <w:iCs/>
        </w:rPr>
        <w:fldChar w:fldCharType="separate"/>
      </w:r>
      <w:r w:rsidR="000E53E0">
        <w:rPr>
          <w:i/>
          <w:iCs/>
          <w:noProof/>
        </w:rPr>
        <w:t>3</w:t>
      </w:r>
      <w:r w:rsidR="00215C96">
        <w:rPr>
          <w:i/>
          <w:iCs/>
        </w:rPr>
        <w:fldChar w:fldCharType="end"/>
      </w:r>
      <w:r w:rsidR="00215C96">
        <w:rPr>
          <w:i/>
          <w:iCs/>
        </w:rPr>
        <w:t>.</w:t>
      </w:r>
      <w:r w:rsidR="00215C96">
        <w:rPr>
          <w:i/>
          <w:iCs/>
        </w:rPr>
        <w:fldChar w:fldCharType="begin"/>
      </w:r>
      <w:r w:rsidR="00215C96">
        <w:rPr>
          <w:i/>
          <w:iCs/>
        </w:rPr>
        <w:instrText xml:space="preserve"> SEQ pav. \* ARABIC \s 1 </w:instrText>
      </w:r>
      <w:r w:rsidR="00215C96">
        <w:rPr>
          <w:i/>
          <w:iCs/>
        </w:rPr>
        <w:fldChar w:fldCharType="separate"/>
      </w:r>
      <w:r w:rsidR="000E53E0">
        <w:rPr>
          <w:i/>
          <w:iCs/>
          <w:noProof/>
        </w:rPr>
        <w:t>86</w:t>
      </w:r>
      <w:r w:rsidR="00215C96">
        <w:rPr>
          <w:i/>
          <w:iCs/>
        </w:rPr>
        <w:fldChar w:fldCharType="end"/>
      </w:r>
      <w:r w:rsidRPr="00A8683D">
        <w:rPr>
          <w:noProof/>
        </w:rPr>
        <w:t xml:space="preserve"> Mokėjimo prašymų teikimo grafikas</w:t>
      </w:r>
    </w:p>
    <w:p w14:paraId="72CA2560" w14:textId="77777777" w:rsidR="00A21A7D" w:rsidRDefault="004D41CE" w:rsidP="00ED0621">
      <w:pPr>
        <w:pStyle w:val="Captionfigura"/>
        <w:keepNext/>
      </w:pPr>
      <w:r>
        <w:rPr>
          <w:noProof/>
        </w:rPr>
        <w:drawing>
          <wp:inline distT="0" distB="0" distL="0" distR="0" wp14:anchorId="52222552" wp14:editId="755DD88C">
            <wp:extent cx="6300470" cy="3348990"/>
            <wp:effectExtent l="0" t="0" r="5080" b="3810"/>
            <wp:docPr id="590622315" name="Picture 5906223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622315" name="Picture 1" descr="A screenshot of a computer&#10;&#10;Description automatically generated"/>
                    <pic:cNvPicPr/>
                  </pic:nvPicPr>
                  <pic:blipFill>
                    <a:blip r:embed="rId174"/>
                    <a:stretch>
                      <a:fillRect/>
                    </a:stretch>
                  </pic:blipFill>
                  <pic:spPr>
                    <a:xfrm>
                      <a:off x="0" y="0"/>
                      <a:ext cx="6300470" cy="3348990"/>
                    </a:xfrm>
                    <a:prstGeom prst="rect">
                      <a:avLst/>
                    </a:prstGeom>
                  </pic:spPr>
                </pic:pic>
              </a:graphicData>
            </a:graphic>
          </wp:inline>
        </w:drawing>
      </w:r>
    </w:p>
    <w:p w14:paraId="5008D61A" w14:textId="77777777" w:rsidR="004D41CE" w:rsidRPr="00ED0621" w:rsidRDefault="00A21A7D" w:rsidP="00ED0621">
      <w:pPr>
        <w:pStyle w:val="Caption"/>
        <w:jc w:val="center"/>
        <w:rPr>
          <w:i w:val="0"/>
          <w:iCs/>
          <w:noProof/>
        </w:rPr>
      </w:pPr>
      <w:r>
        <w:t xml:space="preserve">pav. </w:t>
      </w:r>
      <w:fldSimple w:instr=" STYLEREF 1 \s ">
        <w:r w:rsidR="000E53E0">
          <w:rPr>
            <w:noProof/>
          </w:rPr>
          <w:t>3</w:t>
        </w:r>
      </w:fldSimple>
      <w:r w:rsidR="00215C96">
        <w:t>.</w:t>
      </w:r>
      <w:fldSimple w:instr=" SEQ pav. \* ARABIC \s 1 ">
        <w:r w:rsidR="000E53E0">
          <w:rPr>
            <w:noProof/>
          </w:rPr>
          <w:t>87</w:t>
        </w:r>
      </w:fldSimple>
      <w:r>
        <w:t xml:space="preserve"> </w:t>
      </w:r>
      <w:r>
        <w:rPr>
          <w:i w:val="0"/>
          <w:iCs/>
        </w:rPr>
        <w:t>Mokėjimo prašymų teikimo grafikas DMS</w:t>
      </w:r>
    </w:p>
    <w:p w14:paraId="7E0A7198" w14:textId="77777777" w:rsidR="00A21A7D" w:rsidRPr="00ED0621" w:rsidRDefault="00A21A7D" w:rsidP="00ED0621">
      <w:pPr>
        <w:pStyle w:val="Captionfigura"/>
      </w:pPr>
    </w:p>
    <w:p w14:paraId="71B4BF5D" w14:textId="77777777" w:rsidR="00B731D9" w:rsidRPr="00A8683D" w:rsidRDefault="00B731D9" w:rsidP="00B731D9"/>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2AF29636"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3E1E4966" w14:textId="77777777" w:rsidR="00B731D9" w:rsidRPr="00A8683D" w:rsidRDefault="00B731D9">
            <w:pPr>
              <w:ind w:firstLine="0"/>
              <w:rPr>
                <w:b/>
                <w:bCs/>
              </w:rPr>
            </w:pPr>
            <w:r w:rsidRPr="00A8683D">
              <w:rPr>
                <w:b/>
                <w:bCs/>
              </w:rPr>
              <w:lastRenderedPageBreak/>
              <w:t>Laukai</w:t>
            </w:r>
          </w:p>
        </w:tc>
      </w:tr>
      <w:tr w:rsidR="00B731D9" w:rsidRPr="00A8683D" w14:paraId="294E209D"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37796C63" w14:textId="77777777" w:rsidR="00B731D9" w:rsidRPr="00A8683D" w:rsidRDefault="1533CD85" w:rsidP="00EF5833">
            <w:pPr>
              <w:pStyle w:val="Lentelssraas"/>
            </w:pPr>
            <w:r>
              <w:t>Eil. Nr. – MP eilės numeris.</w:t>
            </w:r>
          </w:p>
          <w:p w14:paraId="483FD27A" w14:textId="77777777" w:rsidR="00B731D9" w:rsidRPr="00A8683D" w:rsidRDefault="1533CD85" w:rsidP="00EF5833">
            <w:pPr>
              <w:pStyle w:val="Lentelssraas"/>
            </w:pPr>
            <w:r>
              <w:t>MP numeris – mokėjimo prašymo numeris.</w:t>
            </w:r>
          </w:p>
          <w:p w14:paraId="537A7B38" w14:textId="77777777" w:rsidR="00B731D9" w:rsidRPr="00A8683D" w:rsidRDefault="1533CD85" w:rsidP="00EF5833">
            <w:pPr>
              <w:pStyle w:val="Lentelssraas"/>
            </w:pPr>
            <w:r>
              <w:t>Planuojama pateikimo data – planuojama MP pateikimo data.</w:t>
            </w:r>
          </w:p>
          <w:p w14:paraId="1CD5F893" w14:textId="77777777" w:rsidR="00B731D9" w:rsidRPr="00A8683D" w:rsidRDefault="1533CD85" w:rsidP="00EF5833">
            <w:pPr>
              <w:pStyle w:val="Lentelssraas"/>
            </w:pPr>
            <w:r>
              <w:t>Dokumento data – data nurodyta pagrindiniame MP dokumente.</w:t>
            </w:r>
          </w:p>
          <w:p w14:paraId="57ADE216" w14:textId="77777777" w:rsidR="00B731D9" w:rsidRPr="00A8683D" w:rsidRDefault="1533CD85" w:rsidP="00EF5833">
            <w:pPr>
              <w:pStyle w:val="Lentelssraas"/>
            </w:pPr>
            <w:r>
              <w:t>Pateikimo data – MP pateikimo sistemoje data.</w:t>
            </w:r>
          </w:p>
          <w:p w14:paraId="44C75928" w14:textId="77777777" w:rsidR="00B731D9" w:rsidRPr="00A8683D" w:rsidRDefault="1533CD85" w:rsidP="00EF5833">
            <w:pPr>
              <w:pStyle w:val="Lentelssraas"/>
            </w:pPr>
            <w:r>
              <w:t>Prašymo tipas – mokėjimo prašymo tipas.</w:t>
            </w:r>
          </w:p>
          <w:p w14:paraId="2EB43457" w14:textId="77777777" w:rsidR="00B731D9" w:rsidRPr="00A8683D" w:rsidRDefault="1533CD85" w:rsidP="00EF5833">
            <w:pPr>
              <w:pStyle w:val="Lentelssraas"/>
            </w:pPr>
            <w:r>
              <w:t>Mokėjimo būdas</w:t>
            </w:r>
          </w:p>
          <w:p w14:paraId="5248BB28" w14:textId="77777777" w:rsidR="00B731D9" w:rsidRPr="00A8683D" w:rsidRDefault="1533CD85" w:rsidP="00EF5833">
            <w:pPr>
              <w:pStyle w:val="Lentelssraas"/>
            </w:pPr>
            <w:r>
              <w:t>Išlaidų pobūdis</w:t>
            </w:r>
          </w:p>
          <w:p w14:paraId="4B40C74C" w14:textId="77777777" w:rsidR="00B731D9" w:rsidRPr="00A8683D" w:rsidRDefault="1533CD85" w:rsidP="00EF5833">
            <w:pPr>
              <w:pStyle w:val="Lentelssraas"/>
            </w:pPr>
            <w:r>
              <w:t>ES lėšos - planuojamos ES lėšos.</w:t>
            </w:r>
            <w:r w:rsidR="51F34561">
              <w:t xml:space="preserve"> </w:t>
            </w:r>
            <w:r w:rsidR="0B705835">
              <w:t>Po MP pateikimo rodomos deklaruotos lėšos iš MP skirtuko „Deklaruotos išlaidos“.</w:t>
            </w:r>
          </w:p>
          <w:p w14:paraId="0F2A7951" w14:textId="77777777" w:rsidR="00B731D9" w:rsidRDefault="00B731D9" w:rsidP="00EF5833">
            <w:pPr>
              <w:pStyle w:val="Lentelssraas"/>
            </w:pPr>
            <w:r w:rsidRPr="00A8683D">
              <w:t>BF lėšos - planuojamos BF lėšos.</w:t>
            </w:r>
            <w:r w:rsidR="003540E0">
              <w:t xml:space="preserve"> </w:t>
            </w:r>
            <w:r w:rsidR="003540E0" w:rsidRPr="003540E0">
              <w:t>Po MP pateikimo rodomos deklaruotos lėšos iš MP skirtuko „Deklaruotos išlaidos“.</w:t>
            </w:r>
          </w:p>
          <w:p w14:paraId="6B7CCF92" w14:textId="77777777" w:rsidR="00EF5833" w:rsidRPr="006E23CB" w:rsidRDefault="00EF5833" w:rsidP="00EF5833">
            <w:pPr>
              <w:pStyle w:val="Lentelssraas"/>
            </w:pPr>
            <w:r>
              <w:t>Iš viso (ES+BF) – planuojamų BF ir ES lėšų suma. Po MP pateikimo rodoma suminė deklaruotų ES ir BF lėšų suma iš MP skirtuko „Deklaruotos išlaidos“.</w:t>
            </w:r>
          </w:p>
          <w:p w14:paraId="2E340841" w14:textId="77777777" w:rsidR="00EF5833" w:rsidRDefault="00EF5833" w:rsidP="00EF5833">
            <w:pPr>
              <w:pStyle w:val="Lentelssraas"/>
            </w:pPr>
            <w:r w:rsidRPr="006E23CB">
              <w:t>Nuosavos lėšos - planuojamos nuosavos lėšos. Po MP pateikimo rodomos deklaruotos lėšos iš MP skirtuko „Deklaruotos išlaidos“.</w:t>
            </w:r>
          </w:p>
          <w:p w14:paraId="1D2D74F7" w14:textId="77777777" w:rsidR="00EF5833" w:rsidRPr="006E23CB" w:rsidRDefault="00EF5833" w:rsidP="00EF5833">
            <w:pPr>
              <w:pStyle w:val="Lentelssraas"/>
            </w:pPr>
            <w:r>
              <w:t>Iš viso (BF+NL) – planuojamų BF ir NL lėšų suma. Po MP pateikimo rodoma suminė deklaruotų  ir BF lėšų suma iš MP skirtuko „Deklaruotos išlaidos“.</w:t>
            </w:r>
          </w:p>
          <w:p w14:paraId="73ECE8EA" w14:textId="77777777" w:rsidR="00B731D9" w:rsidRDefault="00B731D9" w:rsidP="00EF5833">
            <w:pPr>
              <w:pStyle w:val="Lentelssraas"/>
            </w:pPr>
            <w:r w:rsidRPr="00A8683D">
              <w:t>Iš viso</w:t>
            </w:r>
            <w:r w:rsidR="003540E0">
              <w:t xml:space="preserve"> (ES+BF+NL)</w:t>
            </w:r>
            <w:r w:rsidRPr="00A8683D">
              <w:t xml:space="preserve"> – </w:t>
            </w:r>
            <w:r w:rsidR="0079474E" w:rsidRPr="006E23CB">
              <w:t>planuojamos lėšos iš viso. Po MP pateikimo rodomos deklaruotos lėšos iš MP skirtuko „Deklaruotos išlaidos“.</w:t>
            </w:r>
          </w:p>
          <w:p w14:paraId="62B05A42" w14:textId="77777777" w:rsidR="00F2064C" w:rsidRPr="00A8683D" w:rsidRDefault="3E9638BA" w:rsidP="00EF5833">
            <w:pPr>
              <w:pStyle w:val="Lentelssraas"/>
            </w:pPr>
            <w:r>
              <w:t xml:space="preserve">ES inten. </w:t>
            </w:r>
            <w:r w:rsidR="768A7115">
              <w:t>p</w:t>
            </w:r>
            <w:r>
              <w:t>roc. – ES finansavimo intensyvumo procentas.</w:t>
            </w:r>
          </w:p>
          <w:p w14:paraId="22837C8E" w14:textId="77777777" w:rsidR="00B731D9" w:rsidRPr="00A8683D" w:rsidRDefault="1533CD85" w:rsidP="00EF5833">
            <w:pPr>
              <w:pStyle w:val="Lentelssraas"/>
            </w:pPr>
            <w:r>
              <w:t xml:space="preserve">Būsena - MP būsena. </w:t>
            </w:r>
          </w:p>
        </w:tc>
      </w:tr>
      <w:tr w:rsidR="00B731D9" w:rsidRPr="00A8683D" w14:paraId="5809F527"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3545F663" w14:textId="77777777" w:rsidR="00B731D9" w:rsidRPr="00A8683D" w:rsidRDefault="00B731D9">
            <w:pPr>
              <w:ind w:firstLine="0"/>
              <w:rPr>
                <w:b/>
                <w:bCs/>
              </w:rPr>
            </w:pPr>
            <w:r w:rsidRPr="00A8683D">
              <w:rPr>
                <w:b/>
                <w:bCs/>
              </w:rPr>
              <w:t>Mygtukai</w:t>
            </w:r>
          </w:p>
        </w:tc>
      </w:tr>
      <w:tr w:rsidR="00B731D9" w:rsidRPr="00A8683D" w14:paraId="08BC1131"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110EB40F" w14:textId="77777777" w:rsidR="00B731D9" w:rsidRPr="00A8683D" w:rsidRDefault="1533CD85" w:rsidP="00BA0334">
            <w:pPr>
              <w:pStyle w:val="Lentelssraas"/>
            </w:pPr>
            <w:r>
              <w:t xml:space="preserve">Redaguoti </w:t>
            </w:r>
          </w:p>
          <w:p w14:paraId="7C1E6396" w14:textId="77777777" w:rsidR="00B731D9" w:rsidRPr="00A8683D" w:rsidRDefault="1533CD85" w:rsidP="00BA0334">
            <w:pPr>
              <w:pStyle w:val="Lentelssraas"/>
            </w:pPr>
            <w:r>
              <w:t xml:space="preserve">Išsaugoti </w:t>
            </w:r>
          </w:p>
          <w:p w14:paraId="34DF5DEA" w14:textId="77777777" w:rsidR="00B731D9" w:rsidRPr="00A8683D" w:rsidRDefault="1533CD85" w:rsidP="00BA0334">
            <w:pPr>
              <w:pStyle w:val="Lentelssraas"/>
            </w:pPr>
            <w:r>
              <w:t>Atšaukti</w:t>
            </w:r>
          </w:p>
          <w:p w14:paraId="7822AD8D" w14:textId="77777777" w:rsidR="00B731D9" w:rsidRPr="00A8683D" w:rsidRDefault="1533CD85" w:rsidP="00BA0334">
            <w:pPr>
              <w:pStyle w:val="Lentelssraas"/>
            </w:pPr>
            <w:r>
              <w:t>Pateikti</w:t>
            </w:r>
            <w:r w:rsidR="244B9DB0">
              <w:t xml:space="preserve"> (pasirašyti)</w:t>
            </w:r>
            <w:r>
              <w:t xml:space="preserve"> – mygtukas matomas tik DMS naudotojui</w:t>
            </w:r>
          </w:p>
          <w:p w14:paraId="6568E85E" w14:textId="77777777" w:rsidR="00B731D9" w:rsidRPr="00A8683D" w:rsidRDefault="1533CD85" w:rsidP="00BA0334">
            <w:pPr>
              <w:pStyle w:val="Lentelssraas"/>
            </w:pPr>
            <w:r>
              <w:t>Redaguoti</w:t>
            </w:r>
          </w:p>
          <w:p w14:paraId="04A73897" w14:textId="77777777" w:rsidR="00B731D9" w:rsidRDefault="00B731D9" w:rsidP="00BA0334">
            <w:pPr>
              <w:pStyle w:val="Lentelssraas"/>
            </w:pPr>
            <w:r>
              <w:t>Ištrinti</w:t>
            </w:r>
          </w:p>
          <w:p w14:paraId="1E32B58D" w14:textId="77777777" w:rsidR="00287AC6" w:rsidRDefault="00287AC6" w:rsidP="00BA0334">
            <w:pPr>
              <w:pStyle w:val="Lentelssraas"/>
            </w:pPr>
            <w:r>
              <w:t>Registruoti bendrą pastabą</w:t>
            </w:r>
            <w:r w:rsidR="008342EA">
              <w:t xml:space="preserve"> – mygtukas matomas tik VSFSVVP naudotojui</w:t>
            </w:r>
          </w:p>
          <w:p w14:paraId="1A6B9AA5" w14:textId="77777777" w:rsidR="00E4552B" w:rsidRDefault="00E4552B" w:rsidP="00BA0334">
            <w:pPr>
              <w:pStyle w:val="Lentelssraas"/>
            </w:pPr>
            <w:r>
              <w:t>Peržiūrėti bendrą pastabą</w:t>
            </w:r>
          </w:p>
          <w:p w14:paraId="2D187D2A" w14:textId="77777777" w:rsidR="00984311" w:rsidRDefault="00984311" w:rsidP="00BA0334">
            <w:pPr>
              <w:pStyle w:val="Lentelssraas"/>
            </w:pPr>
            <w:r>
              <w:t>Rodyti bendros pastabos audito duomenis</w:t>
            </w:r>
          </w:p>
          <w:p w14:paraId="1F868A34" w14:textId="77777777" w:rsidR="008342EA" w:rsidRDefault="008342EA" w:rsidP="00BA0334">
            <w:pPr>
              <w:pStyle w:val="Lentelssraas"/>
            </w:pPr>
            <w:r>
              <w:t>Saugoti būseną</w:t>
            </w:r>
            <w:r w:rsidR="00652937">
              <w:t xml:space="preserve"> </w:t>
            </w:r>
            <w:r w:rsidR="002F3AF2">
              <w:t>–</w:t>
            </w:r>
            <w:r w:rsidR="00652937">
              <w:t xml:space="preserve"> </w:t>
            </w:r>
            <w:r w:rsidR="002F3AF2">
              <w:t>mygtukas matomas tik VSFSVVP naudotojui</w:t>
            </w:r>
          </w:p>
          <w:p w14:paraId="0770AD7C" w14:textId="77777777" w:rsidR="00984311" w:rsidRPr="00A8683D" w:rsidRDefault="7EAE26E8">
            <w:pPr>
              <w:pStyle w:val="Lentelssraas"/>
            </w:pPr>
            <w:r>
              <w:t>Spausdinti</w:t>
            </w:r>
          </w:p>
        </w:tc>
      </w:tr>
      <w:tr w:rsidR="00B731D9" w:rsidRPr="00A8683D" w14:paraId="4F4EA0EB"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31EC3F8C" w14:textId="77777777" w:rsidR="00B731D9" w:rsidRPr="00A8683D" w:rsidRDefault="00B731D9">
            <w:pPr>
              <w:ind w:firstLine="0"/>
              <w:rPr>
                <w:b/>
                <w:bCs/>
              </w:rPr>
            </w:pPr>
            <w:r w:rsidRPr="00A8683D">
              <w:rPr>
                <w:b/>
                <w:bCs/>
              </w:rPr>
              <w:t>Naudotojai</w:t>
            </w:r>
          </w:p>
        </w:tc>
      </w:tr>
      <w:tr w:rsidR="00B731D9" w:rsidRPr="00A8683D" w14:paraId="523130A8"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16804704" w14:textId="77777777" w:rsidR="00B731D9" w:rsidRPr="00A8683D" w:rsidRDefault="00B731D9" w:rsidP="00BA0334">
            <w:pPr>
              <w:pStyle w:val="Tekstaslentels"/>
            </w:pPr>
            <w:r w:rsidRPr="00A8683D">
              <w:t>Langas matomas DMS ir VSFSVVP IS naudotojui.</w:t>
            </w:r>
          </w:p>
        </w:tc>
      </w:tr>
    </w:tbl>
    <w:p w14:paraId="44246C75" w14:textId="77777777" w:rsidR="00B731D9" w:rsidRPr="00A8683D" w:rsidRDefault="00B731D9" w:rsidP="00B731D9"/>
    <w:p w14:paraId="44618CA9" w14:textId="77777777" w:rsidR="00B731D9" w:rsidRPr="00A8683D" w:rsidRDefault="00B731D9" w:rsidP="00DF40CE">
      <w:pPr>
        <w:pStyle w:val="Heading4"/>
        <w:numPr>
          <w:ilvl w:val="3"/>
          <w:numId w:val="20"/>
        </w:numPr>
      </w:pPr>
      <w:bookmarkStart w:id="846" w:name="_Toc64642438"/>
      <w:bookmarkStart w:id="847" w:name="_Toc159222295"/>
      <w:r w:rsidRPr="00A8683D">
        <w:lastRenderedPageBreak/>
        <w:t>PAI bendra informacija</w:t>
      </w:r>
      <w:bookmarkEnd w:id="846"/>
      <w:bookmarkEnd w:id="847"/>
    </w:p>
    <w:p w14:paraId="6D5E0629" w14:textId="77777777" w:rsidR="00B731D9" w:rsidRPr="00A8683D" w:rsidRDefault="6F2888D0" w:rsidP="00F7553B">
      <w:pPr>
        <w:pStyle w:val="Captionfigura"/>
      </w:pPr>
      <w:r>
        <w:t xml:space="preserve"> </w:t>
      </w:r>
      <w:r w:rsidR="6B1689CD">
        <w:t xml:space="preserve"> </w:t>
      </w:r>
      <w:r w:rsidR="00797424">
        <w:rPr>
          <w:noProof/>
        </w:rPr>
        <w:drawing>
          <wp:inline distT="0" distB="0" distL="0" distR="0" wp14:anchorId="58A1E95B" wp14:editId="17E456C7">
            <wp:extent cx="4884420" cy="8437148"/>
            <wp:effectExtent l="0" t="0" r="0" b="2540"/>
            <wp:docPr id="18876183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618315" name="Picture 1" descr="A screenshot of a computer&#10;&#10;Description automatically generated"/>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895396" cy="8456108"/>
                    </a:xfrm>
                    <a:prstGeom prst="rect">
                      <a:avLst/>
                    </a:prstGeom>
                    <a:noFill/>
                    <a:ln>
                      <a:noFill/>
                    </a:ln>
                  </pic:spPr>
                </pic:pic>
              </a:graphicData>
            </a:graphic>
          </wp:inline>
        </w:drawing>
      </w:r>
    </w:p>
    <w:p w14:paraId="4B1F39C5" w14:textId="77777777" w:rsidR="00B731D9"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88</w:t>
        </w:r>
      </w:fldSimple>
      <w:r w:rsidRPr="00A8683D">
        <w:rPr>
          <w:noProof/>
        </w:rPr>
        <w:t xml:space="preserve"> PAI bendra informacija</w:t>
      </w:r>
    </w:p>
    <w:p w14:paraId="07F8238B" w14:textId="77777777" w:rsidR="008166D6" w:rsidRDefault="008166D6" w:rsidP="00ED0621">
      <w:pPr>
        <w:pStyle w:val="Captionfigura"/>
        <w:keepNext/>
      </w:pPr>
      <w:r>
        <w:rPr>
          <w:noProof/>
        </w:rPr>
        <w:lastRenderedPageBreak/>
        <w:drawing>
          <wp:inline distT="0" distB="0" distL="0" distR="0" wp14:anchorId="08B6BC83" wp14:editId="3DD851DF">
            <wp:extent cx="6300470" cy="7581265"/>
            <wp:effectExtent l="0" t="0" r="5080" b="635"/>
            <wp:docPr id="958685186" name="Picture 95868518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685186" name="Picture 4" descr="A screenshot of a computer&#10;&#10;Description automatically generated"/>
                    <pic:cNvPicPr>
                      <a:picLocks noChangeAspect="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300470" cy="7581265"/>
                    </a:xfrm>
                    <a:prstGeom prst="rect">
                      <a:avLst/>
                    </a:prstGeom>
                    <a:noFill/>
                    <a:ln>
                      <a:noFill/>
                    </a:ln>
                  </pic:spPr>
                </pic:pic>
              </a:graphicData>
            </a:graphic>
          </wp:inline>
        </w:drawing>
      </w:r>
    </w:p>
    <w:p w14:paraId="55785154" w14:textId="77777777" w:rsidR="00EF086D" w:rsidRPr="00A8683D" w:rsidRDefault="008166D6" w:rsidP="00ED0621">
      <w:pPr>
        <w:pStyle w:val="Caption"/>
        <w:jc w:val="center"/>
        <w:rPr>
          <w:noProof/>
        </w:rPr>
      </w:pPr>
      <w:r>
        <w:t xml:space="preserve">pav. </w:t>
      </w:r>
      <w:fldSimple w:instr=" STYLEREF 1 \s ">
        <w:r w:rsidR="000E53E0">
          <w:rPr>
            <w:noProof/>
          </w:rPr>
          <w:t>3</w:t>
        </w:r>
      </w:fldSimple>
      <w:r w:rsidR="00215C96">
        <w:t>.</w:t>
      </w:r>
      <w:fldSimple w:instr=" SEQ pav. \* ARABIC \s 1 ">
        <w:r w:rsidR="000E53E0">
          <w:rPr>
            <w:noProof/>
          </w:rPr>
          <w:t>89</w:t>
        </w:r>
      </w:fldSimple>
      <w:r>
        <w:t xml:space="preserve"> PAI bendra informacija DMS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19E62A98"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03D4E873" w14:textId="77777777" w:rsidR="00B731D9" w:rsidRPr="00A8683D" w:rsidRDefault="00B731D9">
            <w:pPr>
              <w:ind w:firstLine="0"/>
              <w:rPr>
                <w:b/>
                <w:bCs/>
              </w:rPr>
            </w:pPr>
            <w:r w:rsidRPr="00A8683D">
              <w:rPr>
                <w:b/>
                <w:bCs/>
              </w:rPr>
              <w:lastRenderedPageBreak/>
              <w:t>Laukai</w:t>
            </w:r>
          </w:p>
        </w:tc>
      </w:tr>
      <w:tr w:rsidR="00B731D9" w:rsidRPr="00A8683D" w14:paraId="5ED7AE2A"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2DFCC025" w14:textId="77777777" w:rsidR="00B731D9" w:rsidRPr="00A8683D" w:rsidRDefault="1533CD85" w:rsidP="00E80C22">
            <w:pPr>
              <w:pStyle w:val="Lentelssraas"/>
            </w:pPr>
            <w:r>
              <w:t>*Eil. Nr. - mokėjimo prašymo eilės numeris projekte. Sistema automatiškai sufleruoja sekantį eilės Nr. be galimybės pakeisti.</w:t>
            </w:r>
          </w:p>
          <w:p w14:paraId="54640463" w14:textId="77777777" w:rsidR="00B731D9" w:rsidRPr="00A8683D" w:rsidRDefault="1533CD85" w:rsidP="00E80C22">
            <w:pPr>
              <w:pStyle w:val="Lentelssraas"/>
            </w:pPr>
            <w:r>
              <w:t>Mokėjimo pašymo numeris – įvedamas mokėjimo prašymo numeris.</w:t>
            </w:r>
          </w:p>
          <w:p w14:paraId="1C09259B" w14:textId="77777777" w:rsidR="00B731D9" w:rsidRPr="00A8683D" w:rsidRDefault="1533CD85" w:rsidP="00E80C22">
            <w:pPr>
              <w:pStyle w:val="Lentelssraas"/>
            </w:pPr>
            <w:r>
              <w:t xml:space="preserve">*Prašymo tipas - parenkama iš reikšmių sąrašo: Prašymas apmokėti išlaidas, Išlaidų deklaracija, </w:t>
            </w:r>
            <w:r w:rsidR="57F26E2C">
              <w:t>P</w:t>
            </w:r>
            <w:r>
              <w:t>rašymas kompensuoti išlaidas, Negautų tranzit</w:t>
            </w:r>
            <w:r w:rsidR="68DCD2A5">
              <w:t>o</w:t>
            </w:r>
            <w:r>
              <w:t xml:space="preserve"> vizų mokesči</w:t>
            </w:r>
            <w:r w:rsidR="02F976C8">
              <w:t>ų</w:t>
            </w:r>
            <w:r>
              <w:t xml:space="preserve"> deklaracija. </w:t>
            </w:r>
          </w:p>
          <w:p w14:paraId="25F46468" w14:textId="77777777" w:rsidR="00B731D9" w:rsidRPr="00A8683D" w:rsidRDefault="1533CD85" w:rsidP="00E80C22">
            <w:pPr>
              <w:pStyle w:val="Lentelssraas"/>
            </w:pPr>
            <w:r>
              <w:t xml:space="preserve">*Mokėjimo būdas - parenkama iš reikšmių sąrašo: Sąskaitų apmokėjimas, Išlaidų kompensavimas, Veiklos projektų išlaidų kompensavimas, Projekto išlaidų apmokėjimas avansu (išskyrus veiklos išlaidas), Veiklos projekto išlaidos, Negautas tranzito vizų mokestis. </w:t>
            </w:r>
          </w:p>
          <w:p w14:paraId="2BBCACFE" w14:textId="77777777" w:rsidR="00B731D9" w:rsidRPr="00A8683D" w:rsidRDefault="1533CD85" w:rsidP="00E80C22">
            <w:pPr>
              <w:pStyle w:val="Lentelssraas"/>
            </w:pPr>
            <w:r>
              <w:t>*Išlaidų pobūdis - parenkama iš reikšmių sąrašo: Tarpinis, Galutinis. Jei pasirinktas mokėjimo pobūdis „Galutinis“. Po MP išsaugojimo PAI, PKI arba ID mokėjimo prašyme bus matomi skirtukai „Infrastruktūra“, „Viešieji pirkimai“ ir „Viešinimas“.</w:t>
            </w:r>
          </w:p>
          <w:p w14:paraId="0045637F" w14:textId="77777777" w:rsidR="00B731D9" w:rsidRPr="00A8683D" w:rsidRDefault="1533CD85" w:rsidP="00E80C22">
            <w:pPr>
              <w:pStyle w:val="Lentelssraas"/>
            </w:pPr>
            <w:r>
              <w:t xml:space="preserve">*Pirkimo vertinimas - parenkama iš reikšmių sąrašo: Išankstinis, Paskesnis, Nevertinamas. Reikšmė parenkama automatiškai. </w:t>
            </w:r>
          </w:p>
          <w:p w14:paraId="01069CBD" w14:textId="77777777" w:rsidR="00B731D9" w:rsidRPr="00A8683D" w:rsidRDefault="1533CD85" w:rsidP="00E80C22">
            <w:pPr>
              <w:pStyle w:val="Lentelssraas"/>
            </w:pPr>
            <w:r>
              <w:t xml:space="preserve">*Planuojama pateikimo data - nurodoma planuojama mokėjimo prašymo pateikimo data iš datų parinkimo kalendoriaus. </w:t>
            </w:r>
          </w:p>
          <w:p w14:paraId="75B7A878" w14:textId="77777777" w:rsidR="00B731D9" w:rsidRPr="00A8683D" w:rsidRDefault="1533CD85" w:rsidP="00E80C22">
            <w:pPr>
              <w:pStyle w:val="Lentelssraas"/>
            </w:pPr>
            <w:r>
              <w:t>Pateikimo data - nurodoma mokėjimo prašymo faktinė pateikimo data, jei registruojamas jau pateiktas mokėjimo prašymas. Pildoma iš datų parinkimo kalendoriaus. Jei MP teikiamas per sistemą, data nustatoma automatiškai pirmo pateikimo metu (t.y. jei teikiamas pataisytas MP, ši data nesikeičia).</w:t>
            </w:r>
          </w:p>
          <w:p w14:paraId="21C6F972" w14:textId="77777777" w:rsidR="00B731D9" w:rsidRPr="00A8683D" w:rsidRDefault="1533CD85" w:rsidP="00E80C22">
            <w:pPr>
              <w:pStyle w:val="Lentelssraas"/>
            </w:pPr>
            <w:r>
              <w:t>Paskutinio pakeitimo data – po kiekvieno patikslinimo gauto iš DMS, ši data atnaujinama.</w:t>
            </w:r>
          </w:p>
          <w:p w14:paraId="695C4E39" w14:textId="77777777" w:rsidR="00B731D9" w:rsidRPr="00A8683D" w:rsidRDefault="1533CD85" w:rsidP="00E80C22">
            <w:pPr>
              <w:pStyle w:val="Lentelssraas"/>
            </w:pPr>
            <w:r>
              <w:t xml:space="preserve">Vertinimo būdas - parenkama iš reikšmių sąrašo: {100 proc., Atrankinis}. </w:t>
            </w:r>
          </w:p>
          <w:p w14:paraId="1531C94F" w14:textId="77777777" w:rsidR="00B731D9" w:rsidRPr="00A8683D" w:rsidRDefault="1533CD85" w:rsidP="00E80C22">
            <w:pPr>
              <w:pStyle w:val="Lentelssraas"/>
            </w:pPr>
            <w:r>
              <w:t xml:space="preserve">Vertinimo pabaiga - apskaičiuojama automatiškai po MP registravimo, atnaujinimo. Be galimybės pakeisti </w:t>
            </w:r>
          </w:p>
          <w:p w14:paraId="3204A50E" w14:textId="77777777" w:rsidR="00B731D9" w:rsidRPr="00A8683D" w:rsidRDefault="1533CD85" w:rsidP="00E80C22">
            <w:pPr>
              <w:pStyle w:val="Lentelssraas"/>
            </w:pPr>
            <w:r>
              <w:t>Išlaidų patyrimo laikotarpis nuo - nurodoma išlaidų patyrimo laikotarpio pradžios data. Pildoma iš datų parinkimo kalendoriaus.</w:t>
            </w:r>
          </w:p>
          <w:p w14:paraId="773CDD41" w14:textId="77777777" w:rsidR="00B731D9" w:rsidRPr="00A8683D" w:rsidRDefault="1533CD85" w:rsidP="00E80C22">
            <w:pPr>
              <w:pStyle w:val="Lentelssraas"/>
            </w:pPr>
            <w:r>
              <w:t>Išlaidų patyrimo laikotarpis iki - nurodoma išlaidų patyrimo laikotarpio pabaigos data. Pildoma iš datų parinkimo kalendoriaus.</w:t>
            </w:r>
          </w:p>
          <w:p w14:paraId="7500F847" w14:textId="77777777" w:rsidR="00B731D9" w:rsidRPr="00A8683D" w:rsidRDefault="1533CD85" w:rsidP="00E80C22">
            <w:pPr>
              <w:pStyle w:val="Lentelssraas"/>
            </w:pPr>
            <w:r>
              <w:t>Sutartys – iš sąrašo pasirenkama viena arba daugiau sutarčių su tiekėjais. Po bendros informacijos išsaugojimo, kiekvienai sutarčiai bus sukurtas atskiras išlaidų detalizacijos priedas.</w:t>
            </w:r>
          </w:p>
          <w:p w14:paraId="4141AAC3" w14:textId="77777777" w:rsidR="00B731D9" w:rsidRPr="00A8683D" w:rsidRDefault="1533CD85" w:rsidP="00E80C22">
            <w:pPr>
              <w:pStyle w:val="Lentelssraas"/>
            </w:pPr>
            <w:r>
              <w:t>*Būsena - mokėjimo prašymo būsena parenkama reikšmė iš sąrašo pagal būsenų diagramą. Nutylima reikšmė Planuojamas.</w:t>
            </w:r>
          </w:p>
          <w:p w14:paraId="0F40D522" w14:textId="77777777" w:rsidR="00B731D9" w:rsidRDefault="00B731D9" w:rsidP="00E80C22">
            <w:pPr>
              <w:pStyle w:val="Lentelssraas"/>
            </w:pPr>
            <w:r w:rsidRPr="00A8683D">
              <w:t>Planuojama patirti išlaidų suma - išskaidoma pagal ekonominę klasifikaciją bei išskaidoma pagal finansavimo šaltinius (ES lėšos, BF lėšos, nuosavos lėšos) klasifikaciją</w:t>
            </w:r>
            <w:r w:rsidR="00E80C22">
              <w:t>.</w:t>
            </w:r>
          </w:p>
          <w:p w14:paraId="453D281B" w14:textId="77777777" w:rsidR="00E80C22" w:rsidRDefault="00E80C22" w:rsidP="00E80C22">
            <w:pPr>
              <w:pStyle w:val="Lentelssraas"/>
            </w:pPr>
            <w:r>
              <w:t>Faktinė</w:t>
            </w:r>
            <w:r w:rsidRPr="00C929A7">
              <w:t xml:space="preserve"> išlaidų suma </w:t>
            </w:r>
            <w:r>
              <w:t>–</w:t>
            </w:r>
            <w:r w:rsidRPr="00C929A7">
              <w:t xml:space="preserve"> </w:t>
            </w:r>
            <w:r>
              <w:t>sumos įkeliamos automatiškai iš skirtuko „Deklaruojamos išlaidos“. I</w:t>
            </w:r>
            <w:r w:rsidRPr="00C929A7">
              <w:t>šskaidoma pagal ekonomin</w:t>
            </w:r>
            <w:r>
              <w:t xml:space="preserve">ę klasifikaciją </w:t>
            </w:r>
            <w:r w:rsidRPr="00C929A7">
              <w:t>bei išskaidoma pagal finansavimo šaltinius (</w:t>
            </w:r>
            <w:r>
              <w:t>ES</w:t>
            </w:r>
            <w:r w:rsidRPr="00C929A7">
              <w:t xml:space="preserve"> lėšos, BF lėšos, nuosavos lėšos)</w:t>
            </w:r>
            <w:r>
              <w:t xml:space="preserve"> klasifikaciją.</w:t>
            </w:r>
          </w:p>
          <w:p w14:paraId="56387AD5" w14:textId="77777777" w:rsidR="00846D58" w:rsidRDefault="00846D58" w:rsidP="00E80C22">
            <w:pPr>
              <w:pStyle w:val="Lentelssraas"/>
            </w:pPr>
            <w:r>
              <w:t>Iš viso (ES+BF) –  sistema atvaizduoja ES ir BF lėšų sumą planuojamų patirti išlaidų ir faktinių išlaidų dalyje.</w:t>
            </w:r>
          </w:p>
          <w:p w14:paraId="4FCD3437" w14:textId="77777777" w:rsidR="00846D58" w:rsidRDefault="00846D58" w:rsidP="00E80C22">
            <w:pPr>
              <w:pStyle w:val="Lentelssraas"/>
            </w:pPr>
            <w:r>
              <w:t>Iš viso (BF+NL) –  sistema atvaizduoja BF ir NL lėšų sumą planuojamų patirti išlaidų ir faktinių išlaidų dalyje.</w:t>
            </w:r>
          </w:p>
          <w:p w14:paraId="0E58FEF8" w14:textId="77777777" w:rsidR="00846D58" w:rsidRPr="00A8683D" w:rsidRDefault="1B09FFA4" w:rsidP="00E80C22">
            <w:pPr>
              <w:pStyle w:val="Lentelssraas"/>
            </w:pPr>
            <w:r>
              <w:t>Iš viso (ES+BF+NL) – sistema atvaizduoja ES, BF ir NL lėšų sumą planuojamų patirti išlaidų ir faktinių išlaidų dalyje.</w:t>
            </w:r>
          </w:p>
          <w:p w14:paraId="073A3388" w14:textId="77777777" w:rsidR="00B731D9" w:rsidRPr="00A8683D" w:rsidRDefault="00B731D9" w:rsidP="00F15958">
            <w:pPr>
              <w:pStyle w:val="Lentelssraas"/>
              <w:numPr>
                <w:ilvl w:val="0"/>
                <w:numId w:val="0"/>
              </w:numPr>
              <w:ind w:left="720"/>
              <w:rPr>
                <w:b/>
                <w:bCs/>
                <w:i/>
              </w:rPr>
            </w:pPr>
            <w:r w:rsidRPr="00A8683D">
              <w:rPr>
                <w:b/>
                <w:bCs/>
                <w:i/>
              </w:rPr>
              <w:t>Pastaba: žvaigždute * pažymėti laukai privalomi.</w:t>
            </w:r>
          </w:p>
        </w:tc>
      </w:tr>
      <w:tr w:rsidR="00B731D9" w:rsidRPr="00A8683D" w14:paraId="4DEEB8A4"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13415F39" w14:textId="77777777" w:rsidR="00B731D9" w:rsidRPr="00A8683D" w:rsidRDefault="00B731D9">
            <w:pPr>
              <w:ind w:firstLine="0"/>
              <w:rPr>
                <w:b/>
                <w:bCs/>
              </w:rPr>
            </w:pPr>
            <w:r w:rsidRPr="00A8683D">
              <w:rPr>
                <w:b/>
                <w:bCs/>
              </w:rPr>
              <w:t>Mygtukai</w:t>
            </w:r>
          </w:p>
        </w:tc>
      </w:tr>
      <w:tr w:rsidR="00B731D9" w:rsidRPr="00A8683D" w14:paraId="72A2A902"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5A2E487D" w14:textId="77777777" w:rsidR="00B731D9" w:rsidRPr="00A8683D" w:rsidRDefault="1533CD85" w:rsidP="00BA0334">
            <w:pPr>
              <w:pStyle w:val="Lentelssraas"/>
            </w:pPr>
            <w:r>
              <w:lastRenderedPageBreak/>
              <w:t xml:space="preserve">Redaguoti </w:t>
            </w:r>
          </w:p>
          <w:p w14:paraId="3C9FC63E" w14:textId="77777777" w:rsidR="00B731D9" w:rsidRPr="00A8683D" w:rsidRDefault="1533CD85" w:rsidP="00BA0334">
            <w:pPr>
              <w:pStyle w:val="Lentelssraas"/>
            </w:pPr>
            <w:r>
              <w:t xml:space="preserve">Išsaugoti </w:t>
            </w:r>
          </w:p>
          <w:p w14:paraId="58850267" w14:textId="77777777" w:rsidR="00B731D9" w:rsidRPr="00A8683D" w:rsidRDefault="1533CD85" w:rsidP="00BA0334">
            <w:pPr>
              <w:pStyle w:val="Lentelssraas"/>
            </w:pPr>
            <w:r>
              <w:t>Formuoti projekto sutarties biudžeto vykdymo ataskaitą</w:t>
            </w:r>
          </w:p>
          <w:p w14:paraId="01BA0702" w14:textId="77777777" w:rsidR="00B731D9" w:rsidRPr="00A8683D" w:rsidRDefault="1533CD85" w:rsidP="00BA0334">
            <w:pPr>
              <w:pStyle w:val="Lentelssraas"/>
            </w:pPr>
            <w:r>
              <w:t>Rodyti audito duomenis</w:t>
            </w:r>
          </w:p>
          <w:p w14:paraId="58AB862E" w14:textId="77777777" w:rsidR="00B731D9" w:rsidRDefault="00B731D9" w:rsidP="00BA0334">
            <w:pPr>
              <w:pStyle w:val="Lentelssraas"/>
            </w:pPr>
            <w:r w:rsidRPr="00A8683D">
              <w:t>Rodyti planuojamų sumų audito duomenis</w:t>
            </w:r>
          </w:p>
          <w:p w14:paraId="4747843B" w14:textId="77777777" w:rsidR="0015658B" w:rsidRPr="00A8683D" w:rsidRDefault="4A76E29D" w:rsidP="00BA0334">
            <w:pPr>
              <w:pStyle w:val="Lentelssraas"/>
            </w:pPr>
            <w:r>
              <w:t>Rodyti faktinių sumų audito duomenis</w:t>
            </w:r>
          </w:p>
          <w:p w14:paraId="1DA89D08" w14:textId="77777777" w:rsidR="00B731D9" w:rsidRPr="00A8683D" w:rsidRDefault="1533CD85" w:rsidP="00BA0334">
            <w:pPr>
              <w:pStyle w:val="Lentelssraas"/>
            </w:pPr>
            <w:r>
              <w:t>Į pagrindinį sąrašą</w:t>
            </w:r>
          </w:p>
          <w:p w14:paraId="689D0E53" w14:textId="77777777" w:rsidR="00B731D9" w:rsidRPr="00A8683D" w:rsidRDefault="75CEC1BF" w:rsidP="00BA0334">
            <w:pPr>
              <w:pStyle w:val="Lentelssraas"/>
            </w:pPr>
            <w:r>
              <w:t>Formuoti mokėjimo prašymą</w:t>
            </w:r>
          </w:p>
          <w:p w14:paraId="6C3B7EDC" w14:textId="77777777" w:rsidR="00B731D9" w:rsidRPr="00A8683D" w:rsidRDefault="1533CD85" w:rsidP="00BA0334">
            <w:pPr>
              <w:pStyle w:val="Lentelssraas"/>
            </w:pPr>
            <w:r>
              <w:t>Formuoti pakartotinio</w:t>
            </w:r>
            <w:r w:rsidR="4A76E29D">
              <w:t xml:space="preserve"> sąskaitų</w:t>
            </w:r>
            <w:r>
              <w:t xml:space="preserve"> teikimo ataskaitą</w:t>
            </w:r>
          </w:p>
          <w:p w14:paraId="417EAFAA" w14:textId="77777777" w:rsidR="00B731D9" w:rsidRDefault="00B731D9" w:rsidP="00BA0334">
            <w:pPr>
              <w:pStyle w:val="Lentelssraas"/>
            </w:pPr>
            <w:r>
              <w:t>Formuoti tiekėjų sutarčių vykdymo ataskaitą</w:t>
            </w:r>
          </w:p>
          <w:p w14:paraId="3425DC68" w14:textId="77777777" w:rsidR="00F55605" w:rsidRDefault="00F55605" w:rsidP="00BA0334">
            <w:pPr>
              <w:pStyle w:val="Lentelssraas"/>
            </w:pPr>
            <w:r>
              <w:t>Tikrinti MP klaidas</w:t>
            </w:r>
          </w:p>
          <w:p w14:paraId="2B855ED8" w14:textId="77777777" w:rsidR="00AE5769" w:rsidRDefault="00AE5769" w:rsidP="00BA0334">
            <w:pPr>
              <w:pStyle w:val="Lentelssraas"/>
            </w:pPr>
            <w:r>
              <w:t>Keisti eilės Nr.</w:t>
            </w:r>
          </w:p>
          <w:p w14:paraId="36944EE0" w14:textId="77777777" w:rsidR="00EE3CE6" w:rsidRPr="00A8683D" w:rsidRDefault="23E892B9" w:rsidP="00BA0334">
            <w:pPr>
              <w:pStyle w:val="Lentelssraas"/>
            </w:pPr>
            <w:r>
              <w:t>Pateikti (pasirašyti) – mygtukas matomas tik DMS naudotojui.</w:t>
            </w:r>
          </w:p>
        </w:tc>
      </w:tr>
      <w:tr w:rsidR="0033128F" w:rsidRPr="00A8683D" w14:paraId="18754173" w14:textId="77777777" w:rsidTr="00ED0621">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tcPr>
          <w:p w14:paraId="653AB66C" w14:textId="77777777" w:rsidR="0033128F" w:rsidRPr="00ED0621" w:rsidRDefault="00572D12" w:rsidP="00ED0621">
            <w:pPr>
              <w:pStyle w:val="Lentelssraas"/>
              <w:numPr>
                <w:ilvl w:val="0"/>
                <w:numId w:val="0"/>
              </w:numPr>
              <w:rPr>
                <w:b/>
                <w:bCs/>
              </w:rPr>
            </w:pPr>
            <w:r w:rsidRPr="00ED0621">
              <w:rPr>
                <w:b/>
                <w:bCs/>
              </w:rPr>
              <w:t>Taisyklės</w:t>
            </w:r>
          </w:p>
        </w:tc>
      </w:tr>
      <w:tr w:rsidR="00E569BF" w:rsidRPr="00A8683D" w14:paraId="5E2BFBBB"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tcPr>
          <w:p w14:paraId="655CA80D" w14:textId="77777777" w:rsidR="004E3C0B" w:rsidRDefault="00B502EC" w:rsidP="00B502EC">
            <w:r w:rsidRPr="00B502EC">
              <w:t>Jei prie projekto „Projekto lėšos bus apmokamos avansu“ reikšmė „Ne“ ir prie MP pasirinktas mokėjimo būdas „Projekto išlaidų apmokėjimas avansu (išskyrus veiklos išlaidas)“ arba „Veik</w:t>
            </w:r>
            <w:r w:rsidR="00565EE2">
              <w:t>l</w:t>
            </w:r>
            <w:r w:rsidRPr="00B502EC">
              <w:t>os projekto išlaidos“, tada sistema turi neleisti išsaugoti MP duomenų ir apie klaidą informuoti naudotoją pranešimu „Parinkta negalima mokėjimo būdo reikšmė.</w:t>
            </w:r>
          </w:p>
          <w:p w14:paraId="2EA7DB4E" w14:textId="77777777" w:rsidR="00E569BF" w:rsidRDefault="00B502EC" w:rsidP="004E3C0B">
            <w:pPr>
              <w:ind w:firstLine="0"/>
            </w:pPr>
            <w:r w:rsidRPr="00B502EC">
              <w:t>Norint parinkti šią reikšmę prie projekto turi būti pažymėta, kad projekto lėšos bus apmokamos avansu“</w:t>
            </w:r>
            <w:r w:rsidR="00E5482D">
              <w:t>.</w:t>
            </w:r>
          </w:p>
          <w:p w14:paraId="78951E58" w14:textId="77777777" w:rsidR="00CA0BA3" w:rsidRDefault="00CA0BA3" w:rsidP="00ED0621">
            <w:pPr>
              <w:ind w:firstLine="0"/>
            </w:pPr>
          </w:p>
          <w:p w14:paraId="0BB9FC19" w14:textId="77777777" w:rsidR="00B502EC" w:rsidRPr="00ED0621" w:rsidRDefault="00881BE6" w:rsidP="00ED0621">
            <w:pPr>
              <w:ind w:firstLine="0"/>
              <w:rPr>
                <w:b/>
                <w:bCs/>
              </w:rPr>
            </w:pPr>
            <w:r w:rsidRPr="00ED0621">
              <w:rPr>
                <w:b/>
                <w:bCs/>
              </w:rPr>
              <w:t xml:space="preserve">Mokėjimo </w:t>
            </w:r>
            <w:r w:rsidR="00195666" w:rsidRPr="00ED0621">
              <w:rPr>
                <w:b/>
                <w:bCs/>
              </w:rPr>
              <w:t>būdai ir prašymo tipų susiejimas:</w:t>
            </w:r>
          </w:p>
          <w:p w14:paraId="790914BC" w14:textId="77777777" w:rsidR="00195666" w:rsidRDefault="00195666" w:rsidP="00ED0621">
            <w:pPr>
              <w:pStyle w:val="Sraas1"/>
            </w:pPr>
            <w:r>
              <w:t>Jei pasirinktas prašymo tipas "Prašymas apmokėti išlaidas", tada Mokėjimo būdas turi būti ribojamas reikšmės ir rodomos šios: "Sąskaitų apmokėjimas";</w:t>
            </w:r>
          </w:p>
          <w:p w14:paraId="6C6D5F57" w14:textId="77777777" w:rsidR="00195666" w:rsidRDefault="00195666" w:rsidP="00ED0621">
            <w:pPr>
              <w:pStyle w:val="Sraas1"/>
            </w:pPr>
            <w:r>
              <w:t>Jei pasirinktas prašymo tipas "Prašymas kompensuoti išlaidas", tada Mokėjimo būdas turi būti ribojamas reikšmės ir rodomos šios: "Išlaidų kompensavimas", „Veiklos projekto išlaidų kompensavimas“;</w:t>
            </w:r>
          </w:p>
          <w:p w14:paraId="3AEF6DF0" w14:textId="77777777" w:rsidR="00195666" w:rsidRDefault="00195666" w:rsidP="00ED0621">
            <w:pPr>
              <w:pStyle w:val="Sraas1"/>
            </w:pPr>
            <w:r>
              <w:t>Jei pasirinktas prašymo tipas "Išlaidų deklaracija", tada lauke Mokėjimo būdas turi būti ribojamas reikšmės ir rodomos šios: "Veiklos projekto išlaidos", „Projekto išlaidų apmokėjimas avansu (išskyrus veiklos išlaidas)“;</w:t>
            </w:r>
          </w:p>
          <w:p w14:paraId="0E59683B" w14:textId="77777777" w:rsidR="00195666" w:rsidRDefault="00195666" w:rsidP="00195666">
            <w:pPr>
              <w:pStyle w:val="Sraas1"/>
            </w:pPr>
            <w:r>
              <w:t>Jei pasirenkamas prašymo tipas „Negautų tranzitų vizų mokesčių deklaracija“, tada Mokėjimo būdas filtruojama reikšmė „Negautas tranzito vizų mokestis“.</w:t>
            </w:r>
          </w:p>
          <w:p w14:paraId="17006352" w14:textId="77777777" w:rsidR="004E3C0B" w:rsidRDefault="00146D0A" w:rsidP="00146D0A">
            <w:pPr>
              <w:pStyle w:val="Sraas1"/>
              <w:numPr>
                <w:ilvl w:val="0"/>
                <w:numId w:val="0"/>
              </w:numPr>
              <w:rPr>
                <w:b/>
                <w:bCs/>
              </w:rPr>
            </w:pPr>
            <w:r w:rsidRPr="00ED0621">
              <w:rPr>
                <w:b/>
                <w:bCs/>
              </w:rPr>
              <w:t>Prašymų tipai ir MP mokėjimo būdai prie vieno projekto</w:t>
            </w:r>
            <w:r>
              <w:rPr>
                <w:b/>
                <w:bCs/>
              </w:rPr>
              <w:t>:</w:t>
            </w:r>
          </w:p>
          <w:p w14:paraId="04EF09FF" w14:textId="77777777" w:rsidR="00033CCC" w:rsidRDefault="00033CCC" w:rsidP="00033CCC">
            <w:pPr>
              <w:pStyle w:val="Sraas1"/>
            </w:pPr>
            <w:r>
              <w:t>Jei prie pirmo projekto MP prašymo tipas „Negautų tranzito vizų mokesčių deklaracija“ ir mokėjimo būdas „Negautas tranzito vizų mokestis“, tada prie kitų to projekto MP, gali būti pasirenkamas prašymo tipas tik „Negautų tranzito vizų mokesčių deklaracija“ ir mokėjimo būdas tik „Negautas tranzito vizų mokestis“.</w:t>
            </w:r>
          </w:p>
          <w:p w14:paraId="615F40DE" w14:textId="77777777" w:rsidR="00033CCC" w:rsidRDefault="00033CCC" w:rsidP="00033CCC">
            <w:pPr>
              <w:pStyle w:val="Sraas1"/>
            </w:pPr>
            <w:r>
              <w:t>Jei prie pirmo projekto MP prašymo tipas „Išlaidų deklaracija“ ir mokėjimo būdas „Veiklos projekto išlaidos“, tada prie kitų to projekto MP gali būti pasirenkami tik : prašymo tipas „Išlaidų deklaracija ir mokėjimo būdas „Veiklos projekto išlaidos“ arba prašymo tipas „Prašymas kompensuoti išlaidas“ ir mokėjimo būdas „Veiklos projekto išlaidų kompensavimas“.</w:t>
            </w:r>
          </w:p>
          <w:p w14:paraId="1E487E8F" w14:textId="77777777" w:rsidR="00146D0A" w:rsidRPr="00146D0A" w:rsidRDefault="00033CCC" w:rsidP="00ED0621">
            <w:pPr>
              <w:pStyle w:val="Sraas1"/>
            </w:pPr>
            <w:r>
              <w:t>Jei prie pirmo projekto MP prašymo tipas "Prašymas apmokėti išlaidas" ir mokėjimo būdas „Sąskaitų apmokėjimas“ , prašymo tipas "Prašymas kompensuoti išlaidas" ir mokėjimo būdas „Išlaidų kompensavimas“,  prašymo tipas "Išlaidų deklaracija" ir mokėjimo būdas „Projekto išlaidų apmokėjimas avansu (išskyrus veiklos išlaidas)“, tada prie kitų to projekto MP prašymo tipas gali būti bet kuris iš "Prašymas apmokėti išlaidas“, "Prašymas kompensuoti išlaidas", "Išlaidų deklaracija" su atitinkamu to prašymo tipo mokėjimo būdu.</w:t>
            </w:r>
          </w:p>
        </w:tc>
      </w:tr>
      <w:tr w:rsidR="00E569BF" w:rsidRPr="00A8683D" w14:paraId="3805D2D4"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58650F39" w14:textId="77777777" w:rsidR="00E569BF" w:rsidRPr="00A8683D" w:rsidRDefault="00E569BF" w:rsidP="00E569BF">
            <w:pPr>
              <w:ind w:firstLine="0"/>
              <w:rPr>
                <w:b/>
                <w:bCs/>
              </w:rPr>
            </w:pPr>
            <w:r w:rsidRPr="00A8683D">
              <w:rPr>
                <w:b/>
                <w:bCs/>
              </w:rPr>
              <w:t>Naudotojai</w:t>
            </w:r>
          </w:p>
        </w:tc>
      </w:tr>
      <w:tr w:rsidR="00E569BF" w:rsidRPr="00A8683D" w14:paraId="0CAD16B0"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5275CFAE" w14:textId="77777777" w:rsidR="00E569BF" w:rsidRPr="00A8683D" w:rsidRDefault="00E569BF" w:rsidP="00E569BF">
            <w:pPr>
              <w:pStyle w:val="Tekstaslentels"/>
            </w:pPr>
            <w:r w:rsidRPr="00A8683D">
              <w:t>Langas matomas DMS ir VSFSVVP IS naudotojui.</w:t>
            </w:r>
          </w:p>
        </w:tc>
      </w:tr>
    </w:tbl>
    <w:p w14:paraId="674C148F" w14:textId="77777777" w:rsidR="00B731D9" w:rsidRPr="00A8683D" w:rsidRDefault="00B731D9" w:rsidP="00DF40CE">
      <w:pPr>
        <w:pStyle w:val="Heading4"/>
        <w:numPr>
          <w:ilvl w:val="3"/>
          <w:numId w:val="20"/>
        </w:numPr>
      </w:pPr>
      <w:bookmarkStart w:id="848" w:name="_Toc64642439"/>
      <w:bookmarkStart w:id="849" w:name="_Toc159222296"/>
      <w:r w:rsidRPr="00A8683D">
        <w:lastRenderedPageBreak/>
        <w:t>PKI/ID/Negautų tranzito vizų MP bendra informacija</w:t>
      </w:r>
      <w:bookmarkEnd w:id="848"/>
      <w:bookmarkEnd w:id="849"/>
    </w:p>
    <w:p w14:paraId="6CBD9BBF" w14:textId="77777777" w:rsidR="00B731D9" w:rsidRPr="00A8683D" w:rsidRDefault="00E36DC9" w:rsidP="00F7553B">
      <w:pPr>
        <w:pStyle w:val="Captionfigura"/>
      </w:pPr>
      <w:r w:rsidRPr="00E36DC9">
        <w:t xml:space="preserve"> </w:t>
      </w:r>
      <w:r w:rsidR="00A926F1">
        <w:rPr>
          <w:noProof/>
        </w:rPr>
        <w:drawing>
          <wp:inline distT="0" distB="0" distL="0" distR="0" wp14:anchorId="300FB70B" wp14:editId="3EC73AFD">
            <wp:extent cx="6300470" cy="5892800"/>
            <wp:effectExtent l="0" t="0" r="5080" b="0"/>
            <wp:docPr id="1192045455" name="Picture 119204545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45455" name="Picture 6" descr="A screenshot of a computer&#10;&#10;Description automatically generated"/>
                    <pic:cNvPicPr>
                      <a:picLocks noChangeAspect="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300470" cy="5892800"/>
                    </a:xfrm>
                    <a:prstGeom prst="rect">
                      <a:avLst/>
                    </a:prstGeom>
                    <a:noFill/>
                    <a:ln>
                      <a:noFill/>
                    </a:ln>
                  </pic:spPr>
                </pic:pic>
              </a:graphicData>
            </a:graphic>
          </wp:inline>
        </w:drawing>
      </w:r>
    </w:p>
    <w:p w14:paraId="410CDA82" w14:textId="77777777" w:rsidR="00B731D9"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90</w:t>
        </w:r>
      </w:fldSimple>
      <w:r w:rsidRPr="00A8683D">
        <w:rPr>
          <w:noProof/>
        </w:rPr>
        <w:t xml:space="preserve"> PKI/ID bendra informacija</w:t>
      </w:r>
    </w:p>
    <w:p w14:paraId="25278B43" w14:textId="77777777" w:rsidR="00165AC6" w:rsidRDefault="00165AC6" w:rsidP="00ED0621">
      <w:pPr>
        <w:pStyle w:val="Captionfigura"/>
        <w:keepNext/>
      </w:pPr>
      <w:r>
        <w:rPr>
          <w:noProof/>
        </w:rPr>
        <w:lastRenderedPageBreak/>
        <w:drawing>
          <wp:inline distT="0" distB="0" distL="0" distR="0" wp14:anchorId="638F8902" wp14:editId="209F0614">
            <wp:extent cx="6300470" cy="5269865"/>
            <wp:effectExtent l="0" t="0" r="5080" b="6985"/>
            <wp:docPr id="1912504979" name="Picture 191250497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504979" name="Picture 7" descr="A screenshot of a computer&#10;&#10;Description automatically generated"/>
                    <pic:cNvPicPr>
                      <a:picLocks noChangeAspect="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300470" cy="5269865"/>
                    </a:xfrm>
                    <a:prstGeom prst="rect">
                      <a:avLst/>
                    </a:prstGeom>
                    <a:noFill/>
                    <a:ln>
                      <a:noFill/>
                    </a:ln>
                  </pic:spPr>
                </pic:pic>
              </a:graphicData>
            </a:graphic>
          </wp:inline>
        </w:drawing>
      </w:r>
    </w:p>
    <w:p w14:paraId="7916619A" w14:textId="77777777" w:rsidR="008166D6" w:rsidRDefault="00165AC6" w:rsidP="00165AC6">
      <w:pPr>
        <w:pStyle w:val="Caption"/>
        <w:jc w:val="center"/>
      </w:pPr>
      <w:r>
        <w:t xml:space="preserve">pav. </w:t>
      </w:r>
      <w:fldSimple w:instr=" STYLEREF 1 \s ">
        <w:r w:rsidR="000E53E0">
          <w:rPr>
            <w:noProof/>
          </w:rPr>
          <w:t>3</w:t>
        </w:r>
      </w:fldSimple>
      <w:r w:rsidR="00215C96">
        <w:t>.</w:t>
      </w:r>
      <w:fldSimple w:instr=" SEQ pav. \* ARABIC \s 1 ">
        <w:r w:rsidR="000E53E0">
          <w:rPr>
            <w:noProof/>
          </w:rPr>
          <w:t>91</w:t>
        </w:r>
      </w:fldSimple>
      <w:r>
        <w:t xml:space="preserve"> PKI/ID bendra informacija DMS</w:t>
      </w:r>
    </w:p>
    <w:p w14:paraId="6AAB5019" w14:textId="77777777" w:rsidR="005E476D" w:rsidRDefault="005E476D" w:rsidP="00ED0621">
      <w:pPr>
        <w:pStyle w:val="Captionfigura"/>
        <w:keepNext/>
      </w:pPr>
      <w:r>
        <w:rPr>
          <w:noProof/>
        </w:rPr>
        <w:lastRenderedPageBreak/>
        <w:drawing>
          <wp:inline distT="0" distB="0" distL="0" distR="0" wp14:anchorId="119EB311" wp14:editId="31053F0C">
            <wp:extent cx="6300470" cy="6767195"/>
            <wp:effectExtent l="0" t="0" r="5080" b="0"/>
            <wp:docPr id="2134332520" name="Picture 21343325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332520" name="Picture 2134332520" descr="A screenshot of a computer&#10;&#10;Description automatically generated"/>
                    <pic:cNvPicPr>
                      <a:picLocks noChangeAspect="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300470" cy="6767195"/>
                    </a:xfrm>
                    <a:prstGeom prst="rect">
                      <a:avLst/>
                    </a:prstGeom>
                    <a:noFill/>
                    <a:ln>
                      <a:noFill/>
                    </a:ln>
                  </pic:spPr>
                </pic:pic>
              </a:graphicData>
            </a:graphic>
          </wp:inline>
        </w:drawing>
      </w:r>
    </w:p>
    <w:p w14:paraId="492CB25D" w14:textId="77777777" w:rsidR="00165AC6" w:rsidRDefault="005E476D" w:rsidP="005E476D">
      <w:pPr>
        <w:pStyle w:val="Caption"/>
        <w:jc w:val="center"/>
      </w:pPr>
      <w:r>
        <w:t xml:space="preserve">pav. </w:t>
      </w:r>
      <w:fldSimple w:instr=" STYLEREF 1 \s ">
        <w:r w:rsidR="000E53E0">
          <w:rPr>
            <w:noProof/>
          </w:rPr>
          <w:t>3</w:t>
        </w:r>
      </w:fldSimple>
      <w:r w:rsidR="00215C96">
        <w:t>.</w:t>
      </w:r>
      <w:fldSimple w:instr=" SEQ pav. \* ARABIC \s 1 ">
        <w:r w:rsidR="000E53E0">
          <w:rPr>
            <w:noProof/>
          </w:rPr>
          <w:t>92</w:t>
        </w:r>
      </w:fldSimple>
      <w:r>
        <w:t xml:space="preserve"> Negautų tranzito vizų bendra informacija</w:t>
      </w:r>
    </w:p>
    <w:p w14:paraId="52C3671C" w14:textId="77777777" w:rsidR="001D19D9" w:rsidRDefault="001D19D9" w:rsidP="00ED0621">
      <w:pPr>
        <w:pStyle w:val="Captionfigura"/>
        <w:keepNext/>
      </w:pPr>
      <w:r>
        <w:rPr>
          <w:noProof/>
        </w:rPr>
        <w:lastRenderedPageBreak/>
        <w:drawing>
          <wp:inline distT="0" distB="0" distL="0" distR="0" wp14:anchorId="4536961A" wp14:editId="542885D2">
            <wp:extent cx="6300470" cy="5354320"/>
            <wp:effectExtent l="0" t="0" r="5080" b="0"/>
            <wp:docPr id="1666246947" name="Picture 166624694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46947" name="Picture 1666246947" descr="A screenshot of a computer&#10;&#10;Description automatically generated"/>
                    <pic:cNvPicPr>
                      <a:picLocks noChangeAspect="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300470" cy="5354320"/>
                    </a:xfrm>
                    <a:prstGeom prst="rect">
                      <a:avLst/>
                    </a:prstGeom>
                    <a:noFill/>
                    <a:ln>
                      <a:noFill/>
                    </a:ln>
                  </pic:spPr>
                </pic:pic>
              </a:graphicData>
            </a:graphic>
          </wp:inline>
        </w:drawing>
      </w:r>
    </w:p>
    <w:p w14:paraId="2D578865" w14:textId="77777777" w:rsidR="001D19D9" w:rsidRPr="00ED0621" w:rsidRDefault="001D19D9" w:rsidP="00ED0621">
      <w:pPr>
        <w:pStyle w:val="Caption"/>
        <w:jc w:val="center"/>
      </w:pPr>
      <w:r>
        <w:t xml:space="preserve">pav. </w:t>
      </w:r>
      <w:fldSimple w:instr=" STYLEREF 1 \s ">
        <w:r w:rsidR="000E53E0">
          <w:rPr>
            <w:noProof/>
          </w:rPr>
          <w:t>3</w:t>
        </w:r>
      </w:fldSimple>
      <w:r w:rsidR="00215C96">
        <w:t>.</w:t>
      </w:r>
      <w:fldSimple w:instr=" SEQ pav. \* ARABIC \s 1 ">
        <w:r w:rsidR="000E53E0">
          <w:rPr>
            <w:noProof/>
          </w:rPr>
          <w:t>93</w:t>
        </w:r>
      </w:fldSimple>
      <w:r>
        <w:t xml:space="preserve">  Negautų tranzito vizų bendra informacija DMS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4C6B2BDD"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121861C3" w14:textId="77777777" w:rsidR="00B731D9" w:rsidRPr="00A8683D" w:rsidRDefault="00B731D9">
            <w:pPr>
              <w:ind w:firstLine="0"/>
              <w:rPr>
                <w:b/>
                <w:bCs/>
              </w:rPr>
            </w:pPr>
            <w:r w:rsidRPr="00A8683D">
              <w:rPr>
                <w:b/>
                <w:bCs/>
              </w:rPr>
              <w:lastRenderedPageBreak/>
              <w:t>Laukai</w:t>
            </w:r>
          </w:p>
        </w:tc>
      </w:tr>
      <w:tr w:rsidR="00B731D9" w:rsidRPr="00A8683D" w14:paraId="43880036"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467E95B3" w14:textId="77777777" w:rsidR="00B731D9" w:rsidRPr="00A8683D" w:rsidRDefault="1533CD85" w:rsidP="00B82FFE">
            <w:pPr>
              <w:pStyle w:val="Lentelssraas"/>
            </w:pPr>
            <w:r>
              <w:t>*Eil. Nr. - mokėjimo prašymo eilės numeris projekte. Sistema automatiškai sufleruoja sekantį eilės Nr. be galimybės pakeisti.</w:t>
            </w:r>
          </w:p>
          <w:p w14:paraId="0141DAC2" w14:textId="77777777" w:rsidR="00B731D9" w:rsidRPr="00A8683D" w:rsidRDefault="1533CD85" w:rsidP="00B82FFE">
            <w:pPr>
              <w:pStyle w:val="Lentelssraas"/>
            </w:pPr>
            <w:r>
              <w:t>Mokėjimo pašymo numeris – įvedamas mokėjimo prašymo numeris.</w:t>
            </w:r>
          </w:p>
          <w:p w14:paraId="5671F913" w14:textId="77777777" w:rsidR="00B731D9" w:rsidRPr="00A8683D" w:rsidRDefault="1533CD85" w:rsidP="00B82FFE">
            <w:pPr>
              <w:pStyle w:val="Lentelssraas"/>
            </w:pPr>
            <w:r>
              <w:t>*Prašymo tipas - parenkama iš reikšmių sąrašo: Prašymas apmokėti išlaidas, Išlaidų deklaracija, prašymas kompensuoti išlaidas, Negautų tranzit</w:t>
            </w:r>
            <w:r w:rsidR="47428996">
              <w:t>o</w:t>
            </w:r>
            <w:r>
              <w:t xml:space="preserve"> vizų mokesči</w:t>
            </w:r>
            <w:r w:rsidR="47428996">
              <w:t>ų</w:t>
            </w:r>
            <w:r>
              <w:t xml:space="preserve"> deklaracija. </w:t>
            </w:r>
          </w:p>
          <w:p w14:paraId="6D6D3B5F" w14:textId="77777777" w:rsidR="00B731D9" w:rsidRPr="00A8683D" w:rsidRDefault="1533CD85" w:rsidP="00B82FFE">
            <w:pPr>
              <w:pStyle w:val="Lentelssraas"/>
            </w:pPr>
            <w:r>
              <w:t xml:space="preserve">*Mokėjimo būdas - parenkama iš reikšmių sąrašo: Sąskaitų apmokėjimas, Išlaidų kompensavimas, Veiklos projektų išlaidų kompensavimas, Projekto išlaidų apmokėjimas avansu (išskyrus veiklos išlaidas), Veiklos projekto išlaidos, Negautas tranzito vizų mokestis. </w:t>
            </w:r>
          </w:p>
          <w:p w14:paraId="128B9F47" w14:textId="77777777" w:rsidR="00B731D9" w:rsidRPr="00A8683D" w:rsidRDefault="1533CD85" w:rsidP="00DB108F">
            <w:pPr>
              <w:pStyle w:val="Lentelssraas"/>
            </w:pPr>
            <w:r>
              <w:t xml:space="preserve">*Išlaidų pobūdis - parenkama iš reikšmių sąrašo: Tarpinis, Galutinis. Jei pasirinktas mokėjimo pobūdis „Galutinis“. Po MP išsaugojimo PAI, PKI arba ID mokėjimo prašyme bus matomi skirtukai „Infrastruktūra“, „Viešieji pirkimai“ ir „Viešinimas“. </w:t>
            </w:r>
          </w:p>
          <w:p w14:paraId="116A32B3" w14:textId="77777777" w:rsidR="00B731D9" w:rsidRPr="00A8683D" w:rsidRDefault="1533CD85" w:rsidP="00B82FFE">
            <w:pPr>
              <w:pStyle w:val="Lentelssraas"/>
            </w:pPr>
            <w:r>
              <w:t xml:space="preserve">*Planuojama pateikimo data - nurodoma planuojama mokėjimo prašymo pateikimo data iš datų parinkimo kalendoriaus. </w:t>
            </w:r>
          </w:p>
          <w:p w14:paraId="3227B094" w14:textId="77777777" w:rsidR="00B731D9" w:rsidRPr="00A8683D" w:rsidRDefault="1533CD85" w:rsidP="00B82FFE">
            <w:pPr>
              <w:pStyle w:val="Lentelssraas"/>
            </w:pPr>
            <w:r>
              <w:t>Pateikimo data - nurodoma mokėjimo prašymo faktinė pateikimo data, jei registruojamas jau pateiktas mokėjimo prašymas. Pildoma iš datų parinkimo kalendoriaus. Jei MP teikiamas per sistemą, data nustatoma automatiškai pirmo pateikimo metu (t.y. jei teikiamas pataisytas MP, ši data nesikeičia).</w:t>
            </w:r>
          </w:p>
          <w:p w14:paraId="37ADF668" w14:textId="77777777" w:rsidR="00B731D9" w:rsidRPr="00A8683D" w:rsidRDefault="1533CD85" w:rsidP="00B82FFE">
            <w:pPr>
              <w:pStyle w:val="Lentelssraas"/>
            </w:pPr>
            <w:r>
              <w:t>Paskutinio pakeitimo data – po kiekvieno patikslinimo gauto iš DMS, ši data atnaujinama.</w:t>
            </w:r>
          </w:p>
          <w:p w14:paraId="27D2C90D" w14:textId="77777777" w:rsidR="00B731D9" w:rsidRPr="00A8683D" w:rsidRDefault="1533CD85" w:rsidP="00B82FFE">
            <w:pPr>
              <w:pStyle w:val="Lentelssraas"/>
            </w:pPr>
            <w:r>
              <w:t xml:space="preserve">Vertinimo būdas - parenkama iš reikšmių sąrašo: {100 proc., Atrankinis}. </w:t>
            </w:r>
          </w:p>
          <w:p w14:paraId="5C77C652" w14:textId="77777777" w:rsidR="00B731D9" w:rsidRPr="00A8683D" w:rsidRDefault="1533CD85" w:rsidP="00B82FFE">
            <w:pPr>
              <w:pStyle w:val="Lentelssraas"/>
            </w:pPr>
            <w:r>
              <w:t xml:space="preserve">Vertinimo pabaiga - apskaičiuojama automatiškai po MP registravimo, atnaujinimo. Be galimybės pakeisti </w:t>
            </w:r>
          </w:p>
          <w:p w14:paraId="7A002661" w14:textId="77777777" w:rsidR="00B731D9" w:rsidRPr="00A8683D" w:rsidRDefault="1533CD85" w:rsidP="00B82FFE">
            <w:pPr>
              <w:pStyle w:val="Lentelssraas"/>
            </w:pPr>
            <w:r>
              <w:t xml:space="preserve">Išlaidų patyrimo laikotarpis nuo </w:t>
            </w:r>
            <w:r w:rsidR="0892609A">
              <w:t xml:space="preserve">–  </w:t>
            </w:r>
            <w:r w:rsidR="0E1F0CD2">
              <w:t xml:space="preserve">PKI/ID atveju </w:t>
            </w:r>
            <w:r w:rsidR="0892609A">
              <w:t>automatiškai užpildoma data iš skirtuko „</w:t>
            </w:r>
            <w:r w:rsidR="73473208">
              <w:t>I</w:t>
            </w:r>
            <w:r w:rsidR="0892609A">
              <w:t>šlaidų detalizacija“ lauko „Išlaidų patyrimo laikotarpis nuo“</w:t>
            </w:r>
            <w:r>
              <w:t>.</w:t>
            </w:r>
            <w:r w:rsidR="0E1F0CD2">
              <w:t xml:space="preserve"> Negautų vizų ID atveju įkeliama iš skirtuko „Bendra suvestinė“ lauko „Ataskaitinis laikotarpis nuo“.</w:t>
            </w:r>
          </w:p>
          <w:p w14:paraId="72CD5B56" w14:textId="77777777" w:rsidR="00B731D9" w:rsidRPr="00A8683D" w:rsidRDefault="1533CD85" w:rsidP="00B82FFE">
            <w:pPr>
              <w:pStyle w:val="Lentelssraas"/>
            </w:pPr>
            <w:r>
              <w:t>Išlaidų patyrimo laikotarpis iki</w:t>
            </w:r>
            <w:r w:rsidR="0892609A">
              <w:t xml:space="preserve"> – automatiškai užpildoma data iš skirtuko „</w:t>
            </w:r>
            <w:r w:rsidR="73473208">
              <w:t>I</w:t>
            </w:r>
            <w:r w:rsidR="0892609A">
              <w:t xml:space="preserve">šlaidų detalizacija“ lauko „Išlaidų patyrimo laikotarpis </w:t>
            </w:r>
            <w:r w:rsidR="2D577007">
              <w:t>iki</w:t>
            </w:r>
            <w:r w:rsidR="0892609A">
              <w:t>“</w:t>
            </w:r>
            <w:r>
              <w:t>.</w:t>
            </w:r>
            <w:r w:rsidR="0E1F0CD2">
              <w:t xml:space="preserve"> Negautų vizų ID atveju įkeliama iš skirtuko „Bendra suvestinė“ lauko „Ataskaitinis laikotarpis iki“. </w:t>
            </w:r>
          </w:p>
          <w:p w14:paraId="4B35D512" w14:textId="77777777" w:rsidR="00B731D9" w:rsidRPr="00A8683D" w:rsidRDefault="1533CD85" w:rsidP="00B82FFE">
            <w:pPr>
              <w:pStyle w:val="Lentelssraas"/>
            </w:pPr>
            <w:r>
              <w:t>*Būsena - mokėjimo prašymo būsena parenkama reikšmė iš sąrašo pagal būsenų diagramą. Nutylima reikšmė Planuojamas.</w:t>
            </w:r>
          </w:p>
          <w:p w14:paraId="6B3C03DB" w14:textId="77777777" w:rsidR="00B731D9" w:rsidRDefault="00B731D9" w:rsidP="00B82FFE">
            <w:pPr>
              <w:pStyle w:val="Lentelssraas"/>
            </w:pPr>
            <w:r w:rsidRPr="00A8683D">
              <w:t xml:space="preserve">Planuojama patirti išlaidų suma - išskaidoma pagal ekonominę klasifikaciją </w:t>
            </w:r>
            <w:r w:rsidR="001770DD">
              <w:t>ir</w:t>
            </w:r>
            <w:r w:rsidR="001770DD" w:rsidRPr="00A8683D">
              <w:t xml:space="preserve"> </w:t>
            </w:r>
            <w:r w:rsidRPr="00A8683D">
              <w:t>išskaidoma pagal finansavimo šaltinius (ES lėšos, BF lėšos, nuosavos lėšos) klasifikaciją</w:t>
            </w:r>
          </w:p>
          <w:p w14:paraId="786CCD1C" w14:textId="77777777" w:rsidR="00B82FFE" w:rsidRDefault="00B82FFE" w:rsidP="00B82FFE">
            <w:pPr>
              <w:pStyle w:val="Lentelssraas"/>
            </w:pPr>
            <w:r>
              <w:t>Faktinė</w:t>
            </w:r>
            <w:r w:rsidRPr="00C929A7">
              <w:t xml:space="preserve"> išlaidų suma </w:t>
            </w:r>
            <w:r>
              <w:t>–</w:t>
            </w:r>
            <w:r w:rsidRPr="00C929A7">
              <w:t xml:space="preserve"> </w:t>
            </w:r>
            <w:r>
              <w:t>sumos įkeliamos automatiškai iš skirtuko „Deklaruojamos išlaidos“. I</w:t>
            </w:r>
            <w:r w:rsidRPr="00C929A7">
              <w:t>šskaidoma pagal ekonomin</w:t>
            </w:r>
            <w:r>
              <w:t xml:space="preserve">ę klasifikaciją </w:t>
            </w:r>
            <w:r w:rsidR="001770DD">
              <w:t>ir</w:t>
            </w:r>
            <w:r w:rsidRPr="00C929A7">
              <w:t xml:space="preserve"> pagal finansavimo šaltinius (</w:t>
            </w:r>
            <w:r>
              <w:t>ES</w:t>
            </w:r>
            <w:r w:rsidRPr="00C929A7">
              <w:t xml:space="preserve"> lėšos, BF lėšos, nuosavos lėšos)</w:t>
            </w:r>
            <w:r>
              <w:t xml:space="preserve"> klasifikaciją .</w:t>
            </w:r>
          </w:p>
          <w:p w14:paraId="0105A263" w14:textId="77777777" w:rsidR="00B82FFE" w:rsidRDefault="00B82FFE" w:rsidP="00B82FFE">
            <w:pPr>
              <w:pStyle w:val="Lentelssraas"/>
            </w:pPr>
            <w:r>
              <w:t xml:space="preserve">Iš viso (ES+BF) </w:t>
            </w:r>
            <w:r w:rsidRPr="00176F3E">
              <w:t xml:space="preserve">– </w:t>
            </w:r>
            <w:r>
              <w:t xml:space="preserve"> sistema atvaizduoja ES ir BF lėšų sumą planuojamų patirti išlaidų ir faktinių išlaidų dalyje.</w:t>
            </w:r>
          </w:p>
          <w:p w14:paraId="50336324" w14:textId="77777777" w:rsidR="00B82FFE" w:rsidRDefault="00B82FFE" w:rsidP="00B82FFE">
            <w:pPr>
              <w:pStyle w:val="Lentelssraas"/>
            </w:pPr>
            <w:r>
              <w:t xml:space="preserve">Iš viso (BF+NL) </w:t>
            </w:r>
            <w:r w:rsidRPr="00176F3E">
              <w:t xml:space="preserve">– </w:t>
            </w:r>
            <w:r>
              <w:t xml:space="preserve"> sistema atvaizduoja BF ir NL lėšų sumą planuojamų patirti išlaidų ir faktinių išlaidų dalyje.</w:t>
            </w:r>
          </w:p>
          <w:p w14:paraId="5E6F383D" w14:textId="77777777" w:rsidR="00B82FFE" w:rsidRPr="00C929A7" w:rsidRDefault="00B82FFE" w:rsidP="00B82FFE">
            <w:pPr>
              <w:pStyle w:val="Lentelssraas"/>
            </w:pPr>
            <w:r>
              <w:t xml:space="preserve">Iš viso (ES+BF+NL) </w:t>
            </w:r>
            <w:r w:rsidRPr="00176F3E">
              <w:t xml:space="preserve">– </w:t>
            </w:r>
            <w:r>
              <w:t>sistema atvaizduoja ES, BF ir NL lėšų sumą planuojamų patirti išlaidų ir faktinių išlaidų dalyje.</w:t>
            </w:r>
          </w:p>
          <w:p w14:paraId="6BCD717F" w14:textId="77777777" w:rsidR="00B731D9" w:rsidRPr="00A8683D" w:rsidRDefault="00B731D9" w:rsidP="00BA0334">
            <w:pPr>
              <w:pStyle w:val="Tekstaslentels"/>
              <w:rPr>
                <w:b/>
                <w:bCs/>
                <w:i/>
                <w:iCs/>
              </w:rPr>
            </w:pPr>
            <w:r w:rsidRPr="00A8683D">
              <w:rPr>
                <w:b/>
                <w:bCs/>
                <w:i/>
                <w:iCs/>
              </w:rPr>
              <w:t>Pastaba: žvaigždute * pažymėti laukai privalomi.</w:t>
            </w:r>
          </w:p>
        </w:tc>
      </w:tr>
      <w:tr w:rsidR="00B731D9" w:rsidRPr="00A8683D" w14:paraId="78C9C3E2"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537CE0D2" w14:textId="77777777" w:rsidR="00B731D9" w:rsidRPr="00A8683D" w:rsidRDefault="00B731D9">
            <w:pPr>
              <w:ind w:firstLine="0"/>
              <w:rPr>
                <w:b/>
                <w:bCs/>
              </w:rPr>
            </w:pPr>
            <w:r w:rsidRPr="00A8683D">
              <w:rPr>
                <w:b/>
                <w:bCs/>
              </w:rPr>
              <w:t>Mygtukai</w:t>
            </w:r>
          </w:p>
        </w:tc>
      </w:tr>
      <w:tr w:rsidR="00B731D9" w:rsidRPr="00A8683D" w14:paraId="2CFC179D"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6F6CAF02" w14:textId="77777777" w:rsidR="00B731D9" w:rsidRPr="00A8683D" w:rsidRDefault="1533CD85" w:rsidP="00BA0334">
            <w:pPr>
              <w:pStyle w:val="Lentelssraas"/>
            </w:pPr>
            <w:r>
              <w:lastRenderedPageBreak/>
              <w:t xml:space="preserve">Redaguoti </w:t>
            </w:r>
          </w:p>
          <w:p w14:paraId="3782CDF2" w14:textId="77777777" w:rsidR="00B731D9" w:rsidRPr="00A8683D" w:rsidRDefault="1533CD85" w:rsidP="00BA0334">
            <w:pPr>
              <w:pStyle w:val="Lentelssraas"/>
            </w:pPr>
            <w:r>
              <w:t xml:space="preserve">Išsaugoti </w:t>
            </w:r>
          </w:p>
          <w:p w14:paraId="30239E3F" w14:textId="77777777" w:rsidR="00B731D9" w:rsidRPr="00A8683D" w:rsidRDefault="1533CD85" w:rsidP="00BA0334">
            <w:pPr>
              <w:pStyle w:val="Lentelssraas"/>
            </w:pPr>
            <w:r>
              <w:t>Formuoti projekto sutarties biudžeto vykdymo ataskaitą</w:t>
            </w:r>
          </w:p>
          <w:p w14:paraId="617AAEDA" w14:textId="77777777" w:rsidR="00B731D9" w:rsidRPr="00A8683D" w:rsidRDefault="1533CD85" w:rsidP="00BA0334">
            <w:pPr>
              <w:pStyle w:val="Lentelssraas"/>
            </w:pPr>
            <w:r>
              <w:t>Rodyti audito duomenis</w:t>
            </w:r>
          </w:p>
          <w:p w14:paraId="3A92C47A" w14:textId="77777777" w:rsidR="00B731D9" w:rsidRPr="00A8683D" w:rsidRDefault="1533CD85" w:rsidP="00BA0334">
            <w:pPr>
              <w:pStyle w:val="Lentelssraas"/>
            </w:pPr>
            <w:r>
              <w:t>Rodyti planuojamų sumų audito duomenis</w:t>
            </w:r>
          </w:p>
          <w:p w14:paraId="2B8849A6" w14:textId="77777777" w:rsidR="00B731D9" w:rsidRPr="00A8683D" w:rsidRDefault="1533CD85" w:rsidP="00BA0334">
            <w:pPr>
              <w:pStyle w:val="Lentelssraas"/>
            </w:pPr>
            <w:r>
              <w:t>Į pagrindinį sąrašą</w:t>
            </w:r>
          </w:p>
          <w:p w14:paraId="267E2A2A" w14:textId="77777777" w:rsidR="00B731D9" w:rsidRPr="00A8683D" w:rsidRDefault="1533CD85" w:rsidP="00BA0334">
            <w:pPr>
              <w:pStyle w:val="Lentelssraas"/>
            </w:pPr>
            <w:r>
              <w:t>Spausdinti</w:t>
            </w:r>
          </w:p>
          <w:p w14:paraId="51246453" w14:textId="77777777" w:rsidR="00B731D9" w:rsidRPr="00A8683D" w:rsidRDefault="1533CD85" w:rsidP="00BA0334">
            <w:pPr>
              <w:pStyle w:val="Lentelssraas"/>
            </w:pPr>
            <w:r>
              <w:t>Formuoti sąskaitų pakartotinio teikimo ataskaitą</w:t>
            </w:r>
          </w:p>
          <w:p w14:paraId="7C29A089" w14:textId="77777777" w:rsidR="00B731D9" w:rsidRDefault="00B731D9" w:rsidP="00BA0334">
            <w:pPr>
              <w:pStyle w:val="Lentelssraas"/>
            </w:pPr>
            <w:r>
              <w:t>Formuoti tiekėjų sutarčių vykdymo ataskaitą</w:t>
            </w:r>
          </w:p>
          <w:p w14:paraId="6400A68C" w14:textId="77777777" w:rsidR="009C7EC1" w:rsidRDefault="00E871FB" w:rsidP="009C7EC1">
            <w:pPr>
              <w:pStyle w:val="Lentelssraas"/>
            </w:pPr>
            <w:r>
              <w:t>Tikrinti MP klaidas</w:t>
            </w:r>
          </w:p>
          <w:p w14:paraId="08022F97" w14:textId="77777777" w:rsidR="00AE5769" w:rsidRDefault="00AE5769" w:rsidP="009C7EC1">
            <w:pPr>
              <w:pStyle w:val="Lentelssraas"/>
            </w:pPr>
            <w:r>
              <w:t>Keisti eilės Nr.</w:t>
            </w:r>
          </w:p>
          <w:p w14:paraId="56E86874" w14:textId="77777777" w:rsidR="00EE3CE6" w:rsidRPr="00A8683D" w:rsidRDefault="23E892B9" w:rsidP="009C7EC1">
            <w:pPr>
              <w:pStyle w:val="Lentelssraas"/>
            </w:pPr>
            <w:r>
              <w:t>Pateikti (pasirašyti) – mygtukas matomas tik DMS naudotojui.</w:t>
            </w:r>
          </w:p>
        </w:tc>
      </w:tr>
      <w:tr w:rsidR="000133E4" w:rsidRPr="00A8683D" w14:paraId="71F95B4D" w14:textId="77777777" w:rsidTr="00ED0621">
        <w:trPr>
          <w:trHeight w:val="329"/>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tcPr>
          <w:p w14:paraId="5E22A3F8" w14:textId="77777777" w:rsidR="000133E4" w:rsidRPr="00ED0621" w:rsidRDefault="000133E4" w:rsidP="00ED0621">
            <w:pPr>
              <w:pStyle w:val="Lentelssraas"/>
              <w:numPr>
                <w:ilvl w:val="0"/>
                <w:numId w:val="0"/>
              </w:numPr>
              <w:rPr>
                <w:b/>
                <w:bCs/>
              </w:rPr>
            </w:pPr>
            <w:r>
              <w:rPr>
                <w:b/>
                <w:bCs/>
              </w:rPr>
              <w:t>Taisyklės</w:t>
            </w:r>
          </w:p>
        </w:tc>
      </w:tr>
      <w:tr w:rsidR="009C7EC1" w:rsidRPr="00A8683D" w14:paraId="7E3BE9FC"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tcPr>
          <w:p w14:paraId="06307CA2" w14:textId="77777777" w:rsidR="000133E4" w:rsidRDefault="000133E4" w:rsidP="000133E4">
            <w:r>
              <w:t>Jei prie projekto „Projekto lėšos bus apmokamos avansu“ reikšmė „Ne“ ir prie MP pasirinktas mokėjimo būdas „Projekto išlaidų apmokėjimas avansu (išskyrus veiklos išlaidas)“ arba „Veikos projekto išlaidos“, tada sistema turi neleisti išsaugoti MP duomenų ir apie klaidą informuoti naudotoją pranešimu „Parinkta negalima mokėjimo būdo reikšmė. Norint parinkti šią reikšmę prie projekto turi būti pažymėta, kad projekto lėšos bus apmokamos avansu“.</w:t>
            </w:r>
          </w:p>
          <w:p w14:paraId="0D29F672" w14:textId="77777777" w:rsidR="000133E4" w:rsidRDefault="000133E4" w:rsidP="00ED0621">
            <w:pPr>
              <w:ind w:firstLine="0"/>
            </w:pPr>
          </w:p>
          <w:p w14:paraId="1DE0319B" w14:textId="77777777" w:rsidR="000133E4" w:rsidRPr="00ED0621" w:rsidRDefault="000133E4" w:rsidP="00ED0621">
            <w:pPr>
              <w:pStyle w:val="Lentelssraas"/>
              <w:numPr>
                <w:ilvl w:val="0"/>
                <w:numId w:val="0"/>
              </w:numPr>
              <w:rPr>
                <w:b/>
                <w:bCs/>
              </w:rPr>
            </w:pPr>
            <w:r w:rsidRPr="00ED0621">
              <w:rPr>
                <w:b/>
                <w:bCs/>
              </w:rPr>
              <w:t>Mokėjimo būdai ir prašymo tipų susiejimas:</w:t>
            </w:r>
          </w:p>
          <w:p w14:paraId="3CDBD802" w14:textId="77777777" w:rsidR="000133E4" w:rsidRDefault="000133E4" w:rsidP="00ED0621">
            <w:pPr>
              <w:pStyle w:val="Sraas1"/>
            </w:pPr>
            <w:r>
              <w:t>Jei pasirinktas prašymo tipas "Prašymas apmokėti išlaidas", tada Mokėjimo būdas turi būti ribojamas reikšmės ir rodomos šios: "Sąskaitų apmokėjimas";</w:t>
            </w:r>
          </w:p>
          <w:p w14:paraId="58FA9041" w14:textId="77777777" w:rsidR="000133E4" w:rsidRDefault="000133E4" w:rsidP="00ED0621">
            <w:pPr>
              <w:pStyle w:val="Sraas1"/>
            </w:pPr>
            <w:r>
              <w:t>Jei pasirinktas prašymo tipas "Prašymas kompensuoti išlaidas", tada Mokėjimo būdas turi būti ribojamas reikšmės ir rodomos šios: "Išlaidų kompensavimas", „Veiklos projekto išlaidų kompensavimas“;</w:t>
            </w:r>
          </w:p>
          <w:p w14:paraId="1F7CEB0D" w14:textId="77777777" w:rsidR="000133E4" w:rsidRDefault="000133E4" w:rsidP="00ED0621">
            <w:pPr>
              <w:pStyle w:val="Sraas1"/>
            </w:pPr>
            <w:r>
              <w:t>Jei pasirinktas prašymo tipas "Išlaidų deklaracija", tada lauke Mokėjimo būdas turi būti ribojamas reikšmės ir rodomos šios: "Veiklos projekto išlaidos", „Projekto išlaidų apmokėjimas avansu (išskyrus veiklos išlaidas)“;</w:t>
            </w:r>
          </w:p>
          <w:p w14:paraId="1652189C" w14:textId="77777777" w:rsidR="000133E4" w:rsidRDefault="000133E4" w:rsidP="00ED0621">
            <w:pPr>
              <w:pStyle w:val="Sraas1"/>
            </w:pPr>
            <w:r>
              <w:t>Jei pasirenkamas prašymo tipas „Negautų tranzitų vizų mokesčių deklaracija“, tada Mokėjimo būdas filtruojama reikšmė „Negautas tranzito vizų mokestis“.</w:t>
            </w:r>
          </w:p>
          <w:p w14:paraId="6686C5B4" w14:textId="77777777" w:rsidR="000133E4" w:rsidRPr="00ED0621" w:rsidRDefault="000133E4" w:rsidP="00ED0621">
            <w:pPr>
              <w:pStyle w:val="Lentelssraas"/>
              <w:numPr>
                <w:ilvl w:val="0"/>
                <w:numId w:val="0"/>
              </w:numPr>
              <w:rPr>
                <w:b/>
                <w:bCs/>
              </w:rPr>
            </w:pPr>
            <w:r w:rsidRPr="00ED0621">
              <w:rPr>
                <w:b/>
                <w:bCs/>
              </w:rPr>
              <w:t>Prašymų tipai ir MP mokėjimo būdai prie vieno projekto:</w:t>
            </w:r>
          </w:p>
          <w:p w14:paraId="5B5B6A99" w14:textId="77777777" w:rsidR="000133E4" w:rsidRDefault="000133E4" w:rsidP="00ED0621">
            <w:pPr>
              <w:pStyle w:val="Sraas1"/>
            </w:pPr>
            <w:r>
              <w:t>Jei prie pirmo projekto MP prašymo tipas „Negautų tranzito vizų mokesčių deklaracija“ ir mokėjimo būdas „Negautas tranzito vizų mokestis“, tada prie kitų to projekto MP, gali būti pasirenkamas prašymo tipas tik „Negautų tranzito vizų mokesčių deklaracija“ ir mokėjimo būdas tik „Negautas tranzito vizų mokestis“.</w:t>
            </w:r>
          </w:p>
          <w:p w14:paraId="5D15521C" w14:textId="77777777" w:rsidR="000133E4" w:rsidRDefault="000133E4" w:rsidP="00ED0621">
            <w:pPr>
              <w:pStyle w:val="Sraas1"/>
            </w:pPr>
            <w:r>
              <w:t>Jei prie pirmo projekto MP prašymo tipas „Išlaidų deklaracija“ ir mokėjimo būdas „Veiklos projekto išlaidos“, tada prie kitų to projekto MP gali būti pasirenkami tik : prašymo tipas „Išlaidų deklaracija ir mokėjimo būdas „Veiklos projekto išlaidos“ arba prašymo tipas „Prašymas kompensuoti išlaidas“ ir mokėjimo būdas „Veiklos projekto išlaidų kompensavimas“.</w:t>
            </w:r>
          </w:p>
          <w:p w14:paraId="15FBF6E8" w14:textId="77777777" w:rsidR="009C7EC1" w:rsidRDefault="626997B0" w:rsidP="00ED0621">
            <w:pPr>
              <w:pStyle w:val="Sraas1"/>
            </w:pPr>
            <w:r>
              <w:t>Jei prie pirmo projekto MP prašymo tipas "Prašymas apmokėti išlaidas" ir mokėjimo būdas „Sąskaitų apmokėjimas“ , prašymo tipas "Prašymas kompensuoti išlaidas" ir mokėjimo būdas „Išlaidų kompensavimas“,  prašymo tipas "Išlaidų deklaracija" ir mokėjimo būdas „Projekto išlaidų apmokėjimas avansu (išskyrus veiklos išlaidas)“, tada prie kitų to projekto MP prašymo tipas gali būti bet kuris iš "Prašymas apmokėti išlaidas“, "Prašymas kompensuoti išlaidas", "Išlaidų deklaracija" su atitinkamu to prašymo tipo mokėjimo būdu.</w:t>
            </w:r>
          </w:p>
        </w:tc>
      </w:tr>
      <w:tr w:rsidR="00B731D9" w:rsidRPr="00A8683D" w14:paraId="33A14AAD"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5B8C623B" w14:textId="77777777" w:rsidR="00B731D9" w:rsidRPr="00A8683D" w:rsidRDefault="00B731D9">
            <w:pPr>
              <w:ind w:firstLine="0"/>
              <w:rPr>
                <w:b/>
                <w:bCs/>
              </w:rPr>
            </w:pPr>
            <w:r w:rsidRPr="00A8683D">
              <w:rPr>
                <w:b/>
                <w:bCs/>
              </w:rPr>
              <w:t>Naudotojai</w:t>
            </w:r>
          </w:p>
        </w:tc>
      </w:tr>
      <w:tr w:rsidR="00B731D9" w:rsidRPr="00A8683D" w14:paraId="091205B7"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4DBA8F23" w14:textId="77777777" w:rsidR="00B731D9" w:rsidRPr="00A8683D" w:rsidRDefault="00B731D9" w:rsidP="00BA0334">
            <w:pPr>
              <w:pStyle w:val="Tekstaslentels"/>
            </w:pPr>
            <w:r w:rsidRPr="00A8683D">
              <w:t>Langas matomas DMS ir VSFSVVP IS naudotojui.</w:t>
            </w:r>
          </w:p>
        </w:tc>
      </w:tr>
    </w:tbl>
    <w:p w14:paraId="1371E259" w14:textId="77777777" w:rsidR="00B731D9" w:rsidRPr="00A8683D" w:rsidRDefault="00B731D9" w:rsidP="00DF40CE">
      <w:pPr>
        <w:pStyle w:val="Heading4"/>
        <w:numPr>
          <w:ilvl w:val="3"/>
          <w:numId w:val="20"/>
        </w:numPr>
      </w:pPr>
      <w:bookmarkStart w:id="850" w:name="_Toc64642440"/>
      <w:bookmarkStart w:id="851" w:name="_Toc159222297"/>
      <w:r w:rsidRPr="00A8683D">
        <w:lastRenderedPageBreak/>
        <w:t>PAI Išlaidų detalizacija</w:t>
      </w:r>
      <w:bookmarkEnd w:id="850"/>
      <w:bookmarkEnd w:id="851"/>
    </w:p>
    <w:p w14:paraId="130531E6" w14:textId="77777777" w:rsidR="00B731D9" w:rsidRPr="00A8683D" w:rsidRDefault="6A4DA327" w:rsidP="00ED0621">
      <w:pPr>
        <w:pStyle w:val="Captionfigura"/>
      </w:pPr>
      <w:r>
        <w:rPr>
          <w:noProof/>
        </w:rPr>
        <w:drawing>
          <wp:inline distT="0" distB="0" distL="0" distR="0" wp14:anchorId="22508C83" wp14:editId="40A86981">
            <wp:extent cx="6300472" cy="2877820"/>
            <wp:effectExtent l="0" t="0" r="5080" b="0"/>
            <wp:docPr id="128467697" name="Picture 12846769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67697"/>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6300472" cy="2877820"/>
                    </a:xfrm>
                    <a:prstGeom prst="rect">
                      <a:avLst/>
                    </a:prstGeom>
                  </pic:spPr>
                </pic:pic>
              </a:graphicData>
            </a:graphic>
          </wp:inline>
        </w:drawing>
      </w:r>
    </w:p>
    <w:p w14:paraId="4957F58F" w14:textId="77777777" w:rsidR="00B731D9" w:rsidRPr="00A8683D"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94</w:t>
        </w:r>
      </w:fldSimple>
      <w:r w:rsidRPr="00A8683D">
        <w:rPr>
          <w:noProof/>
        </w:rPr>
        <w:t xml:space="preserve"> PAI išlaidų detalizacija</w:t>
      </w:r>
    </w:p>
    <w:p w14:paraId="4E7440D8" w14:textId="77777777" w:rsidR="00B731D9" w:rsidRDefault="531778FF">
      <w:pPr>
        <w:pStyle w:val="Captionfigura"/>
      </w:pPr>
      <w:r>
        <w:t xml:space="preserve"> </w:t>
      </w:r>
      <w:r w:rsidR="5107CFF0">
        <w:rPr>
          <w:noProof/>
        </w:rPr>
        <w:drawing>
          <wp:inline distT="0" distB="0" distL="0" distR="0" wp14:anchorId="0113EE4A" wp14:editId="07FA8486">
            <wp:extent cx="5722425" cy="5008420"/>
            <wp:effectExtent l="0" t="0" r="0" b="1905"/>
            <wp:docPr id="119847143" name="Picture 11984714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47143"/>
                    <pic:cNvPicPr/>
                  </pic:nvPicPr>
                  <pic:blipFill>
                    <a:blip r:embed="rId182">
                      <a:extLst>
                        <a:ext uri="{28A0092B-C50C-407E-A947-70E740481C1C}">
                          <a14:useLocalDpi xmlns:a14="http://schemas.microsoft.com/office/drawing/2010/main" val="0"/>
                        </a:ext>
                      </a:extLst>
                    </a:blip>
                    <a:stretch>
                      <a:fillRect/>
                    </a:stretch>
                  </pic:blipFill>
                  <pic:spPr>
                    <a:xfrm>
                      <a:off x="0" y="0"/>
                      <a:ext cx="5722425" cy="5008420"/>
                    </a:xfrm>
                    <a:prstGeom prst="rect">
                      <a:avLst/>
                    </a:prstGeom>
                  </pic:spPr>
                </pic:pic>
              </a:graphicData>
            </a:graphic>
          </wp:inline>
        </w:drawing>
      </w:r>
    </w:p>
    <w:p w14:paraId="5CE88CC3" w14:textId="77777777" w:rsidR="007A24FD" w:rsidRPr="00B544E8" w:rsidRDefault="00350C70" w:rsidP="00F7553B">
      <w:pPr>
        <w:pStyle w:val="Captionfigura"/>
      </w:pPr>
      <w:r>
        <w:rPr>
          <w:noProof/>
        </w:rPr>
        <w:lastRenderedPageBreak/>
        <w:drawing>
          <wp:inline distT="0" distB="0" distL="0" distR="0" wp14:anchorId="5CB8C82D" wp14:editId="153C92A4">
            <wp:extent cx="5850890" cy="3836514"/>
            <wp:effectExtent l="0" t="0" r="0" b="0"/>
            <wp:docPr id="847585221" name="Picture 8475852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585221" name="Picture 1" descr="A screenshot of a computer&#10;&#10;Description automatically generated"/>
                    <pic:cNvPicPr/>
                  </pic:nvPicPr>
                  <pic:blipFill>
                    <a:blip r:embed="rId183"/>
                    <a:stretch>
                      <a:fillRect/>
                    </a:stretch>
                  </pic:blipFill>
                  <pic:spPr>
                    <a:xfrm>
                      <a:off x="0" y="0"/>
                      <a:ext cx="5857413" cy="3840792"/>
                    </a:xfrm>
                    <a:prstGeom prst="rect">
                      <a:avLst/>
                    </a:prstGeom>
                  </pic:spPr>
                </pic:pic>
              </a:graphicData>
            </a:graphic>
          </wp:inline>
        </w:drawing>
      </w:r>
    </w:p>
    <w:p w14:paraId="606CFD10" w14:textId="77777777" w:rsidR="00B731D9" w:rsidRPr="00A8683D" w:rsidRDefault="00B731D9" w:rsidP="00B731D9">
      <w:pPr>
        <w:jc w:val="center"/>
      </w:pPr>
      <w:r w:rsidRPr="00A8683D">
        <w:t xml:space="preserve">pav. </w:t>
      </w:r>
      <w:fldSimple w:instr=" STYLEREF 1 \s ">
        <w:r w:rsidR="000E53E0">
          <w:rPr>
            <w:noProof/>
          </w:rPr>
          <w:t>3</w:t>
        </w:r>
      </w:fldSimple>
      <w:r w:rsidR="00215C96">
        <w:t>.</w:t>
      </w:r>
      <w:fldSimple w:instr=" SEQ pav. \* ARABIC \s 1 ">
        <w:r w:rsidR="000E53E0">
          <w:rPr>
            <w:noProof/>
          </w:rPr>
          <w:t>95</w:t>
        </w:r>
      </w:fldSimple>
      <w:r w:rsidRPr="00A8683D">
        <w:t xml:space="preserve"> PAI išlaidų detalizacijos eilutė</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2633D480"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5035420D" w14:textId="77777777" w:rsidR="00B731D9" w:rsidRPr="00A8683D" w:rsidRDefault="00B731D9">
            <w:pPr>
              <w:ind w:firstLine="0"/>
              <w:rPr>
                <w:b/>
                <w:bCs/>
              </w:rPr>
            </w:pPr>
            <w:r w:rsidRPr="00A8683D">
              <w:rPr>
                <w:b/>
                <w:bCs/>
              </w:rPr>
              <w:lastRenderedPageBreak/>
              <w:t>Laukai</w:t>
            </w:r>
          </w:p>
        </w:tc>
      </w:tr>
      <w:tr w:rsidR="00B731D9" w:rsidRPr="00A8683D" w14:paraId="05C792C2"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2D6BFBEE" w14:textId="77777777" w:rsidR="00B731D9" w:rsidRPr="00A8683D" w:rsidRDefault="1533CD85" w:rsidP="00BA0334">
            <w:pPr>
              <w:pStyle w:val="Lentelssraas"/>
            </w:pPr>
            <w:r>
              <w:t>Eil. Nr. – rodomas eilės numeris.</w:t>
            </w:r>
          </w:p>
          <w:p w14:paraId="22ACB39A" w14:textId="77777777" w:rsidR="00B731D9" w:rsidRDefault="00B731D9" w:rsidP="00BA0334">
            <w:pPr>
              <w:pStyle w:val="Lentelssraas"/>
            </w:pPr>
            <w:r w:rsidRPr="00A8683D">
              <w:t>Projekto sutarties biudžeto eilutės pavadinimas* – pasirenkama iš sąrašo. Pasirinkus reikšmę sąraše atvaizduojamas finansavimo eilutės numeris ir pavadinimas.</w:t>
            </w:r>
          </w:p>
          <w:p w14:paraId="5672E220" w14:textId="77777777" w:rsidR="00D7366F" w:rsidRPr="00A8683D" w:rsidRDefault="1083ED21" w:rsidP="00C31B56">
            <w:pPr>
              <w:pStyle w:val="Lentelssraas"/>
            </w:pPr>
            <w:r>
              <w:t>Išlaidų supaprastinimai – automatiškai užpildomas požymiu pagal projekto finansavimo skirtuke,  išlaidų eilutėms pritaikytus požymius { FĮ / FN / FS/ Netaikoma}.</w:t>
            </w:r>
          </w:p>
          <w:p w14:paraId="1059D4E6" w14:textId="77777777" w:rsidR="00B731D9" w:rsidRPr="00A8683D" w:rsidRDefault="1533CD85" w:rsidP="00BA0334">
            <w:pPr>
              <w:pStyle w:val="Lentelssraas"/>
            </w:pPr>
            <w:r>
              <w:t>Sąskaitos data* – įvedama data.</w:t>
            </w:r>
          </w:p>
          <w:p w14:paraId="614924EA" w14:textId="77777777" w:rsidR="00B731D9" w:rsidRPr="00A8683D" w:rsidRDefault="1533CD85" w:rsidP="00BA0334">
            <w:pPr>
              <w:pStyle w:val="Lentelssraas"/>
            </w:pPr>
            <w:r>
              <w:t>Sąskaitos Nr.* – įvedamas numeris.</w:t>
            </w:r>
          </w:p>
          <w:p w14:paraId="4E1A0909" w14:textId="77777777" w:rsidR="00B731D9" w:rsidRPr="00A8683D" w:rsidRDefault="1533CD85" w:rsidP="00BA0334">
            <w:pPr>
              <w:pStyle w:val="Lentelssraas"/>
            </w:pPr>
            <w:r>
              <w:t>Išlaidų pobūdis* – pasirinkimas iš sąrašo {Tarpinis; Galutinis}.</w:t>
            </w:r>
          </w:p>
          <w:p w14:paraId="57D98AEA" w14:textId="77777777" w:rsidR="00B731D9" w:rsidRPr="00A8683D" w:rsidRDefault="1533CD85" w:rsidP="00BA0334">
            <w:pPr>
              <w:pStyle w:val="Lentelssraas"/>
            </w:pPr>
            <w:r>
              <w:t>Sąskaitos suma* – įvedama suma.</w:t>
            </w:r>
          </w:p>
          <w:p w14:paraId="4FB31B62" w14:textId="77777777" w:rsidR="00B731D9" w:rsidRPr="00A8683D" w:rsidRDefault="1533CD85" w:rsidP="00BA0334">
            <w:pPr>
              <w:pStyle w:val="Lentelssraas"/>
            </w:pPr>
            <w:r>
              <w:t>Kitas mokėtinos sumos mažinimas – įvedama suma.</w:t>
            </w:r>
          </w:p>
          <w:p w14:paraId="252E596B" w14:textId="77777777" w:rsidR="00B731D9" w:rsidRPr="00A8683D" w:rsidRDefault="1533CD85" w:rsidP="00BA0334">
            <w:pPr>
              <w:pStyle w:val="Lentelssraas"/>
            </w:pPr>
            <w:r>
              <w:t>Apmokėtų nuosavomis lėšomis išlaidų suma – įvedama suma.</w:t>
            </w:r>
          </w:p>
          <w:p w14:paraId="7E29170A" w14:textId="77777777" w:rsidR="00B731D9" w:rsidRPr="00A8683D" w:rsidRDefault="1533CD85" w:rsidP="00BA0334">
            <w:pPr>
              <w:pStyle w:val="Lentelssraas"/>
            </w:pPr>
            <w:r>
              <w:t>Prašyta apmokėti suma  ankstesniuose prašymuose – rodoma suma pagal anksčiau registruotus MP. Laukas neredaguojamas</w:t>
            </w:r>
          </w:p>
          <w:p w14:paraId="0965CB2E" w14:textId="77777777" w:rsidR="00B731D9" w:rsidRPr="00A8683D" w:rsidRDefault="1533CD85" w:rsidP="00BA0334">
            <w:pPr>
              <w:pStyle w:val="Lentelssraas"/>
            </w:pPr>
            <w:r>
              <w:t>Prašoma apmokėti suma – sistemos apskaičiuojama reikšmė. Apskaičiuojama pagal formulę: Sąskaitos suma – Kitas mokėtinos sumos mažinimas - Apmokėtų nuosavomis lėšomis išlaidų suma - Prašyta apmokėti suma  ankstesniuose prašymuose. Lauko reikšmė negali būti koreguojama.</w:t>
            </w:r>
          </w:p>
          <w:p w14:paraId="21305098" w14:textId="77777777" w:rsidR="00B731D9" w:rsidRPr="00A8683D" w:rsidRDefault="1533CD85" w:rsidP="00BA0334">
            <w:pPr>
              <w:pStyle w:val="Lentelssraas"/>
            </w:pPr>
            <w:r>
              <w:t>Ekonominės klasifikacijos kodas* – pasirinkimas iš sąrašo. Sąrašas priklauso nuo Planuojamų išlaidų suma lentelėje pasirinktų ekonominės klasifikacijos kodų (prie kodų nurodytų sumų).</w:t>
            </w:r>
          </w:p>
          <w:p w14:paraId="5590A97D" w14:textId="77777777" w:rsidR="00B731D9" w:rsidRPr="00A8683D" w:rsidRDefault="1533CD85" w:rsidP="00BA0334">
            <w:pPr>
              <w:pStyle w:val="Lentelssraas"/>
            </w:pPr>
            <w:r>
              <w:t>Visa eilutės suma tinkama – pasirinkimas iš sąrašo {Taip; Ne}, pagal nutylėjimą rodoma tuščia reikšmė. Jei parenkama reikšmė „Ne“, tai privaloma užpildyti lauką „Pastabos“  ir įvedama reikšmė į lauką „Pastabos“, ši reikšmė kartu su eilutės numeriu, perkeliama į MP išvados lauką „Pastabos“. Laukas matomas tik vidinėje sistemoje. Laukas redaguojamas tik CPVA naudotojo.</w:t>
            </w:r>
          </w:p>
          <w:p w14:paraId="29C30B2F" w14:textId="77777777" w:rsidR="00B731D9" w:rsidRPr="00A8683D" w:rsidRDefault="1533CD85" w:rsidP="00BA0334">
            <w:pPr>
              <w:pStyle w:val="Lentelssraas"/>
            </w:pPr>
            <w:r>
              <w:t>Tinkamos išlaidos, Eur – jei „Visa eilutės suma tinkama“ parinkta reikšmė „Taip“, į šį lauką automatiškai perkeliama suma iš lauko „Deklaruotos išlaidos“. Lauko reikšmė gali būti koreguojama tik CPVA naudotojo. Laukas matomas tik vidinėje sistemoje.</w:t>
            </w:r>
          </w:p>
          <w:p w14:paraId="3A90DDB2" w14:textId="77777777" w:rsidR="00B731D9" w:rsidRPr="00A8683D" w:rsidRDefault="1533CD85" w:rsidP="00BA0334">
            <w:pPr>
              <w:pStyle w:val="Lentelssraas"/>
            </w:pPr>
            <w:r>
              <w:t>Netinkamos išlaidos, Eur – apskaičiuojama reikšmė: Prašoma apmokėti suma – Tinkamos išlaidos. Laukas matomas tik vidinėje sistemoje. Reikšmė neredaguojama.</w:t>
            </w:r>
          </w:p>
          <w:p w14:paraId="6295C469" w14:textId="77777777" w:rsidR="00B731D9" w:rsidRPr="00A8683D" w:rsidRDefault="1533CD85" w:rsidP="00BA0334">
            <w:pPr>
              <w:pStyle w:val="Lentelssraas"/>
            </w:pPr>
            <w:r>
              <w:t>Pastabos – įvedama reikšmė. Laukas matomas tik vidinėje sistemoje. Laukas redaguojamas tik CPVA naudotojo.</w:t>
            </w:r>
          </w:p>
          <w:p w14:paraId="269CECAD" w14:textId="77777777" w:rsidR="00B731D9" w:rsidRPr="00A8683D" w:rsidRDefault="00B731D9">
            <w:pPr>
              <w:widowControl w:val="0"/>
              <w:autoSpaceDE w:val="0"/>
              <w:autoSpaceDN w:val="0"/>
              <w:adjustRightInd w:val="0"/>
              <w:spacing w:line="360" w:lineRule="auto"/>
              <w:ind w:firstLine="0"/>
              <w:jc w:val="left"/>
              <w:rPr>
                <w:b/>
                <w:bCs/>
                <w:i/>
                <w:iCs/>
              </w:rPr>
            </w:pPr>
            <w:r w:rsidRPr="00A8683D">
              <w:rPr>
                <w:b/>
                <w:bCs/>
                <w:i/>
                <w:iCs/>
              </w:rPr>
              <w:t>Sutarties su tiekėju (teikėju, rangovu) įgyvendinimo ir apmokėjimo būklė:</w:t>
            </w:r>
          </w:p>
          <w:p w14:paraId="6D307E57" w14:textId="77777777" w:rsidR="00B731D9" w:rsidRPr="00A8683D" w:rsidRDefault="1533CD85" w:rsidP="00BA0334">
            <w:pPr>
              <w:pStyle w:val="Lentelssraas"/>
            </w:pPr>
            <w:r>
              <w:t>Tiekėjo (teikėjo, rangovo) pavadinimas – įkeliamas pagal sutartį.</w:t>
            </w:r>
          </w:p>
          <w:p w14:paraId="786BB31B" w14:textId="77777777" w:rsidR="00B731D9" w:rsidRPr="00A8683D" w:rsidRDefault="1533CD85" w:rsidP="00BA0334">
            <w:pPr>
              <w:pStyle w:val="Lentelssraas"/>
            </w:pPr>
            <w:r>
              <w:t>Sutarties Nr. - įkeliamas pagal sutartį.</w:t>
            </w:r>
          </w:p>
          <w:p w14:paraId="56C31B67" w14:textId="77777777" w:rsidR="00B731D9" w:rsidRPr="00A8683D" w:rsidRDefault="1533CD85" w:rsidP="00BA0334">
            <w:pPr>
              <w:pStyle w:val="Lentelssraas"/>
            </w:pPr>
            <w:r>
              <w:t>Sutarties su tiekėju (teikėju, rangovu) kaina - įkeliamas pagal sutartį.</w:t>
            </w:r>
          </w:p>
          <w:p w14:paraId="15FF1D5B" w14:textId="77777777" w:rsidR="00B731D9" w:rsidRPr="00A8683D" w:rsidRDefault="1533CD85" w:rsidP="00BA0334">
            <w:pPr>
              <w:pStyle w:val="Lentelssraas"/>
            </w:pPr>
            <w:r>
              <w:t>Patirtos išlaidos pagal sutartį – įkeliama bendra patirtų išlaidų suma pagal stulpelių „Prašyta apmokėti suma  ankstesniuose prašymuose“ ir „Prašoma apmokėti suma“ sumą.</w:t>
            </w:r>
          </w:p>
          <w:p w14:paraId="7715E4DA" w14:textId="77777777" w:rsidR="00B731D9" w:rsidRPr="00A8683D" w:rsidRDefault="1533CD85" w:rsidP="00BA0334">
            <w:pPr>
              <w:pStyle w:val="Lentelssraas"/>
            </w:pPr>
            <w:r>
              <w:t>Nepatirtos išlaidos pagal sutartį – sutarties suma minus „Patirtos išlaidos pagal sutartį“.</w:t>
            </w:r>
          </w:p>
          <w:p w14:paraId="1DF97343" w14:textId="77777777" w:rsidR="00B731D9" w:rsidRPr="00A8683D" w:rsidRDefault="1533CD85" w:rsidP="00BA0334">
            <w:pPr>
              <w:pStyle w:val="Lentelssraas"/>
            </w:pPr>
            <w:r>
              <w:t>Prašoma apmokėti pagal šį prašymą – stulpelio „Prašoma apmokėti suma“ suma.</w:t>
            </w:r>
          </w:p>
        </w:tc>
      </w:tr>
      <w:tr w:rsidR="00B731D9" w:rsidRPr="00A8683D" w14:paraId="78A211A2"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5455BF8B" w14:textId="77777777" w:rsidR="00B731D9" w:rsidRPr="00A8683D" w:rsidRDefault="00B731D9">
            <w:pPr>
              <w:ind w:firstLine="0"/>
              <w:rPr>
                <w:b/>
                <w:bCs/>
              </w:rPr>
            </w:pPr>
            <w:r w:rsidRPr="00A8683D">
              <w:rPr>
                <w:b/>
                <w:bCs/>
              </w:rPr>
              <w:t>Mygtukai</w:t>
            </w:r>
          </w:p>
        </w:tc>
      </w:tr>
      <w:tr w:rsidR="00B731D9" w:rsidRPr="00A8683D" w14:paraId="556127B8"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7C8B6165" w14:textId="77777777" w:rsidR="00B731D9" w:rsidRPr="00A8683D" w:rsidRDefault="1533CD85" w:rsidP="00BA0334">
            <w:pPr>
              <w:pStyle w:val="Lentelssraas"/>
            </w:pPr>
            <w:r>
              <w:lastRenderedPageBreak/>
              <w:t>Registruoti naują</w:t>
            </w:r>
          </w:p>
          <w:p w14:paraId="0A244F1D" w14:textId="77777777" w:rsidR="00B731D9" w:rsidRPr="00A8683D" w:rsidRDefault="1533CD85" w:rsidP="00BA0334">
            <w:pPr>
              <w:pStyle w:val="Lentelssraas"/>
            </w:pPr>
            <w:r>
              <w:t>Rodyti audito duomenis</w:t>
            </w:r>
          </w:p>
          <w:p w14:paraId="2DFBC2E9" w14:textId="77777777" w:rsidR="00B731D9" w:rsidRPr="00A8683D" w:rsidRDefault="1533CD85" w:rsidP="00BA0334">
            <w:pPr>
              <w:pStyle w:val="Lentelssraas"/>
            </w:pPr>
            <w:r>
              <w:t>Redaguoti</w:t>
            </w:r>
          </w:p>
          <w:p w14:paraId="2E71210A" w14:textId="77777777" w:rsidR="00B731D9" w:rsidRPr="00A8683D" w:rsidRDefault="1533CD85" w:rsidP="00BA0334">
            <w:pPr>
              <w:pStyle w:val="Lentelssraas"/>
            </w:pPr>
            <w:r>
              <w:t>Ištrinti</w:t>
            </w:r>
          </w:p>
          <w:p w14:paraId="450D3F8B" w14:textId="77777777" w:rsidR="00B731D9" w:rsidRPr="00A8683D" w:rsidRDefault="1533CD85" w:rsidP="00BA0334">
            <w:pPr>
              <w:pStyle w:val="Lentelssraas"/>
            </w:pPr>
            <w:r>
              <w:t>Išsaugoti</w:t>
            </w:r>
          </w:p>
          <w:p w14:paraId="284B9934" w14:textId="77777777" w:rsidR="00B731D9" w:rsidRDefault="00B731D9" w:rsidP="00BA0334">
            <w:pPr>
              <w:pStyle w:val="Lentelssraas"/>
            </w:pPr>
            <w:r>
              <w:t xml:space="preserve">Atšaukti </w:t>
            </w:r>
          </w:p>
          <w:p w14:paraId="77413455" w14:textId="77777777" w:rsidR="008E56A8" w:rsidRDefault="008E56A8" w:rsidP="00BA0334">
            <w:pPr>
              <w:pStyle w:val="Lentelssraas"/>
            </w:pPr>
            <w:r>
              <w:t>Tikrinti išlaidų detalizaciją</w:t>
            </w:r>
          </w:p>
          <w:p w14:paraId="1B8195EB" w14:textId="77777777" w:rsidR="00CD3CA9" w:rsidRPr="00A8683D" w:rsidRDefault="0CE98757" w:rsidP="00BA0334">
            <w:pPr>
              <w:pStyle w:val="Lentelssraas"/>
            </w:pPr>
            <w:r>
              <w:t>Tikrinti MP klaidas</w:t>
            </w:r>
          </w:p>
        </w:tc>
      </w:tr>
      <w:tr w:rsidR="00B731D9" w:rsidRPr="00A8683D" w14:paraId="56FEEE94"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0B3DA566" w14:textId="77777777" w:rsidR="00B731D9" w:rsidRPr="00A8683D" w:rsidRDefault="00B731D9">
            <w:pPr>
              <w:ind w:firstLine="0"/>
              <w:rPr>
                <w:b/>
                <w:bCs/>
              </w:rPr>
            </w:pPr>
            <w:r w:rsidRPr="00A8683D">
              <w:rPr>
                <w:b/>
                <w:bCs/>
              </w:rPr>
              <w:t>Naudotojai</w:t>
            </w:r>
          </w:p>
        </w:tc>
      </w:tr>
      <w:tr w:rsidR="00B731D9" w:rsidRPr="00A8683D" w14:paraId="41AC3F20"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0D138A45" w14:textId="77777777" w:rsidR="00B731D9" w:rsidRPr="00A8683D" w:rsidRDefault="00B731D9" w:rsidP="00BA0334">
            <w:pPr>
              <w:pStyle w:val="Tekstaslentels"/>
              <w:rPr>
                <w:b/>
                <w:bCs/>
              </w:rPr>
            </w:pPr>
            <w:r w:rsidRPr="00A8683D">
              <w:t>Langas matomas VSFSVVP IS ir DMS naudotojui</w:t>
            </w:r>
          </w:p>
        </w:tc>
      </w:tr>
      <w:tr w:rsidR="00B731D9" w:rsidRPr="00A8683D" w14:paraId="49D1B9E5"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07FE8219" w14:textId="77777777" w:rsidR="00B731D9" w:rsidRPr="00A8683D" w:rsidRDefault="00B731D9">
            <w:pPr>
              <w:ind w:firstLine="0"/>
              <w:rPr>
                <w:b/>
                <w:bCs/>
              </w:rPr>
            </w:pPr>
            <w:r w:rsidRPr="00A8683D">
              <w:rPr>
                <w:b/>
                <w:bCs/>
              </w:rPr>
              <w:t>Taisyklės</w:t>
            </w:r>
          </w:p>
        </w:tc>
      </w:tr>
      <w:tr w:rsidR="00B731D9" w:rsidRPr="00A8683D" w14:paraId="4E813CB0"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0DD5649B" w14:textId="77777777" w:rsidR="00B731D9" w:rsidRPr="00A8683D" w:rsidRDefault="00B731D9" w:rsidP="00BA0334">
            <w:pPr>
              <w:pStyle w:val="Tekstaslentels"/>
            </w:pPr>
            <w:r w:rsidRPr="00A8683D">
              <w:t>Priedas PAI tipo mokėjimo prašymuose dubliuojamas, t.y. sukuriama tiek šio priedo skirtukų, kiek mokėjimo prašymo bendroje informacijoje yra nurodyta susijusių sutarčių su tiekėjais.</w:t>
            </w:r>
          </w:p>
        </w:tc>
      </w:tr>
    </w:tbl>
    <w:p w14:paraId="4F02167C" w14:textId="77777777" w:rsidR="00B731D9" w:rsidRPr="00A8683D" w:rsidRDefault="00B731D9" w:rsidP="00DF40CE">
      <w:pPr>
        <w:pStyle w:val="Heading4"/>
        <w:numPr>
          <w:ilvl w:val="3"/>
          <w:numId w:val="20"/>
        </w:numPr>
      </w:pPr>
      <w:bookmarkStart w:id="852" w:name="_Toc64642441"/>
      <w:bookmarkStart w:id="853" w:name="_Toc159222298"/>
      <w:r w:rsidRPr="00A8683D">
        <w:t>PKI/ID Išlaidų detalizacija</w:t>
      </w:r>
      <w:bookmarkEnd w:id="852"/>
      <w:bookmarkEnd w:id="853"/>
    </w:p>
    <w:p w14:paraId="1E257821" w14:textId="77777777" w:rsidR="00B731D9" w:rsidRPr="00A8683D" w:rsidRDefault="00B731D9" w:rsidP="00B731D9">
      <w:pPr>
        <w:keepNext/>
        <w:ind w:firstLine="0"/>
      </w:pPr>
    </w:p>
    <w:p w14:paraId="1E7E3EBD" w14:textId="77777777" w:rsidR="00B731D9" w:rsidRDefault="001C0091" w:rsidP="00F7553B">
      <w:pPr>
        <w:pStyle w:val="Captionfigura"/>
        <w:rPr>
          <w:noProof/>
        </w:rPr>
      </w:pPr>
      <w:r w:rsidRPr="001C0091">
        <w:rPr>
          <w:noProof/>
        </w:rPr>
        <w:t xml:space="preserve"> </w:t>
      </w:r>
    </w:p>
    <w:p w14:paraId="6C39ADB4" w14:textId="77777777" w:rsidR="001C0091" w:rsidRPr="00A8683D" w:rsidRDefault="00E55D00" w:rsidP="00F7553B">
      <w:pPr>
        <w:pStyle w:val="Captionfigura"/>
      </w:pPr>
      <w:r>
        <w:rPr>
          <w:noProof/>
        </w:rPr>
        <w:drawing>
          <wp:inline distT="0" distB="0" distL="0" distR="0" wp14:anchorId="53B79486" wp14:editId="0FE298F3">
            <wp:extent cx="6300470" cy="2078990"/>
            <wp:effectExtent l="0" t="0" r="5080" b="0"/>
            <wp:docPr id="1036078527" name="Picture 1036078527" descr="A black and white imag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078527" name="Picture 4" descr="A black and white image of a person&#10;&#10;Description automatically generated"/>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300470" cy="2078990"/>
                    </a:xfrm>
                    <a:prstGeom prst="rect">
                      <a:avLst/>
                    </a:prstGeom>
                    <a:noFill/>
                    <a:ln>
                      <a:noFill/>
                    </a:ln>
                  </pic:spPr>
                </pic:pic>
              </a:graphicData>
            </a:graphic>
          </wp:inline>
        </w:drawing>
      </w:r>
    </w:p>
    <w:p w14:paraId="7BC9B272" w14:textId="77777777" w:rsidR="00B731D9" w:rsidRPr="00A8683D" w:rsidRDefault="00B731D9" w:rsidP="00B731D9">
      <w:pPr>
        <w:jc w:val="center"/>
      </w:pPr>
      <w:r w:rsidRPr="00A8683D">
        <w:t xml:space="preserve">pav. </w:t>
      </w:r>
      <w:fldSimple w:instr=" STYLEREF 1 \s ">
        <w:r w:rsidR="000E53E0">
          <w:rPr>
            <w:noProof/>
          </w:rPr>
          <w:t>3</w:t>
        </w:r>
      </w:fldSimple>
      <w:r w:rsidR="00215C96">
        <w:t>.</w:t>
      </w:r>
      <w:fldSimple w:instr=" SEQ pav. \* ARABIC \s 1 ">
        <w:r w:rsidR="000E53E0">
          <w:rPr>
            <w:noProof/>
          </w:rPr>
          <w:t>96</w:t>
        </w:r>
      </w:fldSimple>
      <w:r w:rsidRPr="00A8683D">
        <w:t xml:space="preserve"> PKI/ID išlaidų detalizacija</w:t>
      </w:r>
    </w:p>
    <w:p w14:paraId="03CFBA86" w14:textId="77777777" w:rsidR="00B731D9" w:rsidRPr="00A8683D" w:rsidRDefault="00B731D9" w:rsidP="00B731D9">
      <w:pPr>
        <w:keepNext/>
      </w:pPr>
    </w:p>
    <w:p w14:paraId="53336AF0" w14:textId="77777777" w:rsidR="00B731D9" w:rsidRDefault="000B6E32" w:rsidP="000B6E32">
      <w:pPr>
        <w:pStyle w:val="Captionfigura"/>
        <w:rPr>
          <w:noProof/>
        </w:rPr>
      </w:pPr>
      <w:r w:rsidRPr="000B6E32">
        <w:rPr>
          <w:noProof/>
        </w:rPr>
        <w:t xml:space="preserve"> </w:t>
      </w:r>
      <w:r w:rsidR="00BC49D4">
        <w:rPr>
          <w:noProof/>
          <w:lang w:eastAsia="lt-LT"/>
        </w:rPr>
        <w:drawing>
          <wp:inline distT="0" distB="0" distL="0" distR="0" wp14:anchorId="691113E5" wp14:editId="4F3539D1">
            <wp:extent cx="5779176" cy="4401074"/>
            <wp:effectExtent l="0" t="0" r="0" b="0"/>
            <wp:docPr id="995941038" name="Picture 99594103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941038" name="Picture 1" descr="A screenshot of a computer&#10;&#10;Description automatically generated with medium confidence"/>
                    <pic:cNvPicPr/>
                  </pic:nvPicPr>
                  <pic:blipFill>
                    <a:blip r:embed="rId185"/>
                    <a:stretch>
                      <a:fillRect/>
                    </a:stretch>
                  </pic:blipFill>
                  <pic:spPr>
                    <a:xfrm>
                      <a:off x="0" y="0"/>
                      <a:ext cx="5781294" cy="4402687"/>
                    </a:xfrm>
                    <a:prstGeom prst="rect">
                      <a:avLst/>
                    </a:prstGeom>
                  </pic:spPr>
                </pic:pic>
              </a:graphicData>
            </a:graphic>
          </wp:inline>
        </w:drawing>
      </w:r>
    </w:p>
    <w:p w14:paraId="769A653B" w14:textId="77777777" w:rsidR="000B6E32" w:rsidRDefault="000B6E32" w:rsidP="000B6E32">
      <w:pPr>
        <w:pStyle w:val="Captionfigura"/>
      </w:pPr>
    </w:p>
    <w:p w14:paraId="1C2A85CB" w14:textId="77777777" w:rsidR="003B7FBD" w:rsidRDefault="00496598">
      <w:pPr>
        <w:pStyle w:val="Captionfigura"/>
      </w:pPr>
      <w:r>
        <w:rPr>
          <w:noProof/>
          <w:lang w:eastAsia="lt-LT"/>
        </w:rPr>
        <w:lastRenderedPageBreak/>
        <w:drawing>
          <wp:inline distT="0" distB="0" distL="0" distR="0" wp14:anchorId="297D57FA" wp14:editId="50CB98F6">
            <wp:extent cx="5926446" cy="5020336"/>
            <wp:effectExtent l="0" t="0" r="0" b="8890"/>
            <wp:docPr id="837197107" name="Picture 83719710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7107" name="Picture 1" descr="A screenshot of a computer&#10;&#10;Description automatically generated with medium confidence"/>
                    <pic:cNvPicPr/>
                  </pic:nvPicPr>
                  <pic:blipFill>
                    <a:blip r:embed="rId186"/>
                    <a:stretch>
                      <a:fillRect/>
                    </a:stretch>
                  </pic:blipFill>
                  <pic:spPr>
                    <a:xfrm>
                      <a:off x="0" y="0"/>
                      <a:ext cx="5928646" cy="5022200"/>
                    </a:xfrm>
                    <a:prstGeom prst="rect">
                      <a:avLst/>
                    </a:prstGeom>
                  </pic:spPr>
                </pic:pic>
              </a:graphicData>
            </a:graphic>
          </wp:inline>
        </w:drawing>
      </w:r>
    </w:p>
    <w:p w14:paraId="265B6BE1" w14:textId="77777777" w:rsidR="00496598" w:rsidRPr="008A6475" w:rsidRDefault="009A7B55" w:rsidP="00F7553B">
      <w:pPr>
        <w:pStyle w:val="Caption"/>
        <w:jc w:val="center"/>
      </w:pPr>
      <w:r>
        <w:rPr>
          <w:noProof/>
          <w:lang w:eastAsia="lt-LT"/>
        </w:rPr>
        <w:lastRenderedPageBreak/>
        <w:drawing>
          <wp:inline distT="0" distB="0" distL="0" distR="0" wp14:anchorId="5F815F0F" wp14:editId="343FCAB5">
            <wp:extent cx="5967961" cy="4928590"/>
            <wp:effectExtent l="0" t="0" r="0" b="5715"/>
            <wp:docPr id="660945156" name="Picture 66094515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945156" name="Picture 1" descr="A screenshot of a computer&#10;&#10;Description automatically generated with medium confidence"/>
                    <pic:cNvPicPr/>
                  </pic:nvPicPr>
                  <pic:blipFill>
                    <a:blip r:embed="rId187"/>
                    <a:stretch>
                      <a:fillRect/>
                    </a:stretch>
                  </pic:blipFill>
                  <pic:spPr>
                    <a:xfrm>
                      <a:off x="0" y="0"/>
                      <a:ext cx="5969495" cy="4929857"/>
                    </a:xfrm>
                    <a:prstGeom prst="rect">
                      <a:avLst/>
                    </a:prstGeom>
                  </pic:spPr>
                </pic:pic>
              </a:graphicData>
            </a:graphic>
          </wp:inline>
        </w:drawing>
      </w:r>
      <w:r>
        <w:br/>
      </w:r>
      <w:r w:rsidR="008A6475">
        <w:rPr>
          <w:noProof/>
          <w:lang w:eastAsia="lt-LT"/>
        </w:rPr>
        <w:drawing>
          <wp:inline distT="0" distB="0" distL="0" distR="0" wp14:anchorId="06C95CFD" wp14:editId="0AAD1AD2">
            <wp:extent cx="5458456" cy="3313473"/>
            <wp:effectExtent l="0" t="0" r="9525" b="1270"/>
            <wp:docPr id="1605679564" name="Picture 160567956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79564" name="Picture 1" descr="A screenshot of a computer&#10;&#10;Description automatically generated with medium confidence"/>
                    <pic:cNvPicPr/>
                  </pic:nvPicPr>
                  <pic:blipFill>
                    <a:blip r:embed="rId188"/>
                    <a:stretch>
                      <a:fillRect/>
                    </a:stretch>
                  </pic:blipFill>
                  <pic:spPr>
                    <a:xfrm>
                      <a:off x="0" y="0"/>
                      <a:ext cx="5463886" cy="3316769"/>
                    </a:xfrm>
                    <a:prstGeom prst="rect">
                      <a:avLst/>
                    </a:prstGeom>
                  </pic:spPr>
                </pic:pic>
              </a:graphicData>
            </a:graphic>
          </wp:inline>
        </w:drawing>
      </w:r>
    </w:p>
    <w:p w14:paraId="1C4653E2" w14:textId="77777777" w:rsidR="00B731D9" w:rsidRPr="00A8683D" w:rsidRDefault="00B731D9" w:rsidP="00B731D9">
      <w:pPr>
        <w:jc w:val="center"/>
      </w:pPr>
      <w:r w:rsidRPr="00A8683D">
        <w:t xml:space="preserve">pav. </w:t>
      </w:r>
      <w:fldSimple w:instr=" STYLEREF 1 \s ">
        <w:r w:rsidR="000E53E0">
          <w:rPr>
            <w:noProof/>
          </w:rPr>
          <w:t>3</w:t>
        </w:r>
      </w:fldSimple>
      <w:r w:rsidR="00215C96">
        <w:t>.</w:t>
      </w:r>
      <w:fldSimple w:instr=" SEQ pav. \* ARABIC \s 1 ">
        <w:r w:rsidR="000E53E0">
          <w:rPr>
            <w:noProof/>
          </w:rPr>
          <w:t>97</w:t>
        </w:r>
      </w:fldSimple>
      <w:r w:rsidRPr="00A8683D">
        <w:t xml:space="preserve"> PKI/ID išlaidų detalizacijos eilutė</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7153C8F3"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510CC0F8" w14:textId="77777777" w:rsidR="00B731D9" w:rsidRPr="00A8683D" w:rsidRDefault="00B731D9">
            <w:pPr>
              <w:ind w:firstLine="0"/>
              <w:rPr>
                <w:b/>
                <w:bCs/>
              </w:rPr>
            </w:pPr>
            <w:r w:rsidRPr="00A8683D">
              <w:rPr>
                <w:b/>
                <w:bCs/>
              </w:rPr>
              <w:lastRenderedPageBreak/>
              <w:t>Laukai</w:t>
            </w:r>
          </w:p>
        </w:tc>
      </w:tr>
      <w:tr w:rsidR="00B731D9" w:rsidRPr="00A8683D" w14:paraId="12380000"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365110D5" w14:textId="77777777" w:rsidR="00B731D9" w:rsidRPr="00A8683D" w:rsidRDefault="1533CD85" w:rsidP="00D63D36">
            <w:pPr>
              <w:pStyle w:val="Lentelssraas"/>
            </w:pPr>
            <w:r>
              <w:lastRenderedPageBreak/>
              <w:t>Eil. Nr. – rodomas eilės numeris.</w:t>
            </w:r>
          </w:p>
          <w:p w14:paraId="5EFF8D46" w14:textId="77777777" w:rsidR="00B731D9" w:rsidRPr="00A8683D" w:rsidRDefault="1533CD85" w:rsidP="00D63D36">
            <w:pPr>
              <w:pStyle w:val="Lentelssraas"/>
            </w:pPr>
            <w:r>
              <w:t xml:space="preserve">Projekto sutarties biudžeto eilutė* – pasirenkama iš sąrašo. Pasirinkus </w:t>
            </w:r>
            <w:r w:rsidR="55969F46">
              <w:t>reikšmę</w:t>
            </w:r>
            <w:r>
              <w:t xml:space="preserve"> sąraše atvaizduojamas finansavimo eilutės numeris ir pavadinimas.</w:t>
            </w:r>
          </w:p>
          <w:p w14:paraId="0CDBA4BA" w14:textId="77777777" w:rsidR="00B731D9" w:rsidRPr="00A8683D" w:rsidRDefault="1533CD85" w:rsidP="00D63D36">
            <w:pPr>
              <w:pStyle w:val="Lentelssraas"/>
            </w:pPr>
            <w:r>
              <w:t xml:space="preserve">Išlaidų rūšis – pagal nutylėjimą reikšmė „Tiesioginės“, jei biudžeto eilutės </w:t>
            </w:r>
            <w:r w:rsidR="55969F46">
              <w:t>Nr.</w:t>
            </w:r>
            <w:r>
              <w:t xml:space="preserve"> prasideda „11.4“, tada reikšmė „Netiesioginės“.</w:t>
            </w:r>
          </w:p>
          <w:p w14:paraId="614B356E" w14:textId="77777777" w:rsidR="00B731D9" w:rsidRPr="00A8683D" w:rsidRDefault="1533CD85" w:rsidP="00D63D36">
            <w:pPr>
              <w:pStyle w:val="Lentelssraas"/>
            </w:pPr>
            <w:r>
              <w:t>Veiklos numeris* – pasirenkama iš sąrašo.</w:t>
            </w:r>
          </w:p>
          <w:p w14:paraId="1D4DB034" w14:textId="77777777" w:rsidR="00B731D9" w:rsidRDefault="00B731D9" w:rsidP="00D63D36">
            <w:pPr>
              <w:pStyle w:val="Lentelssraas"/>
            </w:pPr>
            <w:r w:rsidRPr="00A8683D">
              <w:t>Išlaidų patyrimo vieta* – pasirinkimas iš suvestinėje nurodytų išlaidų patyrimo vietų.</w:t>
            </w:r>
          </w:p>
          <w:p w14:paraId="486D7C4E" w14:textId="77777777" w:rsidR="00C31B56" w:rsidRPr="00A8683D" w:rsidRDefault="1083ED21" w:rsidP="00C31B56">
            <w:pPr>
              <w:pStyle w:val="Lentelssraas"/>
            </w:pPr>
            <w:r>
              <w:t>Išlaidų supaprastinimai – automatiškai užpildomas požymiu pagal projekto finansavimo skirtuke,  išlaidų eilutėms pritaikytus požymius { FĮ / FN / FS/ Netaikoma}.</w:t>
            </w:r>
          </w:p>
          <w:p w14:paraId="2B4685C4" w14:textId="77777777" w:rsidR="00B731D9" w:rsidRPr="00A8683D" w:rsidRDefault="1533CD85" w:rsidP="00D63D36">
            <w:pPr>
              <w:pStyle w:val="Lentelssraas"/>
            </w:pPr>
            <w:r>
              <w:t>Trumpas prekių, paslaugų, darbų apibūdinimas* – reikšmė pasirenkama iš sąrašo.</w:t>
            </w:r>
          </w:p>
          <w:p w14:paraId="4B868A57" w14:textId="77777777" w:rsidR="00B731D9" w:rsidRPr="00A8683D" w:rsidRDefault="1533CD85" w:rsidP="00D63D36">
            <w:pPr>
              <w:pStyle w:val="Lentelssraas"/>
            </w:pPr>
            <w:r>
              <w:t>Prekės pristatytos, paslaugos suteiktos, darbai atlikti, ataskaitinis laikotarpis per kurį  dirbta su VSF/SVVP. Nuo* – įvedama data nuo.</w:t>
            </w:r>
          </w:p>
          <w:p w14:paraId="03761928" w14:textId="77777777" w:rsidR="00B731D9" w:rsidRPr="00A8683D" w:rsidRDefault="1533CD85" w:rsidP="00D63D36">
            <w:pPr>
              <w:pStyle w:val="Lentelssraas"/>
            </w:pPr>
            <w:r>
              <w:t>Prekės pristatytos, paslaugos suteiktos, darbai atlikti, ataskaitinis laikotarpis per kurį  dirbta su VSF/SVVP. Iki* – įvedama data iki.</w:t>
            </w:r>
          </w:p>
          <w:p w14:paraId="64AFB612" w14:textId="77777777" w:rsidR="00B731D9" w:rsidRPr="00A8683D" w:rsidRDefault="1533CD85" w:rsidP="00D63D36">
            <w:pPr>
              <w:pStyle w:val="Lentelssraas"/>
            </w:pPr>
            <w:r>
              <w:t xml:space="preserve">Išlaidų patyrimą įrodantys dokumentai. Pirkimas – iš sąrašo pasirenkamas pirkimas, suvestas pirkimo plane. Jeigu deklaruojamos išlaidos pagal pirkimą, kuris neturi būti vedamas į pirkimų planą, tuomet pažymimas laukas „Nėra pirkimų plane“ ir sutartis pasirenkama iš sutarčių, nesusijusių su pirkimais. Jei sutarties nėra (pvz. komandiruočių ar DU atveju), pažymimas langelis „Nėra sutarties (pvz. komandiruotės/DU)“ ir žemiau esantys skilties „Išlaidų patyrimą įrodantys dokumentai“ laukai užpildomi ranka. </w:t>
            </w:r>
          </w:p>
          <w:p w14:paraId="43E8C6A0" w14:textId="77777777" w:rsidR="00B731D9" w:rsidRPr="00A8683D" w:rsidRDefault="1533CD85" w:rsidP="00D63D36">
            <w:pPr>
              <w:pStyle w:val="Lentelssraas"/>
            </w:pPr>
            <w:r>
              <w:t>Išlaidų patyrimą įrodantys dokumentai. Pirkimo būdas* – reikšmė priskiriama automatiškai pagal pasirinktą pirkimą, arba pasirenkama iš sąrašo, jei pirkimas nėra pirkimų plane.</w:t>
            </w:r>
          </w:p>
          <w:p w14:paraId="5418CC27" w14:textId="77777777" w:rsidR="00B731D9" w:rsidRPr="00A8683D" w:rsidRDefault="1533CD85" w:rsidP="00D63D36">
            <w:pPr>
              <w:pStyle w:val="Lentelssraas"/>
            </w:pPr>
            <w:r>
              <w:t>Išlaidų patyrimą įrodantys dokumentai. Pirkimo sutarties Nr. – jei sutartis yra, reikšmė pasirenkama iš sutarčių sąrašo</w:t>
            </w:r>
          </w:p>
          <w:p w14:paraId="565CE0D0" w14:textId="77777777" w:rsidR="00B731D9" w:rsidRPr="00A8683D" w:rsidRDefault="1533CD85" w:rsidP="00D63D36">
            <w:pPr>
              <w:pStyle w:val="Lentelssraas"/>
            </w:pPr>
            <w:r>
              <w:t>Išlaidų patyrimą įrodantys dokumentai. Pirkimo sutarties pasirašymo data – jei sutartis yra, užpildoma automatiškai pagal pasirinktą sutartį.</w:t>
            </w:r>
          </w:p>
          <w:p w14:paraId="442973F0" w14:textId="77777777" w:rsidR="00B731D9" w:rsidRPr="00A8683D" w:rsidRDefault="1533CD85" w:rsidP="00D63D36">
            <w:pPr>
              <w:pStyle w:val="Lentelssraas"/>
            </w:pPr>
            <w:r>
              <w:t>Išlaidų patyrimą įrodantys dokumentai. Pirkimo sutarties galiojimo terminas – jei sutartis yra, užpildoma automatiškai pagal pasirinktą sutartį.</w:t>
            </w:r>
          </w:p>
          <w:p w14:paraId="05519901" w14:textId="77777777" w:rsidR="00B731D9" w:rsidRPr="00A8683D" w:rsidRDefault="1533CD85" w:rsidP="00D63D36">
            <w:pPr>
              <w:pStyle w:val="Lentelssraas"/>
            </w:pPr>
            <w:r>
              <w:t>Išlaidų patyrimą įrodantys dokumentai. Tiekėjo ar rangovo pavadinimas* - jei sutartis yra, užpildoma automatiškai pagal pasirinktą sutartį.</w:t>
            </w:r>
          </w:p>
          <w:p w14:paraId="26677489" w14:textId="77777777" w:rsidR="00B731D9" w:rsidRPr="00A8683D" w:rsidRDefault="1533CD85" w:rsidP="00D63D36">
            <w:pPr>
              <w:pStyle w:val="Lentelssraas"/>
            </w:pPr>
            <w:r>
              <w:t>Išlaidų patyrimą įrodantys dokumentai. Dokumento Nr.* – įvedamas dokumento numeris.</w:t>
            </w:r>
          </w:p>
          <w:p w14:paraId="69EE75F2" w14:textId="77777777" w:rsidR="00B731D9" w:rsidRPr="00A8683D" w:rsidRDefault="1533CD85" w:rsidP="00D63D36">
            <w:pPr>
              <w:pStyle w:val="Lentelssraas"/>
            </w:pPr>
            <w:r>
              <w:t>Išlaidų patyrimą įrodantys dokumentai. Dokumento data* – įvedama dokumento data.</w:t>
            </w:r>
          </w:p>
          <w:p w14:paraId="7C2FBE5F" w14:textId="77777777" w:rsidR="00B731D9" w:rsidRPr="00A8683D" w:rsidRDefault="1533CD85" w:rsidP="00D63D36">
            <w:pPr>
              <w:pStyle w:val="Lentelssraas"/>
            </w:pPr>
            <w:r>
              <w:t>Išlaidų patyrimą įrodantys dokumentai. Patirtų išlaidų suma* – įvedama suma.</w:t>
            </w:r>
          </w:p>
          <w:p w14:paraId="4EA72D36" w14:textId="77777777" w:rsidR="00B731D9" w:rsidRPr="00A8683D" w:rsidRDefault="1533CD85" w:rsidP="00D63D36">
            <w:pPr>
              <w:pStyle w:val="Lentelssraas"/>
            </w:pPr>
            <w:r>
              <w:t>Išlaidų apmokėjimą įrodantys dokumentai. Dokumento Nr.* - įvedamas dokumento numeris.</w:t>
            </w:r>
          </w:p>
          <w:p w14:paraId="7E7E3D44" w14:textId="77777777" w:rsidR="00B731D9" w:rsidRPr="00A8683D" w:rsidRDefault="1533CD85" w:rsidP="00D63D36">
            <w:pPr>
              <w:pStyle w:val="Lentelssraas"/>
            </w:pPr>
            <w:r>
              <w:t>Išlaidų apmokėjimą įrodantys dokumentai. Dokumento data* - įvedama dokumento data.</w:t>
            </w:r>
          </w:p>
          <w:p w14:paraId="4C0152F0" w14:textId="77777777" w:rsidR="00B731D9" w:rsidRPr="00A8683D" w:rsidRDefault="1533CD85" w:rsidP="00D63D36">
            <w:pPr>
              <w:pStyle w:val="Lentelssraas"/>
            </w:pPr>
            <w:r>
              <w:t>Išlaidų apmokėjimą įrodantys dokumentai. Apmokėta suma, Eur* – įvedama suma.</w:t>
            </w:r>
          </w:p>
          <w:p w14:paraId="69D79721" w14:textId="77777777" w:rsidR="00D63D36" w:rsidRDefault="00D63D36" w:rsidP="00D63D36">
            <w:pPr>
              <w:pStyle w:val="Lentelssraas"/>
            </w:pPr>
            <w:r>
              <w:t>*</w:t>
            </w:r>
            <w:r w:rsidRPr="0058186F">
              <w:t>Deklaruojamos išlaidos</w:t>
            </w:r>
            <w:r>
              <w:t xml:space="preserve"> (ES+BF)</w:t>
            </w:r>
            <w:r w:rsidRPr="0058186F">
              <w:t>, Eur</w:t>
            </w:r>
            <w:r>
              <w:t xml:space="preserve"> – įvedama suma. </w:t>
            </w:r>
          </w:p>
          <w:p w14:paraId="0ECDB3F1" w14:textId="77777777" w:rsidR="00D63D36" w:rsidRDefault="00D63D36" w:rsidP="00D63D36">
            <w:pPr>
              <w:pStyle w:val="Lentelssraas"/>
            </w:pPr>
            <w:r>
              <w:t xml:space="preserve">Deklaruojamos išlaidos (Nuosavos lėšos), Eur – įvedama suma. </w:t>
            </w:r>
          </w:p>
          <w:p w14:paraId="047CEE0F" w14:textId="77777777" w:rsidR="00B731D9" w:rsidRDefault="00B731D9" w:rsidP="00D63D36">
            <w:pPr>
              <w:pStyle w:val="Lentelssraas"/>
            </w:pPr>
          </w:p>
          <w:p w14:paraId="47C57031" w14:textId="77777777" w:rsidR="00D001BA" w:rsidRPr="00D001BA" w:rsidRDefault="3035ED2B" w:rsidP="00D001BA">
            <w:pPr>
              <w:pStyle w:val="Lentelssraas"/>
            </w:pPr>
            <w:r>
              <w:t>Deklaruojamos išlaidos (</w:t>
            </w:r>
            <w:r w:rsidR="40FC06B4">
              <w:t>ES+BF+</w:t>
            </w:r>
            <w:r>
              <w:t xml:space="preserve">Nuosavos lėšos), Eur – </w:t>
            </w:r>
            <w:r w:rsidR="40FC06B4">
              <w:t>atvaizduojama susumuota bendra ES</w:t>
            </w:r>
            <w:r w:rsidR="5D37DCEE">
              <w:t>+BF ir Nuosavų lėšų suma.</w:t>
            </w:r>
            <w:r>
              <w:t xml:space="preserve"> </w:t>
            </w:r>
            <w:r w:rsidR="00D001BA" w:rsidRPr="00D001BA">
              <w:t>Maksimalus skirtumas tarp dokumentų  ir deklaruojamos sumos,  Eur – deklaruojama išlaidos iš viso minus apmokėta suma lyginama su deklaruojamos išlaidos iš viso minus patirtų išlaidų suma. Lauke atvaizduojama ta reikšmė, kurios modulis yra didesnis.</w:t>
            </w:r>
          </w:p>
          <w:p w14:paraId="7C6DF139" w14:textId="77777777" w:rsidR="00B731D9" w:rsidRPr="00A8683D" w:rsidRDefault="1533CD85" w:rsidP="00D63D36">
            <w:pPr>
              <w:pStyle w:val="Lentelssraas"/>
            </w:pPr>
            <w:r>
              <w:t>Komentarai – įvedamas komentaras.</w:t>
            </w:r>
          </w:p>
          <w:p w14:paraId="20CC075A" w14:textId="77777777" w:rsidR="00B731D9" w:rsidRPr="00A8683D" w:rsidRDefault="1533CD85" w:rsidP="00D63D36">
            <w:pPr>
              <w:pStyle w:val="Lentelssraas"/>
            </w:pPr>
            <w:r>
              <w:t>Ekonominės klasifikacijos kodas* – pasirinkimas iš sąrašo. Sąrašas priklauso nuo Planuojamų išlaidų suma lentelėje pasirinktų ekonominės klasifikacijos kodų (prie kodų nurodytų sumų).</w:t>
            </w:r>
          </w:p>
          <w:p w14:paraId="4E42D40C" w14:textId="77777777" w:rsidR="00B731D9" w:rsidRPr="00A8683D" w:rsidRDefault="1533CD85" w:rsidP="00D63D36">
            <w:pPr>
              <w:pStyle w:val="Lentelssraas"/>
            </w:pPr>
            <w:r>
              <w:t xml:space="preserve">Visa eilutės suma tinkama – pasirinkimas iš sąrašo {Taip; Ne}, pagal nutylėjimą rodoma tuščia reikšmė. Jei parenkama reikšmė „Ne“, tai privaloma užpildyti lauką „Pastabos“  ir įvedama reikšmė į lauką „Pastabos“, ši </w:t>
            </w:r>
            <w:r>
              <w:lastRenderedPageBreak/>
              <w:t>reikšmė kartu su eilutės numeriu, perkeliama į MP išvados lauką „Pastabos“. Laukas matomas tik vidinėje sistemoje. Laukas redaguojamas tik CPVA naudotojo.</w:t>
            </w:r>
          </w:p>
          <w:p w14:paraId="74CDADB8" w14:textId="77777777" w:rsidR="00B731D9" w:rsidRPr="00A8683D" w:rsidRDefault="1533CD85" w:rsidP="00D63D36">
            <w:pPr>
              <w:pStyle w:val="Lentelssraas"/>
            </w:pPr>
            <w:r>
              <w:t>Tinkamos išlaidos, Eur – jei „Visa eilutės suma tinkama“ parinkta reikšmė „Taip“, į šį lauką automatiškai perkeliama suma iš lauko „</w:t>
            </w:r>
            <w:r w:rsidR="04C71376">
              <w:t>Deklaruojamos išlaidos iš viso (ES+BF+Nuosavos lėšos)</w:t>
            </w:r>
            <w:r>
              <w:t>“. Lauko reikšmė gali būti koreguojama tik CPVA naudotojo. Laukas matomas tik vidinėje sistemoje.</w:t>
            </w:r>
          </w:p>
          <w:p w14:paraId="118E5220" w14:textId="77777777" w:rsidR="00B731D9" w:rsidRPr="00A8683D" w:rsidRDefault="1533CD85" w:rsidP="00D63D36">
            <w:pPr>
              <w:pStyle w:val="Lentelssraas"/>
            </w:pPr>
            <w:r>
              <w:t xml:space="preserve">Netinkamos išlaidos, Eur – apskaičiuojama reikšmė: </w:t>
            </w:r>
            <w:r w:rsidR="59C6298C">
              <w:t xml:space="preserve">Deklaruojamos išlaidos iš viso (ES+BF+Nuosavos lėšos) </w:t>
            </w:r>
            <w:r>
              <w:t>– Tinkamos išlaidos. Laukas matomas tik vidinėje sistemoje. Laukas neredaguojamas.</w:t>
            </w:r>
          </w:p>
          <w:p w14:paraId="1BF146DB" w14:textId="77777777" w:rsidR="00B731D9" w:rsidRPr="00A8683D" w:rsidRDefault="1533CD85" w:rsidP="00D63D36">
            <w:pPr>
              <w:pStyle w:val="Lentelssraas"/>
            </w:pPr>
            <w:r>
              <w:t>Pastabos – įvedama reikšmė. Laukas matomas tik vidinėje sistemoje. Laukas redaguojamas tik CPVA naudotojo.</w:t>
            </w:r>
          </w:p>
        </w:tc>
      </w:tr>
      <w:tr w:rsidR="00B731D9" w:rsidRPr="00A8683D" w14:paraId="787C9306"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0964BB92" w14:textId="77777777" w:rsidR="00B731D9" w:rsidRPr="00A8683D" w:rsidRDefault="00B731D9">
            <w:pPr>
              <w:ind w:firstLine="0"/>
              <w:rPr>
                <w:b/>
                <w:bCs/>
              </w:rPr>
            </w:pPr>
            <w:r w:rsidRPr="00A8683D">
              <w:rPr>
                <w:b/>
                <w:bCs/>
              </w:rPr>
              <w:lastRenderedPageBreak/>
              <w:t>Mygtukai</w:t>
            </w:r>
          </w:p>
        </w:tc>
      </w:tr>
      <w:tr w:rsidR="00B731D9" w:rsidRPr="00A8683D" w14:paraId="02F43E88"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5E2135DA" w14:textId="77777777" w:rsidR="00B731D9" w:rsidRPr="00A8683D" w:rsidRDefault="1533CD85" w:rsidP="00BA0334">
            <w:pPr>
              <w:pStyle w:val="Lentelssraas"/>
            </w:pPr>
            <w:r>
              <w:t>Registruoti naują</w:t>
            </w:r>
          </w:p>
          <w:p w14:paraId="3B1BE2F5" w14:textId="77777777" w:rsidR="00B731D9" w:rsidRPr="00A8683D" w:rsidRDefault="1533CD85" w:rsidP="00BA0334">
            <w:pPr>
              <w:pStyle w:val="Lentelssraas"/>
            </w:pPr>
            <w:r>
              <w:t>Rodyti audito duomenis</w:t>
            </w:r>
          </w:p>
          <w:p w14:paraId="37DEA706" w14:textId="77777777" w:rsidR="00B731D9" w:rsidRPr="00A8683D" w:rsidRDefault="1533CD85" w:rsidP="00BA0334">
            <w:pPr>
              <w:pStyle w:val="Lentelssraas"/>
            </w:pPr>
            <w:r>
              <w:t>Redaguoti</w:t>
            </w:r>
          </w:p>
          <w:p w14:paraId="73BA58BC" w14:textId="77777777" w:rsidR="00B731D9" w:rsidRPr="00A8683D" w:rsidRDefault="1533CD85" w:rsidP="00BA0334">
            <w:pPr>
              <w:pStyle w:val="Lentelssraas"/>
            </w:pPr>
            <w:r>
              <w:t>Ištrinti</w:t>
            </w:r>
          </w:p>
          <w:p w14:paraId="4EEB100B" w14:textId="77777777" w:rsidR="00B731D9" w:rsidRPr="00A8683D" w:rsidRDefault="1533CD85" w:rsidP="00BA0334">
            <w:pPr>
              <w:pStyle w:val="Lentelssraas"/>
            </w:pPr>
            <w:r>
              <w:t>Išsaugoti</w:t>
            </w:r>
          </w:p>
          <w:p w14:paraId="2AD357A1" w14:textId="77777777" w:rsidR="00B731D9" w:rsidRDefault="00B731D9" w:rsidP="00BA0334">
            <w:pPr>
              <w:pStyle w:val="Lentelssraas"/>
            </w:pPr>
            <w:r>
              <w:t>Atšaukti</w:t>
            </w:r>
          </w:p>
          <w:p w14:paraId="08D588F8" w14:textId="77777777" w:rsidR="00CD3CA9" w:rsidRPr="00A8683D" w:rsidRDefault="0CE98757" w:rsidP="00BA0334">
            <w:pPr>
              <w:pStyle w:val="Lentelssraas"/>
            </w:pPr>
            <w:r>
              <w:t>Tikrinti MP klaidas</w:t>
            </w:r>
          </w:p>
        </w:tc>
      </w:tr>
      <w:tr w:rsidR="00B731D9" w:rsidRPr="00A8683D" w14:paraId="430F14C9"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6F0F8FDD" w14:textId="77777777" w:rsidR="00B731D9" w:rsidRPr="00A8683D" w:rsidRDefault="00B731D9">
            <w:pPr>
              <w:ind w:firstLine="0"/>
              <w:rPr>
                <w:b/>
                <w:bCs/>
              </w:rPr>
            </w:pPr>
            <w:r w:rsidRPr="00A8683D">
              <w:rPr>
                <w:b/>
                <w:bCs/>
              </w:rPr>
              <w:t>Naudotojai</w:t>
            </w:r>
          </w:p>
        </w:tc>
      </w:tr>
      <w:tr w:rsidR="00B731D9" w:rsidRPr="00A8683D" w14:paraId="11623C82"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349D4B65" w14:textId="77777777" w:rsidR="00B731D9" w:rsidRPr="00A8683D" w:rsidRDefault="00B731D9">
            <w:pPr>
              <w:ind w:firstLine="0"/>
              <w:rPr>
                <w:b/>
                <w:bCs/>
              </w:rPr>
            </w:pPr>
            <w:r w:rsidRPr="00A8683D">
              <w:t>Langas matomas DMS ir VSFSVVP IS naudotojui.</w:t>
            </w:r>
          </w:p>
        </w:tc>
      </w:tr>
    </w:tbl>
    <w:p w14:paraId="00B80067" w14:textId="77777777" w:rsidR="00B731D9" w:rsidRPr="00A8683D" w:rsidRDefault="00B731D9" w:rsidP="00B731D9"/>
    <w:p w14:paraId="2DF4133C" w14:textId="77777777" w:rsidR="00B731D9" w:rsidRPr="00A8683D" w:rsidRDefault="00B731D9" w:rsidP="00DF40CE">
      <w:pPr>
        <w:pStyle w:val="Heading4"/>
        <w:numPr>
          <w:ilvl w:val="3"/>
          <w:numId w:val="20"/>
        </w:numPr>
      </w:pPr>
      <w:bookmarkStart w:id="854" w:name="_Toc64642442"/>
      <w:bookmarkStart w:id="855" w:name="_Toc159222299"/>
      <w:r w:rsidRPr="00A8683D">
        <w:lastRenderedPageBreak/>
        <w:t xml:space="preserve">PKI/ID </w:t>
      </w:r>
      <w:r w:rsidR="00590CE1">
        <w:t xml:space="preserve"> bendra s</w:t>
      </w:r>
      <w:r w:rsidRPr="00A8683D">
        <w:t>uvestinė</w:t>
      </w:r>
      <w:bookmarkEnd w:id="854"/>
      <w:bookmarkEnd w:id="855"/>
    </w:p>
    <w:p w14:paraId="0792B7E6" w14:textId="77777777" w:rsidR="006E73FA" w:rsidRPr="002937F0" w:rsidRDefault="006E73FA" w:rsidP="00F7553B">
      <w:pPr>
        <w:pStyle w:val="Captionfigura"/>
      </w:pPr>
      <w:r>
        <w:rPr>
          <w:noProof/>
        </w:rPr>
        <w:drawing>
          <wp:inline distT="0" distB="0" distL="0" distR="0" wp14:anchorId="4066E5C2" wp14:editId="17F568EA">
            <wp:extent cx="6300470" cy="4609465"/>
            <wp:effectExtent l="0" t="0" r="5080" b="635"/>
            <wp:docPr id="16456718" name="Picture 164567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6718" name="Picture 1" descr="A screenshot of a computer&#10;&#10;Description automatically generated"/>
                    <pic:cNvPicPr/>
                  </pic:nvPicPr>
                  <pic:blipFill>
                    <a:blip r:embed="rId189"/>
                    <a:stretch>
                      <a:fillRect/>
                    </a:stretch>
                  </pic:blipFill>
                  <pic:spPr>
                    <a:xfrm>
                      <a:off x="0" y="0"/>
                      <a:ext cx="6300470" cy="4609465"/>
                    </a:xfrm>
                    <a:prstGeom prst="rect">
                      <a:avLst/>
                    </a:prstGeom>
                  </pic:spPr>
                </pic:pic>
              </a:graphicData>
            </a:graphic>
          </wp:inline>
        </w:drawing>
      </w:r>
    </w:p>
    <w:p w14:paraId="22A59C08" w14:textId="77777777" w:rsidR="00B731D9" w:rsidRPr="00A8683D" w:rsidRDefault="00B731D9" w:rsidP="00B731D9">
      <w:pPr>
        <w:ind w:firstLine="0"/>
        <w:jc w:val="center"/>
        <w:rPr>
          <w:i/>
          <w:iCs/>
          <w:noProof/>
        </w:rPr>
      </w:pPr>
      <w:r w:rsidRPr="00A8683D">
        <w:rPr>
          <w:i/>
          <w:iCs/>
        </w:rPr>
        <w:t xml:space="preserve">pav. </w:t>
      </w:r>
      <w:r w:rsidR="00215C96">
        <w:rPr>
          <w:i/>
          <w:iCs/>
        </w:rPr>
        <w:fldChar w:fldCharType="begin"/>
      </w:r>
      <w:r w:rsidR="00215C96">
        <w:rPr>
          <w:i/>
          <w:iCs/>
        </w:rPr>
        <w:instrText xml:space="preserve"> STYLEREF 1 \s </w:instrText>
      </w:r>
      <w:r w:rsidR="00215C96">
        <w:rPr>
          <w:i/>
          <w:iCs/>
        </w:rPr>
        <w:fldChar w:fldCharType="separate"/>
      </w:r>
      <w:r w:rsidR="000E53E0">
        <w:rPr>
          <w:i/>
          <w:iCs/>
          <w:noProof/>
        </w:rPr>
        <w:t>3</w:t>
      </w:r>
      <w:r w:rsidR="00215C96">
        <w:rPr>
          <w:i/>
          <w:iCs/>
        </w:rPr>
        <w:fldChar w:fldCharType="end"/>
      </w:r>
      <w:r w:rsidR="00215C96">
        <w:rPr>
          <w:i/>
          <w:iCs/>
        </w:rPr>
        <w:t>.</w:t>
      </w:r>
      <w:r w:rsidR="00215C96">
        <w:rPr>
          <w:i/>
          <w:iCs/>
        </w:rPr>
        <w:fldChar w:fldCharType="begin"/>
      </w:r>
      <w:r w:rsidR="00215C96">
        <w:rPr>
          <w:i/>
          <w:iCs/>
        </w:rPr>
        <w:instrText xml:space="preserve"> SEQ pav. \* ARABIC \s 1 </w:instrText>
      </w:r>
      <w:r w:rsidR="00215C96">
        <w:rPr>
          <w:i/>
          <w:iCs/>
        </w:rPr>
        <w:fldChar w:fldCharType="separate"/>
      </w:r>
      <w:r w:rsidR="000E53E0">
        <w:rPr>
          <w:i/>
          <w:iCs/>
          <w:noProof/>
        </w:rPr>
        <w:t>98</w:t>
      </w:r>
      <w:r w:rsidR="00215C96">
        <w:rPr>
          <w:i/>
          <w:iCs/>
        </w:rPr>
        <w:fldChar w:fldCharType="end"/>
      </w:r>
      <w:r w:rsidRPr="00A8683D">
        <w:rPr>
          <w:i/>
          <w:iCs/>
          <w:noProof/>
        </w:rPr>
        <w:t xml:space="preserve"> VSFSVVP IS PKI/ID </w:t>
      </w:r>
      <w:r w:rsidR="00590CE1">
        <w:rPr>
          <w:i/>
          <w:iCs/>
          <w:noProof/>
        </w:rPr>
        <w:t xml:space="preserve">bendra </w:t>
      </w:r>
      <w:r w:rsidRPr="00A8683D">
        <w:rPr>
          <w:i/>
          <w:iCs/>
          <w:noProof/>
        </w:rPr>
        <w:t>suvestinė</w:t>
      </w:r>
    </w:p>
    <w:p w14:paraId="465F93D8" w14:textId="77777777" w:rsidR="00B731D9" w:rsidRPr="00A8683D" w:rsidRDefault="0012591A" w:rsidP="00F7553B">
      <w:pPr>
        <w:pStyle w:val="Captionfigura"/>
      </w:pPr>
      <w:r w:rsidRPr="0012591A">
        <w:rPr>
          <w:noProof/>
        </w:rPr>
        <w:lastRenderedPageBreak/>
        <w:t xml:space="preserve"> </w:t>
      </w:r>
      <w:r w:rsidR="00BF474F">
        <w:rPr>
          <w:noProof/>
        </w:rPr>
        <w:drawing>
          <wp:inline distT="0" distB="0" distL="0" distR="0" wp14:anchorId="71AE8CD1" wp14:editId="0A34DDDC">
            <wp:extent cx="6300470" cy="4779645"/>
            <wp:effectExtent l="0" t="0" r="5080" b="1905"/>
            <wp:docPr id="715025558" name="Picture 71502555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025558" name="Picture 1" descr="A screenshot of a computer&#10;&#10;Description automatically generated"/>
                    <pic:cNvPicPr/>
                  </pic:nvPicPr>
                  <pic:blipFill>
                    <a:blip r:embed="rId190"/>
                    <a:stretch>
                      <a:fillRect/>
                    </a:stretch>
                  </pic:blipFill>
                  <pic:spPr>
                    <a:xfrm>
                      <a:off x="0" y="0"/>
                      <a:ext cx="6300470" cy="4779645"/>
                    </a:xfrm>
                    <a:prstGeom prst="rect">
                      <a:avLst/>
                    </a:prstGeom>
                  </pic:spPr>
                </pic:pic>
              </a:graphicData>
            </a:graphic>
          </wp:inline>
        </w:drawing>
      </w:r>
    </w:p>
    <w:p w14:paraId="5BB798C0" w14:textId="77777777" w:rsidR="00B731D9" w:rsidRPr="00A8683D" w:rsidRDefault="00B731D9" w:rsidP="00B731D9">
      <w:pPr>
        <w:jc w:val="center"/>
      </w:pPr>
      <w:r w:rsidRPr="00A8683D">
        <w:t xml:space="preserve">pav. </w:t>
      </w:r>
      <w:fldSimple w:instr=" STYLEREF 1 \s ">
        <w:r w:rsidR="000E53E0">
          <w:rPr>
            <w:noProof/>
          </w:rPr>
          <w:t>3</w:t>
        </w:r>
      </w:fldSimple>
      <w:r w:rsidR="00215C96">
        <w:t>.</w:t>
      </w:r>
      <w:fldSimple w:instr=" SEQ pav. \* ARABIC \s 1 ">
        <w:r w:rsidR="000E53E0">
          <w:rPr>
            <w:noProof/>
          </w:rPr>
          <w:t>99</w:t>
        </w:r>
      </w:fldSimple>
      <w:r w:rsidRPr="00A8683D">
        <w:t xml:space="preserve"> DMS PKI/ID suvestinė</w:t>
      </w:r>
    </w:p>
    <w:p w14:paraId="2D6BE6A7" w14:textId="77777777" w:rsidR="00B731D9" w:rsidRPr="00A8683D" w:rsidRDefault="00B731D9" w:rsidP="00B731D9"/>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7F9D7174" w14:textId="77777777" w:rsidTr="66C46789">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1F7C5389" w14:textId="77777777" w:rsidR="00B731D9" w:rsidRPr="00A8683D" w:rsidRDefault="00B731D9">
            <w:pPr>
              <w:ind w:firstLine="0"/>
              <w:rPr>
                <w:b/>
                <w:bCs/>
              </w:rPr>
            </w:pPr>
            <w:r w:rsidRPr="00A8683D">
              <w:rPr>
                <w:b/>
                <w:bCs/>
              </w:rPr>
              <w:t>Laukai</w:t>
            </w:r>
          </w:p>
        </w:tc>
      </w:tr>
      <w:tr w:rsidR="00B731D9" w:rsidRPr="00A8683D" w14:paraId="11AD2FDA" w14:textId="77777777" w:rsidTr="66C46789">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5616624E" w14:textId="77777777" w:rsidR="00B731D9" w:rsidRPr="00A8683D" w:rsidRDefault="00B731D9" w:rsidP="00961381">
            <w:pPr>
              <w:widowControl w:val="0"/>
              <w:numPr>
                <w:ilvl w:val="0"/>
                <w:numId w:val="24"/>
              </w:numPr>
              <w:autoSpaceDE w:val="0"/>
              <w:autoSpaceDN w:val="0"/>
              <w:adjustRightInd w:val="0"/>
              <w:spacing w:line="360" w:lineRule="auto"/>
              <w:jc w:val="left"/>
            </w:pPr>
            <w:r w:rsidRPr="00A8683D">
              <w:t>Eil. Nr. – įvedamas išlaidų patyrimo vietos eilės numeris.</w:t>
            </w:r>
          </w:p>
          <w:p w14:paraId="33C62B38" w14:textId="77777777" w:rsidR="00B731D9" w:rsidRPr="00A8683D" w:rsidRDefault="00B731D9" w:rsidP="00961381">
            <w:pPr>
              <w:widowControl w:val="0"/>
              <w:numPr>
                <w:ilvl w:val="0"/>
                <w:numId w:val="24"/>
              </w:numPr>
              <w:autoSpaceDE w:val="0"/>
              <w:autoSpaceDN w:val="0"/>
              <w:adjustRightInd w:val="0"/>
              <w:spacing w:line="360" w:lineRule="auto"/>
              <w:jc w:val="left"/>
            </w:pPr>
            <w:r w:rsidRPr="00A8683D">
              <w:t>Išlaidų patyrimo vieta – įvedama išlaidų patyrimo vieta.</w:t>
            </w:r>
          </w:p>
          <w:p w14:paraId="5474D7DD" w14:textId="77777777" w:rsidR="00B731D9" w:rsidRPr="00A8683D" w:rsidRDefault="00B731D9" w:rsidP="00961381">
            <w:pPr>
              <w:widowControl w:val="0"/>
              <w:numPr>
                <w:ilvl w:val="0"/>
                <w:numId w:val="24"/>
              </w:numPr>
              <w:autoSpaceDE w:val="0"/>
              <w:autoSpaceDN w:val="0"/>
              <w:adjustRightInd w:val="0"/>
              <w:spacing w:line="360" w:lineRule="auto"/>
              <w:jc w:val="left"/>
            </w:pPr>
            <w:r w:rsidRPr="00A8683D">
              <w:t>Išlaidos, Eur – neredaguojamas laukas, kuriame sistema pateikia suminius duomenis pagal išlaidų patyrimo vietas.</w:t>
            </w:r>
          </w:p>
          <w:p w14:paraId="218A0EEE" w14:textId="77777777" w:rsidR="00B731D9" w:rsidRPr="00A8683D" w:rsidRDefault="3E976F13" w:rsidP="00961381">
            <w:pPr>
              <w:widowControl w:val="0"/>
              <w:numPr>
                <w:ilvl w:val="0"/>
                <w:numId w:val="24"/>
              </w:numPr>
              <w:autoSpaceDE w:val="0"/>
              <w:autoSpaceDN w:val="0"/>
              <w:adjustRightInd w:val="0"/>
              <w:spacing w:line="360" w:lineRule="auto"/>
              <w:jc w:val="left"/>
            </w:pPr>
            <w:r>
              <w:t xml:space="preserve">Deklaruojamos išlaidos pagal rūšis. Tiesioginės – </w:t>
            </w:r>
            <w:r w:rsidR="43DC103A">
              <w:t>atvaizduojama tiesioginių išlaidų sum</w:t>
            </w:r>
            <w:r w:rsidR="034A8D68">
              <w:t>a</w:t>
            </w:r>
            <w:r w:rsidR="43DC103A">
              <w:t>. Laukas neredaguojamas</w:t>
            </w:r>
          </w:p>
          <w:p w14:paraId="486B8B8A" w14:textId="77777777" w:rsidR="00B731D9" w:rsidRPr="00A8683D" w:rsidRDefault="00B731D9" w:rsidP="00961381">
            <w:pPr>
              <w:widowControl w:val="0"/>
              <w:numPr>
                <w:ilvl w:val="0"/>
                <w:numId w:val="24"/>
              </w:numPr>
              <w:autoSpaceDE w:val="0"/>
              <w:autoSpaceDN w:val="0"/>
              <w:adjustRightInd w:val="0"/>
              <w:spacing w:line="360" w:lineRule="auto"/>
              <w:jc w:val="left"/>
            </w:pPr>
            <w:r w:rsidRPr="00A8683D">
              <w:t xml:space="preserve">Deklaruojamos išlaidos pagal rūšis. Netiesioginės – </w:t>
            </w:r>
            <w:r w:rsidR="000157E7">
              <w:t>atvaizduojama netiesioginių išlaidų sumą. Laukas neredaguojamas</w:t>
            </w:r>
          </w:p>
          <w:p w14:paraId="60D5071F" w14:textId="77777777" w:rsidR="00B731D9" w:rsidRPr="00A8683D" w:rsidRDefault="00B731D9" w:rsidP="00961381">
            <w:pPr>
              <w:widowControl w:val="0"/>
              <w:numPr>
                <w:ilvl w:val="0"/>
                <w:numId w:val="24"/>
              </w:numPr>
              <w:autoSpaceDE w:val="0"/>
              <w:autoSpaceDN w:val="0"/>
              <w:adjustRightInd w:val="0"/>
              <w:spacing w:line="360" w:lineRule="auto"/>
              <w:jc w:val="left"/>
            </w:pPr>
            <w:r w:rsidRPr="00A8683D">
              <w:t>Deklaruojamos išlaidos pagal rūšis. Iš viso – sistemos apskaičiuojama</w:t>
            </w:r>
            <w:r w:rsidR="007C17AB">
              <w:t xml:space="preserve"> netiesioginių ir tiesioginių</w:t>
            </w:r>
            <w:r w:rsidR="000157E7">
              <w:t xml:space="preserve"> bendra </w:t>
            </w:r>
            <w:r w:rsidR="007C17AB">
              <w:t xml:space="preserve">išlaidų </w:t>
            </w:r>
            <w:r w:rsidR="000157E7">
              <w:t>suma. Laukas neredaguojamas.</w:t>
            </w:r>
          </w:p>
          <w:p w14:paraId="677F0FDE" w14:textId="77777777" w:rsidR="00B731D9" w:rsidRPr="00A8683D" w:rsidRDefault="00B731D9" w:rsidP="00961381">
            <w:pPr>
              <w:widowControl w:val="0"/>
              <w:numPr>
                <w:ilvl w:val="0"/>
                <w:numId w:val="24"/>
              </w:numPr>
              <w:autoSpaceDE w:val="0"/>
              <w:autoSpaceDN w:val="0"/>
              <w:adjustRightInd w:val="0"/>
              <w:spacing w:line="360" w:lineRule="auto"/>
              <w:jc w:val="left"/>
            </w:pPr>
            <w:r w:rsidRPr="00A8683D">
              <w:t>Eil. Nr. – sistemos suteiktas eilės numeris. Laukas neredaguojamas.</w:t>
            </w:r>
          </w:p>
          <w:p w14:paraId="1090AF2A" w14:textId="77777777" w:rsidR="00B731D9" w:rsidRPr="00A8683D" w:rsidRDefault="00B731D9" w:rsidP="00961381">
            <w:pPr>
              <w:widowControl w:val="0"/>
              <w:numPr>
                <w:ilvl w:val="0"/>
                <w:numId w:val="24"/>
              </w:numPr>
              <w:autoSpaceDE w:val="0"/>
              <w:autoSpaceDN w:val="0"/>
              <w:adjustRightInd w:val="0"/>
              <w:spacing w:line="360" w:lineRule="auto"/>
              <w:jc w:val="left"/>
            </w:pPr>
            <w:r w:rsidRPr="00A8683D">
              <w:t>Projekto sutarties biudžeto eilutės pavadinimas – biudžeto eilutės pavadinimas. Laukas neredaguojamas.</w:t>
            </w:r>
          </w:p>
          <w:p w14:paraId="199C86DF" w14:textId="77777777" w:rsidR="00B731D9" w:rsidRPr="00A8683D" w:rsidRDefault="00B731D9" w:rsidP="00961381">
            <w:pPr>
              <w:widowControl w:val="0"/>
              <w:numPr>
                <w:ilvl w:val="0"/>
                <w:numId w:val="24"/>
              </w:numPr>
              <w:autoSpaceDE w:val="0"/>
              <w:autoSpaceDN w:val="0"/>
              <w:adjustRightInd w:val="0"/>
              <w:spacing w:line="360" w:lineRule="auto"/>
              <w:jc w:val="left"/>
            </w:pPr>
            <w:r w:rsidRPr="00A8683D">
              <w:t>Išlaidų rūšis – išlaidų rūšis. Laukas neredaguojamas.</w:t>
            </w:r>
          </w:p>
          <w:p w14:paraId="24EEDDB9" w14:textId="77777777" w:rsidR="00820CDC" w:rsidRPr="00A8683D" w:rsidRDefault="00B731D9" w:rsidP="00961381">
            <w:pPr>
              <w:widowControl w:val="0"/>
              <w:numPr>
                <w:ilvl w:val="0"/>
                <w:numId w:val="24"/>
              </w:numPr>
              <w:autoSpaceDE w:val="0"/>
              <w:autoSpaceDN w:val="0"/>
              <w:adjustRightInd w:val="0"/>
              <w:spacing w:line="360" w:lineRule="auto"/>
              <w:jc w:val="left"/>
            </w:pPr>
            <w:r w:rsidRPr="00A8683D">
              <w:t xml:space="preserve">Tinkamos  išlaidos (patirtos ir apmokėtos), Eur. ES lėšos – </w:t>
            </w:r>
            <w:r w:rsidR="00D15A10">
              <w:t xml:space="preserve"> atvaizduojamos </w:t>
            </w:r>
            <w:r w:rsidRPr="00A8683D">
              <w:t>ES lėšos</w:t>
            </w:r>
            <w:r w:rsidR="00D15A10">
              <w:t xml:space="preserve"> pagal projekto išlaidų eilu</w:t>
            </w:r>
            <w:r w:rsidR="00E61363">
              <w:t>t</w:t>
            </w:r>
            <w:r w:rsidR="00D15A10">
              <w:t>ę</w:t>
            </w:r>
            <w:r w:rsidRPr="00A8683D">
              <w:t>. Laukas redaguojamas.</w:t>
            </w:r>
          </w:p>
          <w:p w14:paraId="7ABCCB55" w14:textId="77777777" w:rsidR="00B67C74" w:rsidRDefault="00B731D9" w:rsidP="00B67C74">
            <w:pPr>
              <w:widowControl w:val="0"/>
              <w:numPr>
                <w:ilvl w:val="0"/>
                <w:numId w:val="24"/>
              </w:numPr>
              <w:autoSpaceDE w:val="0"/>
              <w:autoSpaceDN w:val="0"/>
              <w:adjustRightInd w:val="0"/>
              <w:spacing w:line="360" w:lineRule="auto"/>
              <w:jc w:val="left"/>
            </w:pPr>
            <w:r w:rsidRPr="00A8683D">
              <w:lastRenderedPageBreak/>
              <w:t xml:space="preserve">Tinkamos  išlaidos (patirtos ir apmokėtos), Eur. BF lėšos – </w:t>
            </w:r>
            <w:r w:rsidR="00E61363">
              <w:t xml:space="preserve">atvaizduojamos </w:t>
            </w:r>
            <w:r w:rsidR="00952649">
              <w:t>BF</w:t>
            </w:r>
            <w:r w:rsidR="00E61363" w:rsidRPr="00A8683D">
              <w:t xml:space="preserve"> lėšos</w:t>
            </w:r>
            <w:r w:rsidR="00E61363">
              <w:t xml:space="preserve"> pagal projekto išlaidų eilutę</w:t>
            </w:r>
            <w:r w:rsidR="00E61363" w:rsidRPr="00A8683D">
              <w:t>. Laukas redaguojamas.</w:t>
            </w:r>
            <w:r w:rsidR="00B67C74" w:rsidRPr="00A8683D">
              <w:t xml:space="preserve"> </w:t>
            </w:r>
          </w:p>
          <w:p w14:paraId="37D186DF" w14:textId="77777777" w:rsidR="007100A1" w:rsidRDefault="007100A1" w:rsidP="007100A1">
            <w:pPr>
              <w:widowControl w:val="0"/>
              <w:numPr>
                <w:ilvl w:val="0"/>
                <w:numId w:val="24"/>
              </w:numPr>
              <w:autoSpaceDE w:val="0"/>
              <w:autoSpaceDN w:val="0"/>
              <w:adjustRightInd w:val="0"/>
              <w:spacing w:line="360" w:lineRule="auto"/>
              <w:jc w:val="left"/>
            </w:pPr>
            <w:r w:rsidRPr="00A8683D">
              <w:t xml:space="preserve">Tinkamos  išlaidos (patirtos ir apmokėtos), Eur. </w:t>
            </w:r>
            <w:r>
              <w:t>Nuosavos</w:t>
            </w:r>
            <w:r w:rsidRPr="00A8683D">
              <w:t xml:space="preserve"> lėšos – </w:t>
            </w:r>
            <w:r>
              <w:t>atvaizduojamos nuosavos</w:t>
            </w:r>
            <w:r w:rsidRPr="00A8683D">
              <w:t xml:space="preserve"> lėšos</w:t>
            </w:r>
            <w:r>
              <w:t xml:space="preserve"> pagal projekto išlaidų eilutę</w:t>
            </w:r>
            <w:r w:rsidRPr="00A8683D">
              <w:t>. Laukas redaguojamas.</w:t>
            </w:r>
          </w:p>
          <w:p w14:paraId="7C2FF0C0" w14:textId="77777777" w:rsidR="00B731D9" w:rsidRPr="00B67C74" w:rsidRDefault="00B67C74" w:rsidP="00B67C74">
            <w:pPr>
              <w:widowControl w:val="0"/>
              <w:numPr>
                <w:ilvl w:val="0"/>
                <w:numId w:val="24"/>
              </w:numPr>
              <w:autoSpaceDE w:val="0"/>
              <w:autoSpaceDN w:val="0"/>
              <w:adjustRightInd w:val="0"/>
              <w:spacing w:line="360" w:lineRule="auto"/>
              <w:jc w:val="left"/>
            </w:pPr>
            <w:r w:rsidRPr="00A8683D">
              <w:t>Tinkamos  išlaidos (patirtos ir apmokėtos), Eur. Suma – bendra suma</w:t>
            </w:r>
            <w:r>
              <w:t xml:space="preserve"> pagal projekto išlaidų eilutę</w:t>
            </w:r>
            <w:r w:rsidRPr="00A8683D">
              <w:t>. Laukas redaguojamas.</w:t>
            </w:r>
          </w:p>
          <w:p w14:paraId="5633EA7D" w14:textId="77777777" w:rsidR="00961381" w:rsidRDefault="00F71582" w:rsidP="00961381">
            <w:pPr>
              <w:pStyle w:val="Lentelssraas"/>
              <w:numPr>
                <w:ilvl w:val="0"/>
                <w:numId w:val="24"/>
              </w:numPr>
            </w:pPr>
            <w:r w:rsidRPr="00A8683D">
              <w:t>Tinkamos  išlaidos (patirtos ir apmokėtos)</w:t>
            </w:r>
            <w:r>
              <w:t xml:space="preserve">, </w:t>
            </w:r>
            <w:r w:rsidR="00961381">
              <w:t xml:space="preserve">Iš viso (ES+BF) </w:t>
            </w:r>
            <w:r w:rsidR="00961381" w:rsidRPr="00176F3E">
              <w:t xml:space="preserve">– </w:t>
            </w:r>
            <w:r w:rsidR="00961381">
              <w:t xml:space="preserve"> sistema atvaizduoja ES ir BF lėšų sumą</w:t>
            </w:r>
            <w:r w:rsidR="00465C29">
              <w:t>.</w:t>
            </w:r>
            <w:r w:rsidR="00961381">
              <w:t xml:space="preserve"> </w:t>
            </w:r>
            <w:r w:rsidR="00465C29">
              <w:t>Laukas neredaguojamas.</w:t>
            </w:r>
          </w:p>
          <w:p w14:paraId="20B79740" w14:textId="77777777" w:rsidR="00961381" w:rsidRDefault="00F71582" w:rsidP="00961381">
            <w:pPr>
              <w:pStyle w:val="Lentelssraas"/>
              <w:numPr>
                <w:ilvl w:val="0"/>
                <w:numId w:val="24"/>
              </w:numPr>
            </w:pPr>
            <w:r w:rsidRPr="00A8683D">
              <w:t>Tinkamos  išlaidos (patirtos ir apmokėtos)</w:t>
            </w:r>
            <w:r>
              <w:t xml:space="preserve">, </w:t>
            </w:r>
            <w:r w:rsidR="00961381">
              <w:t xml:space="preserve">Iš viso (BF+NL) </w:t>
            </w:r>
            <w:r w:rsidR="00961381" w:rsidRPr="00176F3E">
              <w:t xml:space="preserve">– </w:t>
            </w:r>
            <w:r w:rsidR="00961381">
              <w:t xml:space="preserve"> sistema atvaizduoja BF ir NL lėšų sumą</w:t>
            </w:r>
            <w:r w:rsidR="00465C29">
              <w:t>.</w:t>
            </w:r>
            <w:r w:rsidR="00961381">
              <w:t xml:space="preserve"> </w:t>
            </w:r>
            <w:r w:rsidR="00465C29">
              <w:t>Laukas neredaguojamas</w:t>
            </w:r>
            <w:r w:rsidR="00961381">
              <w:t>.</w:t>
            </w:r>
          </w:p>
          <w:p w14:paraId="3E3243EC" w14:textId="77777777" w:rsidR="00961381" w:rsidRPr="00F7553B" w:rsidRDefault="00F71582" w:rsidP="00961381">
            <w:pPr>
              <w:widowControl w:val="0"/>
              <w:numPr>
                <w:ilvl w:val="0"/>
                <w:numId w:val="24"/>
              </w:numPr>
              <w:autoSpaceDE w:val="0"/>
              <w:autoSpaceDN w:val="0"/>
              <w:adjustRightInd w:val="0"/>
              <w:spacing w:line="360" w:lineRule="auto"/>
              <w:jc w:val="left"/>
              <w:rPr>
                <w:i/>
              </w:rPr>
            </w:pPr>
            <w:r w:rsidRPr="00A8683D">
              <w:t>Tinkamos  išlaidos (patirtos ir apmokėtos)</w:t>
            </w:r>
            <w:r>
              <w:t xml:space="preserve">, </w:t>
            </w:r>
            <w:r w:rsidR="00961381">
              <w:t xml:space="preserve">Iš viso (ES+BF+NL) </w:t>
            </w:r>
            <w:r w:rsidR="00961381" w:rsidRPr="00176F3E">
              <w:t xml:space="preserve">– </w:t>
            </w:r>
            <w:r w:rsidR="00961381">
              <w:t>sistema atvaizduoja ES, BF ir NL lėšų sumą</w:t>
            </w:r>
            <w:r w:rsidR="00465C29">
              <w:t>.</w:t>
            </w:r>
            <w:r w:rsidR="00961381">
              <w:t xml:space="preserve"> </w:t>
            </w:r>
            <w:r w:rsidR="00465C29">
              <w:t>Laukas neredaguojamas.</w:t>
            </w:r>
          </w:p>
          <w:p w14:paraId="29648E20" w14:textId="77777777" w:rsidR="00961381" w:rsidRPr="00820CDC" w:rsidRDefault="00961381" w:rsidP="00961381"/>
        </w:tc>
      </w:tr>
      <w:tr w:rsidR="00B731D9" w:rsidRPr="00A8683D" w14:paraId="07E5FB42" w14:textId="77777777" w:rsidTr="66C46789">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3C1189F3" w14:textId="77777777" w:rsidR="00B731D9" w:rsidRPr="00A8683D" w:rsidRDefault="00B731D9">
            <w:pPr>
              <w:ind w:firstLine="0"/>
              <w:rPr>
                <w:b/>
                <w:bCs/>
              </w:rPr>
            </w:pPr>
            <w:r w:rsidRPr="00A8683D">
              <w:rPr>
                <w:b/>
                <w:bCs/>
              </w:rPr>
              <w:lastRenderedPageBreak/>
              <w:t>Mygtukai</w:t>
            </w:r>
          </w:p>
        </w:tc>
      </w:tr>
      <w:tr w:rsidR="00B731D9" w:rsidRPr="00A8683D" w14:paraId="1A821417" w14:textId="77777777" w:rsidTr="66C46789">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1CE4CD7F" w14:textId="77777777" w:rsidR="00B731D9" w:rsidRPr="00A8683D" w:rsidRDefault="1533CD85" w:rsidP="00BA0334">
            <w:pPr>
              <w:pStyle w:val="Lentelssraas"/>
            </w:pPr>
            <w:r>
              <w:t>Registruoti naują</w:t>
            </w:r>
          </w:p>
          <w:p w14:paraId="10AC55A9" w14:textId="77777777" w:rsidR="00B731D9" w:rsidRPr="00A8683D" w:rsidRDefault="1533CD85" w:rsidP="00BA0334">
            <w:pPr>
              <w:pStyle w:val="Lentelssraas"/>
            </w:pPr>
            <w:r>
              <w:t>Redaguoti</w:t>
            </w:r>
          </w:p>
          <w:p w14:paraId="3E5EE3AD" w14:textId="77777777" w:rsidR="00B731D9" w:rsidRDefault="00B731D9" w:rsidP="00BA0334">
            <w:pPr>
              <w:pStyle w:val="Lentelssraas"/>
            </w:pPr>
            <w:r>
              <w:t>Trinti</w:t>
            </w:r>
          </w:p>
          <w:p w14:paraId="59512EED" w14:textId="77777777" w:rsidR="00CD3CA9" w:rsidRPr="00A8683D" w:rsidRDefault="0CE98757" w:rsidP="00BA0334">
            <w:pPr>
              <w:pStyle w:val="Lentelssraas"/>
            </w:pPr>
            <w:r>
              <w:t>Tikrinti MP klaidas</w:t>
            </w:r>
          </w:p>
        </w:tc>
      </w:tr>
      <w:tr w:rsidR="00B731D9" w:rsidRPr="00A8683D" w14:paraId="1B4B3818" w14:textId="77777777" w:rsidTr="66C46789">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0B496F9B" w14:textId="77777777" w:rsidR="00B731D9" w:rsidRPr="00A8683D" w:rsidRDefault="00B731D9">
            <w:pPr>
              <w:ind w:firstLine="0"/>
              <w:rPr>
                <w:b/>
                <w:bCs/>
              </w:rPr>
            </w:pPr>
            <w:r w:rsidRPr="00A8683D">
              <w:rPr>
                <w:b/>
                <w:bCs/>
              </w:rPr>
              <w:t>Naudotojai</w:t>
            </w:r>
          </w:p>
        </w:tc>
      </w:tr>
      <w:tr w:rsidR="00B731D9" w:rsidRPr="00A8683D" w14:paraId="1DCDD460" w14:textId="77777777" w:rsidTr="66C46789">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2FB3BFB2" w14:textId="77777777" w:rsidR="00B731D9" w:rsidRPr="00A8683D" w:rsidRDefault="00B731D9">
            <w:pPr>
              <w:ind w:firstLine="0"/>
              <w:rPr>
                <w:b/>
                <w:bCs/>
              </w:rPr>
            </w:pPr>
            <w:r w:rsidRPr="00A8683D">
              <w:t>Langas matomas VSFSVVP IS ir DMS naudotojui</w:t>
            </w:r>
          </w:p>
        </w:tc>
      </w:tr>
      <w:tr w:rsidR="00B731D9" w:rsidRPr="00A8683D" w14:paraId="04937AFF" w14:textId="77777777" w:rsidTr="66C46789">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7C593000" w14:textId="77777777" w:rsidR="00B731D9" w:rsidRPr="00A8683D" w:rsidRDefault="00B731D9">
            <w:pPr>
              <w:ind w:firstLine="0"/>
              <w:rPr>
                <w:b/>
                <w:bCs/>
              </w:rPr>
            </w:pPr>
            <w:r w:rsidRPr="00A8683D">
              <w:rPr>
                <w:b/>
                <w:bCs/>
              </w:rPr>
              <w:t>Taisyklės</w:t>
            </w:r>
          </w:p>
        </w:tc>
      </w:tr>
      <w:tr w:rsidR="00B731D9" w:rsidRPr="00A8683D" w14:paraId="09D879D5" w14:textId="77777777" w:rsidTr="66C46789">
        <w:tc>
          <w:tcPr>
            <w:tcW w:w="5000" w:type="pct"/>
            <w:tcBorders>
              <w:top w:val="single" w:sz="4" w:space="0" w:color="76B531"/>
              <w:left w:val="nil"/>
              <w:bottom w:val="single" w:sz="4" w:space="0" w:color="76B531"/>
              <w:right w:val="single" w:sz="4" w:space="0" w:color="BFBFBF" w:themeColor="background1" w:themeShade="BF"/>
            </w:tcBorders>
            <w:hideMark/>
          </w:tcPr>
          <w:p w14:paraId="28E23A04" w14:textId="77777777" w:rsidR="00B731D9" w:rsidRPr="00A8683D" w:rsidRDefault="00B731D9" w:rsidP="00BA0334">
            <w:pPr>
              <w:pStyle w:val="Tekstaslentels"/>
            </w:pPr>
            <w:r w:rsidRPr="00A8683D">
              <w:t>DMS ir VSFSVVP IS naudotojams rodomas vienodas informacijos kiekis, tačiau skiriasi lentelių išdėstymas.</w:t>
            </w:r>
          </w:p>
        </w:tc>
      </w:tr>
    </w:tbl>
    <w:p w14:paraId="50C693B4" w14:textId="77777777" w:rsidR="00B731D9" w:rsidRPr="00A8683D" w:rsidRDefault="00B731D9" w:rsidP="00B731D9">
      <w:pPr>
        <w:ind w:firstLine="0"/>
      </w:pPr>
    </w:p>
    <w:p w14:paraId="6D1D4A7D" w14:textId="77777777" w:rsidR="00B731D9" w:rsidRPr="00A8683D" w:rsidRDefault="00B731D9" w:rsidP="00DF40CE">
      <w:pPr>
        <w:pStyle w:val="Heading4"/>
        <w:numPr>
          <w:ilvl w:val="3"/>
          <w:numId w:val="20"/>
        </w:numPr>
      </w:pPr>
      <w:bookmarkStart w:id="856" w:name="_Toc64642443"/>
      <w:bookmarkStart w:id="857" w:name="_Toc159222300"/>
      <w:r w:rsidRPr="00A8683D">
        <w:lastRenderedPageBreak/>
        <w:t>Negautų tranzito vizų suvestinė</w:t>
      </w:r>
      <w:bookmarkEnd w:id="856"/>
      <w:bookmarkEnd w:id="857"/>
    </w:p>
    <w:p w14:paraId="17BF7F0B" w14:textId="77777777" w:rsidR="00753893" w:rsidRDefault="00753893" w:rsidP="00ED0621">
      <w:pPr>
        <w:pStyle w:val="Captionfigura"/>
        <w:keepNext/>
      </w:pPr>
      <w:r>
        <w:rPr>
          <w:noProof/>
        </w:rPr>
        <w:drawing>
          <wp:inline distT="0" distB="0" distL="0" distR="0" wp14:anchorId="05687CE2" wp14:editId="25ABE842">
            <wp:extent cx="6300470" cy="4372610"/>
            <wp:effectExtent l="0" t="0" r="5080" b="8890"/>
            <wp:docPr id="459736317" name="Picture 4597363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36317" name="Picture 1" descr="A screenshot of a computer&#10;&#10;Description automatically generated"/>
                    <pic:cNvPicPr/>
                  </pic:nvPicPr>
                  <pic:blipFill>
                    <a:blip r:embed="rId191"/>
                    <a:stretch>
                      <a:fillRect/>
                    </a:stretch>
                  </pic:blipFill>
                  <pic:spPr>
                    <a:xfrm>
                      <a:off x="0" y="0"/>
                      <a:ext cx="6300470" cy="4372610"/>
                    </a:xfrm>
                    <a:prstGeom prst="rect">
                      <a:avLst/>
                    </a:prstGeom>
                  </pic:spPr>
                </pic:pic>
              </a:graphicData>
            </a:graphic>
          </wp:inline>
        </w:drawing>
      </w:r>
    </w:p>
    <w:p w14:paraId="2879968C" w14:textId="77777777" w:rsidR="00753893" w:rsidRDefault="00753893" w:rsidP="00ED0621">
      <w:pPr>
        <w:pStyle w:val="Caption"/>
        <w:jc w:val="center"/>
      </w:pPr>
      <w:r>
        <w:t xml:space="preserve">pav. </w:t>
      </w:r>
      <w:fldSimple w:instr=" STYLEREF 1 \s ">
        <w:r w:rsidR="000E53E0">
          <w:rPr>
            <w:noProof/>
          </w:rPr>
          <w:t>3</w:t>
        </w:r>
      </w:fldSimple>
      <w:r w:rsidR="00215C96">
        <w:t>.</w:t>
      </w:r>
      <w:fldSimple w:instr=" SEQ pav. \* ARABIC \s 1 ">
        <w:r w:rsidR="000E53E0">
          <w:rPr>
            <w:noProof/>
          </w:rPr>
          <w:t>100</w:t>
        </w:r>
      </w:fldSimple>
      <w:r>
        <w:t xml:space="preserve"> </w:t>
      </w:r>
      <w:r w:rsidRPr="00A8683D">
        <w:rPr>
          <w:noProof/>
        </w:rPr>
        <w:t>Negautų tranzito vizų suvestinė</w:t>
      </w:r>
      <w:r>
        <w:rPr>
          <w:noProof/>
        </w:rPr>
        <w:t xml:space="preserve"> </w:t>
      </w:r>
    </w:p>
    <w:p w14:paraId="5B91529F" w14:textId="77777777" w:rsidR="00753893" w:rsidRDefault="005D2295" w:rsidP="00F7553B">
      <w:pPr>
        <w:pStyle w:val="Captionfigura"/>
        <w:rPr>
          <w:noProof/>
        </w:rPr>
      </w:pPr>
      <w:r w:rsidRPr="005D2295">
        <w:rPr>
          <w:noProof/>
        </w:rPr>
        <w:t xml:space="preserve"> </w:t>
      </w:r>
    </w:p>
    <w:p w14:paraId="711B8ED3" w14:textId="77777777" w:rsidR="00753893" w:rsidRPr="00ED0621" w:rsidRDefault="00753893" w:rsidP="00ED0621">
      <w:pPr>
        <w:pStyle w:val="Caption"/>
      </w:pPr>
    </w:p>
    <w:p w14:paraId="49433887" w14:textId="77777777" w:rsidR="00B731D9" w:rsidRPr="00A8683D" w:rsidRDefault="005D2295" w:rsidP="00F7553B">
      <w:pPr>
        <w:pStyle w:val="Captionfigura"/>
      </w:pPr>
      <w:r>
        <w:rPr>
          <w:noProof/>
        </w:rPr>
        <w:drawing>
          <wp:inline distT="0" distB="0" distL="0" distR="0" wp14:anchorId="34AB7899" wp14:editId="21A66127">
            <wp:extent cx="6300470" cy="4389755"/>
            <wp:effectExtent l="0" t="0" r="5080" b="0"/>
            <wp:docPr id="2143723870" name="Picture 214372387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723870" name="Picture 1" descr="A screenshot of a computer&#10;&#10;Description automatically generated"/>
                    <pic:cNvPicPr/>
                  </pic:nvPicPr>
                  <pic:blipFill>
                    <a:blip r:embed="rId192"/>
                    <a:stretch>
                      <a:fillRect/>
                    </a:stretch>
                  </pic:blipFill>
                  <pic:spPr>
                    <a:xfrm>
                      <a:off x="0" y="0"/>
                      <a:ext cx="6300470" cy="4389755"/>
                    </a:xfrm>
                    <a:prstGeom prst="rect">
                      <a:avLst/>
                    </a:prstGeom>
                  </pic:spPr>
                </pic:pic>
              </a:graphicData>
            </a:graphic>
          </wp:inline>
        </w:drawing>
      </w:r>
    </w:p>
    <w:p w14:paraId="32DC60E5" w14:textId="77777777" w:rsidR="00B731D9" w:rsidRPr="00A8683D"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101</w:t>
        </w:r>
      </w:fldSimple>
      <w:r w:rsidRPr="00A8683D">
        <w:rPr>
          <w:noProof/>
        </w:rPr>
        <w:t xml:space="preserve"> Negautų tranzito vizų </w:t>
      </w:r>
      <w:r w:rsidR="00753893" w:rsidRPr="00A8683D">
        <w:rPr>
          <w:noProof/>
        </w:rPr>
        <w:t>suvestin</w:t>
      </w:r>
      <w:r w:rsidR="00753893">
        <w:rPr>
          <w:noProof/>
        </w:rPr>
        <w:t>ės redagavimo langas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3BE4B5D0"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4B7E0077" w14:textId="77777777" w:rsidR="00B731D9" w:rsidRPr="00A8683D" w:rsidRDefault="00B731D9">
            <w:pPr>
              <w:ind w:firstLine="0"/>
              <w:rPr>
                <w:b/>
                <w:bCs/>
              </w:rPr>
            </w:pPr>
            <w:r w:rsidRPr="00A8683D">
              <w:rPr>
                <w:b/>
                <w:bCs/>
              </w:rPr>
              <w:lastRenderedPageBreak/>
              <w:t>Laukai</w:t>
            </w:r>
          </w:p>
        </w:tc>
      </w:tr>
      <w:tr w:rsidR="00B731D9" w:rsidRPr="00A8683D" w14:paraId="6F9A18CD"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501FCB92" w14:textId="77777777" w:rsidR="00B731D9" w:rsidRPr="00A8683D" w:rsidRDefault="1533CD85" w:rsidP="00BA0334">
            <w:pPr>
              <w:pStyle w:val="Lentelssraas"/>
            </w:pPr>
            <w:r>
              <w:t>Kalendoriniai metai – nurodoma metų reikšmė.</w:t>
            </w:r>
          </w:p>
          <w:p w14:paraId="6ED1862A" w14:textId="77777777" w:rsidR="00B731D9" w:rsidRPr="00A8683D" w:rsidRDefault="1533CD85" w:rsidP="00BA0334">
            <w:pPr>
              <w:pStyle w:val="Lentelssraas"/>
            </w:pPr>
            <w:r>
              <w:t>Ataskaitinis laikotarpis nuo iki – nurodoma ataskaitinio laikotarpio pradžios ir pabaigos data.</w:t>
            </w:r>
          </w:p>
          <w:p w14:paraId="7714E933" w14:textId="77777777" w:rsidR="00B731D9" w:rsidRPr="00A8683D" w:rsidRDefault="1533CD85" w:rsidP="00BA0334">
            <w:pPr>
              <w:pStyle w:val="Lentelssraas"/>
            </w:pPr>
            <w:r>
              <w:t>Prašymai išduoti supaprastinto tranzito dokumentą. Išnagrinėtų prašymų skaičius, vnt. – įvedamas išnagrinėtų prašymų skaičius.</w:t>
            </w:r>
          </w:p>
          <w:p w14:paraId="784331C0" w14:textId="77777777" w:rsidR="00B731D9" w:rsidRPr="00A8683D" w:rsidRDefault="1533CD85" w:rsidP="00BA0334">
            <w:pPr>
              <w:pStyle w:val="Lentelssraas"/>
            </w:pPr>
            <w:r>
              <w:t>Prašymai išduoti supaprastinto tranzito dokumentą. Kompensuotinas prašymo išduoti vizą nagrinėjimo mokestis, Eur – įvedamas mokestis.</w:t>
            </w:r>
          </w:p>
          <w:p w14:paraId="44D88611" w14:textId="77777777" w:rsidR="00B731D9" w:rsidRPr="00A8683D" w:rsidRDefault="1533CD85" w:rsidP="00BA0334">
            <w:pPr>
              <w:pStyle w:val="Lentelssraas"/>
            </w:pPr>
            <w:r>
              <w:t>Prašymai išduoti supaprastinto tranzito dokumentą. Negauti tranzito vizų mokesčiai, Eur – apskaičiuojamas mokestis. Reikšmė neredaguojama.</w:t>
            </w:r>
          </w:p>
          <w:p w14:paraId="419C02A2" w14:textId="77777777" w:rsidR="00B731D9" w:rsidRPr="00A8683D" w:rsidRDefault="1533CD85" w:rsidP="00BA0334">
            <w:pPr>
              <w:pStyle w:val="Lentelssraas"/>
            </w:pPr>
            <w:r>
              <w:t>Prašymai išduoti supaprastinto tranzito dokumentą. Ekonominis klasifikatorius – iš sąrašo parenkama reikšmė.</w:t>
            </w:r>
          </w:p>
          <w:p w14:paraId="191DCD22" w14:textId="77777777" w:rsidR="00B731D9" w:rsidRPr="00A8683D" w:rsidRDefault="1533CD85" w:rsidP="00BA0334">
            <w:pPr>
              <w:pStyle w:val="Lentelssraas"/>
            </w:pPr>
            <w:r>
              <w:t>Prašymai išduoti supaprastinto tranzito geležinkeliu dokumentą. Išnagrinėtų prašymų skaičius, vnt. – įvedamas išnagrinėtų prašymų skaičius.</w:t>
            </w:r>
          </w:p>
          <w:p w14:paraId="27534162" w14:textId="77777777" w:rsidR="00B731D9" w:rsidRPr="00A8683D" w:rsidRDefault="1533CD85" w:rsidP="00BA0334">
            <w:pPr>
              <w:pStyle w:val="Lentelssraas"/>
            </w:pPr>
            <w:r>
              <w:t>Prašymai išduoti supaprastinto tranzito geležinkeliu dokumentą. Kompensuotinas prašymo išduoti vizą nagrinėjimo mokestis, Eur – įvedamas mokestis.</w:t>
            </w:r>
          </w:p>
          <w:p w14:paraId="400010A3" w14:textId="77777777" w:rsidR="00B731D9" w:rsidRPr="00A8683D" w:rsidRDefault="1533CD85" w:rsidP="00BA0334">
            <w:pPr>
              <w:pStyle w:val="Lentelssraas"/>
            </w:pPr>
            <w:r>
              <w:t>Prašymai išduoti supaprastinto tranzito geležinkeliu dokumentą. Negauti tranzito vizų mokesčiai, Eur– apskaičiuojamas mokestis. Reikšmė neredaguojama.</w:t>
            </w:r>
          </w:p>
          <w:p w14:paraId="5D8B145B" w14:textId="77777777" w:rsidR="00B731D9" w:rsidRPr="00A8683D" w:rsidRDefault="1533CD85" w:rsidP="00BA0334">
            <w:pPr>
              <w:pStyle w:val="Lentelssraas"/>
            </w:pPr>
            <w:r>
              <w:t>Prašymai išduoti supaprastinto tranzito geležinkeliu dokumentą. Ekonominis klasifikatorius – iš sąrašo parenkama reikšmė.</w:t>
            </w:r>
          </w:p>
          <w:p w14:paraId="3B98CA6A" w14:textId="77777777" w:rsidR="00B731D9" w:rsidRPr="00A8683D" w:rsidRDefault="1533CD85" w:rsidP="00BA0334">
            <w:pPr>
              <w:pStyle w:val="Lentelssraas"/>
            </w:pPr>
            <w:r>
              <w:t>Auditų skaičius, vnt. – įvedamas auditų skaičius.</w:t>
            </w:r>
          </w:p>
        </w:tc>
      </w:tr>
      <w:tr w:rsidR="00B731D9" w:rsidRPr="00A8683D" w14:paraId="3F4A79D8"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05B65794" w14:textId="77777777" w:rsidR="00B731D9" w:rsidRPr="00A8683D" w:rsidRDefault="00B731D9">
            <w:pPr>
              <w:ind w:firstLine="0"/>
              <w:rPr>
                <w:b/>
                <w:bCs/>
              </w:rPr>
            </w:pPr>
            <w:r w:rsidRPr="00A8683D">
              <w:rPr>
                <w:b/>
                <w:bCs/>
              </w:rPr>
              <w:t>Mygtukai</w:t>
            </w:r>
          </w:p>
        </w:tc>
      </w:tr>
      <w:tr w:rsidR="00B731D9" w:rsidRPr="00A8683D" w14:paraId="4BEA2566"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27312C56" w14:textId="77777777" w:rsidR="00B731D9" w:rsidRPr="00A8683D" w:rsidRDefault="1533CD85" w:rsidP="00BA0334">
            <w:pPr>
              <w:pStyle w:val="Lentelssraas"/>
            </w:pPr>
            <w:r>
              <w:t>Išsaugoti</w:t>
            </w:r>
          </w:p>
          <w:p w14:paraId="247EA30E" w14:textId="77777777" w:rsidR="00B731D9" w:rsidRDefault="00B731D9" w:rsidP="00BA0334">
            <w:pPr>
              <w:pStyle w:val="Lentelssraas"/>
            </w:pPr>
            <w:r>
              <w:t>Atšaukti</w:t>
            </w:r>
          </w:p>
          <w:p w14:paraId="29421253" w14:textId="77777777" w:rsidR="00C90998" w:rsidRDefault="00C90998" w:rsidP="00BA0334">
            <w:pPr>
              <w:pStyle w:val="Lentelssraas"/>
            </w:pPr>
            <w:r>
              <w:t>Rodyti audito duomenis</w:t>
            </w:r>
          </w:p>
          <w:p w14:paraId="66C5C381" w14:textId="77777777" w:rsidR="00CD3CA9" w:rsidRPr="00A8683D" w:rsidRDefault="0CE98757" w:rsidP="00BA0334">
            <w:pPr>
              <w:pStyle w:val="Lentelssraas"/>
            </w:pPr>
            <w:r>
              <w:t>Tikrinti MP klaidas</w:t>
            </w:r>
          </w:p>
        </w:tc>
      </w:tr>
      <w:tr w:rsidR="00B731D9" w:rsidRPr="00A8683D" w14:paraId="326DE2F4"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70A9855B" w14:textId="77777777" w:rsidR="00B731D9" w:rsidRPr="00A8683D" w:rsidRDefault="00B731D9">
            <w:pPr>
              <w:ind w:firstLine="0"/>
              <w:rPr>
                <w:b/>
                <w:bCs/>
              </w:rPr>
            </w:pPr>
            <w:r w:rsidRPr="00A8683D">
              <w:rPr>
                <w:b/>
                <w:bCs/>
              </w:rPr>
              <w:t>Naudotojai</w:t>
            </w:r>
          </w:p>
        </w:tc>
      </w:tr>
      <w:tr w:rsidR="00B731D9" w:rsidRPr="00A8683D" w14:paraId="26F23FBD"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3CA87DE3" w14:textId="77777777" w:rsidR="00B731D9" w:rsidRPr="00A8683D" w:rsidRDefault="00B731D9" w:rsidP="00BA0334">
            <w:pPr>
              <w:pStyle w:val="Tekstaslentels"/>
            </w:pPr>
            <w:r w:rsidRPr="00A8683D">
              <w:t>Langas matomas VSFSVVP IS ir DMS naudotojui</w:t>
            </w:r>
          </w:p>
        </w:tc>
      </w:tr>
    </w:tbl>
    <w:p w14:paraId="3683FA12" w14:textId="77777777" w:rsidR="00B731D9" w:rsidRPr="00A8683D" w:rsidRDefault="00B731D9" w:rsidP="00B731D9"/>
    <w:p w14:paraId="001D582A" w14:textId="77777777" w:rsidR="00B731D9" w:rsidRPr="00A8683D" w:rsidRDefault="00B731D9" w:rsidP="00DF40CE">
      <w:pPr>
        <w:pStyle w:val="Heading4"/>
        <w:numPr>
          <w:ilvl w:val="3"/>
          <w:numId w:val="20"/>
        </w:numPr>
      </w:pPr>
      <w:bookmarkStart w:id="858" w:name="_Toc64642444"/>
      <w:bookmarkStart w:id="859" w:name="_Toc159222301"/>
      <w:r>
        <w:lastRenderedPageBreak/>
        <w:t>Projekto ataskaita</w:t>
      </w:r>
      <w:bookmarkEnd w:id="858"/>
      <w:bookmarkEnd w:id="859"/>
    </w:p>
    <w:p w14:paraId="00CBEBA6" w14:textId="77777777" w:rsidR="00B731D9" w:rsidRPr="00A8683D" w:rsidRDefault="00BB2425" w:rsidP="00766F3A">
      <w:pPr>
        <w:pStyle w:val="Captionfigura"/>
      </w:pPr>
      <w:r w:rsidRPr="00BB2425">
        <w:rPr>
          <w:noProof/>
        </w:rPr>
        <w:t xml:space="preserve"> </w:t>
      </w:r>
      <w:r w:rsidR="00A84370">
        <w:rPr>
          <w:noProof/>
        </w:rPr>
        <w:drawing>
          <wp:inline distT="0" distB="0" distL="0" distR="0" wp14:anchorId="09434E34" wp14:editId="1B82BDC9">
            <wp:extent cx="6300470" cy="2766695"/>
            <wp:effectExtent l="0" t="0" r="5080" b="0"/>
            <wp:docPr id="1318410745" name="Picture 131841074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410745" name="Picture 1" descr="A screenshot of a computer&#10;&#10;Description automatically generated"/>
                    <pic:cNvPicPr/>
                  </pic:nvPicPr>
                  <pic:blipFill>
                    <a:blip r:embed="rId193"/>
                    <a:stretch>
                      <a:fillRect/>
                    </a:stretch>
                  </pic:blipFill>
                  <pic:spPr>
                    <a:xfrm>
                      <a:off x="0" y="0"/>
                      <a:ext cx="6300470" cy="2766695"/>
                    </a:xfrm>
                    <a:prstGeom prst="rect">
                      <a:avLst/>
                    </a:prstGeom>
                  </pic:spPr>
                </pic:pic>
              </a:graphicData>
            </a:graphic>
          </wp:inline>
        </w:drawing>
      </w:r>
    </w:p>
    <w:p w14:paraId="2A1BEF1D" w14:textId="77777777" w:rsidR="00B731D9" w:rsidRPr="00A8683D"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102</w:t>
        </w:r>
      </w:fldSimple>
      <w:r w:rsidRPr="00A8683D">
        <w:rPr>
          <w:noProof/>
        </w:rPr>
        <w:t xml:space="preserve"> Projekto ataskaita</w:t>
      </w:r>
    </w:p>
    <w:p w14:paraId="0CB0E90B" w14:textId="77777777" w:rsidR="00B731D9" w:rsidRPr="00A8683D" w:rsidRDefault="00244C24" w:rsidP="00766F3A">
      <w:pPr>
        <w:pStyle w:val="Captionfigura"/>
      </w:pPr>
      <w:r w:rsidRPr="00244C24">
        <w:rPr>
          <w:noProof/>
        </w:rPr>
        <w:lastRenderedPageBreak/>
        <w:t xml:space="preserve"> </w:t>
      </w:r>
      <w:r>
        <w:rPr>
          <w:noProof/>
        </w:rPr>
        <w:drawing>
          <wp:inline distT="0" distB="0" distL="0" distR="0" wp14:anchorId="7500ED3E" wp14:editId="706C56CB">
            <wp:extent cx="3740150" cy="5925571"/>
            <wp:effectExtent l="0" t="0" r="0" b="0"/>
            <wp:docPr id="1500111722" name="Picture 150011172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111722" name="Picture 1" descr="Graphical user interface, text, application, email&#10;&#10;Description automatically generated"/>
                    <pic:cNvPicPr/>
                  </pic:nvPicPr>
                  <pic:blipFill>
                    <a:blip r:embed="rId194"/>
                    <a:stretch>
                      <a:fillRect/>
                    </a:stretch>
                  </pic:blipFill>
                  <pic:spPr>
                    <a:xfrm>
                      <a:off x="0" y="0"/>
                      <a:ext cx="3740874" cy="5926718"/>
                    </a:xfrm>
                    <a:prstGeom prst="rect">
                      <a:avLst/>
                    </a:prstGeom>
                  </pic:spPr>
                </pic:pic>
              </a:graphicData>
            </a:graphic>
          </wp:inline>
        </w:drawing>
      </w:r>
    </w:p>
    <w:p w14:paraId="79E8F7F3" w14:textId="77777777" w:rsidR="00B731D9" w:rsidRPr="00A8683D" w:rsidRDefault="00B731D9" w:rsidP="00B731D9">
      <w:pPr>
        <w:jc w:val="center"/>
      </w:pPr>
      <w:r w:rsidRPr="00A8683D">
        <w:t xml:space="preserve">pav. </w:t>
      </w:r>
      <w:fldSimple w:instr=" STYLEREF 1 \s ">
        <w:r w:rsidR="000E53E0">
          <w:rPr>
            <w:noProof/>
          </w:rPr>
          <w:t>3</w:t>
        </w:r>
      </w:fldSimple>
      <w:r w:rsidR="00215C96">
        <w:t>.</w:t>
      </w:r>
      <w:fldSimple w:instr=" SEQ pav. \* ARABIC \s 1 ">
        <w:r w:rsidR="000E53E0">
          <w:rPr>
            <w:noProof/>
          </w:rPr>
          <w:t>103</w:t>
        </w:r>
      </w:fldSimple>
      <w:r w:rsidRPr="00A8683D">
        <w:t xml:space="preserve"> Projekto ataskaitos eilutė</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50FCB277"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797D24E1" w14:textId="77777777" w:rsidR="00B731D9" w:rsidRPr="00A8683D" w:rsidRDefault="00B731D9">
            <w:pPr>
              <w:ind w:firstLine="0"/>
              <w:rPr>
                <w:b/>
                <w:bCs/>
              </w:rPr>
            </w:pPr>
            <w:r w:rsidRPr="00A8683D">
              <w:rPr>
                <w:b/>
                <w:bCs/>
              </w:rPr>
              <w:lastRenderedPageBreak/>
              <w:t>Laukai</w:t>
            </w:r>
          </w:p>
        </w:tc>
      </w:tr>
      <w:tr w:rsidR="00B731D9" w:rsidRPr="00A8683D" w14:paraId="19F82651"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09575A46" w14:textId="77777777" w:rsidR="00B731D9" w:rsidRPr="00A8683D" w:rsidRDefault="1533CD85" w:rsidP="00BA0334">
            <w:pPr>
              <w:pStyle w:val="Lentelssraas"/>
            </w:pPr>
            <w:r>
              <w:t>Veiklos numeris – pasirenkama iš sąrašo. Laukas rodomas tik kiekybinio rodiklio įvedimo lange.</w:t>
            </w:r>
          </w:p>
          <w:p w14:paraId="772ED723" w14:textId="77777777" w:rsidR="00B731D9" w:rsidRPr="00A8683D" w:rsidRDefault="1533CD85" w:rsidP="00BA0334">
            <w:pPr>
              <w:pStyle w:val="Lentelssraas"/>
            </w:pPr>
            <w:r>
              <w:t>Biudžeto Eil. Nr. – pasirenkama iš sąrašo. Laukas rodomas tik kiekybinio rodiklio įvedimo lange.</w:t>
            </w:r>
          </w:p>
          <w:p w14:paraId="5B006442" w14:textId="77777777" w:rsidR="00B731D9" w:rsidRPr="00A8683D" w:rsidRDefault="1533CD85" w:rsidP="00BA0334">
            <w:pPr>
              <w:pStyle w:val="Lentelssraas"/>
            </w:pPr>
            <w:r>
              <w:t>Išlaidų pavadinimas – užpildoma automatiškai pagal pasirinktą biudžeto eilutę. Laukas rodomas tik kiekybinio rodiklio įvedimo lange.</w:t>
            </w:r>
          </w:p>
          <w:p w14:paraId="39130C46" w14:textId="77777777" w:rsidR="00B731D9" w:rsidRPr="00A8683D" w:rsidRDefault="1533CD85" w:rsidP="00BA0334">
            <w:pPr>
              <w:pStyle w:val="Lentelssraas"/>
            </w:pPr>
            <w:r>
              <w:t>Kiekybiniai veiklos įgyvendinimo rodikliai. Planuota reikšmė - pasirenkama iš projekto rodiklių sąrašo. Įkeliama reikšmė – rodiklio pavadinimas ir rodiklio siektina reikšmė. Laukas rodomas tik kiekybinio rodiklio įvedimo lange.</w:t>
            </w:r>
          </w:p>
          <w:p w14:paraId="2ACA9A2B" w14:textId="77777777" w:rsidR="00B731D9" w:rsidRPr="00A8683D" w:rsidRDefault="1533CD85" w:rsidP="00BA0334">
            <w:pPr>
              <w:pStyle w:val="Lentelssraas"/>
            </w:pPr>
            <w:r>
              <w:t>Kiekybiniai veiklos įgyvendinimo rodikliai. Su šiuo MP deklaruota - įvedama reikšmė. Laukas rodomas tik kiekybinio rodiklio įvedimo lange.</w:t>
            </w:r>
          </w:p>
          <w:p w14:paraId="39893B10" w14:textId="77777777" w:rsidR="00B731D9" w:rsidRPr="00A8683D" w:rsidRDefault="1533CD85" w:rsidP="00BA0334">
            <w:pPr>
              <w:pStyle w:val="Lentelssraas"/>
            </w:pPr>
            <w:r>
              <w:t>Kiekybiniai veiklos įgyvendinimo rodikliai. Nuo projekto pradžios iki ataskaitinio laikotarpio pabaigos pasiekta reikšmė (Iš viso) - rodoma ankstesnių MP suminė reikšmė su galimybe koreguoti. Laukas rodomas tik kiekybinio rodiklio įvedimo lange.</w:t>
            </w:r>
          </w:p>
          <w:p w14:paraId="60ABADAD" w14:textId="77777777" w:rsidR="00B731D9" w:rsidRPr="00A8683D" w:rsidRDefault="1533CD85" w:rsidP="00BA0334">
            <w:pPr>
              <w:pStyle w:val="Lentelssraas"/>
            </w:pPr>
            <w:r>
              <w:t>Su kuriuo MP atsiskaityta - rodoma ankstesnių MP suminė reikšmė su galimybe koreguoti. Laukas rodomas tik kiekybinio rodiklio įvedimo lange.</w:t>
            </w:r>
          </w:p>
          <w:p w14:paraId="3532B006" w14:textId="77777777" w:rsidR="00B731D9" w:rsidRPr="00A8683D" w:rsidRDefault="1533CD85" w:rsidP="00BA0334">
            <w:pPr>
              <w:pStyle w:val="Lentelssraas"/>
            </w:pPr>
            <w:r>
              <w:t>Ar pirkimas ŽV pobūdžio – žymimasis langelis. Laukas rodomas tik kiekybinio rodiklio įvedimo lange.</w:t>
            </w:r>
          </w:p>
          <w:p w14:paraId="7497986A" w14:textId="77777777" w:rsidR="00B731D9" w:rsidRPr="00A8683D" w:rsidRDefault="1533CD85" w:rsidP="00BA0334">
            <w:pPr>
              <w:pStyle w:val="Lentelssraas"/>
            </w:pPr>
            <w:r>
              <w:t>Pirkimų Nr. – pasirenkama iš sąrašo. Laukas rodomas tik kiekybinio rodiklio įvedimo lange.</w:t>
            </w:r>
          </w:p>
          <w:p w14:paraId="76BF0A39" w14:textId="77777777" w:rsidR="00B731D9" w:rsidRPr="00A8683D" w:rsidRDefault="1533CD85" w:rsidP="00BA0334">
            <w:pPr>
              <w:pStyle w:val="Lentelssraas"/>
            </w:pPr>
            <w:r>
              <w:t>Komentarai - įvedama reikšmė.</w:t>
            </w:r>
          </w:p>
        </w:tc>
      </w:tr>
      <w:tr w:rsidR="00B731D9" w:rsidRPr="00A8683D" w14:paraId="197D4E4F"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5FE2C3C5" w14:textId="77777777" w:rsidR="00B731D9" w:rsidRPr="00A8683D" w:rsidRDefault="00B731D9">
            <w:pPr>
              <w:ind w:firstLine="0"/>
              <w:rPr>
                <w:b/>
                <w:bCs/>
              </w:rPr>
            </w:pPr>
            <w:r w:rsidRPr="00A8683D">
              <w:rPr>
                <w:b/>
                <w:bCs/>
              </w:rPr>
              <w:t>Mygtukai</w:t>
            </w:r>
          </w:p>
        </w:tc>
      </w:tr>
      <w:tr w:rsidR="00B731D9" w:rsidRPr="00A8683D" w14:paraId="56150A30"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7731FC32" w14:textId="77777777" w:rsidR="00B731D9" w:rsidRPr="00A8683D" w:rsidRDefault="1533CD85" w:rsidP="00BA0334">
            <w:pPr>
              <w:pStyle w:val="Lentelssraas"/>
            </w:pPr>
            <w:r>
              <w:t>Registruoti naują</w:t>
            </w:r>
          </w:p>
          <w:p w14:paraId="53A4FFA7" w14:textId="77777777" w:rsidR="00B731D9" w:rsidRPr="00A8683D" w:rsidRDefault="1533CD85" w:rsidP="00BA0334">
            <w:pPr>
              <w:pStyle w:val="Lentelssraas"/>
            </w:pPr>
            <w:r>
              <w:t>Redaguoti</w:t>
            </w:r>
          </w:p>
          <w:p w14:paraId="7BF07C4F" w14:textId="77777777" w:rsidR="00B731D9" w:rsidRPr="00A8683D" w:rsidRDefault="1533CD85" w:rsidP="00BA0334">
            <w:pPr>
              <w:pStyle w:val="Lentelssraas"/>
            </w:pPr>
            <w:r>
              <w:t>Ištrinti</w:t>
            </w:r>
          </w:p>
          <w:p w14:paraId="53DDF050" w14:textId="77777777" w:rsidR="00B731D9" w:rsidRPr="00A8683D" w:rsidRDefault="1533CD85" w:rsidP="00BA0334">
            <w:pPr>
              <w:pStyle w:val="Lentelssraas"/>
            </w:pPr>
            <w:r>
              <w:t>Išsaugoti</w:t>
            </w:r>
          </w:p>
          <w:p w14:paraId="04591298" w14:textId="77777777" w:rsidR="00B731D9" w:rsidRDefault="00B731D9" w:rsidP="00BA0334">
            <w:pPr>
              <w:pStyle w:val="Lentelssraas"/>
            </w:pPr>
            <w:r>
              <w:t>Atšaukti</w:t>
            </w:r>
          </w:p>
          <w:p w14:paraId="682B096A" w14:textId="77777777" w:rsidR="00CD3CA9" w:rsidRPr="00A8683D" w:rsidRDefault="0CE98757" w:rsidP="00BA0334">
            <w:pPr>
              <w:pStyle w:val="Lentelssraas"/>
            </w:pPr>
            <w:r>
              <w:t>Tikrinti MP klaidas</w:t>
            </w:r>
          </w:p>
        </w:tc>
      </w:tr>
      <w:tr w:rsidR="00B731D9" w:rsidRPr="00A8683D" w14:paraId="012D1FDB"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0034B5BF" w14:textId="77777777" w:rsidR="00B731D9" w:rsidRPr="00A8683D" w:rsidRDefault="00B731D9">
            <w:pPr>
              <w:ind w:firstLine="0"/>
              <w:rPr>
                <w:b/>
                <w:bCs/>
              </w:rPr>
            </w:pPr>
            <w:r w:rsidRPr="00A8683D">
              <w:rPr>
                <w:b/>
                <w:bCs/>
              </w:rPr>
              <w:t>Naudotojai</w:t>
            </w:r>
          </w:p>
        </w:tc>
      </w:tr>
      <w:tr w:rsidR="00B731D9" w:rsidRPr="00A8683D" w14:paraId="18C88B47"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3B2BC244" w14:textId="77777777" w:rsidR="00B731D9" w:rsidRPr="00A8683D" w:rsidRDefault="00B731D9" w:rsidP="00BA0334">
            <w:pPr>
              <w:pStyle w:val="Tekstaslentels"/>
            </w:pPr>
            <w:r w:rsidRPr="00A8683D">
              <w:t>Langas matomas VSFSVVP IS ir DMS naudotojui</w:t>
            </w:r>
          </w:p>
        </w:tc>
      </w:tr>
    </w:tbl>
    <w:p w14:paraId="6093D00C" w14:textId="77777777" w:rsidR="00B731D9" w:rsidRPr="00A8683D" w:rsidRDefault="00B731D9" w:rsidP="00DF40CE">
      <w:pPr>
        <w:pStyle w:val="Heading4"/>
        <w:numPr>
          <w:ilvl w:val="3"/>
          <w:numId w:val="20"/>
        </w:numPr>
      </w:pPr>
      <w:bookmarkStart w:id="860" w:name="_Toc64642445"/>
      <w:bookmarkStart w:id="861" w:name="_Toc159222302"/>
      <w:r w:rsidRPr="00A8683D">
        <w:t>Infrastruktūra</w:t>
      </w:r>
      <w:bookmarkEnd w:id="860"/>
      <w:bookmarkEnd w:id="861"/>
    </w:p>
    <w:p w14:paraId="21A15179" w14:textId="77777777" w:rsidR="00B731D9" w:rsidRPr="00A8683D" w:rsidRDefault="0005538F" w:rsidP="00766F3A">
      <w:pPr>
        <w:pStyle w:val="Captionfigura"/>
      </w:pPr>
      <w:r w:rsidRPr="0005538F">
        <w:rPr>
          <w:noProof/>
        </w:rPr>
        <w:t xml:space="preserve"> </w:t>
      </w:r>
      <w:r>
        <w:rPr>
          <w:noProof/>
        </w:rPr>
        <w:drawing>
          <wp:inline distT="0" distB="0" distL="0" distR="0" wp14:anchorId="0EE43ECE" wp14:editId="7F99422C">
            <wp:extent cx="5203472" cy="2798400"/>
            <wp:effectExtent l="0" t="0" r="0" b="2540"/>
            <wp:docPr id="50141238" name="Picture 5014123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41238" name="Picture 1" descr="A screenshot of a computer&#10;&#10;Description automatically generated"/>
                    <pic:cNvPicPr/>
                  </pic:nvPicPr>
                  <pic:blipFill>
                    <a:blip r:embed="rId195"/>
                    <a:stretch>
                      <a:fillRect/>
                    </a:stretch>
                  </pic:blipFill>
                  <pic:spPr>
                    <a:xfrm>
                      <a:off x="0" y="0"/>
                      <a:ext cx="5218632" cy="2806553"/>
                    </a:xfrm>
                    <a:prstGeom prst="rect">
                      <a:avLst/>
                    </a:prstGeom>
                  </pic:spPr>
                </pic:pic>
              </a:graphicData>
            </a:graphic>
          </wp:inline>
        </w:drawing>
      </w:r>
    </w:p>
    <w:p w14:paraId="44BF6520" w14:textId="77777777" w:rsidR="00B731D9" w:rsidRPr="00A8683D" w:rsidRDefault="00B731D9" w:rsidP="00B731D9">
      <w:pPr>
        <w:jc w:val="center"/>
        <w:rPr>
          <w:noProof/>
        </w:rPr>
      </w:pPr>
      <w:r w:rsidRPr="00A8683D">
        <w:lastRenderedPageBreak/>
        <w:t xml:space="preserve">pav. </w:t>
      </w:r>
      <w:fldSimple w:instr=" STYLEREF 1 \s ">
        <w:r w:rsidR="000E53E0">
          <w:rPr>
            <w:noProof/>
          </w:rPr>
          <w:t>3</w:t>
        </w:r>
      </w:fldSimple>
      <w:r w:rsidR="00215C96">
        <w:t>.</w:t>
      </w:r>
      <w:fldSimple w:instr=" SEQ pav. \* ARABIC \s 1 ">
        <w:r w:rsidR="000E53E0">
          <w:rPr>
            <w:noProof/>
          </w:rPr>
          <w:t>104</w:t>
        </w:r>
      </w:fldSimple>
      <w:r w:rsidRPr="00A8683D">
        <w:rPr>
          <w:noProof/>
        </w:rPr>
        <w:t xml:space="preserve"> Infrastruktūra</w:t>
      </w:r>
    </w:p>
    <w:p w14:paraId="7D97521D" w14:textId="77777777" w:rsidR="001A5592" w:rsidRPr="00A8683D" w:rsidRDefault="001A5592" w:rsidP="00766F3A">
      <w:pPr>
        <w:pStyle w:val="Captionfigura"/>
      </w:pPr>
      <w:r>
        <w:rPr>
          <w:noProof/>
        </w:rPr>
        <w:drawing>
          <wp:inline distT="0" distB="0" distL="0" distR="0" wp14:anchorId="2E96CB5A" wp14:editId="34051E39">
            <wp:extent cx="4229616" cy="4943475"/>
            <wp:effectExtent l="0" t="0" r="0" b="0"/>
            <wp:docPr id="1911822805" name="Picture 191182280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822805" name="Picture 1" descr="A screenshot of a computer&#10;&#10;Description automatically generated"/>
                    <pic:cNvPicPr/>
                  </pic:nvPicPr>
                  <pic:blipFill>
                    <a:blip r:embed="rId196"/>
                    <a:stretch>
                      <a:fillRect/>
                    </a:stretch>
                  </pic:blipFill>
                  <pic:spPr>
                    <a:xfrm>
                      <a:off x="0" y="0"/>
                      <a:ext cx="4231348" cy="4945500"/>
                    </a:xfrm>
                    <a:prstGeom prst="rect">
                      <a:avLst/>
                    </a:prstGeom>
                  </pic:spPr>
                </pic:pic>
              </a:graphicData>
            </a:graphic>
          </wp:inline>
        </w:drawing>
      </w:r>
    </w:p>
    <w:p w14:paraId="31362C68" w14:textId="77777777" w:rsidR="00B731D9" w:rsidRPr="00A8683D" w:rsidRDefault="00B731D9" w:rsidP="00B731D9">
      <w:pPr>
        <w:jc w:val="center"/>
      </w:pPr>
      <w:r w:rsidRPr="00A8683D">
        <w:t xml:space="preserve">pav. </w:t>
      </w:r>
      <w:fldSimple w:instr=" STYLEREF 1 \s ">
        <w:r w:rsidR="000E53E0">
          <w:rPr>
            <w:noProof/>
          </w:rPr>
          <w:t>3</w:t>
        </w:r>
      </w:fldSimple>
      <w:r w:rsidR="00215C96">
        <w:t>.</w:t>
      </w:r>
      <w:fldSimple w:instr=" SEQ pav. \* ARABIC \s 1 ">
        <w:r w:rsidR="000E53E0">
          <w:rPr>
            <w:noProof/>
          </w:rPr>
          <w:t>105</w:t>
        </w:r>
      </w:fldSimple>
      <w:r w:rsidRPr="00A8683D">
        <w:t xml:space="preserve"> Infrastruktūros eilutė</w:t>
      </w:r>
    </w:p>
    <w:p w14:paraId="06524DA7" w14:textId="77777777" w:rsidR="00B731D9" w:rsidRPr="00A8683D" w:rsidRDefault="00B731D9" w:rsidP="00B731D9"/>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3E9AFB73"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1E79B82B" w14:textId="77777777" w:rsidR="00B731D9" w:rsidRPr="00A8683D" w:rsidRDefault="00B731D9">
            <w:pPr>
              <w:ind w:firstLine="0"/>
              <w:rPr>
                <w:b/>
                <w:bCs/>
              </w:rPr>
            </w:pPr>
            <w:r w:rsidRPr="00A8683D">
              <w:rPr>
                <w:b/>
                <w:bCs/>
              </w:rPr>
              <w:lastRenderedPageBreak/>
              <w:t>Laukai</w:t>
            </w:r>
          </w:p>
        </w:tc>
      </w:tr>
      <w:tr w:rsidR="00B731D9" w:rsidRPr="00A8683D" w14:paraId="7FC64997"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5AAD3C99" w14:textId="77777777" w:rsidR="00B731D9" w:rsidRPr="00A8683D" w:rsidRDefault="1533CD85" w:rsidP="00BA0334">
            <w:pPr>
              <w:pStyle w:val="Lentelssraas"/>
            </w:pPr>
            <w:r>
              <w:t>Įrangos ar infrastruktūros išlaidų pavadinimas – įvedama reikšmė.</w:t>
            </w:r>
          </w:p>
          <w:p w14:paraId="42FAA0E9" w14:textId="77777777" w:rsidR="00B731D9" w:rsidRPr="00A8683D" w:rsidRDefault="1533CD85" w:rsidP="00BA0334">
            <w:pPr>
              <w:pStyle w:val="Lentelssraas"/>
            </w:pPr>
            <w:r>
              <w:t>Įvedimo į eksploataciją data – įvedama data.</w:t>
            </w:r>
          </w:p>
          <w:p w14:paraId="23FBD0A1" w14:textId="77777777" w:rsidR="00B731D9" w:rsidRPr="00A8683D" w:rsidRDefault="1533CD85" w:rsidP="00BA0334">
            <w:pPr>
              <w:pStyle w:val="Lentelssraas"/>
            </w:pPr>
            <w:r>
              <w:t>Bendra (balansinė) vieneto vertė finansuojama ES lėšomis, Eur – įvedama vertė.</w:t>
            </w:r>
          </w:p>
          <w:p w14:paraId="0E7F7CFE" w14:textId="77777777" w:rsidR="00B731D9" w:rsidRPr="00A8683D" w:rsidRDefault="1533CD85" w:rsidP="00BA0334">
            <w:pPr>
              <w:pStyle w:val="Lentelssraas"/>
            </w:pPr>
            <w:r>
              <w:t>Inventorinis Nr. – nurodomas inventoriaus numeris.</w:t>
            </w:r>
          </w:p>
          <w:p w14:paraId="4BEAE135" w14:textId="77777777" w:rsidR="00B731D9" w:rsidRPr="00A8683D" w:rsidRDefault="1533CD85" w:rsidP="00BA0334">
            <w:pPr>
              <w:pStyle w:val="Lentelssraas"/>
            </w:pPr>
            <w:r>
              <w:t>Adresas, kuriuo galima rasti įrangą ar infrastruktūros objektą – nurodomas adresas.</w:t>
            </w:r>
          </w:p>
          <w:p w14:paraId="0CCE8C4B" w14:textId="77777777" w:rsidR="00B731D9" w:rsidRPr="00A8683D" w:rsidRDefault="1533CD85" w:rsidP="00BA0334">
            <w:pPr>
              <w:pStyle w:val="Lentelssraas"/>
            </w:pPr>
            <w:r>
              <w:t>Pirkimo ir (arba) užbaigimo data – įvedama data.</w:t>
            </w:r>
          </w:p>
          <w:p w14:paraId="6AE8CB25" w14:textId="77777777" w:rsidR="00B731D9" w:rsidRPr="00A8683D" w:rsidRDefault="1533CD85" w:rsidP="00BA0334">
            <w:pPr>
              <w:pStyle w:val="Lentelssraas"/>
            </w:pPr>
            <w:r>
              <w:t>Įrangos aprašas ir (arba) infrastruktūros išlaidų aprašas - įvedama reikšmė.</w:t>
            </w:r>
          </w:p>
        </w:tc>
      </w:tr>
      <w:tr w:rsidR="00B731D9" w:rsidRPr="00A8683D" w14:paraId="6FE50EE6"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75022F7F" w14:textId="77777777" w:rsidR="00B731D9" w:rsidRPr="00A8683D" w:rsidRDefault="00B731D9">
            <w:pPr>
              <w:ind w:firstLine="0"/>
              <w:rPr>
                <w:b/>
                <w:bCs/>
              </w:rPr>
            </w:pPr>
            <w:r w:rsidRPr="00A8683D">
              <w:rPr>
                <w:b/>
                <w:bCs/>
              </w:rPr>
              <w:t>Mygtukai</w:t>
            </w:r>
          </w:p>
        </w:tc>
      </w:tr>
      <w:tr w:rsidR="00B731D9" w:rsidRPr="00A8683D" w14:paraId="472EE461"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41797FD2" w14:textId="77777777" w:rsidR="00B731D9" w:rsidRPr="00A8683D" w:rsidRDefault="1533CD85" w:rsidP="00BA0334">
            <w:pPr>
              <w:pStyle w:val="Lentelssraas"/>
            </w:pPr>
            <w:r>
              <w:t>Registruoti naują</w:t>
            </w:r>
          </w:p>
          <w:p w14:paraId="6D297547" w14:textId="77777777" w:rsidR="00B731D9" w:rsidRPr="00A8683D" w:rsidRDefault="1533CD85" w:rsidP="00BA0334">
            <w:pPr>
              <w:pStyle w:val="Lentelssraas"/>
            </w:pPr>
            <w:r>
              <w:t>Redaguoti</w:t>
            </w:r>
          </w:p>
          <w:p w14:paraId="6A850466" w14:textId="77777777" w:rsidR="00B731D9" w:rsidRPr="00A8683D" w:rsidRDefault="1533CD85" w:rsidP="00BA0334">
            <w:pPr>
              <w:pStyle w:val="Lentelssraas"/>
            </w:pPr>
            <w:r>
              <w:t>Ištrinti</w:t>
            </w:r>
          </w:p>
          <w:p w14:paraId="0C06B492" w14:textId="77777777" w:rsidR="00B731D9" w:rsidRPr="00A8683D" w:rsidRDefault="1533CD85" w:rsidP="00BA0334">
            <w:pPr>
              <w:pStyle w:val="Lentelssraas"/>
            </w:pPr>
            <w:r>
              <w:t>Išsaugoti</w:t>
            </w:r>
          </w:p>
          <w:p w14:paraId="7849EDA6" w14:textId="77777777" w:rsidR="00B731D9" w:rsidRPr="00A8683D" w:rsidRDefault="1533CD85" w:rsidP="00BA0334">
            <w:pPr>
              <w:pStyle w:val="Lentelssraas"/>
            </w:pPr>
            <w:r>
              <w:t>Atšaukti</w:t>
            </w:r>
          </w:p>
        </w:tc>
      </w:tr>
      <w:tr w:rsidR="00B731D9" w:rsidRPr="00A8683D" w14:paraId="205BA8A6"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6CFC2671" w14:textId="77777777" w:rsidR="00B731D9" w:rsidRPr="00A8683D" w:rsidRDefault="00B731D9">
            <w:pPr>
              <w:ind w:firstLine="0"/>
              <w:rPr>
                <w:b/>
                <w:bCs/>
              </w:rPr>
            </w:pPr>
            <w:r w:rsidRPr="00A8683D">
              <w:rPr>
                <w:b/>
                <w:bCs/>
              </w:rPr>
              <w:t>Naudotojai</w:t>
            </w:r>
          </w:p>
        </w:tc>
      </w:tr>
      <w:tr w:rsidR="00B731D9" w:rsidRPr="00A8683D" w14:paraId="216B8E43"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7761BBD9" w14:textId="77777777" w:rsidR="00B731D9" w:rsidRPr="00A8683D" w:rsidRDefault="00B731D9" w:rsidP="00BA0334">
            <w:pPr>
              <w:pStyle w:val="Tekstaslentels"/>
            </w:pPr>
            <w:r w:rsidRPr="00A8683D">
              <w:t>Langas matomas VSFSVVP IS ir DMS naudotojui</w:t>
            </w:r>
          </w:p>
          <w:p w14:paraId="7B7061F9" w14:textId="77777777" w:rsidR="00B731D9" w:rsidRPr="00A8683D" w:rsidRDefault="00B731D9" w:rsidP="00BA0334">
            <w:pPr>
              <w:pStyle w:val="Tekstaslentels"/>
            </w:pPr>
            <w:r w:rsidRPr="00A8683D">
              <w:t>Infrastruktūros skirtukas rodomas tik PAI, ID ir PKI mokėjimo prašymuose, kurių išlaidų pobūdis yra „Galutinis“.</w:t>
            </w:r>
          </w:p>
        </w:tc>
      </w:tr>
    </w:tbl>
    <w:p w14:paraId="363D5D1C" w14:textId="77777777" w:rsidR="00B731D9" w:rsidRPr="00A8683D" w:rsidRDefault="00B731D9" w:rsidP="00B731D9"/>
    <w:p w14:paraId="6B29BA8F" w14:textId="77777777" w:rsidR="00B731D9" w:rsidRPr="00A8683D" w:rsidRDefault="00B731D9" w:rsidP="00DF40CE">
      <w:pPr>
        <w:pStyle w:val="Heading4"/>
        <w:numPr>
          <w:ilvl w:val="3"/>
          <w:numId w:val="20"/>
        </w:numPr>
      </w:pPr>
      <w:bookmarkStart w:id="862" w:name="_Toc64642446"/>
      <w:bookmarkStart w:id="863" w:name="_Toc159222303"/>
      <w:r w:rsidRPr="00A8683D">
        <w:t>Viešieji pirkimai</w:t>
      </w:r>
      <w:bookmarkEnd w:id="862"/>
      <w:bookmarkEnd w:id="863"/>
    </w:p>
    <w:p w14:paraId="3AE6F36A" w14:textId="77777777" w:rsidR="00B731D9" w:rsidRPr="00A8683D" w:rsidRDefault="00AE6D1C" w:rsidP="00766F3A">
      <w:pPr>
        <w:pStyle w:val="Captionfigura"/>
      </w:pPr>
      <w:r w:rsidRPr="00AE6D1C">
        <w:rPr>
          <w:noProof/>
        </w:rPr>
        <w:t xml:space="preserve"> </w:t>
      </w:r>
      <w:r>
        <w:rPr>
          <w:noProof/>
        </w:rPr>
        <w:drawing>
          <wp:inline distT="0" distB="0" distL="0" distR="0" wp14:anchorId="62C84B2F" wp14:editId="5F6D18B6">
            <wp:extent cx="6167120" cy="3651666"/>
            <wp:effectExtent l="0" t="0" r="5080" b="6350"/>
            <wp:docPr id="1670193139" name="Picture 167019313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193139" name="Picture 1" descr="A screenshot of a computer&#10;&#10;Description automatically generated"/>
                    <pic:cNvPicPr/>
                  </pic:nvPicPr>
                  <pic:blipFill>
                    <a:blip r:embed="rId197"/>
                    <a:stretch>
                      <a:fillRect/>
                    </a:stretch>
                  </pic:blipFill>
                  <pic:spPr>
                    <a:xfrm>
                      <a:off x="0" y="0"/>
                      <a:ext cx="6168914" cy="3652728"/>
                    </a:xfrm>
                    <a:prstGeom prst="rect">
                      <a:avLst/>
                    </a:prstGeom>
                  </pic:spPr>
                </pic:pic>
              </a:graphicData>
            </a:graphic>
          </wp:inline>
        </w:drawing>
      </w:r>
    </w:p>
    <w:p w14:paraId="4914FFE6" w14:textId="77777777" w:rsidR="00B731D9" w:rsidRPr="00A8683D"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106</w:t>
        </w:r>
      </w:fldSimple>
      <w:r w:rsidRPr="00A8683D">
        <w:rPr>
          <w:noProof/>
        </w:rPr>
        <w:t xml:space="preserve"> Viešieji pirkimai</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268CDBC9"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45AA04F4" w14:textId="77777777" w:rsidR="00B731D9" w:rsidRPr="00A8683D" w:rsidRDefault="00B731D9">
            <w:pPr>
              <w:ind w:firstLine="0"/>
              <w:rPr>
                <w:b/>
                <w:bCs/>
              </w:rPr>
            </w:pPr>
            <w:r w:rsidRPr="00A8683D">
              <w:rPr>
                <w:b/>
                <w:bCs/>
              </w:rPr>
              <w:lastRenderedPageBreak/>
              <w:t>Laukai</w:t>
            </w:r>
          </w:p>
        </w:tc>
      </w:tr>
      <w:tr w:rsidR="00B731D9" w:rsidRPr="00A8683D" w14:paraId="5E77D101"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04D86B04" w14:textId="77777777" w:rsidR="00B731D9" w:rsidRPr="00A8683D" w:rsidRDefault="1533CD85" w:rsidP="00BA0334">
            <w:pPr>
              <w:pStyle w:val="Lentelssraas"/>
            </w:pPr>
            <w:r>
              <w:t>Atviras konkursas – nurodomas pirkimo sutarčių skaičius.</w:t>
            </w:r>
          </w:p>
          <w:p w14:paraId="7D8E2661" w14:textId="77777777" w:rsidR="00B731D9" w:rsidRPr="00A8683D" w:rsidRDefault="1533CD85" w:rsidP="00BA0334">
            <w:pPr>
              <w:pStyle w:val="Lentelssraas"/>
            </w:pPr>
            <w:r>
              <w:t>Ribotas konkursas - nurodomas pirkimo sutarčių skaičius.</w:t>
            </w:r>
          </w:p>
          <w:p w14:paraId="516364B4" w14:textId="77777777" w:rsidR="00B731D9" w:rsidRPr="00A8683D" w:rsidRDefault="1533CD85" w:rsidP="00BA0334">
            <w:pPr>
              <w:pStyle w:val="Lentelssraas"/>
            </w:pPr>
            <w:r>
              <w:t>Skelbiamos derybos - nurodomas pirkimo sutarčių skaičius.</w:t>
            </w:r>
          </w:p>
          <w:p w14:paraId="6D1B24D4" w14:textId="77777777" w:rsidR="00B731D9" w:rsidRPr="00A8683D" w:rsidRDefault="1533CD85" w:rsidP="00BA0334">
            <w:pPr>
              <w:pStyle w:val="Lentelssraas"/>
            </w:pPr>
            <w:r>
              <w:t>Neskelbiamos derybos - nurodomas pirkimo sutarčių skaičius.</w:t>
            </w:r>
          </w:p>
          <w:p w14:paraId="4560D83E" w14:textId="77777777" w:rsidR="00B731D9" w:rsidRPr="00A8683D" w:rsidRDefault="1533CD85" w:rsidP="00BA0334">
            <w:pPr>
              <w:pStyle w:val="Lentelssraas"/>
            </w:pPr>
            <w:r>
              <w:t>Mažos vertės sutartys - nurodomas pirkimo sutarčių skaičius.</w:t>
            </w:r>
          </w:p>
          <w:p w14:paraId="2F54ACD9" w14:textId="77777777" w:rsidR="00B731D9" w:rsidRPr="00A8683D" w:rsidRDefault="1533CD85" w:rsidP="00BA0334">
            <w:pPr>
              <w:pStyle w:val="Lentelssraas"/>
            </w:pPr>
            <w:r>
              <w:t>Įslaptinti pirkimai/Pirkimai, susiję su žvalgybinio pobūdžio veikla - nurodomas pirkimo sutarčių skaičius.</w:t>
            </w:r>
          </w:p>
        </w:tc>
      </w:tr>
      <w:tr w:rsidR="00B731D9" w:rsidRPr="00A8683D" w14:paraId="6F38DE06"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3599FAD7" w14:textId="77777777" w:rsidR="00B731D9" w:rsidRPr="00A8683D" w:rsidRDefault="00B731D9">
            <w:pPr>
              <w:ind w:firstLine="0"/>
              <w:rPr>
                <w:b/>
                <w:bCs/>
              </w:rPr>
            </w:pPr>
            <w:r w:rsidRPr="00A8683D">
              <w:rPr>
                <w:b/>
                <w:bCs/>
              </w:rPr>
              <w:t>Mygtukai</w:t>
            </w:r>
          </w:p>
        </w:tc>
      </w:tr>
      <w:tr w:rsidR="00B731D9" w:rsidRPr="00A8683D" w14:paraId="16EFA867"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73AA76CD" w14:textId="77777777" w:rsidR="00B731D9" w:rsidRPr="00A8683D" w:rsidRDefault="1533CD85" w:rsidP="00BA0334">
            <w:pPr>
              <w:pStyle w:val="Lentelssraas"/>
            </w:pPr>
            <w:r>
              <w:t>Redaguoti</w:t>
            </w:r>
          </w:p>
          <w:p w14:paraId="6D9C8297" w14:textId="77777777" w:rsidR="00B731D9" w:rsidRPr="00A8683D" w:rsidRDefault="1533CD85" w:rsidP="00BA0334">
            <w:pPr>
              <w:pStyle w:val="Lentelssraas"/>
            </w:pPr>
            <w:r>
              <w:t>Išsaugoti</w:t>
            </w:r>
          </w:p>
          <w:p w14:paraId="284ADF41" w14:textId="77777777" w:rsidR="00B731D9" w:rsidRDefault="00B731D9" w:rsidP="00BA0334">
            <w:pPr>
              <w:pStyle w:val="Lentelssraas"/>
            </w:pPr>
            <w:r>
              <w:t>Atšaukti</w:t>
            </w:r>
          </w:p>
          <w:p w14:paraId="5B6398F4" w14:textId="77777777" w:rsidR="00CD3CA9" w:rsidRPr="00A8683D" w:rsidRDefault="0CE98757" w:rsidP="00BA0334">
            <w:pPr>
              <w:pStyle w:val="Lentelssraas"/>
            </w:pPr>
            <w:r>
              <w:t>Tikrinti MP klaidas</w:t>
            </w:r>
          </w:p>
        </w:tc>
      </w:tr>
      <w:tr w:rsidR="00B731D9" w:rsidRPr="00A8683D" w14:paraId="6B6F9BCF"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031C3025" w14:textId="77777777" w:rsidR="00B731D9" w:rsidRPr="00A8683D" w:rsidRDefault="00B731D9">
            <w:pPr>
              <w:ind w:firstLine="0"/>
              <w:rPr>
                <w:b/>
                <w:bCs/>
              </w:rPr>
            </w:pPr>
            <w:r w:rsidRPr="00A8683D">
              <w:rPr>
                <w:b/>
                <w:bCs/>
              </w:rPr>
              <w:t>Naudotojai</w:t>
            </w:r>
          </w:p>
        </w:tc>
      </w:tr>
      <w:tr w:rsidR="00B731D9" w:rsidRPr="00A8683D" w14:paraId="1A22D2C9"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33B94006" w14:textId="77777777" w:rsidR="00B731D9" w:rsidRPr="00A8683D" w:rsidRDefault="00B731D9" w:rsidP="00BA0334">
            <w:pPr>
              <w:pStyle w:val="Tekstaslentels"/>
            </w:pPr>
            <w:r w:rsidRPr="00A8683D">
              <w:t>Langas matomas VSFSVVP IS ir DMS naudotojui</w:t>
            </w:r>
          </w:p>
          <w:p w14:paraId="64D9FF44" w14:textId="77777777" w:rsidR="00B731D9" w:rsidRPr="00A8683D" w:rsidRDefault="00B731D9" w:rsidP="00BA0334">
            <w:pPr>
              <w:pStyle w:val="Tekstaslentels"/>
            </w:pPr>
            <w:r w:rsidRPr="00A8683D">
              <w:t>Infrastruktūros skirtukas rodomas tik PAI, ID ir PKI mokėjimo prašymuose, kurių išlaidų pobūdis yra „Galutinis“.</w:t>
            </w:r>
          </w:p>
        </w:tc>
      </w:tr>
    </w:tbl>
    <w:p w14:paraId="44FD1EE5" w14:textId="77777777" w:rsidR="00B731D9" w:rsidRPr="00A8683D" w:rsidRDefault="00B731D9" w:rsidP="00B731D9"/>
    <w:p w14:paraId="3D9701AC" w14:textId="77777777" w:rsidR="00B731D9" w:rsidRPr="00A8683D" w:rsidRDefault="00B731D9" w:rsidP="00B731D9"/>
    <w:p w14:paraId="6527EC17" w14:textId="77777777" w:rsidR="00B731D9" w:rsidRPr="00A8683D" w:rsidRDefault="00B731D9" w:rsidP="00DF40CE">
      <w:pPr>
        <w:pStyle w:val="Heading4"/>
        <w:numPr>
          <w:ilvl w:val="3"/>
          <w:numId w:val="20"/>
        </w:numPr>
      </w:pPr>
      <w:bookmarkStart w:id="864" w:name="_Toc64642447"/>
      <w:bookmarkStart w:id="865" w:name="_Toc159222304"/>
      <w:r w:rsidRPr="00A8683D">
        <w:t>Viešinimas</w:t>
      </w:r>
      <w:bookmarkEnd w:id="864"/>
      <w:bookmarkEnd w:id="865"/>
    </w:p>
    <w:p w14:paraId="47990892" w14:textId="77777777" w:rsidR="00B731D9" w:rsidRPr="00A8683D" w:rsidRDefault="00CF2C14" w:rsidP="00766F3A">
      <w:pPr>
        <w:pStyle w:val="Captionfigura"/>
      </w:pPr>
      <w:r w:rsidRPr="00CF2C14">
        <w:rPr>
          <w:noProof/>
        </w:rPr>
        <w:t xml:space="preserve"> </w:t>
      </w:r>
      <w:r>
        <w:rPr>
          <w:noProof/>
        </w:rPr>
        <w:drawing>
          <wp:inline distT="0" distB="0" distL="0" distR="0" wp14:anchorId="45D7F7CA" wp14:editId="0BE76F85">
            <wp:extent cx="6062345" cy="4547064"/>
            <wp:effectExtent l="0" t="0" r="0" b="6350"/>
            <wp:docPr id="498791737" name="Picture 49879173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791737" name="Picture 1" descr="A screenshot of a computer&#10;&#10;Description automatically generated"/>
                    <pic:cNvPicPr/>
                  </pic:nvPicPr>
                  <pic:blipFill>
                    <a:blip r:embed="rId198"/>
                    <a:stretch>
                      <a:fillRect/>
                    </a:stretch>
                  </pic:blipFill>
                  <pic:spPr>
                    <a:xfrm>
                      <a:off x="0" y="0"/>
                      <a:ext cx="6065008" cy="4549061"/>
                    </a:xfrm>
                    <a:prstGeom prst="rect">
                      <a:avLst/>
                    </a:prstGeom>
                  </pic:spPr>
                </pic:pic>
              </a:graphicData>
            </a:graphic>
          </wp:inline>
        </w:drawing>
      </w:r>
    </w:p>
    <w:p w14:paraId="54EA9730" w14:textId="77777777" w:rsidR="00B731D9" w:rsidRPr="00A8683D" w:rsidRDefault="00B731D9" w:rsidP="00B731D9">
      <w:pPr>
        <w:jc w:val="center"/>
        <w:rPr>
          <w:noProof/>
        </w:rPr>
      </w:pPr>
      <w:r w:rsidRPr="00A8683D">
        <w:lastRenderedPageBreak/>
        <w:t xml:space="preserve">pav. </w:t>
      </w:r>
      <w:fldSimple w:instr=" STYLEREF 1 \s ">
        <w:r w:rsidR="000E53E0">
          <w:rPr>
            <w:noProof/>
          </w:rPr>
          <w:t>3</w:t>
        </w:r>
      </w:fldSimple>
      <w:r w:rsidR="00215C96">
        <w:t>.</w:t>
      </w:r>
      <w:fldSimple w:instr=" SEQ pav. \* ARABIC \s 1 ">
        <w:r w:rsidR="000E53E0">
          <w:rPr>
            <w:noProof/>
          </w:rPr>
          <w:t>107</w:t>
        </w:r>
      </w:fldSimple>
      <w:r w:rsidRPr="00A8683D">
        <w:rPr>
          <w:noProof/>
        </w:rPr>
        <w:t xml:space="preserve"> Viešinimas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74450596" w14:textId="77777777" w:rsidTr="66C46789">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46B6F796" w14:textId="77777777" w:rsidR="00B731D9" w:rsidRPr="00A8683D" w:rsidRDefault="00B731D9">
            <w:pPr>
              <w:ind w:firstLine="0"/>
              <w:rPr>
                <w:b/>
                <w:bCs/>
              </w:rPr>
            </w:pPr>
            <w:r w:rsidRPr="00A8683D">
              <w:rPr>
                <w:b/>
                <w:bCs/>
              </w:rPr>
              <w:t>Laukai</w:t>
            </w:r>
          </w:p>
        </w:tc>
      </w:tr>
      <w:tr w:rsidR="00B731D9" w:rsidRPr="00A8683D" w14:paraId="37533E98" w14:textId="77777777" w:rsidTr="66C46789">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16F4525E" w14:textId="77777777" w:rsidR="000E323E" w:rsidRPr="00A8683D" w:rsidRDefault="259D2112" w:rsidP="000E323E">
            <w:pPr>
              <w:widowControl w:val="0"/>
              <w:autoSpaceDE w:val="0"/>
              <w:autoSpaceDN w:val="0"/>
              <w:adjustRightInd w:val="0"/>
              <w:spacing w:line="360" w:lineRule="auto"/>
              <w:jc w:val="left"/>
            </w:pPr>
            <w:r>
              <w:t>Prie kiekvieno iš žemiau nurodytų viešinimo būdų, naudotojas gali pažymėti vieną iš žymimųjų akučių „Taip“, „Ne“ arba „Netaikoma“. Taip pat tekstiniame lauke galima nurodyti papildomą informaciją apie viešinimo priemonę bei įkelti vieną ar kelis failus:</w:t>
            </w:r>
          </w:p>
          <w:p w14:paraId="360891D4" w14:textId="77777777" w:rsidR="000E323E" w:rsidRPr="00A8683D" w:rsidRDefault="000E323E" w:rsidP="000E323E">
            <w:pPr>
              <w:pStyle w:val="Lentelssraas"/>
            </w:pPr>
            <w:r w:rsidRPr="00A8683D">
              <w:t>Pastatyti informacinį stendą ir atminimo lentą (privaloma, jei projektas atitinka nustatytas sąlygas);</w:t>
            </w:r>
          </w:p>
          <w:p w14:paraId="01CF35E8" w14:textId="77777777" w:rsidR="000E323E" w:rsidRPr="00A8683D" w:rsidRDefault="000E323E" w:rsidP="000E323E">
            <w:pPr>
              <w:pStyle w:val="Lentelssraas"/>
            </w:pPr>
            <w:r w:rsidRPr="00A8683D">
              <w:t>Įgyvendinti bent dvi informavimo ir viešinimo priemones (išskyrus Specialiosios tranzito schemos papildomų veiklos sąnaudų projektams, kuriems įgyvendinti užtenka pasirinkti vieną viešinimo priemonę);</w:t>
            </w:r>
          </w:p>
          <w:p w14:paraId="0553A820" w14:textId="77777777" w:rsidR="000E323E" w:rsidRPr="00A8683D" w:rsidRDefault="4F9614D7" w:rsidP="000E323E">
            <w:pPr>
              <w:pStyle w:val="Lentelssraas"/>
            </w:pPr>
            <w:r>
              <w:t>Pranešimas spaudai;</w:t>
            </w:r>
          </w:p>
          <w:p w14:paraId="756598DC" w14:textId="77777777" w:rsidR="000E323E" w:rsidRPr="00A8683D" w:rsidRDefault="4F9614D7" w:rsidP="000E323E">
            <w:pPr>
              <w:pStyle w:val="Lentelssraas"/>
            </w:pPr>
            <w:r>
              <w:t>Informacija interneto svetainėje;</w:t>
            </w:r>
          </w:p>
          <w:p w14:paraId="55A61A76" w14:textId="77777777" w:rsidR="000E323E" w:rsidRPr="00A8683D" w:rsidRDefault="000E323E" w:rsidP="000E323E">
            <w:pPr>
              <w:pStyle w:val="Lentelssraas"/>
            </w:pPr>
            <w:r w:rsidRPr="00A8683D">
              <w:t>Įrangos ir technikos žymėjimas;</w:t>
            </w:r>
          </w:p>
          <w:p w14:paraId="6051F6CF" w14:textId="77777777" w:rsidR="000E323E" w:rsidRPr="00A8683D" w:rsidRDefault="000E323E" w:rsidP="000E323E">
            <w:pPr>
              <w:pStyle w:val="Lentelssraas"/>
            </w:pPr>
            <w:r w:rsidRPr="00A8683D">
              <w:t>Renginiai: kursai, konferencijos, seminarai, mugės, parodos, kt.;</w:t>
            </w:r>
          </w:p>
          <w:p w14:paraId="43764A27" w14:textId="77777777" w:rsidR="000E323E" w:rsidRPr="00A8683D" w:rsidRDefault="000E323E">
            <w:pPr>
              <w:pStyle w:val="Lentelssraas"/>
            </w:pPr>
            <w:r w:rsidRPr="00A8683D">
              <w:t>Informaciniai leidiniai;</w:t>
            </w:r>
          </w:p>
          <w:p w14:paraId="2C0783AD" w14:textId="77777777" w:rsidR="00B731D9" w:rsidRPr="00766F3A" w:rsidRDefault="6AFD8427" w:rsidP="00766F3A">
            <w:pPr>
              <w:pStyle w:val="Lentelssraas"/>
              <w:rPr>
                <w:b/>
              </w:rPr>
            </w:pPr>
            <w:r>
              <w:t>Kitos pareiškėjo siūlomos priemonės.</w:t>
            </w:r>
          </w:p>
        </w:tc>
      </w:tr>
      <w:tr w:rsidR="00B731D9" w:rsidRPr="00A8683D" w14:paraId="649E636F" w14:textId="77777777" w:rsidTr="66C46789">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0F951048" w14:textId="77777777" w:rsidR="00B731D9" w:rsidRPr="00A8683D" w:rsidRDefault="00B731D9">
            <w:pPr>
              <w:ind w:firstLine="0"/>
              <w:rPr>
                <w:b/>
                <w:bCs/>
              </w:rPr>
            </w:pPr>
            <w:r w:rsidRPr="00A8683D">
              <w:rPr>
                <w:b/>
                <w:bCs/>
              </w:rPr>
              <w:t>Mygtukai</w:t>
            </w:r>
          </w:p>
        </w:tc>
      </w:tr>
      <w:tr w:rsidR="00B731D9" w:rsidRPr="00A8683D" w14:paraId="7746D9C1" w14:textId="77777777" w:rsidTr="66C46789">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2B598BE4" w14:textId="77777777" w:rsidR="00B731D9" w:rsidRPr="00A8683D" w:rsidRDefault="1533CD85" w:rsidP="00BA0334">
            <w:pPr>
              <w:pStyle w:val="Lentelssraas"/>
            </w:pPr>
            <w:r>
              <w:t>Redaguoti</w:t>
            </w:r>
          </w:p>
          <w:p w14:paraId="25587941" w14:textId="77777777" w:rsidR="00B731D9" w:rsidRPr="00A8683D" w:rsidRDefault="1533CD85" w:rsidP="00BA0334">
            <w:pPr>
              <w:pStyle w:val="Lentelssraas"/>
            </w:pPr>
            <w:r>
              <w:t>Atšaukti</w:t>
            </w:r>
          </w:p>
          <w:p w14:paraId="4E307AC5" w14:textId="77777777" w:rsidR="00B731D9" w:rsidRDefault="00B731D9" w:rsidP="00BA0334">
            <w:pPr>
              <w:pStyle w:val="Lentelssraas"/>
            </w:pPr>
            <w:r>
              <w:t>Išsaugoti</w:t>
            </w:r>
          </w:p>
          <w:p w14:paraId="34E2AE56" w14:textId="77777777" w:rsidR="00CD3CA9" w:rsidRPr="00A8683D" w:rsidRDefault="0CE98757" w:rsidP="00BA0334">
            <w:pPr>
              <w:pStyle w:val="Lentelssraas"/>
            </w:pPr>
            <w:r>
              <w:t>Tikrinti MP klaidas</w:t>
            </w:r>
          </w:p>
        </w:tc>
      </w:tr>
      <w:tr w:rsidR="00B731D9" w:rsidRPr="00A8683D" w14:paraId="0AB31A52" w14:textId="77777777" w:rsidTr="66C46789">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741CAA03" w14:textId="77777777" w:rsidR="00B731D9" w:rsidRPr="00A8683D" w:rsidRDefault="00B731D9">
            <w:pPr>
              <w:ind w:firstLine="0"/>
              <w:rPr>
                <w:b/>
                <w:bCs/>
              </w:rPr>
            </w:pPr>
            <w:r w:rsidRPr="00A8683D">
              <w:rPr>
                <w:b/>
                <w:bCs/>
              </w:rPr>
              <w:t>Naudotojai</w:t>
            </w:r>
          </w:p>
        </w:tc>
      </w:tr>
      <w:tr w:rsidR="00B731D9" w:rsidRPr="00A8683D" w14:paraId="49167EF6" w14:textId="77777777" w:rsidTr="66C46789">
        <w:tc>
          <w:tcPr>
            <w:tcW w:w="5000" w:type="pct"/>
            <w:tcBorders>
              <w:top w:val="single" w:sz="4" w:space="0" w:color="76B531"/>
              <w:left w:val="nil"/>
              <w:bottom w:val="single" w:sz="4" w:space="0" w:color="76B531"/>
              <w:right w:val="single" w:sz="4" w:space="0" w:color="BFBFBF" w:themeColor="background1" w:themeShade="BF"/>
            </w:tcBorders>
            <w:hideMark/>
          </w:tcPr>
          <w:p w14:paraId="14057E8E" w14:textId="77777777" w:rsidR="00B731D9" w:rsidRPr="00A8683D" w:rsidRDefault="00B731D9" w:rsidP="00BA0334">
            <w:pPr>
              <w:pStyle w:val="Tekstaslentels"/>
            </w:pPr>
            <w:r w:rsidRPr="00A8683D">
              <w:t>Langas matomas VSFSVVP IS ir DMS naudotojui</w:t>
            </w:r>
          </w:p>
          <w:p w14:paraId="31D4BAFE" w14:textId="77777777" w:rsidR="00B731D9" w:rsidRPr="00A8683D" w:rsidRDefault="00B731D9" w:rsidP="00BA0334">
            <w:pPr>
              <w:pStyle w:val="Tekstaslentels"/>
            </w:pPr>
            <w:r w:rsidRPr="00A8683D">
              <w:t>Infrastruktūros skirtukas rodomas tik PAI, ID ir PKI mokėjimo prašymuose, kurių išlaidų pobūdis yra „Galutinis“.</w:t>
            </w:r>
          </w:p>
        </w:tc>
      </w:tr>
    </w:tbl>
    <w:p w14:paraId="7F11714A" w14:textId="77777777" w:rsidR="00B731D9" w:rsidRPr="00A8683D" w:rsidRDefault="00B731D9" w:rsidP="00B731D9"/>
    <w:p w14:paraId="5B34207D" w14:textId="77777777" w:rsidR="00B731D9" w:rsidRPr="00A8683D" w:rsidRDefault="00B4531D" w:rsidP="00DF40CE">
      <w:pPr>
        <w:pStyle w:val="Heading4"/>
        <w:numPr>
          <w:ilvl w:val="3"/>
          <w:numId w:val="20"/>
        </w:numPr>
      </w:pPr>
      <w:bookmarkStart w:id="866" w:name="_Toc64642448"/>
      <w:bookmarkStart w:id="867" w:name="_Toc159222305"/>
      <w:r>
        <w:t>Programos r</w:t>
      </w:r>
      <w:r w:rsidR="00B731D9" w:rsidRPr="00A8683D">
        <w:t>odiklių ataskaita</w:t>
      </w:r>
      <w:bookmarkEnd w:id="866"/>
      <w:bookmarkEnd w:id="867"/>
    </w:p>
    <w:p w14:paraId="79CF37F2" w14:textId="77777777" w:rsidR="00B731D9" w:rsidRDefault="00FE5B27" w:rsidP="00FE5B27">
      <w:pPr>
        <w:pStyle w:val="Captionfigura"/>
        <w:rPr>
          <w:noProof/>
        </w:rPr>
      </w:pPr>
      <w:r w:rsidRPr="00FE5B27">
        <w:rPr>
          <w:noProof/>
        </w:rPr>
        <w:t xml:space="preserve"> </w:t>
      </w:r>
      <w:r>
        <w:rPr>
          <w:noProof/>
        </w:rPr>
        <w:drawing>
          <wp:inline distT="0" distB="0" distL="0" distR="0" wp14:anchorId="1251B2CA" wp14:editId="1FB26084">
            <wp:extent cx="6176645" cy="3275079"/>
            <wp:effectExtent l="0" t="0" r="0" b="1905"/>
            <wp:docPr id="1917879604" name="Picture 191787960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879604" name="Picture 1" descr="A screenshot of a computer&#10;&#10;Description automatically generated"/>
                    <pic:cNvPicPr/>
                  </pic:nvPicPr>
                  <pic:blipFill>
                    <a:blip r:embed="rId199"/>
                    <a:stretch>
                      <a:fillRect/>
                    </a:stretch>
                  </pic:blipFill>
                  <pic:spPr>
                    <a:xfrm>
                      <a:off x="0" y="0"/>
                      <a:ext cx="6178586" cy="3276108"/>
                    </a:xfrm>
                    <a:prstGeom prst="rect">
                      <a:avLst/>
                    </a:prstGeom>
                  </pic:spPr>
                </pic:pic>
              </a:graphicData>
            </a:graphic>
          </wp:inline>
        </w:drawing>
      </w:r>
    </w:p>
    <w:p w14:paraId="1DA22545" w14:textId="77777777" w:rsidR="00FE5B27" w:rsidRPr="002937F0" w:rsidRDefault="00B65A8C" w:rsidP="00766F3A">
      <w:pPr>
        <w:pStyle w:val="Captionfigura"/>
      </w:pPr>
      <w:r>
        <w:rPr>
          <w:noProof/>
        </w:rPr>
        <w:lastRenderedPageBreak/>
        <w:drawing>
          <wp:inline distT="0" distB="0" distL="0" distR="0" wp14:anchorId="2978164E" wp14:editId="4D1164A5">
            <wp:extent cx="6109970" cy="2270455"/>
            <wp:effectExtent l="0" t="0" r="5080" b="0"/>
            <wp:docPr id="457710695" name="Picture 457710695" descr="A row of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710695" name="Picture 1" descr="A row of black text&#10;&#10;Description automatically generated"/>
                    <pic:cNvPicPr/>
                  </pic:nvPicPr>
                  <pic:blipFill>
                    <a:blip r:embed="rId200"/>
                    <a:stretch>
                      <a:fillRect/>
                    </a:stretch>
                  </pic:blipFill>
                  <pic:spPr>
                    <a:xfrm>
                      <a:off x="0" y="0"/>
                      <a:ext cx="6114201" cy="2272027"/>
                    </a:xfrm>
                    <a:prstGeom prst="rect">
                      <a:avLst/>
                    </a:prstGeom>
                  </pic:spPr>
                </pic:pic>
              </a:graphicData>
            </a:graphic>
          </wp:inline>
        </w:drawing>
      </w:r>
    </w:p>
    <w:p w14:paraId="707C8056" w14:textId="77777777" w:rsidR="00B731D9" w:rsidRPr="00A8683D"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108</w:t>
        </w:r>
      </w:fldSimple>
      <w:r w:rsidRPr="00A8683D">
        <w:rPr>
          <w:noProof/>
        </w:rPr>
        <w:t xml:space="preserve"> Rodiklių ataskaita</w:t>
      </w:r>
    </w:p>
    <w:p w14:paraId="73544CE3" w14:textId="77777777" w:rsidR="00F62CF4" w:rsidRPr="00A8683D" w:rsidRDefault="00F62CF4" w:rsidP="00766F3A">
      <w:pPr>
        <w:pStyle w:val="Captionfigura"/>
      </w:pPr>
      <w:r>
        <w:rPr>
          <w:noProof/>
        </w:rPr>
        <w:drawing>
          <wp:inline distT="0" distB="0" distL="0" distR="0" wp14:anchorId="6E7305A3" wp14:editId="3C6A0F3F">
            <wp:extent cx="4382675" cy="5105400"/>
            <wp:effectExtent l="0" t="0" r="0" b="0"/>
            <wp:docPr id="1883962476" name="Picture 188396247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962476" name="Picture 1" descr="A screenshot of a computer&#10;&#10;Description automatically generated"/>
                    <pic:cNvPicPr/>
                  </pic:nvPicPr>
                  <pic:blipFill>
                    <a:blip r:embed="rId201"/>
                    <a:stretch>
                      <a:fillRect/>
                    </a:stretch>
                  </pic:blipFill>
                  <pic:spPr>
                    <a:xfrm>
                      <a:off x="0" y="0"/>
                      <a:ext cx="4384725" cy="5107788"/>
                    </a:xfrm>
                    <a:prstGeom prst="rect">
                      <a:avLst/>
                    </a:prstGeom>
                  </pic:spPr>
                </pic:pic>
              </a:graphicData>
            </a:graphic>
          </wp:inline>
        </w:drawing>
      </w:r>
    </w:p>
    <w:p w14:paraId="0416A52B" w14:textId="77777777" w:rsidR="00B731D9" w:rsidRDefault="00B731D9" w:rsidP="00B731D9">
      <w:pPr>
        <w:jc w:val="center"/>
      </w:pPr>
      <w:r w:rsidRPr="00A8683D">
        <w:t xml:space="preserve">pav. </w:t>
      </w:r>
      <w:fldSimple w:instr=" STYLEREF 1 \s ">
        <w:r w:rsidR="000E53E0">
          <w:rPr>
            <w:noProof/>
          </w:rPr>
          <w:t>3</w:t>
        </w:r>
      </w:fldSimple>
      <w:r w:rsidR="00215C96">
        <w:t>.</w:t>
      </w:r>
      <w:fldSimple w:instr=" SEQ pav. \* ARABIC \s 1 ">
        <w:r w:rsidR="000E53E0">
          <w:rPr>
            <w:noProof/>
          </w:rPr>
          <w:t>109</w:t>
        </w:r>
      </w:fldSimple>
      <w:r w:rsidRPr="00A8683D">
        <w:t xml:space="preserve"> </w:t>
      </w:r>
      <w:r w:rsidR="006444FE">
        <w:t>Produkto r</w:t>
      </w:r>
      <w:r w:rsidRPr="00A8683D">
        <w:t>odiklio įvedimas</w:t>
      </w:r>
    </w:p>
    <w:p w14:paraId="73CB0A1B" w14:textId="77777777" w:rsidR="009C10C8" w:rsidRDefault="009C10C8" w:rsidP="00766F3A">
      <w:pPr>
        <w:pStyle w:val="Captionfigura"/>
        <w:keepNext/>
      </w:pPr>
      <w:r>
        <w:rPr>
          <w:noProof/>
        </w:rPr>
        <w:lastRenderedPageBreak/>
        <w:drawing>
          <wp:inline distT="0" distB="0" distL="0" distR="0" wp14:anchorId="5EE782EC" wp14:editId="448FEAB3">
            <wp:extent cx="4495800" cy="5810250"/>
            <wp:effectExtent l="0" t="0" r="0" b="0"/>
            <wp:docPr id="2019382" name="Picture 201938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382" name="Picture 1" descr="A screenshot of a computer&#10;&#10;Description automatically generated"/>
                    <pic:cNvPicPr/>
                  </pic:nvPicPr>
                  <pic:blipFill>
                    <a:blip r:embed="rId202"/>
                    <a:stretch>
                      <a:fillRect/>
                    </a:stretch>
                  </pic:blipFill>
                  <pic:spPr>
                    <a:xfrm>
                      <a:off x="0" y="0"/>
                      <a:ext cx="4495800" cy="5810250"/>
                    </a:xfrm>
                    <a:prstGeom prst="rect">
                      <a:avLst/>
                    </a:prstGeom>
                  </pic:spPr>
                </pic:pic>
              </a:graphicData>
            </a:graphic>
          </wp:inline>
        </w:drawing>
      </w:r>
    </w:p>
    <w:p w14:paraId="4F4FA372" w14:textId="77777777" w:rsidR="00EB04BB" w:rsidRPr="002937F0" w:rsidRDefault="009C10C8" w:rsidP="00766F3A">
      <w:pPr>
        <w:pStyle w:val="Caption"/>
        <w:jc w:val="center"/>
        <w:rPr>
          <w:iCs/>
        </w:rPr>
      </w:pPr>
      <w:r w:rsidRPr="00766F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110</w:t>
      </w:r>
      <w:r w:rsidR="00215C96">
        <w:rPr>
          <w:i w:val="0"/>
          <w:iCs/>
        </w:rPr>
        <w:fldChar w:fldCharType="end"/>
      </w:r>
      <w:r w:rsidR="00F50336">
        <w:rPr>
          <w:i w:val="0"/>
          <w:iCs/>
        </w:rPr>
        <w:t xml:space="preserve"> Rezultato</w:t>
      </w:r>
      <w:r w:rsidR="00F50336" w:rsidRPr="00F50336">
        <w:rPr>
          <w:i w:val="0"/>
          <w:iCs/>
        </w:rPr>
        <w:t xml:space="preserve"> rodiklio įvedimas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1556D164"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3D3E2D26" w14:textId="77777777" w:rsidR="00B731D9" w:rsidRPr="00A8683D" w:rsidRDefault="00B731D9">
            <w:pPr>
              <w:ind w:firstLine="0"/>
              <w:rPr>
                <w:b/>
                <w:bCs/>
              </w:rPr>
            </w:pPr>
            <w:r w:rsidRPr="00A8683D">
              <w:rPr>
                <w:b/>
                <w:bCs/>
              </w:rPr>
              <w:lastRenderedPageBreak/>
              <w:t>Laukai</w:t>
            </w:r>
          </w:p>
        </w:tc>
      </w:tr>
      <w:tr w:rsidR="00B731D9" w:rsidRPr="00A8683D" w14:paraId="72BB56EE"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3EABA0DA" w14:textId="77777777" w:rsidR="00D11E72" w:rsidRPr="00A8683D" w:rsidRDefault="00D11E72" w:rsidP="00D11E72">
            <w:pPr>
              <w:pStyle w:val="Lentelssraas"/>
            </w:pPr>
            <w:r w:rsidRPr="00A8683D">
              <w:t>Konkretaus tikslo numeris – pasirenkama iš sąrašo.</w:t>
            </w:r>
          </w:p>
          <w:p w14:paraId="59469586" w14:textId="77777777" w:rsidR="00D11E72" w:rsidRPr="00A8683D" w:rsidRDefault="00D11E72" w:rsidP="00D11E72">
            <w:pPr>
              <w:pStyle w:val="Lentelssraas"/>
            </w:pPr>
            <w:r w:rsidRPr="00A8683D">
              <w:t>Rodiklio Nr. ir pavadinimas – pasirenkama iš sąrašo.</w:t>
            </w:r>
          </w:p>
          <w:p w14:paraId="03E316B7" w14:textId="77777777" w:rsidR="00D11E72" w:rsidRPr="00A8683D" w:rsidRDefault="00D11E72" w:rsidP="00D11E72">
            <w:pPr>
              <w:pStyle w:val="Lentelssraas"/>
            </w:pPr>
            <w:r w:rsidRPr="00A8683D">
              <w:t>Matavimo vienetas – užpildoma automatiškai pagal pasirinktą rodiklį.</w:t>
            </w:r>
          </w:p>
          <w:p w14:paraId="39EB2693" w14:textId="77777777" w:rsidR="00D11E72" w:rsidRPr="00A8683D" w:rsidRDefault="00D11E72" w:rsidP="00D11E72">
            <w:pPr>
              <w:pStyle w:val="Lentelssraas"/>
            </w:pPr>
            <w:r w:rsidRPr="00A8683D">
              <w:t>Planuota rodiklio reikšmė - užpildoma automatiškai pagal pasirinktą rodiklį.</w:t>
            </w:r>
          </w:p>
          <w:p w14:paraId="0D33A2CF" w14:textId="77777777" w:rsidR="00D11E72" w:rsidRPr="00A8683D" w:rsidRDefault="00D11E72">
            <w:pPr>
              <w:pStyle w:val="Lentelssraas"/>
            </w:pPr>
            <w:r w:rsidRPr="00A8683D">
              <w:t>Nuo projekto pradžios iki ataskaitinio laikotarpio pradžios pasiekta rodiklio reikšmė – įvedama reikšmė.</w:t>
            </w:r>
          </w:p>
          <w:p w14:paraId="10F984AB" w14:textId="77777777" w:rsidR="00D11E72" w:rsidRPr="00A8683D" w:rsidRDefault="00D11E72">
            <w:pPr>
              <w:pStyle w:val="Lentelssraas"/>
            </w:pPr>
            <w:r w:rsidRPr="00A8683D">
              <w:t>Per ataskaitinį laikotarpį pasiekta rodiklio reikšmė - įvedama reikšmė.</w:t>
            </w:r>
          </w:p>
          <w:p w14:paraId="4F6340B4" w14:textId="77777777" w:rsidR="00D11E72" w:rsidRPr="00A8683D" w:rsidRDefault="00D11E72">
            <w:pPr>
              <w:pStyle w:val="Lentelssraas"/>
            </w:pPr>
            <w:r w:rsidRPr="00A8683D">
              <w:t>Nuo projekto pradžios iki ataskaitinio laikotarpio pabaigos pasiekta rodiklio reikšmė - įvedama reikšmė.</w:t>
            </w:r>
          </w:p>
          <w:p w14:paraId="2DB61627" w14:textId="77777777" w:rsidR="00D11E72" w:rsidRPr="00A8683D" w:rsidRDefault="00D11E72">
            <w:pPr>
              <w:pStyle w:val="Lentelssraas"/>
            </w:pPr>
            <w:r w:rsidRPr="00A8683D">
              <w:t xml:space="preserve">Duomenų šaltinis – įvedamas duomenų šaltinis. Laukas matomas tik tada, </w:t>
            </w:r>
            <w:r w:rsidR="00750214">
              <w:t>kai įvedamas</w:t>
            </w:r>
            <w:r w:rsidRPr="00A8683D">
              <w:t xml:space="preserve"> rezultato rodikl</w:t>
            </w:r>
            <w:r w:rsidR="00750214">
              <w:t>is</w:t>
            </w:r>
            <w:r w:rsidRPr="00A8683D">
              <w:t>.</w:t>
            </w:r>
          </w:p>
          <w:p w14:paraId="3D7CAB10" w14:textId="77777777" w:rsidR="00B731D9" w:rsidRPr="002937F0" w:rsidRDefault="0FAD4A46" w:rsidP="00766F3A">
            <w:pPr>
              <w:pStyle w:val="Lentelssraas"/>
            </w:pPr>
            <w:r>
              <w:t>Pastabos – įvedamos pastabos.</w:t>
            </w:r>
          </w:p>
        </w:tc>
      </w:tr>
      <w:tr w:rsidR="00B731D9" w:rsidRPr="00A8683D" w14:paraId="43178E55"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1802EBAA" w14:textId="77777777" w:rsidR="00B731D9" w:rsidRPr="00A8683D" w:rsidRDefault="00B731D9">
            <w:pPr>
              <w:ind w:firstLine="0"/>
              <w:rPr>
                <w:b/>
                <w:bCs/>
              </w:rPr>
            </w:pPr>
            <w:r w:rsidRPr="00A8683D">
              <w:rPr>
                <w:b/>
                <w:bCs/>
              </w:rPr>
              <w:t>Mygtukai</w:t>
            </w:r>
          </w:p>
        </w:tc>
      </w:tr>
      <w:tr w:rsidR="00B731D9" w:rsidRPr="00A8683D" w14:paraId="157CF38C"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79BC27D8" w14:textId="77777777" w:rsidR="00B731D9" w:rsidRPr="00A8683D" w:rsidRDefault="1533CD85" w:rsidP="00BA0334">
            <w:pPr>
              <w:pStyle w:val="Lentelssraas"/>
            </w:pPr>
            <w:r>
              <w:t>Registruoti naują</w:t>
            </w:r>
          </w:p>
          <w:p w14:paraId="425188EC" w14:textId="77777777" w:rsidR="00B731D9" w:rsidRPr="00A8683D" w:rsidRDefault="1533CD85" w:rsidP="00BA0334">
            <w:pPr>
              <w:pStyle w:val="Lentelssraas"/>
            </w:pPr>
            <w:r>
              <w:t>Redaguoti</w:t>
            </w:r>
          </w:p>
          <w:p w14:paraId="4CFE9E86" w14:textId="77777777" w:rsidR="00B731D9" w:rsidRPr="00A8683D" w:rsidRDefault="1533CD85" w:rsidP="00BA0334">
            <w:pPr>
              <w:pStyle w:val="Lentelssraas"/>
            </w:pPr>
            <w:r>
              <w:t>Ištrinti</w:t>
            </w:r>
          </w:p>
          <w:p w14:paraId="5F145DE2" w14:textId="77777777" w:rsidR="00B731D9" w:rsidRPr="00A8683D" w:rsidRDefault="1533CD85" w:rsidP="00BA0334">
            <w:pPr>
              <w:pStyle w:val="Lentelssraas"/>
            </w:pPr>
            <w:r>
              <w:t>Išsaugoti</w:t>
            </w:r>
          </w:p>
          <w:p w14:paraId="2B6293D3" w14:textId="77777777" w:rsidR="00B731D9" w:rsidRDefault="00B731D9" w:rsidP="00BA0334">
            <w:pPr>
              <w:pStyle w:val="Lentelssraas"/>
            </w:pPr>
            <w:r>
              <w:t>Atšaukti</w:t>
            </w:r>
          </w:p>
          <w:p w14:paraId="7FCDCEA1" w14:textId="77777777" w:rsidR="00CD3CA9" w:rsidRPr="00A8683D" w:rsidRDefault="0CE98757" w:rsidP="00BA0334">
            <w:pPr>
              <w:pStyle w:val="Lentelssraas"/>
            </w:pPr>
            <w:r>
              <w:t>Tikrinti MP klaidas</w:t>
            </w:r>
          </w:p>
        </w:tc>
      </w:tr>
      <w:tr w:rsidR="00B731D9" w:rsidRPr="00A8683D" w14:paraId="62976B4F" w14:textId="77777777" w:rsidTr="4560C70B">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7597FB7A" w14:textId="77777777" w:rsidR="00B731D9" w:rsidRPr="00A8683D" w:rsidRDefault="00B731D9">
            <w:pPr>
              <w:ind w:firstLine="0"/>
              <w:rPr>
                <w:b/>
                <w:bCs/>
              </w:rPr>
            </w:pPr>
            <w:r w:rsidRPr="00A8683D">
              <w:rPr>
                <w:b/>
                <w:bCs/>
              </w:rPr>
              <w:t>Naudotojai</w:t>
            </w:r>
          </w:p>
        </w:tc>
      </w:tr>
      <w:tr w:rsidR="00B731D9" w:rsidRPr="00A8683D" w14:paraId="2623E6E9" w14:textId="77777777" w:rsidTr="4560C70B">
        <w:tc>
          <w:tcPr>
            <w:tcW w:w="5000" w:type="pct"/>
            <w:tcBorders>
              <w:top w:val="single" w:sz="4" w:space="0" w:color="76B531"/>
              <w:left w:val="nil"/>
              <w:bottom w:val="single" w:sz="4" w:space="0" w:color="76B531"/>
              <w:right w:val="single" w:sz="4" w:space="0" w:color="BFBFBF" w:themeColor="background1" w:themeShade="BF"/>
            </w:tcBorders>
            <w:hideMark/>
          </w:tcPr>
          <w:p w14:paraId="65FC966E" w14:textId="77777777" w:rsidR="00B731D9" w:rsidRPr="00A8683D" w:rsidRDefault="00B731D9" w:rsidP="00BA0334">
            <w:pPr>
              <w:pStyle w:val="Tekstaslentels"/>
            </w:pPr>
            <w:r w:rsidRPr="00A8683D">
              <w:t>Langas matomas VSFSVVP IS ir DMS naudotojui</w:t>
            </w:r>
          </w:p>
        </w:tc>
      </w:tr>
    </w:tbl>
    <w:p w14:paraId="4A5E302B" w14:textId="77777777" w:rsidR="00B731D9" w:rsidRPr="00A8683D" w:rsidRDefault="00B731D9" w:rsidP="00DF40CE">
      <w:pPr>
        <w:pStyle w:val="Heading4"/>
        <w:numPr>
          <w:ilvl w:val="3"/>
          <w:numId w:val="20"/>
        </w:numPr>
      </w:pPr>
      <w:bookmarkStart w:id="868" w:name="_Toc64642449"/>
      <w:bookmarkStart w:id="869" w:name="_Toc159222306"/>
      <w:r w:rsidRPr="00A8683D">
        <w:t>VRM Patikros lapai</w:t>
      </w:r>
      <w:bookmarkEnd w:id="868"/>
      <w:bookmarkEnd w:id="869"/>
    </w:p>
    <w:p w14:paraId="1A6AABF4" w14:textId="77777777" w:rsidR="00B731D9" w:rsidRPr="00A8683D" w:rsidRDefault="00B731D9" w:rsidP="00B731D9">
      <w:pPr>
        <w:keepNext/>
        <w:ind w:firstLine="0"/>
      </w:pPr>
      <w:r w:rsidRPr="00A8683D">
        <w:rPr>
          <w:noProof/>
          <w:lang w:eastAsia="lt-LT"/>
        </w:rPr>
        <w:drawing>
          <wp:inline distT="0" distB="0" distL="0" distR="0" wp14:anchorId="0E494135" wp14:editId="5A7F124E">
            <wp:extent cx="6300470" cy="2701290"/>
            <wp:effectExtent l="0" t="0" r="5080" b="3810"/>
            <wp:docPr id="72" name="Picture 7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Graphical user interface, text, application, email&#10;&#10;Description automatically generated"/>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300470" cy="2701290"/>
                    </a:xfrm>
                    <a:prstGeom prst="rect">
                      <a:avLst/>
                    </a:prstGeom>
                    <a:noFill/>
                    <a:ln>
                      <a:noFill/>
                    </a:ln>
                  </pic:spPr>
                </pic:pic>
              </a:graphicData>
            </a:graphic>
          </wp:inline>
        </w:drawing>
      </w:r>
    </w:p>
    <w:p w14:paraId="09536A50" w14:textId="77777777" w:rsidR="00B731D9" w:rsidRPr="00A8683D" w:rsidRDefault="00B731D9" w:rsidP="00B731D9">
      <w:pPr>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111</w:t>
        </w:r>
      </w:fldSimple>
      <w:r w:rsidRPr="00A8683D">
        <w:rPr>
          <w:noProof/>
        </w:rPr>
        <w:t xml:space="preserve"> VRM patikros lapai</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B731D9" w:rsidRPr="00A8683D" w14:paraId="1C443AEF" w14:textId="77777777" w:rsidTr="5DFCD9D5">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60223B27" w14:textId="77777777" w:rsidR="00B731D9" w:rsidRPr="00A8683D" w:rsidRDefault="00B731D9">
            <w:pPr>
              <w:ind w:firstLine="0"/>
              <w:rPr>
                <w:b/>
                <w:bCs/>
              </w:rPr>
            </w:pPr>
            <w:r w:rsidRPr="00A8683D">
              <w:rPr>
                <w:b/>
                <w:bCs/>
              </w:rPr>
              <w:lastRenderedPageBreak/>
              <w:t>Laukai</w:t>
            </w:r>
          </w:p>
        </w:tc>
      </w:tr>
      <w:tr w:rsidR="00B731D9" w:rsidRPr="00A8683D" w14:paraId="009B850A" w14:textId="77777777" w:rsidTr="5DFCD9D5">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0095AEA8" w14:textId="77777777" w:rsidR="00757938" w:rsidRDefault="00757938" w:rsidP="00757938">
            <w:pPr>
              <w:pStyle w:val="Lentelssraas"/>
            </w:pPr>
            <w:r w:rsidRPr="00757938">
              <w:t>Pavadinimas – patikros lapo pavadinimas.</w:t>
            </w:r>
          </w:p>
          <w:p w14:paraId="095A0F9E" w14:textId="77777777" w:rsidR="00757938" w:rsidRDefault="00757938" w:rsidP="00757938">
            <w:pPr>
              <w:pStyle w:val="Lentelssraas"/>
            </w:pPr>
            <w:r w:rsidRPr="00757938">
              <w:t>Išvada – patikros lapo išvada.</w:t>
            </w:r>
          </w:p>
          <w:p w14:paraId="5F15D6CC" w14:textId="77777777" w:rsidR="00757938" w:rsidRDefault="00757938" w:rsidP="00757938">
            <w:pPr>
              <w:pStyle w:val="Lentelssraas"/>
            </w:pPr>
            <w:r w:rsidRPr="00757938">
              <w:t>Būsena – patikros lapo būsena.</w:t>
            </w:r>
          </w:p>
          <w:p w14:paraId="63DE3081" w14:textId="77777777" w:rsidR="00757938" w:rsidRDefault="00757938" w:rsidP="00757938">
            <w:pPr>
              <w:pStyle w:val="Lentelssraas"/>
            </w:pPr>
            <w:r w:rsidRPr="00757938">
              <w:t>Būsenos data – patikros lapo būsenos data.</w:t>
            </w:r>
          </w:p>
          <w:p w14:paraId="5DF7A5AB" w14:textId="77777777" w:rsidR="00B731D9" w:rsidRPr="002937F0" w:rsidRDefault="25E95435" w:rsidP="00766F3A">
            <w:pPr>
              <w:pStyle w:val="Lentelssraas"/>
            </w:pPr>
            <w:r>
              <w:t>Naudotojas – patikros lapą redagavęs naudotojas</w:t>
            </w:r>
            <w:r w:rsidR="7CF8B623">
              <w:t>.</w:t>
            </w:r>
          </w:p>
        </w:tc>
      </w:tr>
      <w:tr w:rsidR="00B731D9" w:rsidRPr="00A8683D" w14:paraId="111517FA" w14:textId="77777777" w:rsidTr="5DFCD9D5">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694B8408" w14:textId="77777777" w:rsidR="00B731D9" w:rsidRPr="00A8683D" w:rsidRDefault="00B731D9">
            <w:pPr>
              <w:ind w:firstLine="0"/>
              <w:rPr>
                <w:b/>
                <w:bCs/>
              </w:rPr>
            </w:pPr>
            <w:r w:rsidRPr="00A8683D">
              <w:rPr>
                <w:b/>
                <w:bCs/>
              </w:rPr>
              <w:t>Mygtukai</w:t>
            </w:r>
          </w:p>
        </w:tc>
      </w:tr>
      <w:tr w:rsidR="00B731D9" w:rsidRPr="00A8683D" w14:paraId="64877F0B" w14:textId="77777777" w:rsidTr="5DFCD9D5">
        <w:trPr>
          <w:tblHeader/>
        </w:trPr>
        <w:tc>
          <w:tcPr>
            <w:tcW w:w="5000" w:type="pct"/>
            <w:tcBorders>
              <w:top w:val="single" w:sz="4" w:space="0" w:color="76B531"/>
              <w:left w:val="nil"/>
              <w:bottom w:val="single" w:sz="4" w:space="0" w:color="76B531"/>
              <w:right w:val="single" w:sz="4" w:space="0" w:color="BFBFBF" w:themeColor="background1" w:themeShade="BF"/>
            </w:tcBorders>
            <w:vAlign w:val="center"/>
            <w:hideMark/>
          </w:tcPr>
          <w:p w14:paraId="7145946E" w14:textId="77777777" w:rsidR="00B731D9" w:rsidRPr="00A8683D" w:rsidRDefault="1533CD85" w:rsidP="00BA0334">
            <w:pPr>
              <w:pStyle w:val="Lentelssraas"/>
            </w:pPr>
            <w:r>
              <w:t>Registruoti naują</w:t>
            </w:r>
          </w:p>
          <w:p w14:paraId="155C2C29" w14:textId="77777777" w:rsidR="00B731D9" w:rsidRDefault="00B731D9" w:rsidP="00BA0334">
            <w:pPr>
              <w:pStyle w:val="Lentelssraas"/>
            </w:pPr>
            <w:r>
              <w:t>Į pagrindinį sąrašą</w:t>
            </w:r>
          </w:p>
          <w:p w14:paraId="0C16DF77" w14:textId="77777777" w:rsidR="00CD3CA9" w:rsidRPr="00A8683D" w:rsidRDefault="6C35EC08" w:rsidP="00BA0334">
            <w:pPr>
              <w:pStyle w:val="Lentelssraas"/>
            </w:pPr>
            <w:r>
              <w:t>Tikrinti MP klaidas</w:t>
            </w:r>
          </w:p>
        </w:tc>
      </w:tr>
      <w:tr w:rsidR="00B731D9" w:rsidRPr="00A8683D" w14:paraId="4EF4F777" w14:textId="77777777" w:rsidTr="5DFCD9D5">
        <w:trPr>
          <w:tblHeader/>
        </w:trPr>
        <w:tc>
          <w:tcPr>
            <w:tcW w:w="5000" w:type="pct"/>
            <w:tcBorders>
              <w:top w:val="single" w:sz="4" w:space="0" w:color="76B531"/>
              <w:left w:val="nil"/>
              <w:bottom w:val="single" w:sz="4" w:space="0" w:color="76B531"/>
              <w:right w:val="single" w:sz="4" w:space="0" w:color="BFBFBF" w:themeColor="background1" w:themeShade="BF"/>
            </w:tcBorders>
            <w:shd w:val="clear" w:color="auto" w:fill="BEE3A5"/>
            <w:vAlign w:val="center"/>
            <w:hideMark/>
          </w:tcPr>
          <w:p w14:paraId="3D21A648" w14:textId="77777777" w:rsidR="00B731D9" w:rsidRPr="00A8683D" w:rsidRDefault="00B731D9">
            <w:pPr>
              <w:ind w:firstLine="0"/>
              <w:rPr>
                <w:b/>
                <w:bCs/>
              </w:rPr>
            </w:pPr>
            <w:r w:rsidRPr="00A8683D">
              <w:rPr>
                <w:b/>
                <w:bCs/>
              </w:rPr>
              <w:t>Naudotojai</w:t>
            </w:r>
          </w:p>
        </w:tc>
      </w:tr>
      <w:tr w:rsidR="00B731D9" w:rsidRPr="00A8683D" w14:paraId="2525031C" w14:textId="77777777" w:rsidTr="5DFCD9D5">
        <w:tc>
          <w:tcPr>
            <w:tcW w:w="5000" w:type="pct"/>
            <w:tcBorders>
              <w:top w:val="single" w:sz="4" w:space="0" w:color="76B531"/>
              <w:left w:val="nil"/>
              <w:bottom w:val="single" w:sz="4" w:space="0" w:color="76B531"/>
              <w:right w:val="single" w:sz="4" w:space="0" w:color="BFBFBF" w:themeColor="background1" w:themeShade="BF"/>
            </w:tcBorders>
            <w:hideMark/>
          </w:tcPr>
          <w:p w14:paraId="26C66BDF" w14:textId="77777777" w:rsidR="00B731D9" w:rsidRPr="00A8683D" w:rsidRDefault="00B731D9" w:rsidP="00BA0334">
            <w:pPr>
              <w:pStyle w:val="Tekstaslentels"/>
            </w:pPr>
            <w:r w:rsidRPr="00A8683D">
              <w:t>Langas matomas VSFSVVP IS ir DMS naudotojui</w:t>
            </w:r>
          </w:p>
        </w:tc>
      </w:tr>
    </w:tbl>
    <w:p w14:paraId="17F50C63" w14:textId="77777777" w:rsidR="00B731D9" w:rsidRPr="00A8683D" w:rsidRDefault="00B731D9" w:rsidP="00B731D9"/>
    <w:p w14:paraId="2EE8E2D2" w14:textId="77777777" w:rsidR="00515B5E" w:rsidRPr="00A8683D" w:rsidRDefault="00515B5E" w:rsidP="00DF40CE">
      <w:pPr>
        <w:pStyle w:val="Heading4"/>
      </w:pPr>
      <w:bookmarkStart w:id="870" w:name="_Toc92976833"/>
      <w:bookmarkStart w:id="871" w:name="_Toc159222307"/>
      <w:r w:rsidRPr="00A8683D">
        <w:lastRenderedPageBreak/>
        <w:t>Apmokėjimai tiekėjui</w:t>
      </w:r>
      <w:bookmarkEnd w:id="870"/>
      <w:bookmarkEnd w:id="871"/>
    </w:p>
    <w:p w14:paraId="37525640" w14:textId="77777777" w:rsidR="00515B5E" w:rsidRPr="00A8683D" w:rsidRDefault="00515B5E" w:rsidP="00515B5E">
      <w:pPr>
        <w:pStyle w:val="BodyText"/>
        <w:keepNext/>
        <w:ind w:firstLine="0"/>
      </w:pPr>
    </w:p>
    <w:p w14:paraId="6CC3A56C" w14:textId="77777777" w:rsidR="00515B5E" w:rsidRPr="00A8683D" w:rsidRDefault="003E056C" w:rsidP="00515B5E">
      <w:pPr>
        <w:pStyle w:val="BodyText"/>
        <w:keepNext/>
        <w:ind w:firstLine="0"/>
      </w:pPr>
      <w:r w:rsidRPr="00A8683D">
        <w:rPr>
          <w:noProof/>
        </w:rPr>
        <w:drawing>
          <wp:inline distT="0" distB="0" distL="0" distR="0" wp14:anchorId="52730549" wp14:editId="5CFBFE4B">
            <wp:extent cx="6300470" cy="2522855"/>
            <wp:effectExtent l="0" t="0" r="5080" b="0"/>
            <wp:docPr id="178" name="Picture 17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Graphical user interface, text, application, email&#10;&#10;Description automatically generated"/>
                    <pic:cNvPicPr/>
                  </pic:nvPicPr>
                  <pic:blipFill>
                    <a:blip r:embed="rId204"/>
                    <a:stretch>
                      <a:fillRect/>
                    </a:stretch>
                  </pic:blipFill>
                  <pic:spPr>
                    <a:xfrm>
                      <a:off x="0" y="0"/>
                      <a:ext cx="6300470" cy="2522855"/>
                    </a:xfrm>
                    <a:prstGeom prst="rect">
                      <a:avLst/>
                    </a:prstGeom>
                  </pic:spPr>
                </pic:pic>
              </a:graphicData>
            </a:graphic>
          </wp:inline>
        </w:drawing>
      </w:r>
    </w:p>
    <w:p w14:paraId="28AE07B6" w14:textId="77777777" w:rsidR="00515B5E" w:rsidRPr="00766F3A" w:rsidRDefault="00515B5E" w:rsidP="00515B5E">
      <w:pPr>
        <w:pStyle w:val="Caption"/>
        <w:jc w:val="center"/>
        <w:rPr>
          <w:i w:val="0"/>
          <w:iCs/>
        </w:rPr>
      </w:pPr>
      <w:r w:rsidRPr="00766F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112</w:t>
      </w:r>
      <w:r w:rsidR="00215C96">
        <w:rPr>
          <w:i w:val="0"/>
          <w:iCs/>
        </w:rPr>
        <w:fldChar w:fldCharType="end"/>
      </w:r>
      <w:r w:rsidRPr="00766F3A">
        <w:rPr>
          <w:i w:val="0"/>
          <w:iCs/>
        </w:rPr>
        <w:t xml:space="preserve"> Apmokėjimų tiekėjui sąrašas</w:t>
      </w:r>
    </w:p>
    <w:p w14:paraId="376AA51D" w14:textId="77777777" w:rsidR="00515B5E" w:rsidRPr="00A8683D" w:rsidRDefault="00515B5E" w:rsidP="00515B5E">
      <w:pPr>
        <w:keepNext/>
      </w:pP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515B5E" w:rsidRPr="00A8683D" w14:paraId="552264C4" w14:textId="77777777" w:rsidTr="5DFCD9D5">
        <w:trPr>
          <w:tblHeader/>
        </w:trPr>
        <w:tc>
          <w:tcPr>
            <w:tcW w:w="5000" w:type="pct"/>
            <w:tcBorders>
              <w:right w:val="single" w:sz="4" w:space="0" w:color="BFBFBF" w:themeColor="background1" w:themeShade="BF"/>
            </w:tcBorders>
            <w:shd w:val="clear" w:color="auto" w:fill="BEE3A5"/>
            <w:vAlign w:val="center"/>
          </w:tcPr>
          <w:p w14:paraId="114D14C4" w14:textId="77777777" w:rsidR="00515B5E" w:rsidRPr="00A8683D" w:rsidRDefault="00515B5E">
            <w:pPr>
              <w:ind w:firstLine="0"/>
              <w:rPr>
                <w:b/>
                <w:bCs/>
              </w:rPr>
            </w:pPr>
            <w:r w:rsidRPr="00A8683D">
              <w:rPr>
                <w:b/>
                <w:bCs/>
              </w:rPr>
              <w:t>Laukai</w:t>
            </w:r>
          </w:p>
        </w:tc>
      </w:tr>
      <w:tr w:rsidR="00515B5E" w:rsidRPr="00A8683D" w14:paraId="763DFC46" w14:textId="77777777" w:rsidTr="5DFCD9D5">
        <w:trPr>
          <w:tblHeader/>
        </w:trPr>
        <w:tc>
          <w:tcPr>
            <w:tcW w:w="5000" w:type="pct"/>
            <w:tcBorders>
              <w:right w:val="single" w:sz="4" w:space="0" w:color="BFBFBF" w:themeColor="background1" w:themeShade="BF"/>
            </w:tcBorders>
            <w:shd w:val="clear" w:color="auto" w:fill="auto"/>
            <w:vAlign w:val="center"/>
          </w:tcPr>
          <w:p w14:paraId="23808A92" w14:textId="77777777" w:rsidR="00515B5E" w:rsidRPr="00A8683D" w:rsidRDefault="7A5842D7">
            <w:pPr>
              <w:pStyle w:val="Lentelssraas"/>
            </w:pPr>
            <w:r>
              <w:t>Apmokėjimo data</w:t>
            </w:r>
          </w:p>
          <w:p w14:paraId="1550D4F0" w14:textId="77777777" w:rsidR="00515B5E" w:rsidRPr="00A8683D" w:rsidRDefault="7A5842D7">
            <w:pPr>
              <w:pStyle w:val="Lentelssraas"/>
            </w:pPr>
            <w:r>
              <w:t>Apmokėjimo suma, Eur</w:t>
            </w:r>
          </w:p>
          <w:p w14:paraId="5905C31E" w14:textId="77777777" w:rsidR="00515B5E" w:rsidRPr="00A8683D" w:rsidRDefault="7A5842D7">
            <w:pPr>
              <w:pStyle w:val="Lentelssraas"/>
            </w:pPr>
            <w:r>
              <w:t>Tiekėjas</w:t>
            </w:r>
          </w:p>
          <w:p w14:paraId="4D1B3E20" w14:textId="77777777" w:rsidR="00515B5E" w:rsidRPr="00A8683D" w:rsidRDefault="7A5842D7">
            <w:pPr>
              <w:pStyle w:val="Lentelssraas"/>
            </w:pPr>
            <w:r>
              <w:t>Pastaba</w:t>
            </w:r>
          </w:p>
          <w:p w14:paraId="292B1E81" w14:textId="77777777" w:rsidR="00515B5E" w:rsidRPr="00A8683D" w:rsidRDefault="7A5842D7">
            <w:pPr>
              <w:pStyle w:val="Lentelssraas"/>
            </w:pPr>
            <w:r>
              <w:t>Apmokėjimo dokumentas</w:t>
            </w:r>
          </w:p>
        </w:tc>
      </w:tr>
      <w:tr w:rsidR="00515B5E" w:rsidRPr="00A8683D" w14:paraId="0A7CD9D9" w14:textId="77777777" w:rsidTr="5DFCD9D5">
        <w:trPr>
          <w:tblHeader/>
        </w:trPr>
        <w:tc>
          <w:tcPr>
            <w:tcW w:w="5000" w:type="pct"/>
            <w:tcBorders>
              <w:right w:val="single" w:sz="4" w:space="0" w:color="BFBFBF" w:themeColor="background1" w:themeShade="BF"/>
            </w:tcBorders>
            <w:shd w:val="clear" w:color="auto" w:fill="BEE3A5"/>
            <w:vAlign w:val="center"/>
          </w:tcPr>
          <w:p w14:paraId="4303F939" w14:textId="77777777" w:rsidR="00515B5E" w:rsidRPr="00A8683D" w:rsidRDefault="00515B5E">
            <w:pPr>
              <w:ind w:firstLine="0"/>
              <w:rPr>
                <w:b/>
                <w:bCs/>
              </w:rPr>
            </w:pPr>
            <w:r w:rsidRPr="00A8683D">
              <w:rPr>
                <w:b/>
                <w:bCs/>
              </w:rPr>
              <w:t>Mygtukai</w:t>
            </w:r>
          </w:p>
        </w:tc>
      </w:tr>
      <w:tr w:rsidR="00515B5E" w:rsidRPr="00A8683D" w14:paraId="58713FAA" w14:textId="77777777" w:rsidTr="5DFCD9D5">
        <w:trPr>
          <w:tblHeader/>
        </w:trPr>
        <w:tc>
          <w:tcPr>
            <w:tcW w:w="5000" w:type="pct"/>
            <w:tcBorders>
              <w:right w:val="single" w:sz="4" w:space="0" w:color="BFBFBF" w:themeColor="background1" w:themeShade="BF"/>
            </w:tcBorders>
            <w:shd w:val="clear" w:color="auto" w:fill="auto"/>
            <w:vAlign w:val="center"/>
          </w:tcPr>
          <w:p w14:paraId="72BE2103" w14:textId="77777777" w:rsidR="00515B5E" w:rsidRPr="00A8683D" w:rsidRDefault="7A5842D7">
            <w:pPr>
              <w:pStyle w:val="Lentelssraas"/>
            </w:pPr>
            <w:r>
              <w:t>Registruoti naują</w:t>
            </w:r>
          </w:p>
          <w:p w14:paraId="03055F5D" w14:textId="77777777" w:rsidR="00515B5E" w:rsidRPr="00A8683D" w:rsidRDefault="7A5842D7">
            <w:pPr>
              <w:pStyle w:val="Lentelssraas"/>
            </w:pPr>
            <w:r>
              <w:t>Rodyti audito duomenis</w:t>
            </w:r>
          </w:p>
          <w:p w14:paraId="00281C3A" w14:textId="77777777" w:rsidR="00515B5E" w:rsidRPr="00A8683D" w:rsidRDefault="7A5842D7">
            <w:pPr>
              <w:pStyle w:val="Lentelssraas"/>
            </w:pPr>
            <w:r>
              <w:t>Redaguoti</w:t>
            </w:r>
          </w:p>
          <w:p w14:paraId="1DCF7B59" w14:textId="77777777" w:rsidR="00515B5E" w:rsidRPr="00A8683D" w:rsidRDefault="7A5842D7">
            <w:pPr>
              <w:pStyle w:val="Lentelssraas"/>
            </w:pPr>
            <w:r>
              <w:t>Ištrinti</w:t>
            </w:r>
          </w:p>
          <w:p w14:paraId="3BBBB821" w14:textId="77777777" w:rsidR="00515B5E" w:rsidRDefault="00515B5E">
            <w:pPr>
              <w:pStyle w:val="Lentelssraas"/>
            </w:pPr>
            <w:r>
              <w:t>Į pagrindinį sąrašą</w:t>
            </w:r>
          </w:p>
          <w:p w14:paraId="2B93996A" w14:textId="77777777" w:rsidR="001C3992" w:rsidRPr="00A8683D" w:rsidRDefault="0591189E">
            <w:pPr>
              <w:pStyle w:val="Lentelssraas"/>
            </w:pPr>
            <w:r>
              <w:t>Tikrinti MP klaidas</w:t>
            </w:r>
          </w:p>
        </w:tc>
      </w:tr>
      <w:tr w:rsidR="00515B5E" w:rsidRPr="00A8683D" w14:paraId="3559828F" w14:textId="77777777" w:rsidTr="5DFCD9D5">
        <w:trPr>
          <w:tblHeader/>
        </w:trPr>
        <w:tc>
          <w:tcPr>
            <w:tcW w:w="5000" w:type="pct"/>
            <w:tcBorders>
              <w:right w:val="single" w:sz="4" w:space="0" w:color="BFBFBF" w:themeColor="background1" w:themeShade="BF"/>
            </w:tcBorders>
            <w:shd w:val="clear" w:color="auto" w:fill="BEE3A5"/>
            <w:vAlign w:val="center"/>
          </w:tcPr>
          <w:p w14:paraId="0BA43387" w14:textId="77777777" w:rsidR="00515B5E" w:rsidRPr="00A8683D" w:rsidRDefault="00515B5E">
            <w:pPr>
              <w:ind w:firstLine="0"/>
              <w:rPr>
                <w:b/>
                <w:bCs/>
              </w:rPr>
            </w:pPr>
            <w:r w:rsidRPr="00A8683D">
              <w:rPr>
                <w:b/>
                <w:bCs/>
              </w:rPr>
              <w:t>Naudotojai</w:t>
            </w:r>
          </w:p>
        </w:tc>
      </w:tr>
      <w:tr w:rsidR="00515B5E" w:rsidRPr="00A8683D" w14:paraId="7FEBFC45" w14:textId="77777777" w:rsidTr="5DFCD9D5">
        <w:trPr>
          <w:tblHeader/>
        </w:trPr>
        <w:tc>
          <w:tcPr>
            <w:tcW w:w="5000" w:type="pct"/>
            <w:tcBorders>
              <w:right w:val="single" w:sz="4" w:space="0" w:color="BFBFBF" w:themeColor="background1" w:themeShade="BF"/>
            </w:tcBorders>
            <w:shd w:val="clear" w:color="auto" w:fill="auto"/>
            <w:vAlign w:val="center"/>
          </w:tcPr>
          <w:p w14:paraId="45F26A7C" w14:textId="77777777" w:rsidR="00515B5E" w:rsidRPr="00A8683D" w:rsidRDefault="00515B5E">
            <w:pPr>
              <w:ind w:firstLine="0"/>
              <w:rPr>
                <w:b/>
                <w:bCs/>
              </w:rPr>
            </w:pPr>
            <w:r w:rsidRPr="00A8683D">
              <w:t xml:space="preserve">Langas matomas tik </w:t>
            </w:r>
            <w:r w:rsidR="00125723" w:rsidRPr="00A8683D">
              <w:t>VSFSVVP</w:t>
            </w:r>
            <w:r w:rsidRPr="00A8683D">
              <w:t xml:space="preserve"> IS</w:t>
            </w:r>
            <w:r w:rsidR="00E03722">
              <w:t xml:space="preserve"> ir DMS</w:t>
            </w:r>
            <w:r w:rsidRPr="00A8683D">
              <w:t xml:space="preserve"> naudotojui.</w:t>
            </w:r>
          </w:p>
        </w:tc>
      </w:tr>
    </w:tbl>
    <w:p w14:paraId="1B39F27B" w14:textId="77777777" w:rsidR="00515B5E" w:rsidRPr="00A8683D" w:rsidRDefault="00515B5E" w:rsidP="00515B5E"/>
    <w:p w14:paraId="191825A3" w14:textId="77777777" w:rsidR="00515B5E" w:rsidRPr="00A8683D" w:rsidRDefault="00515B5E" w:rsidP="00DF40CE">
      <w:pPr>
        <w:pStyle w:val="Heading4"/>
      </w:pPr>
      <w:bookmarkStart w:id="872" w:name="_Toc92976834"/>
      <w:bookmarkStart w:id="873" w:name="_Toc159222308"/>
      <w:r w:rsidRPr="00A8683D">
        <w:t>Apmokėjimo tiekėjui įvedimas</w:t>
      </w:r>
      <w:bookmarkEnd w:id="872"/>
      <w:bookmarkEnd w:id="873"/>
    </w:p>
    <w:p w14:paraId="4E68A698" w14:textId="77777777" w:rsidR="00515B5E" w:rsidRPr="00A8683D" w:rsidRDefault="00515B5E" w:rsidP="00515B5E">
      <w:pPr>
        <w:pStyle w:val="BodyText"/>
        <w:ind w:firstLine="0"/>
      </w:pPr>
    </w:p>
    <w:p w14:paraId="1FCC00E5" w14:textId="77777777" w:rsidR="00515B5E" w:rsidRPr="00A8683D" w:rsidRDefault="003E056C" w:rsidP="00515B5E">
      <w:pPr>
        <w:pStyle w:val="BodyText"/>
        <w:ind w:firstLine="0"/>
        <w:jc w:val="center"/>
      </w:pPr>
      <w:r w:rsidRPr="00A8683D">
        <w:rPr>
          <w:noProof/>
        </w:rPr>
        <w:lastRenderedPageBreak/>
        <w:drawing>
          <wp:inline distT="0" distB="0" distL="0" distR="0" wp14:anchorId="6CAF34B7" wp14:editId="188650D6">
            <wp:extent cx="4229690" cy="4801270"/>
            <wp:effectExtent l="0" t="0" r="0" b="0"/>
            <wp:docPr id="177" name="Picture 17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Graphical user interface, text, application, email&#10;&#10;Description automatically generated"/>
                    <pic:cNvPicPr/>
                  </pic:nvPicPr>
                  <pic:blipFill>
                    <a:blip r:embed="rId205"/>
                    <a:stretch>
                      <a:fillRect/>
                    </a:stretch>
                  </pic:blipFill>
                  <pic:spPr>
                    <a:xfrm>
                      <a:off x="0" y="0"/>
                      <a:ext cx="4229690" cy="4801270"/>
                    </a:xfrm>
                    <a:prstGeom prst="rect">
                      <a:avLst/>
                    </a:prstGeom>
                  </pic:spPr>
                </pic:pic>
              </a:graphicData>
            </a:graphic>
          </wp:inline>
        </w:drawing>
      </w:r>
    </w:p>
    <w:p w14:paraId="704B0557" w14:textId="77777777" w:rsidR="00515B5E" w:rsidRPr="00A8683D" w:rsidRDefault="16BE3FE4" w:rsidP="6B2D1CC1">
      <w:pPr>
        <w:pStyle w:val="BodyText"/>
        <w:ind w:firstLine="0"/>
        <w:jc w:val="center"/>
        <w:rPr>
          <w:i/>
          <w:iCs/>
          <w:noProof/>
        </w:rPr>
      </w:pPr>
      <w:r w:rsidRPr="66C46789">
        <w:rPr>
          <w:i/>
          <w:iCs/>
        </w:rPr>
        <w:t xml:space="preserve">pav. </w:t>
      </w:r>
      <w:r w:rsidR="00515B5E" w:rsidRPr="66C46789">
        <w:rPr>
          <w:i/>
          <w:iCs/>
        </w:rPr>
        <w:fldChar w:fldCharType="begin"/>
      </w:r>
      <w:r w:rsidR="00515B5E" w:rsidRPr="66C46789">
        <w:rPr>
          <w:i/>
          <w:iCs/>
        </w:rPr>
        <w:instrText xml:space="preserve"> STYLEREF 1 \s </w:instrText>
      </w:r>
      <w:r w:rsidR="00515B5E" w:rsidRPr="66C46789">
        <w:rPr>
          <w:i/>
          <w:iCs/>
        </w:rPr>
        <w:fldChar w:fldCharType="separate"/>
      </w:r>
      <w:r w:rsidR="000E53E0">
        <w:rPr>
          <w:i/>
          <w:iCs/>
          <w:noProof/>
        </w:rPr>
        <w:t>3</w:t>
      </w:r>
      <w:r w:rsidR="00515B5E" w:rsidRPr="66C46789">
        <w:rPr>
          <w:i/>
          <w:iCs/>
        </w:rPr>
        <w:fldChar w:fldCharType="end"/>
      </w:r>
      <w:r w:rsidR="500F68E2" w:rsidRPr="66C46789">
        <w:rPr>
          <w:i/>
          <w:iCs/>
        </w:rPr>
        <w:t>.</w:t>
      </w:r>
      <w:r w:rsidR="00515B5E" w:rsidRPr="66C46789">
        <w:rPr>
          <w:i/>
          <w:iCs/>
        </w:rPr>
        <w:fldChar w:fldCharType="begin"/>
      </w:r>
      <w:r w:rsidR="00515B5E" w:rsidRPr="66C46789">
        <w:rPr>
          <w:i/>
          <w:iCs/>
        </w:rPr>
        <w:instrText xml:space="preserve"> SEQ pav. \* ARABIC \s 1 </w:instrText>
      </w:r>
      <w:r w:rsidR="00515B5E" w:rsidRPr="66C46789">
        <w:rPr>
          <w:i/>
          <w:iCs/>
        </w:rPr>
        <w:fldChar w:fldCharType="separate"/>
      </w:r>
      <w:r w:rsidR="000E53E0">
        <w:rPr>
          <w:i/>
          <w:iCs/>
          <w:noProof/>
        </w:rPr>
        <w:t>113</w:t>
      </w:r>
      <w:r w:rsidR="00515B5E" w:rsidRPr="66C46789">
        <w:rPr>
          <w:i/>
          <w:iCs/>
        </w:rPr>
        <w:fldChar w:fldCharType="end"/>
      </w:r>
      <w:r w:rsidRPr="66C46789">
        <w:rPr>
          <w:i/>
          <w:iCs/>
          <w:noProof/>
        </w:rPr>
        <w:t xml:space="preserve"> Apmokėjimo tiekėjui įvedimas</w:t>
      </w:r>
    </w:p>
    <w:p w14:paraId="0918C4A2" w14:textId="77777777" w:rsidR="00515B5E" w:rsidRPr="00A8683D" w:rsidRDefault="00515B5E" w:rsidP="00515B5E">
      <w:pPr>
        <w:pStyle w:val="BodyText"/>
        <w:keepNext/>
        <w:ind w:firstLine="0"/>
        <w:jc w:val="center"/>
      </w:pPr>
    </w:p>
    <w:p w14:paraId="163C2F3B" w14:textId="77777777" w:rsidR="00515B5E" w:rsidRPr="00A8683D" w:rsidRDefault="00515B5E" w:rsidP="00515B5E">
      <w:pPr>
        <w:ind w:firstLine="0"/>
      </w:pP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515B5E" w:rsidRPr="00A8683D" w14:paraId="1941E785" w14:textId="77777777" w:rsidTr="4560C70B">
        <w:tc>
          <w:tcPr>
            <w:tcW w:w="5000" w:type="pct"/>
            <w:tcBorders>
              <w:right w:val="single" w:sz="4" w:space="0" w:color="BFBFBF" w:themeColor="background1" w:themeShade="BF"/>
            </w:tcBorders>
            <w:shd w:val="clear" w:color="auto" w:fill="BEE3A5"/>
            <w:vAlign w:val="center"/>
          </w:tcPr>
          <w:p w14:paraId="1DEC9CA3" w14:textId="77777777" w:rsidR="00515B5E" w:rsidRPr="00A8683D" w:rsidRDefault="00515B5E">
            <w:pPr>
              <w:ind w:firstLine="0"/>
              <w:rPr>
                <w:b/>
                <w:bCs/>
              </w:rPr>
            </w:pPr>
            <w:r w:rsidRPr="00A8683D">
              <w:rPr>
                <w:b/>
                <w:bCs/>
              </w:rPr>
              <w:t>Laukai</w:t>
            </w:r>
          </w:p>
        </w:tc>
      </w:tr>
      <w:tr w:rsidR="00515B5E" w:rsidRPr="00A8683D" w14:paraId="63EC6965" w14:textId="77777777" w:rsidTr="4560C70B">
        <w:tc>
          <w:tcPr>
            <w:tcW w:w="5000" w:type="pct"/>
            <w:tcBorders>
              <w:right w:val="single" w:sz="4" w:space="0" w:color="BFBFBF" w:themeColor="background1" w:themeShade="BF"/>
            </w:tcBorders>
            <w:shd w:val="clear" w:color="auto" w:fill="auto"/>
            <w:vAlign w:val="center"/>
          </w:tcPr>
          <w:p w14:paraId="105B85AD" w14:textId="77777777" w:rsidR="00515B5E" w:rsidRPr="00A8683D" w:rsidRDefault="7A5842D7" w:rsidP="00436860">
            <w:pPr>
              <w:widowControl w:val="0"/>
              <w:numPr>
                <w:ilvl w:val="0"/>
                <w:numId w:val="25"/>
              </w:numPr>
              <w:autoSpaceDE w:val="0"/>
              <w:autoSpaceDN w:val="0"/>
              <w:adjustRightInd w:val="0"/>
              <w:spacing w:line="360" w:lineRule="auto"/>
              <w:ind w:left="360" w:hanging="360"/>
              <w:jc w:val="left"/>
              <w:rPr>
                <w:iCs/>
              </w:rPr>
            </w:pPr>
            <w:r>
              <w:t>*Apmokėjimo suma, Eur – įvedama apmokėjimo suma.</w:t>
            </w:r>
          </w:p>
          <w:p w14:paraId="222405B5" w14:textId="77777777" w:rsidR="00515B5E" w:rsidRPr="00A8683D" w:rsidRDefault="7A5842D7" w:rsidP="00436860">
            <w:pPr>
              <w:widowControl w:val="0"/>
              <w:numPr>
                <w:ilvl w:val="0"/>
                <w:numId w:val="25"/>
              </w:numPr>
              <w:autoSpaceDE w:val="0"/>
              <w:autoSpaceDN w:val="0"/>
              <w:adjustRightInd w:val="0"/>
              <w:spacing w:line="360" w:lineRule="auto"/>
              <w:ind w:left="360" w:hanging="360"/>
              <w:jc w:val="left"/>
              <w:rPr>
                <w:iCs/>
              </w:rPr>
            </w:pPr>
            <w:r>
              <w:t>*Apmokėjimo data – pasirenkama apmokėjimo data.</w:t>
            </w:r>
          </w:p>
          <w:p w14:paraId="5AFBABA5" w14:textId="77777777" w:rsidR="00515B5E" w:rsidRPr="00A8683D" w:rsidRDefault="7A5842D7" w:rsidP="00436860">
            <w:pPr>
              <w:widowControl w:val="0"/>
              <w:numPr>
                <w:ilvl w:val="0"/>
                <w:numId w:val="25"/>
              </w:numPr>
              <w:autoSpaceDE w:val="0"/>
              <w:autoSpaceDN w:val="0"/>
              <w:adjustRightInd w:val="0"/>
              <w:spacing w:line="360" w:lineRule="auto"/>
              <w:ind w:left="360" w:hanging="360"/>
              <w:jc w:val="left"/>
              <w:rPr>
                <w:iCs/>
              </w:rPr>
            </w:pPr>
            <w:r>
              <w:t>Tiekėjas – iš sąrašo pasirenkamas tiekėjas.</w:t>
            </w:r>
          </w:p>
          <w:p w14:paraId="03F4D04E" w14:textId="77777777" w:rsidR="00515B5E" w:rsidRPr="00A8683D" w:rsidRDefault="7A5842D7" w:rsidP="00436860">
            <w:pPr>
              <w:widowControl w:val="0"/>
              <w:numPr>
                <w:ilvl w:val="0"/>
                <w:numId w:val="25"/>
              </w:numPr>
              <w:autoSpaceDE w:val="0"/>
              <w:autoSpaceDN w:val="0"/>
              <w:adjustRightInd w:val="0"/>
              <w:spacing w:line="360" w:lineRule="auto"/>
              <w:ind w:left="360" w:hanging="360"/>
              <w:jc w:val="left"/>
              <w:rPr>
                <w:iCs/>
              </w:rPr>
            </w:pPr>
            <w:r>
              <w:t>Pastaba – įvedama pastaba.</w:t>
            </w:r>
          </w:p>
          <w:p w14:paraId="61E8015F" w14:textId="77777777" w:rsidR="00515B5E" w:rsidRPr="00A8683D" w:rsidRDefault="7A5842D7" w:rsidP="00436860">
            <w:pPr>
              <w:widowControl w:val="0"/>
              <w:numPr>
                <w:ilvl w:val="0"/>
                <w:numId w:val="25"/>
              </w:numPr>
              <w:autoSpaceDE w:val="0"/>
              <w:autoSpaceDN w:val="0"/>
              <w:adjustRightInd w:val="0"/>
              <w:spacing w:line="360" w:lineRule="auto"/>
              <w:ind w:left="360" w:hanging="360"/>
              <w:jc w:val="left"/>
              <w:rPr>
                <w:iCs/>
              </w:rPr>
            </w:pPr>
            <w:r>
              <w:t>* Apmokėjimo dokumentas – prisegamas apmokėjimo dokumentas.</w:t>
            </w:r>
          </w:p>
          <w:p w14:paraId="1C898CD4" w14:textId="77777777" w:rsidR="00515B5E" w:rsidRPr="00A8683D" w:rsidRDefault="00515B5E">
            <w:pPr>
              <w:rPr>
                <w:i/>
              </w:rPr>
            </w:pPr>
          </w:p>
        </w:tc>
      </w:tr>
      <w:tr w:rsidR="00515B5E" w:rsidRPr="00A8683D" w14:paraId="7383514C" w14:textId="77777777" w:rsidTr="4560C70B">
        <w:tc>
          <w:tcPr>
            <w:tcW w:w="5000" w:type="pct"/>
            <w:tcBorders>
              <w:right w:val="single" w:sz="4" w:space="0" w:color="BFBFBF" w:themeColor="background1" w:themeShade="BF"/>
            </w:tcBorders>
            <w:shd w:val="clear" w:color="auto" w:fill="BEE3A5"/>
            <w:vAlign w:val="center"/>
          </w:tcPr>
          <w:p w14:paraId="7F94335C" w14:textId="77777777" w:rsidR="00515B5E" w:rsidRPr="00A8683D" w:rsidRDefault="00515B5E">
            <w:pPr>
              <w:ind w:firstLine="0"/>
              <w:rPr>
                <w:b/>
                <w:bCs/>
              </w:rPr>
            </w:pPr>
            <w:r w:rsidRPr="00A8683D">
              <w:rPr>
                <w:b/>
                <w:bCs/>
              </w:rPr>
              <w:t>Mygtukai</w:t>
            </w:r>
          </w:p>
        </w:tc>
      </w:tr>
      <w:tr w:rsidR="00515B5E" w:rsidRPr="00A8683D" w14:paraId="404C806C" w14:textId="77777777" w:rsidTr="4560C70B">
        <w:tc>
          <w:tcPr>
            <w:tcW w:w="5000" w:type="pct"/>
            <w:tcBorders>
              <w:right w:val="single" w:sz="4" w:space="0" w:color="BFBFBF" w:themeColor="background1" w:themeShade="BF"/>
            </w:tcBorders>
            <w:shd w:val="clear" w:color="auto" w:fill="auto"/>
            <w:vAlign w:val="center"/>
          </w:tcPr>
          <w:p w14:paraId="0FD2BAA3" w14:textId="77777777" w:rsidR="00515B5E" w:rsidRPr="00A8683D" w:rsidRDefault="7A5842D7">
            <w:pPr>
              <w:pStyle w:val="Lentelssraas"/>
            </w:pPr>
            <w:r>
              <w:t>Išsaugoti</w:t>
            </w:r>
          </w:p>
          <w:p w14:paraId="224EB398" w14:textId="77777777" w:rsidR="00515B5E" w:rsidRPr="00A8683D" w:rsidRDefault="7A5842D7">
            <w:pPr>
              <w:pStyle w:val="Lentelssraas"/>
            </w:pPr>
            <w:r>
              <w:t>Uždaryti</w:t>
            </w:r>
          </w:p>
        </w:tc>
      </w:tr>
      <w:tr w:rsidR="00515B5E" w:rsidRPr="00A8683D" w14:paraId="38C7C37E" w14:textId="77777777" w:rsidTr="4560C70B">
        <w:tc>
          <w:tcPr>
            <w:tcW w:w="5000" w:type="pct"/>
            <w:tcBorders>
              <w:right w:val="single" w:sz="4" w:space="0" w:color="BFBFBF" w:themeColor="background1" w:themeShade="BF"/>
            </w:tcBorders>
            <w:shd w:val="clear" w:color="auto" w:fill="BEE3A5"/>
            <w:vAlign w:val="center"/>
          </w:tcPr>
          <w:p w14:paraId="51E77D89" w14:textId="77777777" w:rsidR="00515B5E" w:rsidRPr="00A8683D" w:rsidRDefault="00515B5E">
            <w:pPr>
              <w:ind w:firstLine="0"/>
              <w:rPr>
                <w:b/>
                <w:bCs/>
              </w:rPr>
            </w:pPr>
            <w:r w:rsidRPr="00A8683D">
              <w:rPr>
                <w:b/>
                <w:bCs/>
              </w:rPr>
              <w:t>Naudotojai</w:t>
            </w:r>
          </w:p>
        </w:tc>
      </w:tr>
      <w:tr w:rsidR="00515B5E" w:rsidRPr="00A8683D" w14:paraId="358A81BF" w14:textId="77777777" w:rsidTr="4560C70B">
        <w:tc>
          <w:tcPr>
            <w:tcW w:w="5000" w:type="pct"/>
            <w:tcBorders>
              <w:right w:val="single" w:sz="4" w:space="0" w:color="BFBFBF" w:themeColor="background1" w:themeShade="BF"/>
            </w:tcBorders>
            <w:shd w:val="clear" w:color="auto" w:fill="auto"/>
            <w:vAlign w:val="center"/>
          </w:tcPr>
          <w:p w14:paraId="62A380A1" w14:textId="77777777" w:rsidR="00515B5E" w:rsidRPr="00A8683D" w:rsidRDefault="00515B5E">
            <w:pPr>
              <w:ind w:firstLine="0"/>
              <w:rPr>
                <w:b/>
                <w:bCs/>
              </w:rPr>
            </w:pPr>
            <w:r w:rsidRPr="00A8683D">
              <w:t xml:space="preserve">Langas matomas tik </w:t>
            </w:r>
            <w:r w:rsidR="00125723" w:rsidRPr="00A8683D">
              <w:t>VSFSVVP</w:t>
            </w:r>
            <w:r w:rsidRPr="00A8683D">
              <w:t xml:space="preserve"> IS </w:t>
            </w:r>
            <w:r w:rsidR="00B81DEC">
              <w:t xml:space="preserve">ir DMS </w:t>
            </w:r>
            <w:r w:rsidRPr="00A8683D">
              <w:t>naudotojui</w:t>
            </w:r>
          </w:p>
        </w:tc>
      </w:tr>
    </w:tbl>
    <w:p w14:paraId="1DA04D63" w14:textId="77777777" w:rsidR="00515B5E" w:rsidRDefault="00515B5E" w:rsidP="00515B5E">
      <w:pPr>
        <w:pStyle w:val="BodyText"/>
        <w:ind w:firstLine="0"/>
      </w:pPr>
    </w:p>
    <w:p w14:paraId="29C59001" w14:textId="77777777" w:rsidR="00FA1343" w:rsidRDefault="00330A70" w:rsidP="00DF40CE">
      <w:pPr>
        <w:pStyle w:val="Heading4"/>
      </w:pPr>
      <w:bookmarkStart w:id="874" w:name="_Toc159222309"/>
      <w:r>
        <w:lastRenderedPageBreak/>
        <w:t>PKI/ID ir PAI</w:t>
      </w:r>
      <w:r w:rsidR="00FA1343">
        <w:t xml:space="preserve"> </w:t>
      </w:r>
      <w:r w:rsidR="005C33B1">
        <w:t>i</w:t>
      </w:r>
      <w:r w:rsidR="00FA1343">
        <w:t>šlaidų supaprastinimai</w:t>
      </w:r>
      <w:bookmarkEnd w:id="874"/>
    </w:p>
    <w:p w14:paraId="1B324351" w14:textId="77777777" w:rsidR="00EB2614" w:rsidRPr="00ED0621" w:rsidRDefault="00EB2614">
      <w:pPr>
        <w:pStyle w:val="Captionfigura"/>
      </w:pPr>
      <w:r>
        <w:rPr>
          <w:noProof/>
        </w:rPr>
        <w:drawing>
          <wp:inline distT="0" distB="0" distL="0" distR="0" wp14:anchorId="734B97E2" wp14:editId="45E36BB9">
            <wp:extent cx="6300470" cy="4020820"/>
            <wp:effectExtent l="0" t="0" r="5080" b="0"/>
            <wp:docPr id="1029041640" name="Picture 102904164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041640" name="Picture 3" descr="A screenshot of a computer&#10;&#10;Description automatically generated"/>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6300470" cy="4020820"/>
                    </a:xfrm>
                    <a:prstGeom prst="rect">
                      <a:avLst/>
                    </a:prstGeom>
                    <a:noFill/>
                    <a:ln>
                      <a:noFill/>
                    </a:ln>
                  </pic:spPr>
                </pic:pic>
              </a:graphicData>
            </a:graphic>
          </wp:inline>
        </w:drawing>
      </w:r>
    </w:p>
    <w:p w14:paraId="724D42CE" w14:textId="77777777" w:rsidR="00D11448" w:rsidRDefault="00611937" w:rsidP="00D11448">
      <w:pPr>
        <w:pStyle w:val="Captionfigura"/>
      </w:pPr>
      <w:r w:rsidRPr="00611937">
        <w:t xml:space="preserve"> </w:t>
      </w:r>
      <w:r>
        <w:rPr>
          <w:noProof/>
        </w:rPr>
        <w:drawing>
          <wp:inline distT="0" distB="0" distL="0" distR="0" wp14:anchorId="020D05CE" wp14:editId="091A02A0">
            <wp:extent cx="6300470" cy="3106420"/>
            <wp:effectExtent l="0" t="0" r="5080" b="0"/>
            <wp:docPr id="1215256179" name="Picture 121525617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256179" name="Picture 4" descr="A screenshot of a computer&#10;&#10;Description automatically generated"/>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300470" cy="3106420"/>
                    </a:xfrm>
                    <a:prstGeom prst="rect">
                      <a:avLst/>
                    </a:prstGeom>
                    <a:noFill/>
                    <a:ln>
                      <a:noFill/>
                    </a:ln>
                  </pic:spPr>
                </pic:pic>
              </a:graphicData>
            </a:graphic>
          </wp:inline>
        </w:drawing>
      </w:r>
    </w:p>
    <w:p w14:paraId="1908C483" w14:textId="77777777" w:rsidR="00611937" w:rsidRPr="00611937" w:rsidRDefault="00A359A2">
      <w:pPr>
        <w:pStyle w:val="Captionfigura"/>
      </w:pPr>
      <w:r>
        <w:rPr>
          <w:noProof/>
        </w:rPr>
        <w:lastRenderedPageBreak/>
        <w:drawing>
          <wp:inline distT="0" distB="0" distL="0" distR="0" wp14:anchorId="64904BC5" wp14:editId="12D74078">
            <wp:extent cx="4914612" cy="3460339"/>
            <wp:effectExtent l="0" t="0" r="635" b="6985"/>
            <wp:docPr id="144307413" name="Picture 144307413"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07413" name="Picture 5" descr="A screenshot of a document&#10;&#10;Description automatically generated"/>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920323" cy="3464360"/>
                    </a:xfrm>
                    <a:prstGeom prst="rect">
                      <a:avLst/>
                    </a:prstGeom>
                    <a:noFill/>
                    <a:ln>
                      <a:noFill/>
                    </a:ln>
                  </pic:spPr>
                </pic:pic>
              </a:graphicData>
            </a:graphic>
          </wp:inline>
        </w:drawing>
      </w:r>
    </w:p>
    <w:p w14:paraId="006789D2" w14:textId="77777777" w:rsidR="006D74B7" w:rsidRPr="00766F3A" w:rsidRDefault="006D74B7" w:rsidP="00315C28">
      <w:pPr>
        <w:pStyle w:val="Captionfigura"/>
        <w:rPr>
          <w:i w:val="0"/>
          <w:iCs/>
        </w:rPr>
      </w:pPr>
      <w:r w:rsidRPr="00766F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114</w:t>
      </w:r>
      <w:r w:rsidR="00215C96">
        <w:rPr>
          <w:i w:val="0"/>
          <w:iCs/>
        </w:rPr>
        <w:fldChar w:fldCharType="end"/>
      </w:r>
      <w:r w:rsidR="00315C28">
        <w:rPr>
          <w:i w:val="0"/>
          <w:iCs/>
        </w:rPr>
        <w:t xml:space="preserve"> Mokėjimo prašymo išlaidų supaprastinimų sąrašas</w:t>
      </w:r>
    </w:p>
    <w:p w14:paraId="1F1EE18F" w14:textId="77777777" w:rsidR="00823844" w:rsidRDefault="005A20BF" w:rsidP="00823844">
      <w:pPr>
        <w:pStyle w:val="Captionfigura"/>
        <w:rPr>
          <w:i w:val="0"/>
          <w:iCs/>
        </w:rPr>
      </w:pPr>
      <w:r>
        <w:rPr>
          <w:noProof/>
        </w:rPr>
        <w:drawing>
          <wp:inline distT="0" distB="0" distL="0" distR="0" wp14:anchorId="1D50F314" wp14:editId="13310529">
            <wp:extent cx="6300470" cy="4423410"/>
            <wp:effectExtent l="0" t="0" r="5080" b="0"/>
            <wp:docPr id="1588308380" name="Picture 158830838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308380" name="Picture 1" descr="A screenshot of a computer screen&#10;&#10;Description automatically generated"/>
                    <pic:cNvPicPr/>
                  </pic:nvPicPr>
                  <pic:blipFill>
                    <a:blip r:embed="rId209"/>
                    <a:stretch>
                      <a:fillRect/>
                    </a:stretch>
                  </pic:blipFill>
                  <pic:spPr>
                    <a:xfrm>
                      <a:off x="0" y="0"/>
                      <a:ext cx="6300470" cy="4423410"/>
                    </a:xfrm>
                    <a:prstGeom prst="rect">
                      <a:avLst/>
                    </a:prstGeom>
                  </pic:spPr>
                </pic:pic>
              </a:graphicData>
            </a:graphic>
          </wp:inline>
        </w:drawing>
      </w:r>
    </w:p>
    <w:p w14:paraId="7EBFDB20" w14:textId="77777777" w:rsidR="00422AB5" w:rsidRDefault="0043751C" w:rsidP="00766F3A">
      <w:pPr>
        <w:pStyle w:val="Captionfigura"/>
        <w:rPr>
          <w:iCs/>
        </w:rPr>
      </w:pPr>
      <w:r w:rsidRPr="00766F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115</w:t>
      </w:r>
      <w:r w:rsidR="00215C96">
        <w:rPr>
          <w:i w:val="0"/>
          <w:iCs/>
        </w:rPr>
        <w:fldChar w:fldCharType="end"/>
      </w:r>
      <w:r>
        <w:rPr>
          <w:i w:val="0"/>
          <w:iCs/>
        </w:rPr>
        <w:t xml:space="preserve"> </w:t>
      </w:r>
      <w:r w:rsidR="00555DC9">
        <w:rPr>
          <w:i w:val="0"/>
          <w:iCs/>
        </w:rPr>
        <w:t>Fi</w:t>
      </w:r>
      <w:r>
        <w:rPr>
          <w:i w:val="0"/>
          <w:iCs/>
        </w:rPr>
        <w:t xml:space="preserve">ksuotosios normos </w:t>
      </w:r>
      <w:r w:rsidR="00823844" w:rsidRPr="009F2565">
        <w:rPr>
          <w:i w:val="0"/>
          <w:iCs/>
        </w:rPr>
        <w:t>išlaidų supaprastinimo redagavimo langas</w:t>
      </w:r>
      <w:r>
        <w:rPr>
          <w:iCs/>
        </w:rPr>
        <w:t xml:space="preserve"> </w:t>
      </w:r>
    </w:p>
    <w:p w14:paraId="21466159" w14:textId="77777777" w:rsidR="00823844" w:rsidRDefault="002053AA" w:rsidP="00823844">
      <w:pPr>
        <w:pStyle w:val="Captionfigura"/>
        <w:rPr>
          <w:i w:val="0"/>
          <w:iCs/>
        </w:rPr>
      </w:pPr>
      <w:r>
        <w:rPr>
          <w:noProof/>
        </w:rPr>
        <w:lastRenderedPageBreak/>
        <w:drawing>
          <wp:inline distT="0" distB="0" distL="0" distR="0" wp14:anchorId="628DEF7E" wp14:editId="694139F0">
            <wp:extent cx="6300470" cy="5257165"/>
            <wp:effectExtent l="0" t="0" r="5080" b="635"/>
            <wp:docPr id="1670608974" name="Picture 167060897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608974" name="Picture 1" descr="A screenshot of a computer&#10;&#10;Description automatically generated"/>
                    <pic:cNvPicPr/>
                  </pic:nvPicPr>
                  <pic:blipFill>
                    <a:blip r:embed="rId210"/>
                    <a:stretch>
                      <a:fillRect/>
                    </a:stretch>
                  </pic:blipFill>
                  <pic:spPr>
                    <a:xfrm>
                      <a:off x="0" y="0"/>
                      <a:ext cx="6300470" cy="5257165"/>
                    </a:xfrm>
                    <a:prstGeom prst="rect">
                      <a:avLst/>
                    </a:prstGeom>
                  </pic:spPr>
                </pic:pic>
              </a:graphicData>
            </a:graphic>
          </wp:inline>
        </w:drawing>
      </w:r>
    </w:p>
    <w:p w14:paraId="24115D97" w14:textId="77777777" w:rsidR="009979F7" w:rsidRDefault="008475C5" w:rsidP="00766F3A">
      <w:pPr>
        <w:pStyle w:val="Captionfigura"/>
        <w:rPr>
          <w:i w:val="0"/>
          <w:iCs/>
        </w:rPr>
      </w:pPr>
      <w:r w:rsidRPr="00766F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116</w:t>
      </w:r>
      <w:r w:rsidR="00215C96">
        <w:rPr>
          <w:i w:val="0"/>
          <w:iCs/>
        </w:rPr>
        <w:fldChar w:fldCharType="end"/>
      </w:r>
      <w:r w:rsidRPr="00766F3A">
        <w:rPr>
          <w:i w:val="0"/>
          <w:iCs/>
        </w:rPr>
        <w:t xml:space="preserve"> </w:t>
      </w:r>
      <w:r w:rsidR="003D5CCB" w:rsidRPr="009F2565">
        <w:rPr>
          <w:i w:val="0"/>
          <w:iCs/>
        </w:rPr>
        <w:t>Fiksuotojo įkainio</w:t>
      </w:r>
      <w:r w:rsidRPr="009F2565">
        <w:rPr>
          <w:i w:val="0"/>
          <w:iCs/>
        </w:rPr>
        <w:t xml:space="preserve"> išlaidų supaprastinimo redagavimo langas</w:t>
      </w:r>
    </w:p>
    <w:p w14:paraId="49401D8E" w14:textId="77777777" w:rsidR="005077FC" w:rsidRDefault="000066ED">
      <w:pPr>
        <w:pStyle w:val="Captionfigura"/>
      </w:pPr>
      <w:r w:rsidRPr="000066ED">
        <w:rPr>
          <w:noProof/>
        </w:rPr>
        <w:lastRenderedPageBreak/>
        <w:t xml:space="preserve"> </w:t>
      </w:r>
      <w:r>
        <w:rPr>
          <w:noProof/>
        </w:rPr>
        <w:drawing>
          <wp:inline distT="0" distB="0" distL="0" distR="0" wp14:anchorId="0DBC3056" wp14:editId="7F50B4E1">
            <wp:extent cx="6300470" cy="5135880"/>
            <wp:effectExtent l="0" t="0" r="5080" b="7620"/>
            <wp:docPr id="312064811" name="Picture 3120648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064811" name="Picture 1" descr="A screenshot of a computer&#10;&#10;Description automatically generated"/>
                    <pic:cNvPicPr/>
                  </pic:nvPicPr>
                  <pic:blipFill>
                    <a:blip r:embed="rId211"/>
                    <a:stretch>
                      <a:fillRect/>
                    </a:stretch>
                  </pic:blipFill>
                  <pic:spPr>
                    <a:xfrm>
                      <a:off x="0" y="0"/>
                      <a:ext cx="6300470" cy="5135880"/>
                    </a:xfrm>
                    <a:prstGeom prst="rect">
                      <a:avLst/>
                    </a:prstGeom>
                  </pic:spPr>
                </pic:pic>
              </a:graphicData>
            </a:graphic>
          </wp:inline>
        </w:drawing>
      </w:r>
    </w:p>
    <w:p w14:paraId="3BBAB72A" w14:textId="77777777" w:rsidR="00717B8C" w:rsidRPr="00766F3A" w:rsidRDefault="005077FC" w:rsidP="00766F3A">
      <w:pPr>
        <w:pStyle w:val="Caption"/>
        <w:jc w:val="center"/>
        <w:rPr>
          <w:bCs w:val="0"/>
          <w:i w:val="0"/>
          <w:iCs/>
        </w:rPr>
      </w:pPr>
      <w:r w:rsidRPr="00766F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117</w:t>
      </w:r>
      <w:r w:rsidR="00215C96">
        <w:rPr>
          <w:i w:val="0"/>
          <w:iCs/>
        </w:rPr>
        <w:fldChar w:fldCharType="end"/>
      </w:r>
      <w:r>
        <w:rPr>
          <w:i w:val="0"/>
          <w:iCs/>
        </w:rPr>
        <w:t xml:space="preserve"> Fiksuotosios sumos</w:t>
      </w:r>
      <w:r w:rsidRPr="009F2565">
        <w:rPr>
          <w:i w:val="0"/>
          <w:iCs/>
        </w:rPr>
        <w:t xml:space="preserve"> išlaidų supaprastinimo redagavimo langas</w:t>
      </w:r>
    </w:p>
    <w:p w14:paraId="0511934A" w14:textId="77777777" w:rsidR="005077FC" w:rsidRPr="00176F3E" w:rsidRDefault="005077FC" w:rsidP="005077FC">
      <w:pPr>
        <w:pStyle w:val="Captionfigura"/>
        <w:rPr>
          <w:lang w:val="it-IT"/>
        </w:rPr>
      </w:pP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326A5D" w:rsidRPr="00A8683D" w14:paraId="1A7BFA34" w14:textId="77777777">
        <w:trPr>
          <w:tblHeader/>
        </w:trPr>
        <w:tc>
          <w:tcPr>
            <w:tcW w:w="5000" w:type="pct"/>
            <w:tcBorders>
              <w:right w:val="single" w:sz="4" w:space="0" w:color="BFBFBF" w:themeColor="background1" w:themeShade="BF"/>
            </w:tcBorders>
            <w:shd w:val="clear" w:color="auto" w:fill="BEE3A5"/>
            <w:vAlign w:val="center"/>
          </w:tcPr>
          <w:p w14:paraId="0E4C26DF" w14:textId="77777777" w:rsidR="00326A5D" w:rsidRPr="00A8683D" w:rsidRDefault="00326A5D">
            <w:pPr>
              <w:ind w:firstLine="0"/>
              <w:rPr>
                <w:b/>
                <w:bCs/>
              </w:rPr>
            </w:pPr>
            <w:r w:rsidRPr="00A8683D">
              <w:rPr>
                <w:b/>
                <w:bCs/>
              </w:rPr>
              <w:lastRenderedPageBreak/>
              <w:t>Laukai</w:t>
            </w:r>
          </w:p>
        </w:tc>
      </w:tr>
      <w:tr w:rsidR="00326A5D" w:rsidRPr="00A8683D" w14:paraId="0BB85D9E" w14:textId="77777777">
        <w:trPr>
          <w:tblHeader/>
        </w:trPr>
        <w:tc>
          <w:tcPr>
            <w:tcW w:w="5000" w:type="pct"/>
            <w:tcBorders>
              <w:right w:val="single" w:sz="4" w:space="0" w:color="BFBFBF" w:themeColor="background1" w:themeShade="BF"/>
            </w:tcBorders>
            <w:shd w:val="clear" w:color="auto" w:fill="auto"/>
            <w:vAlign w:val="center"/>
          </w:tcPr>
          <w:p w14:paraId="213A516B" w14:textId="77777777" w:rsidR="00DB63DB" w:rsidRPr="00766F3A" w:rsidRDefault="001923E8" w:rsidP="00766F3A">
            <w:pPr>
              <w:pStyle w:val="Lentelssraas"/>
              <w:numPr>
                <w:ilvl w:val="0"/>
                <w:numId w:val="0"/>
              </w:numPr>
              <w:ind w:left="360"/>
              <w:rPr>
                <w:b/>
                <w:bCs/>
              </w:rPr>
            </w:pPr>
            <w:r w:rsidRPr="006112B5">
              <w:rPr>
                <w:b/>
                <w:bCs/>
              </w:rPr>
              <w:lastRenderedPageBreak/>
              <w:t>IŠLAIDOS PAGAL FIKSUOTĄSIAS NORMAS, IŠLAIDOS PAGAL FIKSUOTUOSIUS ĮKAINIUS, IŠLAIDOS PAGAL FIKSUOTAS SUMAS lentelės:</w:t>
            </w:r>
          </w:p>
          <w:p w14:paraId="55523602" w14:textId="77777777" w:rsidR="00FD7366" w:rsidRPr="004E13E0" w:rsidRDefault="00FD7366" w:rsidP="00FD7366">
            <w:pPr>
              <w:pStyle w:val="Lentelssraas"/>
            </w:pPr>
            <w:r w:rsidRPr="004E13E0">
              <w:t xml:space="preserve">Eil. Nr. – automatiškai užpildomas pagal eilės numerį, pirmiau suvestą išlaidos eilutę. </w:t>
            </w:r>
          </w:p>
          <w:p w14:paraId="4DEED726" w14:textId="77777777" w:rsidR="00FD7366" w:rsidRPr="00176F3E" w:rsidRDefault="00FD7366" w:rsidP="00FD7366">
            <w:pPr>
              <w:pStyle w:val="Lentelssraas"/>
            </w:pPr>
            <w:r w:rsidRPr="004E13E0">
              <w:t xml:space="preserve">Biudžeto eilutės </w:t>
            </w:r>
            <w:r>
              <w:t>N</w:t>
            </w:r>
            <w:r w:rsidRPr="004E13E0">
              <w:t xml:space="preserve">r. ir pavadinimas </w:t>
            </w:r>
            <w:r>
              <w:t>–</w:t>
            </w:r>
            <w:r w:rsidRPr="004E13E0">
              <w:t xml:space="preserve"> automatiškai užpildomas</w:t>
            </w:r>
            <w:r>
              <w:t xml:space="preserve"> pagal</w:t>
            </w:r>
            <w:r w:rsidRPr="004E13E0">
              <w:t xml:space="preserve"> </w:t>
            </w:r>
            <w:r>
              <w:t>projekto išlaidų detalizacijos skirtuke suvest</w:t>
            </w:r>
            <w:r w:rsidR="00F45E54">
              <w:t>u</w:t>
            </w:r>
            <w:r>
              <w:t xml:space="preserve">s išlaidų eilutės duomenis. </w:t>
            </w:r>
          </w:p>
          <w:p w14:paraId="5EC0A046" w14:textId="77777777" w:rsidR="00F0137B" w:rsidRPr="00766F3A" w:rsidRDefault="00FD7366" w:rsidP="00FD7366">
            <w:pPr>
              <w:pStyle w:val="Lentelssraas"/>
              <w:rPr>
                <w:lang w:val="en-US"/>
              </w:rPr>
            </w:pPr>
            <w:r>
              <w:t>Pastabos – pildomas rankiniu būdu</w:t>
            </w:r>
            <w:r w:rsidR="00F0137B">
              <w:t xml:space="preserve">. </w:t>
            </w:r>
          </w:p>
          <w:p w14:paraId="1ED1849C" w14:textId="77777777" w:rsidR="00B737C8" w:rsidRPr="00766F3A" w:rsidRDefault="00B737C8" w:rsidP="00766F3A">
            <w:pPr>
              <w:pStyle w:val="Lentelssraas"/>
              <w:numPr>
                <w:ilvl w:val="0"/>
                <w:numId w:val="0"/>
              </w:numPr>
              <w:ind w:left="360"/>
            </w:pPr>
            <w:r w:rsidRPr="00B737C8">
              <w:rPr>
                <w:b/>
                <w:bCs/>
              </w:rPr>
              <w:t>Išlaidų supaprastinimų sumų laukų pildymas, Eur:</w:t>
            </w:r>
          </w:p>
          <w:p w14:paraId="66D90CB7" w14:textId="77777777" w:rsidR="0073185C" w:rsidRDefault="0073185C" w:rsidP="0073185C">
            <w:pPr>
              <w:pStyle w:val="Lentelssraas"/>
            </w:pPr>
            <w:r>
              <w:t>ES lėšos - automatiškai užpildoma ES lėšų suma pagal projekto išlaidų supaprastinimo skirtuke suvestas išlaidų eilutės duomenis.</w:t>
            </w:r>
          </w:p>
          <w:p w14:paraId="2FC9C397" w14:textId="77777777" w:rsidR="0073185C" w:rsidRDefault="0073185C" w:rsidP="0073185C">
            <w:pPr>
              <w:pStyle w:val="Lentelssraas"/>
            </w:pPr>
            <w:r>
              <w:t xml:space="preserve">BF lėšos - automatiškai užpildomas pagal projekto išlaidų supaprastinimo skirtuke suvestas išlaidų eilutės duomenis.    </w:t>
            </w:r>
          </w:p>
          <w:p w14:paraId="6A613C0A" w14:textId="77777777" w:rsidR="0073185C" w:rsidRDefault="0073185C" w:rsidP="0073185C">
            <w:pPr>
              <w:pStyle w:val="Lentelssraas"/>
            </w:pPr>
            <w:r>
              <w:t xml:space="preserve">Iš viso (ES lėšos + BF lėšos) – automatiškai užpildoma ES ir BF lėšų suma pagal projekto išlaidų supaprastinimo skirtuke suvestą išlaidų eilutę.  </w:t>
            </w:r>
          </w:p>
          <w:p w14:paraId="2F4930B6" w14:textId="77777777" w:rsidR="0073185C" w:rsidRDefault="0073185C" w:rsidP="0073185C">
            <w:pPr>
              <w:pStyle w:val="Lentelssraas"/>
            </w:pPr>
            <w:r>
              <w:t xml:space="preserve">Nuosavos lėšos - automatiškai užpildoma projekto išlaidų supaprastinimo skirtuke suvestas išlaidų eilutės duomenis.    </w:t>
            </w:r>
          </w:p>
          <w:p w14:paraId="25DE913B" w14:textId="77777777" w:rsidR="0073185C" w:rsidRDefault="0073185C" w:rsidP="0073185C">
            <w:pPr>
              <w:pStyle w:val="Lentelssraas"/>
            </w:pPr>
            <w:r>
              <w:t>Iš viso (BF lėšos + NL) - automatiškai užpildoma BF ir NL lėšų suma pagal projekto išlaidų supaprastinimo skirtuke suvestą išlaidų eilutę.</w:t>
            </w:r>
          </w:p>
          <w:p w14:paraId="6676597A" w14:textId="77777777" w:rsidR="0073185C" w:rsidRDefault="0073185C" w:rsidP="0073185C">
            <w:pPr>
              <w:pStyle w:val="Lentelssraas"/>
            </w:pPr>
            <w:r>
              <w:t>Iš viso (ES+BF+NL) – automatiškai užpildoma ES, BF ir NL lėšų suma pagal projekto išlaidų supaprastinimo skirtuke suvestą išlaidų eilutę.</w:t>
            </w:r>
          </w:p>
          <w:p w14:paraId="65537D60" w14:textId="77777777" w:rsidR="00882DF9" w:rsidRPr="00766F3A" w:rsidRDefault="00882DF9" w:rsidP="00766F3A">
            <w:pPr>
              <w:pStyle w:val="Lentelssraas"/>
              <w:numPr>
                <w:ilvl w:val="0"/>
                <w:numId w:val="0"/>
              </w:numPr>
              <w:ind w:left="360"/>
            </w:pPr>
            <w:r w:rsidRPr="00882DF9">
              <w:rPr>
                <w:b/>
                <w:bCs/>
              </w:rPr>
              <w:t xml:space="preserve">Deklaruotų išlaidų supaprastinimų sumų laukų pildymas, Eur – užpildoma mokėjimo prašymo „Deklaruotos išlaidos“ skirtuko duomenimis pagal išlaidų eilutę. Išlaidų eilutės duomenys susumuojami pagal ekonominės klasifikacijos kodą:  </w:t>
            </w:r>
          </w:p>
          <w:p w14:paraId="4EFDC6D5" w14:textId="77777777" w:rsidR="00F56C69" w:rsidRDefault="00F56C69" w:rsidP="00F56C69">
            <w:pPr>
              <w:pStyle w:val="Lentelssraas"/>
            </w:pPr>
            <w:r>
              <w:t xml:space="preserve">ES lėšos –  automatiškai užpildoma ES lėšų suma pagal mokėjimo prašymo „Deklaruotos išlaidos“ skirtuke nurodytus išlaidų eilutės duomenis. Laukas redaguojamas.     </w:t>
            </w:r>
          </w:p>
          <w:p w14:paraId="78C1B5FD" w14:textId="77777777" w:rsidR="00F56C69" w:rsidRDefault="00F56C69" w:rsidP="00F56C69">
            <w:pPr>
              <w:pStyle w:val="Lentelssraas"/>
            </w:pPr>
            <w:r>
              <w:t xml:space="preserve">BF lėšos – automatiškai užpildoma BF lėšų suma pagal mokėjimo prašymo „Deklaruotos išlaidos“ skirtuke nurodytus išlaidų eilutės duomenis. Laukas redaguojamas.        </w:t>
            </w:r>
          </w:p>
          <w:p w14:paraId="3A6F983B" w14:textId="77777777" w:rsidR="00F56C69" w:rsidRDefault="00F56C69" w:rsidP="00F56C69">
            <w:pPr>
              <w:pStyle w:val="Lentelssraas"/>
            </w:pPr>
            <w:r>
              <w:t>Iš viso (ES lėšos + BF lėšos)  – automatiškai užpildoma ES ir BF lėšų suma pagal MP „Deklaruotos išlaidos“ skirtuke nurodytus išlaidų eilutės duomenis. Laukas neredaguojamas.</w:t>
            </w:r>
          </w:p>
          <w:p w14:paraId="662FE9DF" w14:textId="77777777" w:rsidR="00F56C69" w:rsidRDefault="00F56C69" w:rsidP="00F56C69">
            <w:pPr>
              <w:pStyle w:val="Lentelssraas"/>
            </w:pPr>
            <w:r>
              <w:t xml:space="preserve">Nuosavos lėšos – automatiškai užpildoma nuosavų lėšų suma pagal mokėjimo prašymo „Deklaruotos išlaidos“ skirtuke nurodytus išlaidų eilutės duomenis. Laukas redaguojamas. </w:t>
            </w:r>
          </w:p>
          <w:p w14:paraId="572BF311" w14:textId="77777777" w:rsidR="00F56C69" w:rsidRDefault="00F56C69" w:rsidP="00F56C69">
            <w:pPr>
              <w:pStyle w:val="Lentelssraas"/>
            </w:pPr>
            <w:r>
              <w:t>Iš viso (BF lėšos + NL)  automatiškai užpildoma BF ir NL lėšų suma pagal mokėjimo prašymo „Deklaruotos išlaidos“ skirtuke nurodytus išlaidų eilutės duomenis. Laukas neredaguojamas.</w:t>
            </w:r>
          </w:p>
          <w:p w14:paraId="4C18B1F6" w14:textId="77777777" w:rsidR="00F56C69" w:rsidRDefault="00F56C69" w:rsidP="00F56C69">
            <w:pPr>
              <w:pStyle w:val="Lentelssraas"/>
            </w:pPr>
            <w:r>
              <w:t>Iš viso (ES+BF+NL) – automatiškai užpildoma ES, BF ir NL lėšų suma pagal MP „Deklaruotos išlaidos“ skirtuke nurodytus išlaidų eilutės duomenis. Laukas neredaguojamas.</w:t>
            </w:r>
          </w:p>
          <w:p w14:paraId="6A6FFB96" w14:textId="77777777" w:rsidR="005D0E22" w:rsidRPr="00766F3A" w:rsidRDefault="005D0E22" w:rsidP="00766F3A">
            <w:pPr>
              <w:pStyle w:val="Lentelssraas"/>
              <w:numPr>
                <w:ilvl w:val="0"/>
                <w:numId w:val="0"/>
              </w:numPr>
              <w:ind w:left="360"/>
            </w:pPr>
            <w:r w:rsidRPr="005D0E22">
              <w:rPr>
                <w:b/>
                <w:bCs/>
              </w:rPr>
              <w:t>Tinkamų išlaidų supaprastinimų sumų laukų pildymas, Eur – užpildoma mokėjimo prašymo „Išvados“ skirtuko tinkamų lėšų suma. Išlaidų eilutės duomenys susumuojami pagal ekonominės klasifikacijos kodą:</w:t>
            </w:r>
          </w:p>
          <w:p w14:paraId="6513A5CC" w14:textId="77777777" w:rsidR="008146D8" w:rsidRPr="00766F3A" w:rsidRDefault="008146D8" w:rsidP="00766F3A">
            <w:pPr>
              <w:pStyle w:val="Lentelssraas"/>
            </w:pPr>
            <w:r w:rsidRPr="00766F3A">
              <w:t xml:space="preserve">ES lėšos – automatiškai užpildoma tinkamų ES lėšų suma pagal suminius MP išvadų, išlaidų eilutei duomenis. Laukas redaguojamas.    </w:t>
            </w:r>
          </w:p>
          <w:p w14:paraId="3DCC6A10" w14:textId="77777777" w:rsidR="008146D8" w:rsidRPr="00766F3A" w:rsidRDefault="008146D8" w:rsidP="00766F3A">
            <w:pPr>
              <w:pStyle w:val="Lentelssraas"/>
            </w:pPr>
            <w:r w:rsidRPr="00766F3A">
              <w:t xml:space="preserve">BF lėšos – automatiškai užpildoma tinkamų BF lėšų suma pagal suminius MP išvadų, išlaidų eilutei duomenis. Laukas redaguojamas.        </w:t>
            </w:r>
          </w:p>
          <w:p w14:paraId="660DB151" w14:textId="77777777" w:rsidR="008146D8" w:rsidRPr="00766F3A" w:rsidRDefault="008146D8" w:rsidP="00766F3A">
            <w:pPr>
              <w:pStyle w:val="Lentelssraas"/>
            </w:pPr>
            <w:r w:rsidRPr="00766F3A">
              <w:t>Iš viso (ES lėšos + BF lėšos) – automatiškai užpildoma tinkamų ES ir BF lėšų suma pagal suminius MP išvadų, išlaidų eilutei duomenis. Laukas neredaguojamas.</w:t>
            </w:r>
          </w:p>
          <w:p w14:paraId="36585189" w14:textId="77777777" w:rsidR="008146D8" w:rsidRPr="00766F3A" w:rsidRDefault="008146D8" w:rsidP="00766F3A">
            <w:pPr>
              <w:pStyle w:val="Lentelssraas"/>
            </w:pPr>
            <w:r w:rsidRPr="00766F3A">
              <w:t>Nuosavos lėšos – automatiškai užpildoma tinkamų nuosavų lėšų suma pagal suminius MP išvadų, išlaidų eilutei duomenis. Laukas redaguojamas.</w:t>
            </w:r>
          </w:p>
          <w:p w14:paraId="753CB7D4" w14:textId="77777777" w:rsidR="008146D8" w:rsidRPr="00766F3A" w:rsidRDefault="008146D8" w:rsidP="00766F3A">
            <w:pPr>
              <w:pStyle w:val="Lentelssraas"/>
            </w:pPr>
            <w:r w:rsidRPr="00766F3A">
              <w:t>Iš viso (BF lėšos + NL) - automatiškai užpildoma tinkamų BF ir NL lėšų suma pagal suminius MP išvadų, išlaidų eilutei duomenis. Laukas neredaguojamas.</w:t>
            </w:r>
          </w:p>
          <w:p w14:paraId="35652FA9" w14:textId="77777777" w:rsidR="00462528" w:rsidRPr="000560FD" w:rsidRDefault="008146D8" w:rsidP="00766F3A">
            <w:pPr>
              <w:pStyle w:val="Lentelssraas"/>
            </w:pPr>
            <w:r w:rsidRPr="00766F3A">
              <w:t>Iš viso (ES+BF+NL) – automatiškai užpildoma ES, BF ir NL tinkamų lėšų suma pagal suminius MP išvadų, išlaidų eilutei duomenis. Laukas neredaguojamas.</w:t>
            </w:r>
          </w:p>
          <w:p w14:paraId="05E232C0" w14:textId="77777777" w:rsidR="00AD0C45" w:rsidRPr="00766F3A" w:rsidRDefault="00AD0C45" w:rsidP="00766F3A">
            <w:pPr>
              <w:pStyle w:val="Lentelssraas"/>
              <w:numPr>
                <w:ilvl w:val="0"/>
                <w:numId w:val="0"/>
              </w:numPr>
              <w:ind w:left="360"/>
            </w:pPr>
            <w:r w:rsidRPr="00AD0C45">
              <w:rPr>
                <w:b/>
                <w:bCs/>
              </w:rPr>
              <w:lastRenderedPageBreak/>
              <w:t xml:space="preserve">Netinkamų išlaidų supaprastinimų sumų laukų pildymas, Eur –užpildoma mokėjimo prašymo „Išvados“ skirtuko netinkamų lėšų suma. Išlaidų eilutės duomenys susumuojami pagal ekonominės klasifikacijos kodą:     </w:t>
            </w:r>
          </w:p>
          <w:p w14:paraId="51C1A6BF" w14:textId="77777777" w:rsidR="00462528" w:rsidRPr="00766F3A" w:rsidRDefault="00462528" w:rsidP="00462528">
            <w:pPr>
              <w:pStyle w:val="Lentelssraas"/>
            </w:pPr>
            <w:r w:rsidRPr="00766F3A">
              <w:t xml:space="preserve">ES lėšos – automatiškai užpildoma netinkamų ES lėšų suma pagal suminius MP išvadų, išlaidų eilutei duomenis. Laukas redaguojamas.       </w:t>
            </w:r>
          </w:p>
          <w:p w14:paraId="0D26D3AB" w14:textId="77777777" w:rsidR="00462528" w:rsidRPr="00766F3A" w:rsidRDefault="00462528" w:rsidP="00462528">
            <w:pPr>
              <w:pStyle w:val="Lentelssraas"/>
            </w:pPr>
            <w:r w:rsidRPr="00766F3A">
              <w:t xml:space="preserve">BF lėšos – automatiškai užpildoma netinkamų BF lėšų suma pagal suminius MP išvadų, išlaidų eilutei duomenis. Laukas redaguojamas.    </w:t>
            </w:r>
          </w:p>
          <w:p w14:paraId="2592F847" w14:textId="77777777" w:rsidR="00462528" w:rsidRPr="00766F3A" w:rsidRDefault="00462528" w:rsidP="00462528">
            <w:pPr>
              <w:pStyle w:val="Lentelssraas"/>
            </w:pPr>
            <w:r w:rsidRPr="00766F3A">
              <w:t>Iš viso (ES lėšos + BF lėšos) – automatiškai užpildoma netinkamų ES ir BF lėšų suma pagal suminius MP išvadų, išlaidų eilutei duomenis. Laukas neredaguojamas.</w:t>
            </w:r>
          </w:p>
          <w:p w14:paraId="124B7544" w14:textId="77777777" w:rsidR="00462528" w:rsidRPr="00766F3A" w:rsidRDefault="00462528" w:rsidP="00462528">
            <w:pPr>
              <w:pStyle w:val="Lentelssraas"/>
            </w:pPr>
            <w:r w:rsidRPr="00766F3A">
              <w:t xml:space="preserve">Nuosavos lėšos – automatiškai užpildoma netinkamų nuosavų lėšų suma pagal suminius MP išvadų, išlaidų eilutei duomenis. Laukas redaguojamas. </w:t>
            </w:r>
          </w:p>
          <w:p w14:paraId="73DE7164" w14:textId="77777777" w:rsidR="00462528" w:rsidRPr="00766F3A" w:rsidRDefault="00462528" w:rsidP="00462528">
            <w:pPr>
              <w:pStyle w:val="Lentelssraas"/>
            </w:pPr>
            <w:r w:rsidRPr="00766F3A">
              <w:t xml:space="preserve">Iš viso (BF lėšos + NL) </w:t>
            </w:r>
            <w:r w:rsidR="00941656">
              <w:t>–</w:t>
            </w:r>
            <w:r w:rsidRPr="00766F3A">
              <w:t xml:space="preserve"> automatiškai užpildoma netinkamų BF ir NL lėšų suma pagal suminius MP išvadų, išlaidų eilutei duomenis. Laukas neredaguojamas.</w:t>
            </w:r>
          </w:p>
          <w:p w14:paraId="37B0F24E" w14:textId="77777777" w:rsidR="00462528" w:rsidRPr="00766F3A" w:rsidRDefault="00462528" w:rsidP="00462528">
            <w:pPr>
              <w:pStyle w:val="Lentelssraas"/>
            </w:pPr>
            <w:r w:rsidRPr="00766F3A">
              <w:t>Iš viso (ES+BF+NL) – automatiškai užpildoma ES, BF ir NL netinkamų lėšų suma pagal suminius MP išvadų, išlaidų eilutei duomenis. Laukas neredaguojamas.</w:t>
            </w:r>
          </w:p>
          <w:p w14:paraId="1A4C603F" w14:textId="77777777" w:rsidR="00C455BC" w:rsidRPr="007242E7" w:rsidRDefault="00C455BC" w:rsidP="00C455BC">
            <w:pPr>
              <w:pStyle w:val="Lentelssraas"/>
              <w:numPr>
                <w:ilvl w:val="0"/>
                <w:numId w:val="0"/>
              </w:numPr>
              <w:ind w:left="720" w:hanging="360"/>
              <w:rPr>
                <w:b/>
                <w:bCs/>
                <w:lang w:val="en-US"/>
              </w:rPr>
            </w:pPr>
            <w:r w:rsidRPr="007242E7">
              <w:rPr>
                <w:b/>
                <w:bCs/>
                <w:lang w:val="en-US"/>
              </w:rPr>
              <w:t>IŠLAIDOS PAGAL FIKSUOTĄSIAS NORMAS</w:t>
            </w:r>
            <w:r w:rsidR="00582376">
              <w:rPr>
                <w:b/>
                <w:bCs/>
                <w:lang w:val="en-US"/>
              </w:rPr>
              <w:t xml:space="preserve"> lentelė</w:t>
            </w:r>
            <w:r w:rsidRPr="007242E7">
              <w:rPr>
                <w:b/>
                <w:bCs/>
                <w:lang w:val="en-US"/>
              </w:rPr>
              <w:t>:</w:t>
            </w:r>
          </w:p>
          <w:p w14:paraId="7F15166B" w14:textId="77777777" w:rsidR="00C455BC" w:rsidRPr="00F92146" w:rsidRDefault="00C455BC" w:rsidP="00C455BC">
            <w:pPr>
              <w:pStyle w:val="Lentelssraas"/>
            </w:pPr>
            <w:r w:rsidRPr="007242E7">
              <w:t xml:space="preserve">Fiksuotosios normos pavadinimas - </w:t>
            </w:r>
            <w:r w:rsidRPr="00F92146">
              <w:t xml:space="preserve">automatiškai užpildomas pagal </w:t>
            </w:r>
            <w:r>
              <w:t>projekto</w:t>
            </w:r>
            <w:r w:rsidRPr="00F92146">
              <w:t xml:space="preserve"> išlaidų supaprastinimo skirtuke suvestas išlaidų eilutės duomenis.</w:t>
            </w:r>
          </w:p>
          <w:p w14:paraId="6709F64A" w14:textId="77777777" w:rsidR="00C455BC" w:rsidRPr="004F2165" w:rsidRDefault="00C455BC" w:rsidP="00C455BC">
            <w:pPr>
              <w:pStyle w:val="Lentelssraas"/>
            </w:pPr>
            <w:r>
              <w:t xml:space="preserve">Fiksuotosios normos dydis proc. - </w:t>
            </w:r>
            <w:r w:rsidRPr="00F92146">
              <w:t xml:space="preserve">automatiškai užpildomas pagal </w:t>
            </w:r>
            <w:r>
              <w:t>projekto</w:t>
            </w:r>
            <w:r w:rsidRPr="00F92146">
              <w:t xml:space="preserve"> išlaidų supaprastinimo skirtuke suvestas išlaidų eilutės duomenis.</w:t>
            </w:r>
          </w:p>
          <w:p w14:paraId="043A529F" w14:textId="77777777" w:rsidR="00C455BC" w:rsidRPr="00176F3E" w:rsidRDefault="00C455BC" w:rsidP="00C455BC">
            <w:pPr>
              <w:pStyle w:val="Lentelssraas"/>
              <w:numPr>
                <w:ilvl w:val="0"/>
                <w:numId w:val="0"/>
              </w:numPr>
              <w:ind w:left="720" w:hanging="360"/>
              <w:rPr>
                <w:b/>
                <w:bCs/>
              </w:rPr>
            </w:pPr>
            <w:r w:rsidRPr="00176F3E">
              <w:rPr>
                <w:b/>
                <w:bCs/>
              </w:rPr>
              <w:t>IŠLAIDOS PAGAL FIKSUOTUOSIUS ĮKAINIUS</w:t>
            </w:r>
            <w:r w:rsidR="00582376" w:rsidRPr="00176F3E">
              <w:rPr>
                <w:b/>
                <w:bCs/>
              </w:rPr>
              <w:t xml:space="preserve"> lentelė</w:t>
            </w:r>
            <w:r w:rsidRPr="00176F3E">
              <w:rPr>
                <w:b/>
                <w:bCs/>
              </w:rPr>
              <w:t>:</w:t>
            </w:r>
          </w:p>
          <w:p w14:paraId="4C805A27" w14:textId="77777777" w:rsidR="00C455BC" w:rsidRPr="00F92146" w:rsidRDefault="00C455BC" w:rsidP="00C455BC">
            <w:pPr>
              <w:pStyle w:val="Lentelssraas"/>
            </w:pPr>
            <w:r w:rsidRPr="002E5D52">
              <w:t>Fiksuotojo įkainio pavadinimas</w:t>
            </w:r>
            <w:r>
              <w:t xml:space="preserve"> </w:t>
            </w:r>
            <w:r w:rsidRPr="007242E7">
              <w:t xml:space="preserve">- </w:t>
            </w:r>
            <w:r w:rsidRPr="00F92146">
              <w:t>automatiškai užpildomas pagal projekto išlaidų supaprastinimo skirtuke suvestas išlaidų eilutės duomenis.</w:t>
            </w:r>
          </w:p>
          <w:p w14:paraId="730F7370" w14:textId="77777777" w:rsidR="00C455BC" w:rsidRPr="004F2165" w:rsidRDefault="00C455BC" w:rsidP="00C455BC">
            <w:pPr>
              <w:pStyle w:val="Lentelssraas"/>
            </w:pPr>
            <w:r w:rsidRPr="00454F7C">
              <w:t>Fiksuotojo įkainio dydis, Eur</w:t>
            </w:r>
            <w:r>
              <w:t xml:space="preserve"> - </w:t>
            </w:r>
            <w:r w:rsidRPr="00F92146">
              <w:t xml:space="preserve">automatiškai užpildomas pagal </w:t>
            </w:r>
            <w:r>
              <w:t xml:space="preserve">projekto </w:t>
            </w:r>
            <w:r w:rsidRPr="00F92146">
              <w:t>išlaidų supaprastinimo skirtuke suvestas išlaidų eilutės duomenis.</w:t>
            </w:r>
          </w:p>
          <w:p w14:paraId="32CC97C2" w14:textId="77777777" w:rsidR="00C455BC" w:rsidRPr="004F2165" w:rsidRDefault="00C455BC" w:rsidP="00C455BC">
            <w:pPr>
              <w:pStyle w:val="Lentelssraas"/>
            </w:pPr>
            <w:r w:rsidRPr="004F2165">
              <w:t xml:space="preserve">Mato </w:t>
            </w:r>
            <w:r w:rsidRPr="00766F3A">
              <w:t>vienetas</w:t>
            </w:r>
            <w:r w:rsidRPr="004F2165">
              <w:t xml:space="preserve"> – </w:t>
            </w:r>
            <w:r w:rsidRPr="00F92146">
              <w:t>automatiškai užpildomas pagal</w:t>
            </w:r>
            <w:r>
              <w:t xml:space="preserve"> projekto</w:t>
            </w:r>
            <w:r w:rsidRPr="00F92146">
              <w:t xml:space="preserve"> išlaidų supaprastinimo skirtuke suvestas išlaidų eilutės duomenis.</w:t>
            </w:r>
          </w:p>
          <w:p w14:paraId="6DE6C1EB" w14:textId="77777777" w:rsidR="00C455BC" w:rsidRPr="008E6115" w:rsidRDefault="00C455BC" w:rsidP="00C455BC">
            <w:pPr>
              <w:pStyle w:val="Lentelssraas"/>
            </w:pPr>
            <w:r w:rsidRPr="008E6115">
              <w:t>Planuojamas fiksuotojo įkainio mato vnt. skaičius - automatiškai užpildomas pagal projekto išlaidų supaprastinimo skirtuke suvestas išlaidų eilutės duomenis.</w:t>
            </w:r>
          </w:p>
          <w:p w14:paraId="48AA4969" w14:textId="77777777" w:rsidR="00C455BC" w:rsidRPr="008E6115" w:rsidRDefault="00C455BC" w:rsidP="00C455BC">
            <w:pPr>
              <w:pStyle w:val="Lentelssraas"/>
            </w:pPr>
            <w:r w:rsidRPr="008E6115">
              <w:t>Deklaruojamas mato vnt. sk. – rankiniu būdu užpildomas ir redaguojamas. Suvesti galima tik skaitmenis.</w:t>
            </w:r>
          </w:p>
          <w:p w14:paraId="47CF107E" w14:textId="77777777" w:rsidR="00C455BC" w:rsidRDefault="00C455BC" w:rsidP="00C455BC">
            <w:pPr>
              <w:pStyle w:val="Lentelssraas"/>
            </w:pPr>
            <w:r w:rsidRPr="008E6115">
              <w:t>Apskaičiuota išlaidų suma pagal deklaruojamą vnt. skaičių – automatiškai paskaičiuojama sudauginus “</w:t>
            </w:r>
            <w:r>
              <w:t>F</w:t>
            </w:r>
            <w:r w:rsidRPr="008E6115">
              <w:t>iksuotojo įkainio dyd</w:t>
            </w:r>
            <w:r>
              <w:t>is</w:t>
            </w:r>
            <w:r w:rsidRPr="008E6115">
              <w:t xml:space="preserve">, Eur” </w:t>
            </w:r>
            <w:r>
              <w:t xml:space="preserve">lauko reikšmę </w:t>
            </w:r>
            <w:r w:rsidRPr="008E6115">
              <w:t>su “</w:t>
            </w:r>
            <w:r>
              <w:t>D</w:t>
            </w:r>
            <w:r w:rsidRPr="008E6115">
              <w:t>eklaruojam</w:t>
            </w:r>
            <w:r>
              <w:t>as</w:t>
            </w:r>
            <w:r w:rsidRPr="008E6115">
              <w:t xml:space="preserve"> mato vnt. sk.” lauke suvesta reikšme.</w:t>
            </w:r>
            <w:r w:rsidRPr="00101A4D">
              <w:t xml:space="preserve"> </w:t>
            </w:r>
          </w:p>
          <w:p w14:paraId="6DB89952" w14:textId="77777777" w:rsidR="00C455BC" w:rsidRPr="00101A4D" w:rsidRDefault="00C455BC" w:rsidP="00C455BC">
            <w:pPr>
              <w:pStyle w:val="Lentelssraas"/>
            </w:pPr>
            <w:r w:rsidRPr="00101A4D">
              <w:t>Apskaičiuota tinkama išlaidų suma, Eur - automatiškai paskaičiuojama sudauginus “Fiksuotojo įkainio dydis, Eur” lauko reikšme su “Pripažintas tinkamas finansuoti vnt. skaičius” lauke suvesta reikšme.</w:t>
            </w:r>
          </w:p>
          <w:p w14:paraId="5DDEE00A" w14:textId="77777777" w:rsidR="00C455BC" w:rsidRPr="00101A4D" w:rsidRDefault="00C455BC" w:rsidP="00C455BC">
            <w:pPr>
              <w:pStyle w:val="Lentelssraas"/>
            </w:pPr>
            <w:r w:rsidRPr="00101A4D">
              <w:t>Pripažintas netinkamas finansuoti vnt. skaičius –  automatiškai apskaičiuojama iš „Deklaruojamas mato vnt. sk.“ atimant „Pripažintas tinkamas finansuoti vnt. skaičius“ reikšmes. Laukas neredaguojamas.</w:t>
            </w:r>
          </w:p>
          <w:p w14:paraId="4A45C636" w14:textId="77777777" w:rsidR="00C455BC" w:rsidRDefault="00C455BC" w:rsidP="00C455BC">
            <w:pPr>
              <w:pStyle w:val="Lentelssraas"/>
            </w:pPr>
            <w:r w:rsidRPr="00101A4D">
              <w:t>Apskaičiuota netinkama išlaidų suma, Eur - automatiškai apskaičiuojama iš „Apskaičiuota išlaidų suma pagal deklaruojamą vnt. skaičių“ sumos atėmus “Apskaičiuota tinkama išlaidų suma” sumą.</w:t>
            </w:r>
          </w:p>
          <w:p w14:paraId="71D1D2A4" w14:textId="77777777" w:rsidR="00CC790B" w:rsidRDefault="00CC790B" w:rsidP="00766F3A">
            <w:pPr>
              <w:pStyle w:val="Lentelssraas"/>
              <w:numPr>
                <w:ilvl w:val="0"/>
                <w:numId w:val="0"/>
              </w:numPr>
              <w:ind w:left="360"/>
            </w:pPr>
            <w:r>
              <w:t>Jeigu išlaidų detalizacijos eilutės įrašo lauke „Visa eilutės suma tinkama“ pažymėtas požymis ne:</w:t>
            </w:r>
          </w:p>
          <w:p w14:paraId="198AD34B" w14:textId="77777777" w:rsidR="00CC790B" w:rsidRDefault="00CC790B" w:rsidP="00766F3A">
            <w:pPr>
              <w:pStyle w:val="Lentelssraas"/>
            </w:pPr>
            <w:r>
              <w:t xml:space="preserve">Pripažintas tinkamas finansuoti vnt. skaičius - rankiniu būdu užpildomas ir redaguojamas. Suvesti galima tik skaitmenis. </w:t>
            </w:r>
            <w:r w:rsidRPr="00607A77">
              <w:t>Duomenys</w:t>
            </w:r>
            <w:r>
              <w:t xml:space="preserve"> sumuojami pagal išlaidų eilutės numerį bei pavadinimą į vieną išlaidų supaprastinimo įrašo eilutę.</w:t>
            </w:r>
          </w:p>
          <w:p w14:paraId="7DD8A581" w14:textId="77777777" w:rsidR="00CC790B" w:rsidRDefault="00CC790B" w:rsidP="00766F3A">
            <w:pPr>
              <w:pStyle w:val="Lentelssraas"/>
              <w:numPr>
                <w:ilvl w:val="0"/>
                <w:numId w:val="0"/>
              </w:numPr>
              <w:ind w:left="360"/>
            </w:pPr>
            <w:r>
              <w:t>Jeigu išlaidų detalizacijos eilutės įrašo lauke „Visa eilutės suma tinkama“ pažymėtas požymis taip:</w:t>
            </w:r>
          </w:p>
          <w:p w14:paraId="7B524E14" w14:textId="77777777" w:rsidR="00CC790B" w:rsidRDefault="00CC790B" w:rsidP="00766F3A">
            <w:pPr>
              <w:pStyle w:val="Lentelssraas"/>
            </w:pPr>
            <w:r>
              <w:t>Pripažintas tinkamas finansuoti vnt. skaičius – užpildoma „Deklaruojamas mato vnt. sk.“ lauko suvesta reikšme. Laukas koreguojamas. Duomenys sumuojami pagal išlaidų eilutės numerį bei pavadinimą į vieną išlaidų supaprastinimo įrašo eilutę.</w:t>
            </w:r>
          </w:p>
          <w:p w14:paraId="1F8A5E29" w14:textId="77777777" w:rsidR="00C455BC" w:rsidRPr="00C40F12" w:rsidRDefault="00C455BC" w:rsidP="00C455BC">
            <w:pPr>
              <w:pStyle w:val="Lentelssraas"/>
              <w:numPr>
                <w:ilvl w:val="0"/>
                <w:numId w:val="0"/>
              </w:numPr>
              <w:ind w:left="720"/>
              <w:rPr>
                <w:b/>
                <w:bCs/>
                <w:lang w:val="en-US"/>
              </w:rPr>
            </w:pPr>
            <w:r w:rsidRPr="00C40F12">
              <w:rPr>
                <w:b/>
                <w:bCs/>
                <w:lang w:val="en-US"/>
              </w:rPr>
              <w:t>IŠLAIDOS PAGAL FIKSUOTAS SUMAS</w:t>
            </w:r>
            <w:r w:rsidR="00582376">
              <w:rPr>
                <w:b/>
                <w:bCs/>
                <w:lang w:val="en-US"/>
              </w:rPr>
              <w:t xml:space="preserve"> lentelė</w:t>
            </w:r>
            <w:r>
              <w:rPr>
                <w:b/>
                <w:bCs/>
                <w:lang w:val="en-US"/>
              </w:rPr>
              <w:t>:</w:t>
            </w:r>
          </w:p>
          <w:p w14:paraId="1A4B1F57" w14:textId="77777777" w:rsidR="00C455BC" w:rsidRPr="00F92146" w:rsidRDefault="00C455BC" w:rsidP="00C455BC">
            <w:pPr>
              <w:pStyle w:val="Lentelssraas"/>
            </w:pPr>
            <w:r w:rsidRPr="00274C14">
              <w:t>Fiksuotosios sumos pavadinimas</w:t>
            </w:r>
            <w:r>
              <w:t xml:space="preserve"> </w:t>
            </w:r>
            <w:r w:rsidRPr="007242E7">
              <w:t xml:space="preserve">- </w:t>
            </w:r>
            <w:r w:rsidRPr="00F92146">
              <w:t>automatiškai užpildomas pagal projekto išlaidų supaprastinimo skirtuke suvest</w:t>
            </w:r>
            <w:r>
              <w:t>u</w:t>
            </w:r>
            <w:r w:rsidRPr="00F92146">
              <w:t>s išlaidų eilutės duomenis.</w:t>
            </w:r>
          </w:p>
          <w:p w14:paraId="4EFE1B48" w14:textId="77777777" w:rsidR="00C455BC" w:rsidRPr="004F2165" w:rsidRDefault="00C455BC" w:rsidP="00C455BC">
            <w:pPr>
              <w:pStyle w:val="Lentelssraas"/>
            </w:pPr>
            <w:r w:rsidRPr="004F2165">
              <w:lastRenderedPageBreak/>
              <w:t xml:space="preserve">Fiksuotosios sumos dydis, Eur - </w:t>
            </w:r>
            <w:r w:rsidRPr="00F92146">
              <w:t>automatiškai užpildomas pagal projekto išlaidų supaprastinimo skirtuke suvest</w:t>
            </w:r>
            <w:r>
              <w:t>u</w:t>
            </w:r>
            <w:r w:rsidRPr="00F92146">
              <w:t>s išlaidų eilutės duomenis.</w:t>
            </w:r>
          </w:p>
          <w:p w14:paraId="0569685C" w14:textId="77777777" w:rsidR="00C455BC" w:rsidRPr="004F2165" w:rsidRDefault="00C455BC" w:rsidP="00C455BC">
            <w:pPr>
              <w:pStyle w:val="Lentelssraas"/>
            </w:pPr>
            <w:r w:rsidRPr="004F2165">
              <w:t xml:space="preserve">Įgyvendinimo rezultatas - </w:t>
            </w:r>
            <w:r w:rsidRPr="00F92146">
              <w:t>automatiškai užpildomas pagal projekto išlaidų supaprastinimo skirtuke suvest</w:t>
            </w:r>
            <w:r>
              <w:t>u</w:t>
            </w:r>
            <w:r w:rsidRPr="00F92146">
              <w:t>s išlaidų eilutės duomenis.</w:t>
            </w:r>
          </w:p>
          <w:p w14:paraId="37D544AC" w14:textId="77777777" w:rsidR="0083653A" w:rsidRPr="00A8683D" w:rsidRDefault="00C455BC" w:rsidP="00C455BC">
            <w:pPr>
              <w:pStyle w:val="Lentelssraas"/>
            </w:pPr>
            <w:r>
              <w:t xml:space="preserve">Planuojamas fiksuotosios sumos mato vnt. skaičius </w:t>
            </w:r>
            <w:r w:rsidRPr="004F2165">
              <w:t xml:space="preserve">- </w:t>
            </w:r>
            <w:r>
              <w:t>automatiškai užpildomas pagal projekto išlaidų supaprastinimo skirtuke suvestus išlaidų eilutės duomenis.</w:t>
            </w:r>
          </w:p>
        </w:tc>
      </w:tr>
      <w:tr w:rsidR="00326A5D" w:rsidRPr="00A8683D" w14:paraId="12D8537D" w14:textId="77777777">
        <w:trPr>
          <w:tblHeader/>
        </w:trPr>
        <w:tc>
          <w:tcPr>
            <w:tcW w:w="5000" w:type="pct"/>
            <w:tcBorders>
              <w:right w:val="single" w:sz="4" w:space="0" w:color="BFBFBF" w:themeColor="background1" w:themeShade="BF"/>
            </w:tcBorders>
            <w:shd w:val="clear" w:color="auto" w:fill="BEE3A5"/>
            <w:vAlign w:val="center"/>
          </w:tcPr>
          <w:p w14:paraId="3AEC35CA" w14:textId="77777777" w:rsidR="00326A5D" w:rsidRPr="00A8683D" w:rsidRDefault="00326A5D">
            <w:pPr>
              <w:ind w:firstLine="0"/>
              <w:rPr>
                <w:b/>
                <w:bCs/>
              </w:rPr>
            </w:pPr>
            <w:r w:rsidRPr="00A8683D">
              <w:rPr>
                <w:b/>
                <w:bCs/>
              </w:rPr>
              <w:lastRenderedPageBreak/>
              <w:t>Mygtukai</w:t>
            </w:r>
          </w:p>
        </w:tc>
      </w:tr>
      <w:tr w:rsidR="00326A5D" w:rsidRPr="00A8683D" w14:paraId="7EF8238D" w14:textId="77777777">
        <w:trPr>
          <w:tblHeader/>
        </w:trPr>
        <w:tc>
          <w:tcPr>
            <w:tcW w:w="5000" w:type="pct"/>
            <w:tcBorders>
              <w:right w:val="single" w:sz="4" w:space="0" w:color="BFBFBF" w:themeColor="background1" w:themeShade="BF"/>
            </w:tcBorders>
            <w:shd w:val="clear" w:color="auto" w:fill="auto"/>
            <w:vAlign w:val="center"/>
          </w:tcPr>
          <w:p w14:paraId="1007925E" w14:textId="77777777" w:rsidR="00326A5D" w:rsidRDefault="00326A5D">
            <w:pPr>
              <w:pStyle w:val="Lentelssraas"/>
            </w:pPr>
            <w:r w:rsidRPr="00A8683D">
              <w:t>Redaguoti</w:t>
            </w:r>
          </w:p>
          <w:p w14:paraId="0D86DD38" w14:textId="77777777" w:rsidR="00D35B65" w:rsidRDefault="00D35B65">
            <w:pPr>
              <w:pStyle w:val="Lentelssraas"/>
            </w:pPr>
            <w:r>
              <w:t xml:space="preserve">Išsaugoti </w:t>
            </w:r>
          </w:p>
          <w:p w14:paraId="09E1623F" w14:textId="77777777" w:rsidR="00D35B65" w:rsidRDefault="00D35B65">
            <w:pPr>
              <w:pStyle w:val="Lentelssraas"/>
            </w:pPr>
            <w:r>
              <w:t>Atšaukti</w:t>
            </w:r>
          </w:p>
          <w:p w14:paraId="2682C781" w14:textId="77777777" w:rsidR="00326A5D" w:rsidRDefault="00326A5D">
            <w:pPr>
              <w:pStyle w:val="Lentelssraas"/>
            </w:pPr>
            <w:r w:rsidRPr="00A8683D">
              <w:t>Į pagrindinį sąrašą</w:t>
            </w:r>
          </w:p>
          <w:p w14:paraId="022C77AF" w14:textId="77777777" w:rsidR="002F408C" w:rsidRPr="00A8683D" w:rsidRDefault="002F408C">
            <w:pPr>
              <w:pStyle w:val="Lentelssraas"/>
            </w:pPr>
            <w:r>
              <w:t>Tikrinti MP klaidas</w:t>
            </w:r>
          </w:p>
        </w:tc>
      </w:tr>
      <w:tr w:rsidR="00326A5D" w:rsidRPr="00A8683D" w14:paraId="066FDDB9" w14:textId="77777777">
        <w:trPr>
          <w:tblHeader/>
        </w:trPr>
        <w:tc>
          <w:tcPr>
            <w:tcW w:w="5000" w:type="pct"/>
            <w:tcBorders>
              <w:right w:val="single" w:sz="4" w:space="0" w:color="BFBFBF" w:themeColor="background1" w:themeShade="BF"/>
            </w:tcBorders>
            <w:shd w:val="clear" w:color="auto" w:fill="BEE3A5"/>
            <w:vAlign w:val="center"/>
          </w:tcPr>
          <w:p w14:paraId="1078D429" w14:textId="77777777" w:rsidR="00326A5D" w:rsidRPr="00A8683D" w:rsidRDefault="00326A5D">
            <w:pPr>
              <w:ind w:firstLine="0"/>
              <w:rPr>
                <w:b/>
                <w:bCs/>
              </w:rPr>
            </w:pPr>
            <w:r w:rsidRPr="00A8683D">
              <w:rPr>
                <w:b/>
                <w:bCs/>
              </w:rPr>
              <w:t>Naudotojai</w:t>
            </w:r>
          </w:p>
        </w:tc>
      </w:tr>
      <w:tr w:rsidR="00326A5D" w:rsidRPr="00A8683D" w14:paraId="002F2880" w14:textId="77777777">
        <w:trPr>
          <w:tblHeader/>
        </w:trPr>
        <w:tc>
          <w:tcPr>
            <w:tcW w:w="5000" w:type="pct"/>
            <w:tcBorders>
              <w:right w:val="single" w:sz="4" w:space="0" w:color="BFBFBF" w:themeColor="background1" w:themeShade="BF"/>
            </w:tcBorders>
            <w:shd w:val="clear" w:color="auto" w:fill="auto"/>
            <w:vAlign w:val="center"/>
          </w:tcPr>
          <w:p w14:paraId="0C99B7DC" w14:textId="77777777" w:rsidR="00326A5D" w:rsidRPr="00A8683D" w:rsidRDefault="00326A5D">
            <w:pPr>
              <w:ind w:firstLine="0"/>
              <w:rPr>
                <w:b/>
                <w:bCs/>
              </w:rPr>
            </w:pPr>
            <w:r w:rsidRPr="00A8683D">
              <w:t>Langas matomas VSFSVVP IS</w:t>
            </w:r>
            <w:r>
              <w:t xml:space="preserve"> ir DMS</w:t>
            </w:r>
            <w:r w:rsidRPr="00A8683D">
              <w:t xml:space="preserve"> naudotojui.</w:t>
            </w:r>
          </w:p>
        </w:tc>
      </w:tr>
    </w:tbl>
    <w:p w14:paraId="2C31651B" w14:textId="77777777" w:rsidR="00326A5D" w:rsidRDefault="00326A5D" w:rsidP="00326A5D"/>
    <w:p w14:paraId="7E0095E5" w14:textId="77777777" w:rsidR="003C2233" w:rsidRPr="00326A5D" w:rsidRDefault="003C2233" w:rsidP="00326A5D"/>
    <w:p w14:paraId="77837FA7" w14:textId="77777777" w:rsidR="00A07124" w:rsidRPr="00A8683D" w:rsidRDefault="00A07124" w:rsidP="003E6AD6">
      <w:pPr>
        <w:pStyle w:val="Heading3"/>
      </w:pPr>
      <w:bookmarkStart w:id="875" w:name="_Toc159222310"/>
      <w:bookmarkStart w:id="876" w:name="_Toc92976814"/>
      <w:r w:rsidRPr="00A8683D">
        <w:t>Prašymų gauti lėšas modulis</w:t>
      </w:r>
      <w:bookmarkEnd w:id="875"/>
    </w:p>
    <w:p w14:paraId="0AC5277A" w14:textId="77777777" w:rsidR="00A07124" w:rsidRPr="00A8683D" w:rsidRDefault="00A07124" w:rsidP="00DF40CE">
      <w:pPr>
        <w:pStyle w:val="Heading4"/>
      </w:pPr>
      <w:r w:rsidRPr="00A8683D">
        <w:t xml:space="preserve"> </w:t>
      </w:r>
      <w:bookmarkStart w:id="877" w:name="_Toc159222311"/>
      <w:r w:rsidRPr="00A8683D">
        <w:t>Prašymų gauti lėšas sąrašas</w:t>
      </w:r>
      <w:bookmarkEnd w:id="877"/>
    </w:p>
    <w:p w14:paraId="488825E6" w14:textId="77777777" w:rsidR="00022DE2" w:rsidRPr="00A8683D" w:rsidRDefault="00022DE2" w:rsidP="00766F3A">
      <w:pPr>
        <w:pStyle w:val="Captionfigura"/>
      </w:pPr>
      <w:r>
        <w:rPr>
          <w:noProof/>
        </w:rPr>
        <w:drawing>
          <wp:inline distT="0" distB="0" distL="0" distR="0" wp14:anchorId="1456CA84" wp14:editId="0E30A669">
            <wp:extent cx="6300470" cy="4071620"/>
            <wp:effectExtent l="0" t="0" r="5080" b="5080"/>
            <wp:docPr id="2079943641" name="Picture 2079943641"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943641" name="Picture 1" descr="Graphical user interface, table&#10;&#10;Description automatically generated"/>
                    <pic:cNvPicPr/>
                  </pic:nvPicPr>
                  <pic:blipFill>
                    <a:blip r:embed="rId212"/>
                    <a:stretch>
                      <a:fillRect/>
                    </a:stretch>
                  </pic:blipFill>
                  <pic:spPr>
                    <a:xfrm>
                      <a:off x="0" y="0"/>
                      <a:ext cx="6300470" cy="4071620"/>
                    </a:xfrm>
                    <a:prstGeom prst="rect">
                      <a:avLst/>
                    </a:prstGeom>
                  </pic:spPr>
                </pic:pic>
              </a:graphicData>
            </a:graphic>
          </wp:inline>
        </w:drawing>
      </w:r>
    </w:p>
    <w:p w14:paraId="2A22B356" w14:textId="77777777" w:rsidR="00A07124" w:rsidRPr="00A8683D" w:rsidRDefault="006715FB" w:rsidP="006715FB">
      <w:pPr>
        <w:pStyle w:val="Caption"/>
        <w:jc w:val="center"/>
      </w:pPr>
      <w:r w:rsidRPr="00A8683D">
        <w:t xml:space="preserve">pav. </w:t>
      </w:r>
      <w:fldSimple w:instr=" STYLEREF 1 \s ">
        <w:r w:rsidR="000E53E0">
          <w:rPr>
            <w:noProof/>
          </w:rPr>
          <w:t>3</w:t>
        </w:r>
      </w:fldSimple>
      <w:r w:rsidR="00215C96">
        <w:t>.</w:t>
      </w:r>
      <w:fldSimple w:instr=" SEQ pav. \* ARABIC \s 1 ">
        <w:r w:rsidR="000E53E0">
          <w:rPr>
            <w:noProof/>
          </w:rPr>
          <w:t>118</w:t>
        </w:r>
      </w:fldSimple>
      <w:r w:rsidRPr="00A8683D">
        <w:t xml:space="preserve"> Prašymai gauti lėšas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817DFD" w:rsidRPr="00A8683D" w14:paraId="01B59B28" w14:textId="77777777" w:rsidTr="4560C70B">
        <w:tc>
          <w:tcPr>
            <w:tcW w:w="5000" w:type="pct"/>
            <w:tcBorders>
              <w:right w:val="single" w:sz="4" w:space="0" w:color="BFBFBF" w:themeColor="background1" w:themeShade="BF"/>
            </w:tcBorders>
            <w:shd w:val="clear" w:color="auto" w:fill="BEE3A5"/>
            <w:vAlign w:val="center"/>
          </w:tcPr>
          <w:p w14:paraId="1046A85C" w14:textId="77777777" w:rsidR="00817DFD" w:rsidRPr="00A8683D" w:rsidRDefault="00817DFD">
            <w:pPr>
              <w:ind w:firstLine="0"/>
              <w:rPr>
                <w:b/>
                <w:bCs/>
              </w:rPr>
            </w:pPr>
            <w:r w:rsidRPr="00A8683D">
              <w:rPr>
                <w:b/>
                <w:bCs/>
              </w:rPr>
              <w:t>Laukai</w:t>
            </w:r>
          </w:p>
        </w:tc>
      </w:tr>
      <w:tr w:rsidR="00817DFD" w:rsidRPr="00A8683D" w14:paraId="16ED7199" w14:textId="77777777" w:rsidTr="4560C70B">
        <w:tc>
          <w:tcPr>
            <w:tcW w:w="5000" w:type="pct"/>
            <w:tcBorders>
              <w:right w:val="single" w:sz="4" w:space="0" w:color="BFBFBF" w:themeColor="background1" w:themeShade="BF"/>
            </w:tcBorders>
            <w:shd w:val="clear" w:color="auto" w:fill="auto"/>
            <w:vAlign w:val="center"/>
          </w:tcPr>
          <w:p w14:paraId="2F0DF6D1" w14:textId="77777777" w:rsidR="00817DFD" w:rsidRDefault="003C42E9">
            <w:pPr>
              <w:pStyle w:val="Lentelssraas"/>
              <w:ind w:left="329" w:hanging="284"/>
            </w:pPr>
            <w:r w:rsidRPr="00A8683D">
              <w:lastRenderedPageBreak/>
              <w:t>Eil. Nr – PGL eilės numeris</w:t>
            </w:r>
            <w:r w:rsidR="00022DE2">
              <w:t>.</w:t>
            </w:r>
          </w:p>
          <w:p w14:paraId="45C28CFD" w14:textId="77777777" w:rsidR="00022DE2" w:rsidRPr="00A8683D" w:rsidRDefault="0190DB09">
            <w:pPr>
              <w:pStyle w:val="Lentelssraas"/>
              <w:ind w:left="329" w:hanging="284"/>
            </w:pPr>
            <w:r>
              <w:t xml:space="preserve">PGL. Nr. – PGL numeris. </w:t>
            </w:r>
          </w:p>
          <w:p w14:paraId="53A7A751" w14:textId="77777777" w:rsidR="003C42E9" w:rsidRPr="00A8683D" w:rsidRDefault="7115F45D">
            <w:pPr>
              <w:pStyle w:val="Lentelssraas"/>
              <w:ind w:left="329" w:hanging="284"/>
            </w:pPr>
            <w:r>
              <w:t>Planuojama prašymo pateikimo data – planuojama pateikimo data</w:t>
            </w:r>
            <w:r w:rsidR="0190DB09">
              <w:t>.</w:t>
            </w:r>
          </w:p>
          <w:p w14:paraId="61CAAD5C" w14:textId="77777777" w:rsidR="003C42E9" w:rsidRPr="00A8683D" w:rsidRDefault="7115F45D">
            <w:pPr>
              <w:pStyle w:val="Lentelssraas"/>
              <w:ind w:left="329" w:hanging="284"/>
            </w:pPr>
            <w:r>
              <w:t>Prašymo pateikimo data – faktinė pateikimo data</w:t>
            </w:r>
            <w:r w:rsidR="0190DB09">
              <w:t>.</w:t>
            </w:r>
          </w:p>
          <w:p w14:paraId="37698195" w14:textId="77777777" w:rsidR="003C42E9" w:rsidRPr="00A8683D" w:rsidRDefault="7115F45D">
            <w:pPr>
              <w:pStyle w:val="Lentelssraas"/>
              <w:ind w:left="329" w:hanging="284"/>
            </w:pPr>
            <w:r>
              <w:t xml:space="preserve">ES lėšos, </w:t>
            </w:r>
            <w:r w:rsidR="0FC5A2B8">
              <w:t>€</w:t>
            </w:r>
            <w:r>
              <w:t xml:space="preserve"> – prašymo ES lėšų suma</w:t>
            </w:r>
            <w:r w:rsidR="0190DB09">
              <w:t>.</w:t>
            </w:r>
          </w:p>
          <w:p w14:paraId="659CFED4" w14:textId="77777777" w:rsidR="003C42E9" w:rsidRPr="00A8683D" w:rsidRDefault="7115F45D">
            <w:pPr>
              <w:pStyle w:val="Lentelssraas"/>
              <w:ind w:left="329" w:hanging="284"/>
            </w:pPr>
            <w:r>
              <w:t xml:space="preserve">BF lėšos, </w:t>
            </w:r>
            <w:r w:rsidR="0FC5A2B8">
              <w:t>€</w:t>
            </w:r>
            <w:r>
              <w:t xml:space="preserve"> – prašymo BF lėšų suma</w:t>
            </w:r>
            <w:r w:rsidR="0190DB09">
              <w:t>.</w:t>
            </w:r>
          </w:p>
          <w:p w14:paraId="52E8F2B7" w14:textId="77777777" w:rsidR="003C42E9" w:rsidRPr="00A8683D" w:rsidRDefault="7115F45D">
            <w:pPr>
              <w:pStyle w:val="Lentelssraas"/>
              <w:ind w:left="329" w:hanging="284"/>
            </w:pPr>
            <w:r>
              <w:t xml:space="preserve">Iš viso, </w:t>
            </w:r>
            <w:r w:rsidR="0FC5A2B8">
              <w:t>€</w:t>
            </w:r>
            <w:r>
              <w:t xml:space="preserve"> – prašymo bendra suma</w:t>
            </w:r>
            <w:r w:rsidR="0190DB09">
              <w:t>.</w:t>
            </w:r>
          </w:p>
          <w:p w14:paraId="4DB43F4E" w14:textId="77777777" w:rsidR="003C42E9" w:rsidRPr="00A8683D" w:rsidRDefault="7115F45D">
            <w:pPr>
              <w:pStyle w:val="Lentelssraas"/>
              <w:ind w:left="329" w:hanging="284"/>
            </w:pPr>
            <w:r>
              <w:t>Prašymo</w:t>
            </w:r>
            <w:r w:rsidR="3C7C1DAE">
              <w:t xml:space="preserve"> gauti lėšas</w:t>
            </w:r>
            <w:r>
              <w:t xml:space="preserve"> dokumentas – </w:t>
            </w:r>
            <w:r w:rsidR="0190DB09">
              <w:t>atvaizduojama nuoroda į PGL dokumentą, kuriam priskirtas dokumento tipas „Prašymas gauti lėšas“.</w:t>
            </w:r>
            <w:r w:rsidR="3E0BC36A">
              <w:t xml:space="preserve"> </w:t>
            </w:r>
          </w:p>
        </w:tc>
      </w:tr>
      <w:tr w:rsidR="00817DFD" w:rsidRPr="00A8683D" w14:paraId="5FA6E5C1" w14:textId="77777777" w:rsidTr="4560C70B">
        <w:tc>
          <w:tcPr>
            <w:tcW w:w="5000" w:type="pct"/>
            <w:tcBorders>
              <w:right w:val="single" w:sz="4" w:space="0" w:color="BFBFBF" w:themeColor="background1" w:themeShade="BF"/>
            </w:tcBorders>
            <w:shd w:val="clear" w:color="auto" w:fill="BEE3A5"/>
            <w:vAlign w:val="center"/>
          </w:tcPr>
          <w:p w14:paraId="2E2BC164" w14:textId="77777777" w:rsidR="00817DFD" w:rsidRPr="00A8683D" w:rsidRDefault="00817DFD">
            <w:pPr>
              <w:ind w:firstLine="0"/>
              <w:rPr>
                <w:b/>
                <w:bCs/>
              </w:rPr>
            </w:pPr>
            <w:r w:rsidRPr="00A8683D">
              <w:rPr>
                <w:b/>
                <w:bCs/>
              </w:rPr>
              <w:t>Mygtukai</w:t>
            </w:r>
          </w:p>
        </w:tc>
      </w:tr>
      <w:tr w:rsidR="00817DFD" w:rsidRPr="00A8683D" w14:paraId="43E08AC1" w14:textId="77777777" w:rsidTr="4560C70B">
        <w:tc>
          <w:tcPr>
            <w:tcW w:w="5000" w:type="pct"/>
            <w:tcBorders>
              <w:right w:val="single" w:sz="4" w:space="0" w:color="BFBFBF" w:themeColor="background1" w:themeShade="BF"/>
            </w:tcBorders>
            <w:shd w:val="clear" w:color="auto" w:fill="auto"/>
            <w:vAlign w:val="center"/>
          </w:tcPr>
          <w:p w14:paraId="20C90172" w14:textId="77777777" w:rsidR="003E7628" w:rsidRPr="00A8683D" w:rsidRDefault="5166ECCD">
            <w:pPr>
              <w:pStyle w:val="Lentelssraas"/>
            </w:pPr>
            <w:r>
              <w:t>Registruoti naują</w:t>
            </w:r>
          </w:p>
          <w:p w14:paraId="5A492E35" w14:textId="77777777" w:rsidR="003C42E9" w:rsidRPr="00A8683D" w:rsidRDefault="7115F45D">
            <w:pPr>
              <w:pStyle w:val="Lentelssraas"/>
            </w:pPr>
            <w:r>
              <w:t>Redaguoti</w:t>
            </w:r>
          </w:p>
          <w:p w14:paraId="447E7F25" w14:textId="77777777" w:rsidR="00817DFD" w:rsidRPr="00A8683D" w:rsidRDefault="63EFCC53">
            <w:pPr>
              <w:pStyle w:val="Lentelssraas"/>
            </w:pPr>
            <w:r>
              <w:t>Ištrinti</w:t>
            </w:r>
          </w:p>
        </w:tc>
      </w:tr>
      <w:tr w:rsidR="00817DFD" w:rsidRPr="00A8683D" w14:paraId="32885BCC" w14:textId="77777777" w:rsidTr="4560C70B">
        <w:tc>
          <w:tcPr>
            <w:tcW w:w="5000" w:type="pct"/>
            <w:tcBorders>
              <w:right w:val="single" w:sz="4" w:space="0" w:color="BFBFBF" w:themeColor="background1" w:themeShade="BF"/>
            </w:tcBorders>
            <w:shd w:val="clear" w:color="auto" w:fill="BEE3A5"/>
            <w:vAlign w:val="center"/>
          </w:tcPr>
          <w:p w14:paraId="1837DF90" w14:textId="77777777" w:rsidR="00817DFD" w:rsidRPr="00A8683D" w:rsidRDefault="00817DFD">
            <w:pPr>
              <w:ind w:firstLine="0"/>
              <w:rPr>
                <w:b/>
                <w:bCs/>
              </w:rPr>
            </w:pPr>
            <w:r w:rsidRPr="00A8683D">
              <w:rPr>
                <w:b/>
                <w:bCs/>
              </w:rPr>
              <w:t>Naudotojai</w:t>
            </w:r>
          </w:p>
        </w:tc>
      </w:tr>
      <w:tr w:rsidR="00817DFD" w:rsidRPr="00A8683D" w14:paraId="29344CA8" w14:textId="77777777" w:rsidTr="4560C70B">
        <w:tc>
          <w:tcPr>
            <w:tcW w:w="5000" w:type="pct"/>
            <w:tcBorders>
              <w:right w:val="single" w:sz="4" w:space="0" w:color="BFBFBF" w:themeColor="background1" w:themeShade="BF"/>
            </w:tcBorders>
            <w:shd w:val="clear" w:color="auto" w:fill="auto"/>
            <w:vAlign w:val="center"/>
          </w:tcPr>
          <w:p w14:paraId="34367BB3" w14:textId="77777777" w:rsidR="00817DFD" w:rsidRPr="00A8683D" w:rsidRDefault="00817DFD">
            <w:pPr>
              <w:ind w:firstLine="0"/>
              <w:rPr>
                <w:b/>
                <w:bCs/>
              </w:rPr>
            </w:pPr>
            <w:r w:rsidRPr="00A8683D">
              <w:t>Langas matomas VSFSVVP IS ir DMS naudotojui</w:t>
            </w:r>
          </w:p>
        </w:tc>
      </w:tr>
    </w:tbl>
    <w:p w14:paraId="566D9F93" w14:textId="77777777" w:rsidR="00817DFD" w:rsidRPr="00A8683D" w:rsidRDefault="00817DFD" w:rsidP="00817DFD"/>
    <w:p w14:paraId="468F9C60" w14:textId="77777777" w:rsidR="00A07124" w:rsidRPr="00A8683D" w:rsidRDefault="00A07124" w:rsidP="00DF40CE">
      <w:pPr>
        <w:pStyle w:val="Heading4"/>
      </w:pPr>
      <w:bookmarkStart w:id="878" w:name="_Toc159222312"/>
      <w:r w:rsidRPr="00A8683D">
        <w:lastRenderedPageBreak/>
        <w:t>Prašymas gauti lėšas</w:t>
      </w:r>
      <w:bookmarkEnd w:id="878"/>
    </w:p>
    <w:p w14:paraId="0E6EDDC7" w14:textId="77777777" w:rsidR="00F818BA" w:rsidRDefault="006715FB" w:rsidP="006715FB">
      <w:pPr>
        <w:keepNext/>
        <w:ind w:firstLine="0"/>
        <w:rPr>
          <w:noProof/>
        </w:rPr>
      </w:pPr>
      <w:r w:rsidRPr="00A8683D">
        <w:rPr>
          <w:noProof/>
        </w:rPr>
        <w:t xml:space="preserve"> </w:t>
      </w:r>
    </w:p>
    <w:p w14:paraId="4E3ED909" w14:textId="77777777" w:rsidR="006715FB" w:rsidRPr="00A8683D" w:rsidRDefault="00F818BA" w:rsidP="006715FB">
      <w:pPr>
        <w:keepNext/>
        <w:ind w:firstLine="0"/>
      </w:pPr>
      <w:r>
        <w:rPr>
          <w:noProof/>
        </w:rPr>
        <w:drawing>
          <wp:inline distT="0" distB="0" distL="0" distR="0" wp14:anchorId="1C795FBC" wp14:editId="36BFE60B">
            <wp:extent cx="4264201" cy="3749334"/>
            <wp:effectExtent l="0" t="0" r="3175" b="3810"/>
            <wp:docPr id="1337245119" name="Picture 13372451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45119" name="Picture 1" descr="A screenshot of a computer&#10;&#10;Description automatically generated"/>
                    <pic:cNvPicPr/>
                  </pic:nvPicPr>
                  <pic:blipFill>
                    <a:blip r:embed="rId213"/>
                    <a:stretch>
                      <a:fillRect/>
                    </a:stretch>
                  </pic:blipFill>
                  <pic:spPr>
                    <a:xfrm>
                      <a:off x="0" y="0"/>
                      <a:ext cx="4269106" cy="3753646"/>
                    </a:xfrm>
                    <a:prstGeom prst="rect">
                      <a:avLst/>
                    </a:prstGeom>
                  </pic:spPr>
                </pic:pic>
              </a:graphicData>
            </a:graphic>
          </wp:inline>
        </w:drawing>
      </w:r>
      <w:r w:rsidRPr="00A8683D">
        <w:rPr>
          <w:noProof/>
        </w:rPr>
        <w:t xml:space="preserve"> </w:t>
      </w:r>
      <w:r w:rsidR="00175320">
        <w:rPr>
          <w:noProof/>
        </w:rPr>
        <w:drawing>
          <wp:inline distT="0" distB="0" distL="0" distR="0" wp14:anchorId="49635B8A" wp14:editId="5B395D39">
            <wp:extent cx="5538470" cy="3514991"/>
            <wp:effectExtent l="0" t="0" r="5080" b="9525"/>
            <wp:docPr id="2121571133" name="Picture 212157113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571133" name="Picture 1" descr="A screenshot of a computer&#10;&#10;Description automatically generated"/>
                    <pic:cNvPicPr/>
                  </pic:nvPicPr>
                  <pic:blipFill>
                    <a:blip r:embed="rId214"/>
                    <a:stretch>
                      <a:fillRect/>
                    </a:stretch>
                  </pic:blipFill>
                  <pic:spPr>
                    <a:xfrm>
                      <a:off x="0" y="0"/>
                      <a:ext cx="5543993" cy="3518496"/>
                    </a:xfrm>
                    <a:prstGeom prst="rect">
                      <a:avLst/>
                    </a:prstGeom>
                  </pic:spPr>
                </pic:pic>
              </a:graphicData>
            </a:graphic>
          </wp:inline>
        </w:drawing>
      </w:r>
    </w:p>
    <w:p w14:paraId="5C18FB85" w14:textId="77777777" w:rsidR="006715FB" w:rsidRPr="00A8683D" w:rsidRDefault="006715FB" w:rsidP="006715FB">
      <w:pPr>
        <w:pStyle w:val="Caption"/>
        <w:jc w:val="center"/>
      </w:pPr>
      <w:r w:rsidRPr="00A8683D">
        <w:t xml:space="preserve">pav. </w:t>
      </w:r>
      <w:fldSimple w:instr=" STYLEREF 1 \s ">
        <w:r w:rsidR="000E53E0">
          <w:rPr>
            <w:noProof/>
          </w:rPr>
          <w:t>3</w:t>
        </w:r>
      </w:fldSimple>
      <w:r w:rsidR="00215C96">
        <w:t>.</w:t>
      </w:r>
      <w:fldSimple w:instr=" SEQ pav. \* ARABIC \s 1 ">
        <w:r w:rsidR="000E53E0">
          <w:rPr>
            <w:noProof/>
          </w:rPr>
          <w:t>119</w:t>
        </w:r>
      </w:fldSimple>
      <w:r w:rsidRPr="00A8683D">
        <w:t xml:space="preserve"> PGL bendra informacija</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A37533" w:rsidRPr="00A8683D" w14:paraId="5B27193A" w14:textId="77777777" w:rsidTr="4560C70B">
        <w:tc>
          <w:tcPr>
            <w:tcW w:w="5000" w:type="pct"/>
            <w:tcBorders>
              <w:right w:val="single" w:sz="4" w:space="0" w:color="BFBFBF" w:themeColor="background1" w:themeShade="BF"/>
            </w:tcBorders>
            <w:shd w:val="clear" w:color="auto" w:fill="BEE3A5"/>
            <w:vAlign w:val="center"/>
          </w:tcPr>
          <w:p w14:paraId="45760192" w14:textId="77777777" w:rsidR="00A37533" w:rsidRPr="00A8683D" w:rsidRDefault="00A37533">
            <w:pPr>
              <w:ind w:firstLine="0"/>
              <w:rPr>
                <w:b/>
                <w:bCs/>
              </w:rPr>
            </w:pPr>
            <w:r w:rsidRPr="00A8683D">
              <w:rPr>
                <w:b/>
                <w:bCs/>
              </w:rPr>
              <w:t>Laukai</w:t>
            </w:r>
          </w:p>
        </w:tc>
      </w:tr>
      <w:tr w:rsidR="00A37533" w:rsidRPr="00A8683D" w14:paraId="29EF265E" w14:textId="77777777" w:rsidTr="4560C70B">
        <w:tc>
          <w:tcPr>
            <w:tcW w:w="5000" w:type="pct"/>
            <w:tcBorders>
              <w:right w:val="single" w:sz="4" w:space="0" w:color="BFBFBF" w:themeColor="background1" w:themeShade="BF"/>
            </w:tcBorders>
            <w:shd w:val="clear" w:color="auto" w:fill="auto"/>
            <w:vAlign w:val="center"/>
          </w:tcPr>
          <w:p w14:paraId="05FFA216" w14:textId="77777777" w:rsidR="006F08EB" w:rsidRDefault="006F08EB" w:rsidP="008E4BA2">
            <w:pPr>
              <w:pStyle w:val="Lentelssraas"/>
            </w:pPr>
            <w:r>
              <w:lastRenderedPageBreak/>
              <w:t xml:space="preserve">Eil. Nr. – atvaizduojamas PGL eilės numeris pagal sąrašą. </w:t>
            </w:r>
          </w:p>
          <w:p w14:paraId="3AF9DB91" w14:textId="77777777" w:rsidR="00A37533" w:rsidRPr="00A8683D" w:rsidRDefault="0A275C2F" w:rsidP="008E4BA2">
            <w:pPr>
              <w:pStyle w:val="Lentelssraas"/>
            </w:pPr>
            <w:r>
              <w:t>PGL Nr. – prašymo gauti lėšas numeris automatiškai sistemos priskiriamas po PGL pasirašymo el. parašu</w:t>
            </w:r>
            <w:r w:rsidR="4BB0DA1A">
              <w:t>. Laukas redaguojamas;</w:t>
            </w:r>
          </w:p>
          <w:p w14:paraId="1E691EA6" w14:textId="77777777" w:rsidR="008E4BA2" w:rsidRDefault="008E4BA2" w:rsidP="008E4BA2">
            <w:pPr>
              <w:pStyle w:val="Lentelssraas"/>
            </w:pPr>
            <w:r>
              <w:t>Planuojama pateikimo data – sistemos automatiškai paskirta data. Datos generuojamos tokiu principu: pirmo PGL data – per 10 dienų nuo sutarties pasirašymo dienos, sekančios pagal Projekto sutarties priede nustatytą lėšų gavimo grafiką iki atitinkamo einamųjų metų ketvirčio pirmo mėnesio 10 dienos);</w:t>
            </w:r>
          </w:p>
          <w:p w14:paraId="41C97908" w14:textId="77777777" w:rsidR="008E4BA2" w:rsidRDefault="008E4BA2" w:rsidP="008E4BA2">
            <w:pPr>
              <w:pStyle w:val="Lentelssraas"/>
            </w:pPr>
            <w:r>
              <w:t>Pateikimo data – data užpildoma automatiškai pateikus PGL iš DMS;</w:t>
            </w:r>
          </w:p>
          <w:p w14:paraId="6935009F" w14:textId="77777777" w:rsidR="008E4BA2" w:rsidRDefault="008E4BA2" w:rsidP="008E4BA2">
            <w:pPr>
              <w:pStyle w:val="Lentelssraas"/>
            </w:pPr>
            <w:r>
              <w:t>Metai – užpildoma automatiškai PGL sukūrimo metu;</w:t>
            </w:r>
          </w:p>
          <w:p w14:paraId="3165B000" w14:textId="77777777" w:rsidR="008E4BA2" w:rsidRDefault="008E4BA2" w:rsidP="008E4BA2">
            <w:pPr>
              <w:pStyle w:val="Lentelssraas"/>
            </w:pPr>
            <w:r>
              <w:t>Ketvirtis – užpildoma automatiškai PGL kūrimo metu;</w:t>
            </w:r>
          </w:p>
          <w:p w14:paraId="251DBA7B" w14:textId="77777777" w:rsidR="008E4BA2" w:rsidRDefault="008E4BA2" w:rsidP="008E4BA2">
            <w:pPr>
              <w:pStyle w:val="Lentelssraas"/>
            </w:pPr>
            <w:r>
              <w:t>Projekto sutarties pavadinimas – įvedamas sutarties pavadinimas;</w:t>
            </w:r>
          </w:p>
          <w:p w14:paraId="0087C94B" w14:textId="77777777" w:rsidR="008E4BA2" w:rsidRDefault="008E4BA2" w:rsidP="008E4BA2">
            <w:pPr>
              <w:pStyle w:val="Lentelssraas"/>
            </w:pPr>
            <w:r>
              <w:t>Projekto sutarties Nr. – įkeliama automatiškai PGL sukūrimo metu iš projekto sutarties;</w:t>
            </w:r>
          </w:p>
          <w:p w14:paraId="7441F618" w14:textId="77777777" w:rsidR="008E4BA2" w:rsidRDefault="008E4BA2" w:rsidP="008E4BA2">
            <w:pPr>
              <w:pStyle w:val="Lentelssraas"/>
            </w:pPr>
            <w:r>
              <w:t>Projekto vykdytojas – įkeliama automatiškai PGL sukūrimo metu pagal projekto vykdytoją;</w:t>
            </w:r>
          </w:p>
          <w:p w14:paraId="218AEB3C" w14:textId="77777777" w:rsidR="008E4BA2" w:rsidRDefault="008E4BA2" w:rsidP="008E4BA2">
            <w:pPr>
              <w:pStyle w:val="Lentelssraas"/>
            </w:pPr>
            <w:r>
              <w:t>Įmonės kodas – įkeliama automatiškai PGL sukūrimo metu pagal projekto vykdytoją;</w:t>
            </w:r>
          </w:p>
          <w:p w14:paraId="696F2D31" w14:textId="77777777" w:rsidR="008E4BA2" w:rsidRDefault="008E4BA2" w:rsidP="008E4BA2">
            <w:pPr>
              <w:pStyle w:val="Lentelssraas"/>
            </w:pPr>
            <w:r>
              <w:t>PVM mokėtojo kodas – įkeliama automatiškai PGL sukūrimo metu pagal projekto vykdytoją;</w:t>
            </w:r>
          </w:p>
          <w:p w14:paraId="6925AD2E" w14:textId="77777777" w:rsidR="008E4BA2" w:rsidRDefault="008E4BA2" w:rsidP="008E4BA2">
            <w:pPr>
              <w:pStyle w:val="Lentelssraas"/>
            </w:pPr>
            <w:r>
              <w:t>Adresas – įkeliama automatiškai PGL sukūrimo metu pagal projekto vykdytoją;</w:t>
            </w:r>
          </w:p>
          <w:p w14:paraId="6571ABA1" w14:textId="77777777" w:rsidR="008E4BA2" w:rsidRDefault="008E4BA2" w:rsidP="008E4BA2">
            <w:pPr>
              <w:pStyle w:val="Lentelssraas"/>
            </w:pPr>
            <w:r>
              <w:t>Telefonas – įvedamas telefono numeris;</w:t>
            </w:r>
          </w:p>
          <w:p w14:paraId="54D22B3C" w14:textId="77777777" w:rsidR="008E4BA2" w:rsidRDefault="008E4BA2" w:rsidP="008E4BA2">
            <w:pPr>
              <w:pStyle w:val="Lentelssraas"/>
            </w:pPr>
            <w:r>
              <w:t>Faksas – įvedamas fakso numeris;</w:t>
            </w:r>
          </w:p>
          <w:p w14:paraId="1DD17E48" w14:textId="77777777" w:rsidR="008E4BA2" w:rsidRDefault="008E4BA2" w:rsidP="008E4BA2">
            <w:pPr>
              <w:pStyle w:val="Lentelssraas"/>
            </w:pPr>
            <w:r>
              <w:t>Banko pavadinimas – įkeliama automatiškai PGL sukūrimo metu iš projekto bendros informacijos;</w:t>
            </w:r>
          </w:p>
          <w:p w14:paraId="08E64FB3" w14:textId="77777777" w:rsidR="008E4BA2" w:rsidRDefault="008E4BA2" w:rsidP="008E4BA2">
            <w:pPr>
              <w:pStyle w:val="Lentelssraas"/>
            </w:pPr>
            <w:r>
              <w:t>Banko kodas – įkeliama automatiškai PGL sukūrimo metu iš projekto bendros informacijos;</w:t>
            </w:r>
          </w:p>
          <w:p w14:paraId="068C3AB5" w14:textId="77777777" w:rsidR="008E4BA2" w:rsidRDefault="008E4BA2" w:rsidP="008E4BA2">
            <w:pPr>
              <w:pStyle w:val="Lentelssraas"/>
            </w:pPr>
            <w:r>
              <w:t>Sąskaitos banke numeris – įkeliama automatiškai PGL sukūrimo metu iš projekto bendros informacijos;</w:t>
            </w:r>
          </w:p>
          <w:p w14:paraId="4CB4D977" w14:textId="77777777" w:rsidR="008E4BA2" w:rsidRDefault="008E4BA2" w:rsidP="008E4BA2">
            <w:pPr>
              <w:pStyle w:val="Lentelssraas"/>
            </w:pPr>
            <w:r>
              <w:t>SWIFT – įkeliama automatiškai PGL sukūrimo metu iš projekto bendros informacijos;</w:t>
            </w:r>
          </w:p>
          <w:p w14:paraId="51078E69" w14:textId="77777777" w:rsidR="00A37533" w:rsidRPr="00A8683D" w:rsidRDefault="0A275C2F" w:rsidP="008E4BA2">
            <w:pPr>
              <w:pStyle w:val="Lentelssraas"/>
            </w:pPr>
            <w:r>
              <w:t>Būsena – pagal nutylėjimą siūloma būsena „Rengiama“</w:t>
            </w:r>
            <w:r w:rsidR="3DFBEDFF">
              <w:t>. Laukas redaguojamas</w:t>
            </w:r>
            <w:r>
              <w:t>;</w:t>
            </w:r>
          </w:p>
        </w:tc>
      </w:tr>
      <w:tr w:rsidR="00A37533" w:rsidRPr="00A8683D" w14:paraId="447A1BEF" w14:textId="77777777" w:rsidTr="4560C70B">
        <w:tc>
          <w:tcPr>
            <w:tcW w:w="5000" w:type="pct"/>
            <w:tcBorders>
              <w:right w:val="single" w:sz="4" w:space="0" w:color="BFBFBF" w:themeColor="background1" w:themeShade="BF"/>
            </w:tcBorders>
            <w:shd w:val="clear" w:color="auto" w:fill="BEE3A5"/>
            <w:vAlign w:val="center"/>
          </w:tcPr>
          <w:p w14:paraId="569F9DEB" w14:textId="77777777" w:rsidR="00A37533" w:rsidRPr="00A8683D" w:rsidRDefault="00A37533">
            <w:pPr>
              <w:ind w:firstLine="0"/>
              <w:rPr>
                <w:b/>
                <w:bCs/>
              </w:rPr>
            </w:pPr>
            <w:r w:rsidRPr="00A8683D">
              <w:rPr>
                <w:b/>
                <w:bCs/>
              </w:rPr>
              <w:t>Mygtukai</w:t>
            </w:r>
          </w:p>
        </w:tc>
      </w:tr>
      <w:tr w:rsidR="00A37533" w:rsidRPr="00A8683D" w14:paraId="62AFD5E1" w14:textId="77777777" w:rsidTr="4560C70B">
        <w:tc>
          <w:tcPr>
            <w:tcW w:w="5000" w:type="pct"/>
            <w:tcBorders>
              <w:right w:val="single" w:sz="4" w:space="0" w:color="BFBFBF" w:themeColor="background1" w:themeShade="BF"/>
            </w:tcBorders>
            <w:shd w:val="clear" w:color="auto" w:fill="auto"/>
            <w:vAlign w:val="center"/>
          </w:tcPr>
          <w:p w14:paraId="1B8E7851" w14:textId="77777777" w:rsidR="00A37533" w:rsidRPr="00A8683D" w:rsidRDefault="0A275C2F">
            <w:pPr>
              <w:pStyle w:val="Lentelssraas"/>
            </w:pPr>
            <w:r>
              <w:t>Registruoti apmokėjimą projekto vykdytojui</w:t>
            </w:r>
          </w:p>
          <w:p w14:paraId="43AA82C2" w14:textId="77777777" w:rsidR="00A37533" w:rsidRPr="00A8683D" w:rsidRDefault="0A275C2F">
            <w:pPr>
              <w:pStyle w:val="Lentelssraas"/>
            </w:pPr>
            <w:r>
              <w:t>Pašalinti apmokėjimą projekto vykdytojui</w:t>
            </w:r>
          </w:p>
          <w:p w14:paraId="7F672351" w14:textId="77777777" w:rsidR="00A37533" w:rsidRPr="00A8683D" w:rsidRDefault="0A275C2F">
            <w:pPr>
              <w:pStyle w:val="Lentelssraas"/>
            </w:pPr>
            <w:r>
              <w:t>Redaguoti</w:t>
            </w:r>
          </w:p>
          <w:p w14:paraId="32C2C846" w14:textId="77777777" w:rsidR="00A37533" w:rsidRPr="00A8683D" w:rsidRDefault="0A275C2F">
            <w:pPr>
              <w:pStyle w:val="Lentelssraas"/>
            </w:pPr>
            <w:r>
              <w:t>Išsaugoti</w:t>
            </w:r>
          </w:p>
          <w:p w14:paraId="7589E3FE" w14:textId="77777777" w:rsidR="00A37533" w:rsidRPr="00A8683D" w:rsidRDefault="0A275C2F">
            <w:pPr>
              <w:pStyle w:val="Lentelssraas"/>
            </w:pPr>
            <w:r>
              <w:t>Atšaukti</w:t>
            </w:r>
          </w:p>
          <w:p w14:paraId="45FC7AD0" w14:textId="77777777" w:rsidR="00A37533" w:rsidRPr="00A8683D" w:rsidRDefault="0A275C2F">
            <w:pPr>
              <w:pStyle w:val="Lentelssraas"/>
            </w:pPr>
            <w:r>
              <w:t>Į pagrindinį sąrašą</w:t>
            </w:r>
          </w:p>
          <w:p w14:paraId="02005B01" w14:textId="77777777" w:rsidR="00A37533" w:rsidRPr="00A8683D" w:rsidRDefault="0A275C2F">
            <w:pPr>
              <w:pStyle w:val="Lentelssraas"/>
            </w:pPr>
            <w:r>
              <w:t>Formuoti PGL spausdintinę formą</w:t>
            </w:r>
          </w:p>
        </w:tc>
      </w:tr>
      <w:tr w:rsidR="00A37533" w:rsidRPr="00A8683D" w14:paraId="20AB895A" w14:textId="77777777" w:rsidTr="4560C70B">
        <w:tc>
          <w:tcPr>
            <w:tcW w:w="5000" w:type="pct"/>
            <w:tcBorders>
              <w:right w:val="single" w:sz="4" w:space="0" w:color="BFBFBF" w:themeColor="background1" w:themeShade="BF"/>
            </w:tcBorders>
            <w:shd w:val="clear" w:color="auto" w:fill="BEE3A5"/>
            <w:vAlign w:val="center"/>
          </w:tcPr>
          <w:p w14:paraId="0EAD1281" w14:textId="77777777" w:rsidR="00A37533" w:rsidRPr="00A8683D" w:rsidRDefault="00A37533">
            <w:pPr>
              <w:ind w:firstLine="0"/>
              <w:rPr>
                <w:b/>
                <w:bCs/>
              </w:rPr>
            </w:pPr>
            <w:r w:rsidRPr="00A8683D">
              <w:rPr>
                <w:b/>
                <w:bCs/>
              </w:rPr>
              <w:t>Naudotojai</w:t>
            </w:r>
          </w:p>
        </w:tc>
      </w:tr>
      <w:tr w:rsidR="00A37533" w:rsidRPr="00A8683D" w14:paraId="587C0B4D" w14:textId="77777777" w:rsidTr="4560C70B">
        <w:tc>
          <w:tcPr>
            <w:tcW w:w="5000" w:type="pct"/>
            <w:tcBorders>
              <w:right w:val="single" w:sz="4" w:space="0" w:color="BFBFBF" w:themeColor="background1" w:themeShade="BF"/>
            </w:tcBorders>
            <w:shd w:val="clear" w:color="auto" w:fill="auto"/>
            <w:vAlign w:val="center"/>
          </w:tcPr>
          <w:p w14:paraId="6FC0F4CB" w14:textId="77777777" w:rsidR="00A37533" w:rsidRPr="00A8683D" w:rsidRDefault="00A37533">
            <w:pPr>
              <w:ind w:firstLine="0"/>
              <w:rPr>
                <w:b/>
                <w:bCs/>
              </w:rPr>
            </w:pPr>
            <w:r w:rsidRPr="00A8683D">
              <w:t>Langas matomas VSFSVVP IS ir DMS naudotojui</w:t>
            </w:r>
          </w:p>
        </w:tc>
      </w:tr>
    </w:tbl>
    <w:p w14:paraId="29CA770B" w14:textId="77777777" w:rsidR="00A37533" w:rsidRPr="00A8683D" w:rsidRDefault="00A37533" w:rsidP="00A37533"/>
    <w:p w14:paraId="5745B451" w14:textId="77777777" w:rsidR="00A07124" w:rsidRPr="00A8683D" w:rsidRDefault="00A07124" w:rsidP="00DF40CE">
      <w:pPr>
        <w:pStyle w:val="Heading4"/>
      </w:pPr>
      <w:bookmarkStart w:id="879" w:name="_Toc159222313"/>
      <w:r w:rsidRPr="00A8683D">
        <w:lastRenderedPageBreak/>
        <w:t>Prašomos lėšos</w:t>
      </w:r>
      <w:bookmarkEnd w:id="879"/>
    </w:p>
    <w:p w14:paraId="282360AB" w14:textId="77777777" w:rsidR="006715FB" w:rsidRPr="00A8683D" w:rsidRDefault="00892164" w:rsidP="00766F3A">
      <w:pPr>
        <w:pStyle w:val="Captionfigura"/>
      </w:pPr>
      <w:r w:rsidRPr="00892164">
        <w:rPr>
          <w:noProof/>
        </w:rPr>
        <w:t xml:space="preserve"> </w:t>
      </w:r>
      <w:r w:rsidR="00900219" w:rsidRPr="00900219">
        <w:rPr>
          <w:noProof/>
        </w:rPr>
        <w:t xml:space="preserve"> </w:t>
      </w:r>
      <w:r w:rsidR="00900219">
        <w:rPr>
          <w:noProof/>
        </w:rPr>
        <w:drawing>
          <wp:inline distT="0" distB="0" distL="0" distR="0" wp14:anchorId="0D21048B" wp14:editId="7A5DEACC">
            <wp:extent cx="6300470" cy="2735580"/>
            <wp:effectExtent l="0" t="0" r="5080" b="7620"/>
            <wp:docPr id="1877416763" name="Picture 187741676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16763" name="Picture 1" descr="A screenshot of a computer&#10;&#10;Description automatically generated"/>
                    <pic:cNvPicPr/>
                  </pic:nvPicPr>
                  <pic:blipFill>
                    <a:blip r:embed="rId215"/>
                    <a:stretch>
                      <a:fillRect/>
                    </a:stretch>
                  </pic:blipFill>
                  <pic:spPr>
                    <a:xfrm>
                      <a:off x="0" y="0"/>
                      <a:ext cx="6300470" cy="2735580"/>
                    </a:xfrm>
                    <a:prstGeom prst="rect">
                      <a:avLst/>
                    </a:prstGeom>
                  </pic:spPr>
                </pic:pic>
              </a:graphicData>
            </a:graphic>
          </wp:inline>
        </w:drawing>
      </w:r>
    </w:p>
    <w:p w14:paraId="70404068" w14:textId="77777777" w:rsidR="006715FB" w:rsidRPr="00A8683D" w:rsidRDefault="006715FB" w:rsidP="006715FB">
      <w:pPr>
        <w:pStyle w:val="Caption"/>
        <w:jc w:val="center"/>
      </w:pPr>
      <w:r w:rsidRPr="00A8683D">
        <w:t xml:space="preserve">pav. </w:t>
      </w:r>
      <w:fldSimple w:instr=" STYLEREF 1 \s ">
        <w:r w:rsidR="000E53E0">
          <w:rPr>
            <w:noProof/>
          </w:rPr>
          <w:t>3</w:t>
        </w:r>
      </w:fldSimple>
      <w:r w:rsidR="00215C96">
        <w:t>.</w:t>
      </w:r>
      <w:fldSimple w:instr=" SEQ pav. \* ARABIC \s 1 ">
        <w:r w:rsidR="000E53E0">
          <w:rPr>
            <w:noProof/>
          </w:rPr>
          <w:t>120</w:t>
        </w:r>
      </w:fldSimple>
      <w:r w:rsidRPr="00A8683D">
        <w:t xml:space="preserve"> PGL prašomos lėšos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817DFD" w:rsidRPr="00A8683D" w14:paraId="0384C063" w14:textId="77777777" w:rsidTr="4560C70B">
        <w:tc>
          <w:tcPr>
            <w:tcW w:w="5000" w:type="pct"/>
            <w:tcBorders>
              <w:right w:val="single" w:sz="4" w:space="0" w:color="BFBFBF" w:themeColor="background1" w:themeShade="BF"/>
            </w:tcBorders>
            <w:shd w:val="clear" w:color="auto" w:fill="BEE3A5"/>
            <w:vAlign w:val="center"/>
          </w:tcPr>
          <w:p w14:paraId="6BF3D023" w14:textId="77777777" w:rsidR="00817DFD" w:rsidRPr="00A8683D" w:rsidRDefault="00817DFD">
            <w:pPr>
              <w:ind w:firstLine="0"/>
              <w:rPr>
                <w:b/>
                <w:bCs/>
              </w:rPr>
            </w:pPr>
            <w:r w:rsidRPr="00A8683D">
              <w:rPr>
                <w:b/>
                <w:bCs/>
              </w:rPr>
              <w:t>Laukai</w:t>
            </w:r>
          </w:p>
        </w:tc>
      </w:tr>
      <w:tr w:rsidR="00817DFD" w:rsidRPr="00A8683D" w14:paraId="474AE42C" w14:textId="77777777" w:rsidTr="4560C70B">
        <w:tc>
          <w:tcPr>
            <w:tcW w:w="5000" w:type="pct"/>
            <w:tcBorders>
              <w:right w:val="single" w:sz="4" w:space="0" w:color="BFBFBF" w:themeColor="background1" w:themeShade="BF"/>
            </w:tcBorders>
            <w:shd w:val="clear" w:color="auto" w:fill="auto"/>
            <w:vAlign w:val="center"/>
          </w:tcPr>
          <w:p w14:paraId="16D53836" w14:textId="77777777" w:rsidR="00817DFD" w:rsidRPr="00A8683D" w:rsidRDefault="63EFCC53" w:rsidP="00817DFD">
            <w:pPr>
              <w:pStyle w:val="Lentelssraas"/>
              <w:ind w:left="329" w:hanging="284"/>
            </w:pPr>
            <w:r>
              <w:t>ES lėšos – Įvedamos ES lėšos</w:t>
            </w:r>
            <w:r w:rsidR="6228B87B">
              <w:t xml:space="preserve"> ketvirčio mėnesiams </w:t>
            </w:r>
            <w:r>
              <w:t>jas paskirstant pagal klasifikacijos kodus</w:t>
            </w:r>
            <w:r w:rsidR="21A33F06">
              <w:t>.</w:t>
            </w:r>
            <w:r>
              <w:t xml:space="preserve"> Klasifikacijos kodai nustatomi ir atvaizduojami automatiškai pagal subjektą, kuriam priklauso projekto vykdytojas;</w:t>
            </w:r>
          </w:p>
          <w:p w14:paraId="0CDA2379" w14:textId="77777777" w:rsidR="00817DFD" w:rsidRPr="00A8683D" w:rsidRDefault="63EFCC53" w:rsidP="00817DFD">
            <w:pPr>
              <w:pStyle w:val="Lentelssraas"/>
              <w:ind w:left="329" w:hanging="284"/>
            </w:pPr>
            <w:r>
              <w:t>BF lėšos – Įvedamos BF lėšos</w:t>
            </w:r>
            <w:r w:rsidR="6228B87B">
              <w:t xml:space="preserve"> ketvirčio mėnesiams</w:t>
            </w:r>
            <w:r>
              <w:t xml:space="preserve"> jas paskirstant pagal klasifikacijos kodus. Klasifikacijos kodai nustatomi ir atvaizduojami automatiškai pagal subjektą, kuriam priklauso projekto vykdytojas;</w:t>
            </w:r>
          </w:p>
          <w:p w14:paraId="278F80BF" w14:textId="77777777" w:rsidR="00817DFD" w:rsidRPr="00A8683D" w:rsidRDefault="63EFCC53" w:rsidP="00817DFD">
            <w:pPr>
              <w:pStyle w:val="Lentelssraas"/>
              <w:ind w:left="329" w:hanging="284"/>
            </w:pPr>
            <w:r>
              <w:t>Iš viso – automatiškai sumuojamas stulpelis pagal eilutėse įvestus duomenis.</w:t>
            </w:r>
          </w:p>
        </w:tc>
      </w:tr>
      <w:tr w:rsidR="00817DFD" w:rsidRPr="00A8683D" w14:paraId="32ADD223" w14:textId="77777777" w:rsidTr="4560C70B">
        <w:tc>
          <w:tcPr>
            <w:tcW w:w="5000" w:type="pct"/>
            <w:tcBorders>
              <w:right w:val="single" w:sz="4" w:space="0" w:color="BFBFBF" w:themeColor="background1" w:themeShade="BF"/>
            </w:tcBorders>
            <w:shd w:val="clear" w:color="auto" w:fill="BEE3A5"/>
            <w:vAlign w:val="center"/>
          </w:tcPr>
          <w:p w14:paraId="1F203C16" w14:textId="77777777" w:rsidR="00817DFD" w:rsidRPr="00A8683D" w:rsidRDefault="00817DFD">
            <w:pPr>
              <w:ind w:firstLine="0"/>
              <w:rPr>
                <w:b/>
                <w:bCs/>
              </w:rPr>
            </w:pPr>
            <w:r w:rsidRPr="00A8683D">
              <w:rPr>
                <w:b/>
                <w:bCs/>
              </w:rPr>
              <w:t>Mygtukai</w:t>
            </w:r>
          </w:p>
        </w:tc>
      </w:tr>
      <w:tr w:rsidR="00817DFD" w:rsidRPr="00A8683D" w14:paraId="6C83B65C" w14:textId="77777777" w:rsidTr="4560C70B">
        <w:tc>
          <w:tcPr>
            <w:tcW w:w="5000" w:type="pct"/>
            <w:tcBorders>
              <w:right w:val="single" w:sz="4" w:space="0" w:color="BFBFBF" w:themeColor="background1" w:themeShade="BF"/>
            </w:tcBorders>
            <w:shd w:val="clear" w:color="auto" w:fill="auto"/>
            <w:vAlign w:val="center"/>
          </w:tcPr>
          <w:p w14:paraId="516360C1" w14:textId="77777777" w:rsidR="00817DFD" w:rsidRPr="00A8683D" w:rsidRDefault="63EFCC53">
            <w:pPr>
              <w:pStyle w:val="Lentelssraas"/>
            </w:pPr>
            <w:r>
              <w:t>Ištrinti</w:t>
            </w:r>
          </w:p>
        </w:tc>
      </w:tr>
      <w:tr w:rsidR="00817DFD" w:rsidRPr="00A8683D" w14:paraId="25FF9396" w14:textId="77777777" w:rsidTr="4560C70B">
        <w:tc>
          <w:tcPr>
            <w:tcW w:w="5000" w:type="pct"/>
            <w:tcBorders>
              <w:right w:val="single" w:sz="4" w:space="0" w:color="BFBFBF" w:themeColor="background1" w:themeShade="BF"/>
            </w:tcBorders>
            <w:shd w:val="clear" w:color="auto" w:fill="BEE3A5"/>
            <w:vAlign w:val="center"/>
          </w:tcPr>
          <w:p w14:paraId="13F7D6FE" w14:textId="77777777" w:rsidR="00817DFD" w:rsidRPr="00A8683D" w:rsidRDefault="00817DFD">
            <w:pPr>
              <w:ind w:firstLine="0"/>
              <w:rPr>
                <w:b/>
                <w:bCs/>
              </w:rPr>
            </w:pPr>
            <w:r w:rsidRPr="00A8683D">
              <w:rPr>
                <w:b/>
                <w:bCs/>
              </w:rPr>
              <w:t>Naudotojai</w:t>
            </w:r>
          </w:p>
        </w:tc>
      </w:tr>
      <w:tr w:rsidR="00817DFD" w:rsidRPr="00A8683D" w14:paraId="61F29E9A" w14:textId="77777777" w:rsidTr="4560C70B">
        <w:tc>
          <w:tcPr>
            <w:tcW w:w="5000" w:type="pct"/>
            <w:tcBorders>
              <w:right w:val="single" w:sz="4" w:space="0" w:color="BFBFBF" w:themeColor="background1" w:themeShade="BF"/>
            </w:tcBorders>
            <w:shd w:val="clear" w:color="auto" w:fill="auto"/>
            <w:vAlign w:val="center"/>
          </w:tcPr>
          <w:p w14:paraId="58CD95A4" w14:textId="77777777" w:rsidR="00817DFD" w:rsidRPr="00A8683D" w:rsidRDefault="00817DFD" w:rsidP="00817DFD">
            <w:pPr>
              <w:ind w:firstLine="0"/>
              <w:rPr>
                <w:b/>
                <w:bCs/>
              </w:rPr>
            </w:pPr>
            <w:r w:rsidRPr="00A8683D">
              <w:t>Langas matomas VSFSVVP IS ir DMS naudotojui</w:t>
            </w:r>
          </w:p>
        </w:tc>
      </w:tr>
    </w:tbl>
    <w:p w14:paraId="33BB549C" w14:textId="77777777" w:rsidR="00817DFD" w:rsidRPr="00A8683D" w:rsidRDefault="00817DFD" w:rsidP="00817DFD"/>
    <w:p w14:paraId="34A9B645" w14:textId="77777777" w:rsidR="00A07124" w:rsidRPr="00A8683D" w:rsidRDefault="00A07124" w:rsidP="00DF40CE">
      <w:pPr>
        <w:pStyle w:val="Heading4"/>
      </w:pPr>
      <w:bookmarkStart w:id="880" w:name="_Toc159222314"/>
      <w:r w:rsidRPr="00A8683D">
        <w:lastRenderedPageBreak/>
        <w:t>Lėšų išmokėjimo grafikas</w:t>
      </w:r>
      <w:bookmarkEnd w:id="880"/>
    </w:p>
    <w:p w14:paraId="6DC2477C" w14:textId="77777777" w:rsidR="006715FB" w:rsidRPr="00A8683D" w:rsidRDefault="00E910F8" w:rsidP="00766F3A">
      <w:pPr>
        <w:pStyle w:val="Captionfigura"/>
      </w:pPr>
      <w:r w:rsidRPr="00E910F8">
        <w:rPr>
          <w:noProof/>
        </w:rPr>
        <w:t xml:space="preserve"> </w:t>
      </w:r>
      <w:r>
        <w:rPr>
          <w:noProof/>
        </w:rPr>
        <w:drawing>
          <wp:inline distT="0" distB="0" distL="0" distR="0" wp14:anchorId="1572095D" wp14:editId="08807A74">
            <wp:extent cx="6495108" cy="2687781"/>
            <wp:effectExtent l="0" t="0" r="1270" b="0"/>
            <wp:docPr id="1907230392" name="Picture 190723039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230392" name="Picture 1" descr="A screenshot of a computer&#10;&#10;Description automatically generated"/>
                    <pic:cNvPicPr>
                      <a:picLocks noChangeAspect="1"/>
                    </pic:cNvPicPr>
                  </pic:nvPicPr>
                  <pic:blipFill>
                    <a:blip r:embed="rId216"/>
                    <a:stretch>
                      <a:fillRect/>
                    </a:stretch>
                  </pic:blipFill>
                  <pic:spPr>
                    <a:xfrm>
                      <a:off x="0" y="0"/>
                      <a:ext cx="6544237" cy="2708111"/>
                    </a:xfrm>
                    <a:prstGeom prst="rect">
                      <a:avLst/>
                    </a:prstGeom>
                  </pic:spPr>
                </pic:pic>
              </a:graphicData>
            </a:graphic>
          </wp:inline>
        </w:drawing>
      </w:r>
      <w:r w:rsidR="006D3EBE" w:rsidRPr="00A8683D" w:rsidDel="007A0FB6">
        <w:rPr>
          <w:noProof/>
        </w:rPr>
        <w:t xml:space="preserve"> </w:t>
      </w:r>
    </w:p>
    <w:p w14:paraId="513D58C1" w14:textId="77777777" w:rsidR="006715FB" w:rsidRDefault="006715FB" w:rsidP="006715FB">
      <w:pPr>
        <w:pStyle w:val="Caption"/>
        <w:jc w:val="center"/>
      </w:pPr>
      <w:r w:rsidRPr="00A8683D">
        <w:t xml:space="preserve">pav. </w:t>
      </w:r>
      <w:fldSimple w:instr=" STYLEREF 1 \s ">
        <w:r w:rsidR="000E53E0">
          <w:rPr>
            <w:noProof/>
          </w:rPr>
          <w:t>3</w:t>
        </w:r>
      </w:fldSimple>
      <w:r w:rsidR="00215C96">
        <w:t>.</w:t>
      </w:r>
      <w:fldSimple w:instr=" SEQ pav. \* ARABIC \s 1 ">
        <w:r w:rsidR="000E53E0">
          <w:rPr>
            <w:noProof/>
          </w:rPr>
          <w:t>121</w:t>
        </w:r>
      </w:fldSimple>
      <w:r w:rsidRPr="00A8683D">
        <w:t xml:space="preserve"> Lėšų išmokėjimo grafika</w:t>
      </w:r>
      <w:r w:rsidR="0089581B">
        <w:t>s veiklos projektams</w:t>
      </w:r>
    </w:p>
    <w:p w14:paraId="3982D5EE" w14:textId="77777777" w:rsidR="00215C96" w:rsidRDefault="00215C96" w:rsidP="00ED0621">
      <w:pPr>
        <w:pStyle w:val="Captionfigura"/>
        <w:keepNext/>
      </w:pPr>
      <w:r>
        <w:rPr>
          <w:noProof/>
        </w:rPr>
        <w:drawing>
          <wp:inline distT="0" distB="0" distL="0" distR="0" wp14:anchorId="1B035491" wp14:editId="404A4124">
            <wp:extent cx="5968748" cy="2888673"/>
            <wp:effectExtent l="0" t="0" r="0" b="6985"/>
            <wp:docPr id="1704684621" name="Picture 1704684621"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684621" name="Picture 1" descr="A screenshot of a calendar&#10;&#10;Description automatically generated"/>
                    <pic:cNvPicPr>
                      <a:picLocks noChangeAspect="1"/>
                    </pic:cNvPicPr>
                  </pic:nvPicPr>
                  <pic:blipFill>
                    <a:blip r:embed="rId217"/>
                    <a:stretch>
                      <a:fillRect/>
                    </a:stretch>
                  </pic:blipFill>
                  <pic:spPr>
                    <a:xfrm>
                      <a:off x="0" y="0"/>
                      <a:ext cx="5974701" cy="2891554"/>
                    </a:xfrm>
                    <a:prstGeom prst="rect">
                      <a:avLst/>
                    </a:prstGeom>
                  </pic:spPr>
                </pic:pic>
              </a:graphicData>
            </a:graphic>
          </wp:inline>
        </w:drawing>
      </w:r>
    </w:p>
    <w:p w14:paraId="6B55E1ED" w14:textId="77777777" w:rsidR="0089581B" w:rsidRPr="0089581B" w:rsidRDefault="00215C96">
      <w:pPr>
        <w:pStyle w:val="Caption"/>
        <w:jc w:val="center"/>
      </w:pPr>
      <w:r>
        <w:t xml:space="preserve">pav. </w:t>
      </w:r>
      <w:fldSimple w:instr=" STYLEREF 1 \s ">
        <w:r w:rsidR="000E53E0">
          <w:rPr>
            <w:noProof/>
          </w:rPr>
          <w:t>3</w:t>
        </w:r>
      </w:fldSimple>
      <w:r>
        <w:t>.</w:t>
      </w:r>
      <w:fldSimple w:instr=" SEQ pav. \* ARABIC \s 1 ">
        <w:r w:rsidR="000E53E0">
          <w:rPr>
            <w:noProof/>
          </w:rPr>
          <w:t>122</w:t>
        </w:r>
      </w:fldSimple>
      <w:r>
        <w:t xml:space="preserve"> Lėšų išmokėjimo grafikas ne veiklos projektams</w:t>
      </w:r>
    </w:p>
    <w:p w14:paraId="58C93277" w14:textId="77777777" w:rsidR="008C722A" w:rsidRPr="00DE36E4" w:rsidRDefault="008C722A" w:rsidP="00766F3A"/>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817DFD" w:rsidRPr="00A8683D" w14:paraId="100EA4DA" w14:textId="77777777" w:rsidTr="4560C70B">
        <w:tc>
          <w:tcPr>
            <w:tcW w:w="5000" w:type="pct"/>
            <w:tcBorders>
              <w:right w:val="single" w:sz="4" w:space="0" w:color="BFBFBF" w:themeColor="background1" w:themeShade="BF"/>
            </w:tcBorders>
            <w:shd w:val="clear" w:color="auto" w:fill="BEE3A5"/>
            <w:vAlign w:val="center"/>
          </w:tcPr>
          <w:p w14:paraId="39A1D254" w14:textId="77777777" w:rsidR="00817DFD" w:rsidRPr="00A8683D" w:rsidRDefault="00817DFD">
            <w:pPr>
              <w:ind w:firstLine="0"/>
              <w:rPr>
                <w:b/>
                <w:bCs/>
              </w:rPr>
            </w:pPr>
            <w:r w:rsidRPr="00A8683D">
              <w:rPr>
                <w:b/>
                <w:bCs/>
              </w:rPr>
              <w:t>Laukai</w:t>
            </w:r>
          </w:p>
        </w:tc>
      </w:tr>
      <w:tr w:rsidR="00817DFD" w:rsidRPr="00A8683D" w14:paraId="00EE56B5" w14:textId="77777777" w:rsidTr="4560C70B">
        <w:tc>
          <w:tcPr>
            <w:tcW w:w="5000" w:type="pct"/>
            <w:tcBorders>
              <w:right w:val="single" w:sz="4" w:space="0" w:color="BFBFBF" w:themeColor="background1" w:themeShade="BF"/>
            </w:tcBorders>
            <w:shd w:val="clear" w:color="auto" w:fill="auto"/>
            <w:vAlign w:val="center"/>
          </w:tcPr>
          <w:p w14:paraId="1CD70BD9" w14:textId="77777777" w:rsidR="00817DFD" w:rsidRPr="00A8683D" w:rsidRDefault="00817DFD" w:rsidP="00817DFD">
            <w:pPr>
              <w:pStyle w:val="Lentelssraas"/>
              <w:numPr>
                <w:ilvl w:val="0"/>
                <w:numId w:val="0"/>
              </w:numPr>
              <w:ind w:left="329"/>
            </w:pPr>
            <w:r>
              <w:t>Kiekvieniems projekto sutartyje numatytiems metams, sumos atvaizduojamos suskaidytos ketvirčiais</w:t>
            </w:r>
            <w:r w:rsidR="001E0770">
              <w:t xml:space="preserve"> ir mėnesiais</w:t>
            </w:r>
            <w:r>
              <w:t xml:space="preserve"> (Veiklos projektams </w:t>
            </w:r>
            <w:r w:rsidR="00080C7E">
              <w:t>atvaizduojamos bendros priemonės finansinės paramos lėšos, ne veiklos projektams išskaidyta į ES ir BF finansavimo šaltinius</w:t>
            </w:r>
            <w:r>
              <w:t>). Informacija neredaguojama.</w:t>
            </w:r>
          </w:p>
        </w:tc>
      </w:tr>
      <w:tr w:rsidR="00817DFD" w:rsidRPr="00A8683D" w14:paraId="3BE39D17" w14:textId="77777777" w:rsidTr="4560C70B">
        <w:tc>
          <w:tcPr>
            <w:tcW w:w="5000" w:type="pct"/>
            <w:tcBorders>
              <w:right w:val="single" w:sz="4" w:space="0" w:color="BFBFBF" w:themeColor="background1" w:themeShade="BF"/>
            </w:tcBorders>
            <w:shd w:val="clear" w:color="auto" w:fill="BEE3A5"/>
            <w:vAlign w:val="center"/>
          </w:tcPr>
          <w:p w14:paraId="52810D2F" w14:textId="77777777" w:rsidR="00817DFD" w:rsidRPr="00A8683D" w:rsidRDefault="00817DFD">
            <w:pPr>
              <w:ind w:firstLine="0"/>
              <w:rPr>
                <w:b/>
                <w:bCs/>
              </w:rPr>
            </w:pPr>
            <w:r w:rsidRPr="00A8683D">
              <w:rPr>
                <w:b/>
                <w:bCs/>
              </w:rPr>
              <w:t>Mygtukai</w:t>
            </w:r>
          </w:p>
        </w:tc>
      </w:tr>
      <w:tr w:rsidR="00817DFD" w:rsidRPr="00A8683D" w14:paraId="0F688B05" w14:textId="77777777" w:rsidTr="4560C70B">
        <w:tc>
          <w:tcPr>
            <w:tcW w:w="5000" w:type="pct"/>
            <w:tcBorders>
              <w:right w:val="single" w:sz="4" w:space="0" w:color="BFBFBF" w:themeColor="background1" w:themeShade="BF"/>
            </w:tcBorders>
            <w:shd w:val="clear" w:color="auto" w:fill="auto"/>
            <w:vAlign w:val="center"/>
          </w:tcPr>
          <w:p w14:paraId="260E5891" w14:textId="77777777" w:rsidR="00817DFD" w:rsidRPr="00A8683D" w:rsidRDefault="63EFCC53">
            <w:pPr>
              <w:pStyle w:val="Lentelssraas"/>
            </w:pPr>
            <w:r>
              <w:t>Spausdinti</w:t>
            </w:r>
          </w:p>
        </w:tc>
      </w:tr>
      <w:tr w:rsidR="00817DFD" w:rsidRPr="00A8683D" w14:paraId="6BA40EB3" w14:textId="77777777" w:rsidTr="4560C70B">
        <w:tc>
          <w:tcPr>
            <w:tcW w:w="5000" w:type="pct"/>
            <w:tcBorders>
              <w:right w:val="single" w:sz="4" w:space="0" w:color="BFBFBF" w:themeColor="background1" w:themeShade="BF"/>
            </w:tcBorders>
            <w:shd w:val="clear" w:color="auto" w:fill="BEE3A5"/>
            <w:vAlign w:val="center"/>
          </w:tcPr>
          <w:p w14:paraId="38A9F836" w14:textId="77777777" w:rsidR="00817DFD" w:rsidRPr="00A8683D" w:rsidRDefault="00817DFD">
            <w:pPr>
              <w:ind w:firstLine="0"/>
              <w:rPr>
                <w:b/>
                <w:bCs/>
              </w:rPr>
            </w:pPr>
            <w:r w:rsidRPr="00A8683D">
              <w:rPr>
                <w:b/>
                <w:bCs/>
              </w:rPr>
              <w:t>Naudotojai</w:t>
            </w:r>
          </w:p>
        </w:tc>
      </w:tr>
      <w:tr w:rsidR="00817DFD" w:rsidRPr="00A8683D" w14:paraId="73274F15" w14:textId="77777777" w:rsidTr="4560C70B">
        <w:tc>
          <w:tcPr>
            <w:tcW w:w="5000" w:type="pct"/>
            <w:tcBorders>
              <w:right w:val="single" w:sz="4" w:space="0" w:color="BFBFBF" w:themeColor="background1" w:themeShade="BF"/>
            </w:tcBorders>
            <w:shd w:val="clear" w:color="auto" w:fill="auto"/>
            <w:vAlign w:val="center"/>
          </w:tcPr>
          <w:p w14:paraId="0FD4D620" w14:textId="77777777" w:rsidR="00817DFD" w:rsidRPr="00A8683D" w:rsidRDefault="00817DFD">
            <w:pPr>
              <w:ind w:firstLine="0"/>
              <w:rPr>
                <w:b/>
                <w:bCs/>
              </w:rPr>
            </w:pPr>
            <w:r w:rsidRPr="00A8683D">
              <w:t>Langas matomas VSFSVVP IS ir DMS naudotojui</w:t>
            </w:r>
          </w:p>
        </w:tc>
      </w:tr>
    </w:tbl>
    <w:p w14:paraId="4611C114" w14:textId="77777777" w:rsidR="00817DFD" w:rsidRPr="00A8683D" w:rsidRDefault="00817DFD" w:rsidP="00817DFD"/>
    <w:p w14:paraId="3228FE33" w14:textId="77777777" w:rsidR="00A07124" w:rsidRPr="00A8683D" w:rsidRDefault="00A07124" w:rsidP="00DF40CE">
      <w:pPr>
        <w:pStyle w:val="Heading4"/>
      </w:pPr>
      <w:bookmarkStart w:id="881" w:name="_Toc159222315"/>
      <w:r w:rsidRPr="00A8683D">
        <w:lastRenderedPageBreak/>
        <w:t>Grafikas pagal ekonominės klasifikacijos kodus</w:t>
      </w:r>
      <w:bookmarkEnd w:id="881"/>
    </w:p>
    <w:p w14:paraId="69ACAD83" w14:textId="77777777" w:rsidR="006715FB" w:rsidRPr="00A8683D" w:rsidRDefault="000276C7" w:rsidP="006715FB">
      <w:pPr>
        <w:keepNext/>
        <w:ind w:firstLine="0"/>
      </w:pPr>
      <w:r w:rsidRPr="08790328">
        <w:rPr>
          <w:noProof/>
        </w:rPr>
        <w:t xml:space="preserve"> </w:t>
      </w:r>
      <w:r>
        <w:rPr>
          <w:noProof/>
        </w:rPr>
        <w:drawing>
          <wp:inline distT="0" distB="0" distL="0" distR="0" wp14:anchorId="323CE10F" wp14:editId="1B00CBDE">
            <wp:extent cx="6300472" cy="2879725"/>
            <wp:effectExtent l="0" t="0" r="5080" b="0"/>
            <wp:docPr id="2082007105" name="Picture 2082007105"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007105"/>
                    <pic:cNvPicPr/>
                  </pic:nvPicPr>
                  <pic:blipFill>
                    <a:blip r:embed="rId218">
                      <a:extLst>
                        <a:ext uri="{28A0092B-C50C-407E-A947-70E740481C1C}">
                          <a14:useLocalDpi xmlns:a14="http://schemas.microsoft.com/office/drawing/2010/main" val="0"/>
                        </a:ext>
                      </a:extLst>
                    </a:blip>
                    <a:stretch>
                      <a:fillRect/>
                    </a:stretch>
                  </pic:blipFill>
                  <pic:spPr>
                    <a:xfrm>
                      <a:off x="0" y="0"/>
                      <a:ext cx="6300472" cy="2879725"/>
                    </a:xfrm>
                    <a:prstGeom prst="rect">
                      <a:avLst/>
                    </a:prstGeom>
                  </pic:spPr>
                </pic:pic>
              </a:graphicData>
            </a:graphic>
          </wp:inline>
        </w:drawing>
      </w:r>
    </w:p>
    <w:p w14:paraId="20896344" w14:textId="77777777" w:rsidR="006715FB" w:rsidRPr="00766F3A" w:rsidRDefault="006715FB" w:rsidP="006715FB">
      <w:pPr>
        <w:pStyle w:val="Caption"/>
        <w:jc w:val="center"/>
        <w:rPr>
          <w:i w:val="0"/>
          <w:iCs/>
        </w:rPr>
      </w:pPr>
      <w:r w:rsidRPr="00766F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123</w:t>
      </w:r>
      <w:r w:rsidR="00215C96">
        <w:rPr>
          <w:i w:val="0"/>
          <w:iCs/>
        </w:rPr>
        <w:fldChar w:fldCharType="end"/>
      </w:r>
      <w:r w:rsidRPr="00766F3A">
        <w:rPr>
          <w:i w:val="0"/>
          <w:iCs/>
        </w:rPr>
        <w:t xml:space="preserve"> Grafikas pagal ekonominės klasifikacijos kodus</w:t>
      </w:r>
      <w:r w:rsidR="003217C6" w:rsidRPr="00766F3A">
        <w:rPr>
          <w:i w:val="0"/>
          <w:iCs/>
        </w:rPr>
        <w:t>, kai projekto tipas nėra Veiklos projektas</w:t>
      </w:r>
    </w:p>
    <w:p w14:paraId="51B1F807" w14:textId="77777777" w:rsidR="00817DFD" w:rsidRPr="00A8683D" w:rsidRDefault="00817DFD" w:rsidP="00817DFD">
      <w:pPr>
        <w:keepNext/>
        <w:jc w:val="center"/>
      </w:pPr>
      <w:r w:rsidRPr="00A8683D">
        <w:rPr>
          <w:noProof/>
        </w:rPr>
        <w:drawing>
          <wp:inline distT="0" distB="0" distL="0" distR="0" wp14:anchorId="2D58655D" wp14:editId="33356D10">
            <wp:extent cx="3270482" cy="4480560"/>
            <wp:effectExtent l="0" t="0" r="6350" b="0"/>
            <wp:docPr id="229" name="Picture 22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descr="Diagram&#10;&#10;Description automatically generated with medium confidence"/>
                    <pic:cNvPicPr/>
                  </pic:nvPicPr>
                  <pic:blipFill>
                    <a:blip r:embed="rId219"/>
                    <a:stretch>
                      <a:fillRect/>
                    </a:stretch>
                  </pic:blipFill>
                  <pic:spPr>
                    <a:xfrm>
                      <a:off x="0" y="0"/>
                      <a:ext cx="3271512" cy="4481971"/>
                    </a:xfrm>
                    <a:prstGeom prst="rect">
                      <a:avLst/>
                    </a:prstGeom>
                  </pic:spPr>
                </pic:pic>
              </a:graphicData>
            </a:graphic>
          </wp:inline>
        </w:drawing>
      </w:r>
    </w:p>
    <w:p w14:paraId="3384F398" w14:textId="77777777" w:rsidR="00817DFD" w:rsidRPr="00766F3A" w:rsidRDefault="00817DFD" w:rsidP="00817DFD">
      <w:pPr>
        <w:pStyle w:val="Caption"/>
        <w:jc w:val="center"/>
        <w:rPr>
          <w:i w:val="0"/>
          <w:iCs/>
        </w:rPr>
      </w:pPr>
      <w:r w:rsidRPr="00766F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124</w:t>
      </w:r>
      <w:r w:rsidR="00215C96">
        <w:rPr>
          <w:i w:val="0"/>
          <w:iCs/>
        </w:rPr>
        <w:fldChar w:fldCharType="end"/>
      </w:r>
      <w:r w:rsidRPr="00766F3A">
        <w:rPr>
          <w:i w:val="0"/>
          <w:iCs/>
        </w:rPr>
        <w:t xml:space="preserve"> Grafiko redagavimo langas</w:t>
      </w:r>
      <w:r w:rsidR="003217C6" w:rsidRPr="00766F3A">
        <w:rPr>
          <w:i w:val="0"/>
          <w:iCs/>
        </w:rPr>
        <w:t>, kai projekto tipas nėra Veiklos projektas</w:t>
      </w:r>
    </w:p>
    <w:p w14:paraId="0E81D9E6" w14:textId="77777777" w:rsidR="00DE36E4" w:rsidRDefault="00DE36E4" w:rsidP="00DE36E4"/>
    <w:p w14:paraId="26911191" w14:textId="77777777" w:rsidR="00DE36E4" w:rsidRDefault="00DE36E4" w:rsidP="00766F3A">
      <w:pPr>
        <w:pStyle w:val="Captionfigura"/>
        <w:keepNext/>
      </w:pPr>
      <w:r>
        <w:rPr>
          <w:noProof/>
        </w:rPr>
        <w:lastRenderedPageBreak/>
        <w:drawing>
          <wp:inline distT="0" distB="0" distL="0" distR="0" wp14:anchorId="2818533C" wp14:editId="4714D08B">
            <wp:extent cx="6300470" cy="2960370"/>
            <wp:effectExtent l="0" t="0" r="5080" b="0"/>
            <wp:docPr id="1782879915" name="Picture 178287991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879915" name="Picture 1" descr="Graphical user interface, application&#10;&#10;Description automatically generated"/>
                    <pic:cNvPicPr/>
                  </pic:nvPicPr>
                  <pic:blipFill>
                    <a:blip r:embed="rId220"/>
                    <a:stretch>
                      <a:fillRect/>
                    </a:stretch>
                  </pic:blipFill>
                  <pic:spPr>
                    <a:xfrm>
                      <a:off x="0" y="0"/>
                      <a:ext cx="6300470" cy="2960370"/>
                    </a:xfrm>
                    <a:prstGeom prst="rect">
                      <a:avLst/>
                    </a:prstGeom>
                  </pic:spPr>
                </pic:pic>
              </a:graphicData>
            </a:graphic>
          </wp:inline>
        </w:drawing>
      </w:r>
    </w:p>
    <w:p w14:paraId="265BA651" w14:textId="77777777" w:rsidR="00DE36E4" w:rsidRPr="00766F3A" w:rsidRDefault="00DE36E4" w:rsidP="00DE36E4">
      <w:pPr>
        <w:pStyle w:val="Caption"/>
        <w:jc w:val="center"/>
        <w:rPr>
          <w:i w:val="0"/>
          <w:iCs/>
        </w:rPr>
      </w:pPr>
      <w:r w:rsidRPr="00766F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125</w:t>
      </w:r>
      <w:r w:rsidR="00215C96">
        <w:rPr>
          <w:i w:val="0"/>
          <w:iCs/>
        </w:rPr>
        <w:fldChar w:fldCharType="end"/>
      </w:r>
      <w:r w:rsidRPr="00766F3A">
        <w:rPr>
          <w:i w:val="0"/>
          <w:iCs/>
        </w:rPr>
        <w:t xml:space="preserve"> Grafikas pagal ekonominės klasifikacijos kodus, kai projekto tipas yra Veiklos projektas</w:t>
      </w:r>
    </w:p>
    <w:p w14:paraId="25084592" w14:textId="77777777" w:rsidR="002317FC" w:rsidRDefault="002317FC" w:rsidP="00766F3A">
      <w:pPr>
        <w:pStyle w:val="Captionfigura"/>
        <w:keepNext/>
      </w:pPr>
      <w:r>
        <w:rPr>
          <w:noProof/>
        </w:rPr>
        <w:drawing>
          <wp:inline distT="0" distB="0" distL="0" distR="0" wp14:anchorId="74E47536" wp14:editId="2325CB0D">
            <wp:extent cx="5900420" cy="3271337"/>
            <wp:effectExtent l="0" t="0" r="5080" b="5715"/>
            <wp:docPr id="49615064" name="Picture 49615064"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15064" name="Picture 1" descr="Graphical user interface, text&#10;&#10;Description automatically generated with medium confidence"/>
                    <pic:cNvPicPr/>
                  </pic:nvPicPr>
                  <pic:blipFill>
                    <a:blip r:embed="rId221"/>
                    <a:stretch>
                      <a:fillRect/>
                    </a:stretch>
                  </pic:blipFill>
                  <pic:spPr>
                    <a:xfrm>
                      <a:off x="0" y="0"/>
                      <a:ext cx="5903985" cy="3273313"/>
                    </a:xfrm>
                    <a:prstGeom prst="rect">
                      <a:avLst/>
                    </a:prstGeom>
                  </pic:spPr>
                </pic:pic>
              </a:graphicData>
            </a:graphic>
          </wp:inline>
        </w:drawing>
      </w:r>
    </w:p>
    <w:p w14:paraId="4961CB34" w14:textId="77777777" w:rsidR="00DE36E4" w:rsidRPr="00766F3A" w:rsidRDefault="002317FC" w:rsidP="002317FC">
      <w:pPr>
        <w:pStyle w:val="Caption"/>
        <w:jc w:val="center"/>
        <w:rPr>
          <w:i w:val="0"/>
          <w:iCs/>
        </w:rPr>
      </w:pPr>
      <w:r w:rsidRPr="00766F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126</w:t>
      </w:r>
      <w:r w:rsidR="00215C96">
        <w:rPr>
          <w:i w:val="0"/>
          <w:iCs/>
        </w:rPr>
        <w:fldChar w:fldCharType="end"/>
      </w:r>
      <w:r w:rsidRPr="00766F3A">
        <w:rPr>
          <w:i w:val="0"/>
          <w:iCs/>
        </w:rPr>
        <w:t xml:space="preserve"> </w:t>
      </w:r>
      <w:r w:rsidR="001B48D2" w:rsidRPr="00766F3A">
        <w:rPr>
          <w:i w:val="0"/>
          <w:iCs/>
        </w:rPr>
        <w:t>Gr</w:t>
      </w:r>
      <w:r w:rsidRPr="00766F3A">
        <w:rPr>
          <w:i w:val="0"/>
          <w:iCs/>
        </w:rPr>
        <w:t>afiko redagavimo langas, kai projekto tipas yra Veiklos projektas</w:t>
      </w:r>
    </w:p>
    <w:p w14:paraId="47BD6993" w14:textId="77777777" w:rsidR="003217C6" w:rsidRPr="00DE36E4" w:rsidRDefault="003217C6" w:rsidP="00766F3A"/>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817DFD" w:rsidRPr="00A8683D" w14:paraId="25222D2C" w14:textId="77777777" w:rsidTr="4560C70B">
        <w:tc>
          <w:tcPr>
            <w:tcW w:w="5000" w:type="pct"/>
            <w:tcBorders>
              <w:right w:val="single" w:sz="4" w:space="0" w:color="BFBFBF" w:themeColor="background1" w:themeShade="BF"/>
            </w:tcBorders>
            <w:shd w:val="clear" w:color="auto" w:fill="BEE3A5"/>
            <w:vAlign w:val="center"/>
          </w:tcPr>
          <w:p w14:paraId="48880485" w14:textId="77777777" w:rsidR="00817DFD" w:rsidRPr="00A8683D" w:rsidRDefault="00817DFD">
            <w:pPr>
              <w:ind w:firstLine="0"/>
              <w:rPr>
                <w:b/>
                <w:bCs/>
              </w:rPr>
            </w:pPr>
            <w:r w:rsidRPr="00A8683D">
              <w:rPr>
                <w:b/>
                <w:bCs/>
              </w:rPr>
              <w:t>Laukai</w:t>
            </w:r>
          </w:p>
        </w:tc>
      </w:tr>
      <w:tr w:rsidR="00817DFD" w:rsidRPr="00A8683D" w14:paraId="159D4943" w14:textId="77777777" w:rsidTr="4560C70B">
        <w:tc>
          <w:tcPr>
            <w:tcW w:w="5000" w:type="pct"/>
            <w:tcBorders>
              <w:right w:val="single" w:sz="4" w:space="0" w:color="BFBFBF" w:themeColor="background1" w:themeShade="BF"/>
            </w:tcBorders>
            <w:shd w:val="clear" w:color="auto" w:fill="auto"/>
            <w:vAlign w:val="center"/>
          </w:tcPr>
          <w:p w14:paraId="2B2BB612" w14:textId="77777777" w:rsidR="00E17098" w:rsidRPr="00766F3A" w:rsidRDefault="00E17098" w:rsidP="00E17098">
            <w:pPr>
              <w:pStyle w:val="Lentelssraas"/>
              <w:numPr>
                <w:ilvl w:val="0"/>
                <w:numId w:val="0"/>
              </w:numPr>
              <w:ind w:left="329"/>
              <w:rPr>
                <w:b/>
                <w:bCs/>
              </w:rPr>
            </w:pPr>
            <w:r w:rsidRPr="00766F3A">
              <w:rPr>
                <w:b/>
                <w:bCs/>
              </w:rPr>
              <w:t>Kai projekto tipas nėra Veiklos projektas:</w:t>
            </w:r>
          </w:p>
          <w:p w14:paraId="46F49626" w14:textId="77777777" w:rsidR="00817DFD" w:rsidRDefault="00817DFD" w:rsidP="00E17098">
            <w:pPr>
              <w:pStyle w:val="Lentelssraas"/>
              <w:numPr>
                <w:ilvl w:val="0"/>
                <w:numId w:val="0"/>
              </w:numPr>
              <w:ind w:left="329"/>
            </w:pPr>
            <w:r w:rsidRPr="00A8683D">
              <w:t>Kiekvieniems projekto sutartyje numatytiems metams, įvedamos sumos paskirstytos pagal ketvirtį, ekonominės klasifikacijos kodą bei finansavimo šaltinį</w:t>
            </w:r>
            <w:r w:rsidR="00E17098">
              <w:t>.</w:t>
            </w:r>
          </w:p>
          <w:p w14:paraId="3030FFD4" w14:textId="77777777" w:rsidR="00B876F0" w:rsidRPr="00D02128" w:rsidRDefault="00B876F0" w:rsidP="00B876F0">
            <w:pPr>
              <w:pStyle w:val="Lentelssraas"/>
              <w:numPr>
                <w:ilvl w:val="0"/>
                <w:numId w:val="0"/>
              </w:numPr>
              <w:ind w:left="329"/>
              <w:rPr>
                <w:b/>
                <w:bCs/>
              </w:rPr>
            </w:pPr>
            <w:r w:rsidRPr="00D02128">
              <w:rPr>
                <w:b/>
                <w:bCs/>
              </w:rPr>
              <w:t xml:space="preserve">Kai projekto tipas </w:t>
            </w:r>
            <w:r>
              <w:rPr>
                <w:b/>
                <w:bCs/>
              </w:rPr>
              <w:t xml:space="preserve">yra </w:t>
            </w:r>
            <w:r w:rsidRPr="00D02128">
              <w:rPr>
                <w:b/>
                <w:bCs/>
              </w:rPr>
              <w:t>Veiklos projektas:</w:t>
            </w:r>
          </w:p>
          <w:p w14:paraId="62D3418E" w14:textId="77777777" w:rsidR="00E17098" w:rsidRDefault="00E17098" w:rsidP="00E17098">
            <w:pPr>
              <w:pStyle w:val="Lentelssraas"/>
              <w:numPr>
                <w:ilvl w:val="0"/>
                <w:numId w:val="0"/>
              </w:numPr>
              <w:ind w:left="329"/>
            </w:pPr>
            <w:r w:rsidRPr="00A8683D">
              <w:t>Kiekvieniems projekto sutartyje numatytiems metams, įvedamos sumos paskirstytos pagal ketvirtį</w:t>
            </w:r>
            <w:r w:rsidR="00B425E1">
              <w:t xml:space="preserve"> ir </w:t>
            </w:r>
            <w:r w:rsidRPr="00A8683D">
              <w:t>ekonominės klasifikacijos kodą</w:t>
            </w:r>
            <w:r w:rsidR="00B876F0">
              <w:t>.</w:t>
            </w:r>
          </w:p>
          <w:p w14:paraId="5D86C0BF" w14:textId="77777777" w:rsidR="00E17098" w:rsidRPr="00A8683D" w:rsidRDefault="00E17098" w:rsidP="00E17098">
            <w:pPr>
              <w:pStyle w:val="Lentelssraas"/>
              <w:numPr>
                <w:ilvl w:val="0"/>
                <w:numId w:val="0"/>
              </w:numPr>
              <w:ind w:left="329"/>
            </w:pPr>
          </w:p>
        </w:tc>
      </w:tr>
      <w:tr w:rsidR="00817DFD" w:rsidRPr="00A8683D" w14:paraId="64A8D203" w14:textId="77777777" w:rsidTr="4560C70B">
        <w:tc>
          <w:tcPr>
            <w:tcW w:w="5000" w:type="pct"/>
            <w:tcBorders>
              <w:right w:val="single" w:sz="4" w:space="0" w:color="BFBFBF" w:themeColor="background1" w:themeShade="BF"/>
            </w:tcBorders>
            <w:shd w:val="clear" w:color="auto" w:fill="BEE3A5"/>
            <w:vAlign w:val="center"/>
          </w:tcPr>
          <w:p w14:paraId="4E105C11" w14:textId="77777777" w:rsidR="00817DFD" w:rsidRPr="00A8683D" w:rsidRDefault="00817DFD">
            <w:pPr>
              <w:ind w:firstLine="0"/>
              <w:rPr>
                <w:b/>
                <w:bCs/>
              </w:rPr>
            </w:pPr>
            <w:r w:rsidRPr="00A8683D">
              <w:rPr>
                <w:b/>
                <w:bCs/>
              </w:rPr>
              <w:t>Mygtukai</w:t>
            </w:r>
          </w:p>
        </w:tc>
      </w:tr>
      <w:tr w:rsidR="00817DFD" w:rsidRPr="00A8683D" w14:paraId="5D275FF6" w14:textId="77777777" w:rsidTr="4560C70B">
        <w:tc>
          <w:tcPr>
            <w:tcW w:w="5000" w:type="pct"/>
            <w:tcBorders>
              <w:right w:val="single" w:sz="4" w:space="0" w:color="BFBFBF" w:themeColor="background1" w:themeShade="BF"/>
            </w:tcBorders>
            <w:shd w:val="clear" w:color="auto" w:fill="auto"/>
            <w:vAlign w:val="center"/>
          </w:tcPr>
          <w:p w14:paraId="3B8DB520" w14:textId="77777777" w:rsidR="00817DFD" w:rsidRPr="00A8683D" w:rsidRDefault="63EFCC53">
            <w:pPr>
              <w:pStyle w:val="Lentelssraas"/>
            </w:pPr>
            <w:r>
              <w:lastRenderedPageBreak/>
              <w:t>Redaguoti</w:t>
            </w:r>
          </w:p>
          <w:p w14:paraId="466A6604" w14:textId="77777777" w:rsidR="00817DFD" w:rsidRPr="00A8683D" w:rsidRDefault="63EFCC53">
            <w:pPr>
              <w:pStyle w:val="Lentelssraas"/>
            </w:pPr>
            <w:r>
              <w:t>Išsaugoti</w:t>
            </w:r>
          </w:p>
          <w:p w14:paraId="7AD875AD" w14:textId="77777777" w:rsidR="00817DFD" w:rsidRPr="00A8683D" w:rsidRDefault="63EFCC53">
            <w:pPr>
              <w:pStyle w:val="Lentelssraas"/>
            </w:pPr>
            <w:r>
              <w:t>Uždaryti</w:t>
            </w:r>
          </w:p>
        </w:tc>
      </w:tr>
      <w:tr w:rsidR="00817DFD" w:rsidRPr="00A8683D" w14:paraId="7709AA81" w14:textId="77777777" w:rsidTr="4560C70B">
        <w:tc>
          <w:tcPr>
            <w:tcW w:w="5000" w:type="pct"/>
            <w:tcBorders>
              <w:right w:val="single" w:sz="4" w:space="0" w:color="BFBFBF" w:themeColor="background1" w:themeShade="BF"/>
            </w:tcBorders>
            <w:shd w:val="clear" w:color="auto" w:fill="BEE3A5"/>
            <w:vAlign w:val="center"/>
          </w:tcPr>
          <w:p w14:paraId="4A9952C8" w14:textId="77777777" w:rsidR="00817DFD" w:rsidRPr="00A8683D" w:rsidRDefault="00817DFD">
            <w:pPr>
              <w:ind w:firstLine="0"/>
              <w:rPr>
                <w:b/>
                <w:bCs/>
              </w:rPr>
            </w:pPr>
            <w:r w:rsidRPr="00A8683D">
              <w:rPr>
                <w:b/>
                <w:bCs/>
              </w:rPr>
              <w:t>Naudotojai</w:t>
            </w:r>
          </w:p>
        </w:tc>
      </w:tr>
      <w:tr w:rsidR="00817DFD" w:rsidRPr="00A8683D" w14:paraId="301A8938" w14:textId="77777777" w:rsidTr="4560C70B">
        <w:tc>
          <w:tcPr>
            <w:tcW w:w="5000" w:type="pct"/>
            <w:tcBorders>
              <w:right w:val="single" w:sz="4" w:space="0" w:color="BFBFBF" w:themeColor="background1" w:themeShade="BF"/>
            </w:tcBorders>
            <w:shd w:val="clear" w:color="auto" w:fill="auto"/>
            <w:vAlign w:val="center"/>
          </w:tcPr>
          <w:p w14:paraId="48DF0DA0" w14:textId="77777777" w:rsidR="00817DFD" w:rsidRPr="00A8683D" w:rsidRDefault="00817DFD">
            <w:pPr>
              <w:ind w:firstLine="0"/>
              <w:rPr>
                <w:b/>
                <w:bCs/>
              </w:rPr>
            </w:pPr>
            <w:r w:rsidRPr="00A8683D">
              <w:t>Langas matomas VSFSVVP IS ir DMS naudotojui</w:t>
            </w:r>
          </w:p>
        </w:tc>
      </w:tr>
    </w:tbl>
    <w:p w14:paraId="050EF7DF" w14:textId="77777777" w:rsidR="00817DFD" w:rsidRPr="00A8683D" w:rsidRDefault="00817DFD" w:rsidP="00817DFD"/>
    <w:p w14:paraId="2A47E747" w14:textId="77777777" w:rsidR="00753ACC" w:rsidRPr="00A8683D" w:rsidRDefault="00753ACC" w:rsidP="0015438E">
      <w:pPr>
        <w:pStyle w:val="Heading2"/>
      </w:pPr>
      <w:bookmarkStart w:id="882" w:name="_Toc159222316"/>
      <w:r w:rsidRPr="00A8683D">
        <w:t>Patikrų vietoje modulis</w:t>
      </w:r>
      <w:bookmarkEnd w:id="876"/>
      <w:bookmarkEnd w:id="882"/>
    </w:p>
    <w:p w14:paraId="23804A4A" w14:textId="77777777" w:rsidR="00753ACC" w:rsidRPr="00A8683D" w:rsidRDefault="00753ACC" w:rsidP="003E6AD6">
      <w:pPr>
        <w:pStyle w:val="Heading3"/>
      </w:pPr>
      <w:bookmarkStart w:id="883" w:name="_Toc92976815"/>
      <w:bookmarkStart w:id="884" w:name="_Toc159222317"/>
      <w:r w:rsidRPr="00A8683D">
        <w:t>Patikrų vietoje sąrašas</w:t>
      </w:r>
      <w:bookmarkEnd w:id="883"/>
      <w:bookmarkEnd w:id="884"/>
    </w:p>
    <w:p w14:paraId="0BAEB4E7" w14:textId="77777777" w:rsidR="00753ACC" w:rsidRPr="00A8683D" w:rsidRDefault="00753ACC" w:rsidP="00753ACC">
      <w:pPr>
        <w:keepNext/>
        <w:ind w:firstLine="0"/>
      </w:pPr>
      <w:r w:rsidRPr="00A8683D">
        <w:rPr>
          <w:noProof/>
          <w:lang w:eastAsia="lt-LT"/>
        </w:rPr>
        <w:drawing>
          <wp:inline distT="0" distB="0" distL="0" distR="0" wp14:anchorId="1C34F598" wp14:editId="36BE90D3">
            <wp:extent cx="6300470" cy="2444750"/>
            <wp:effectExtent l="0" t="0" r="5080" b="0"/>
            <wp:docPr id="156" name="Picture 15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descr="Graphical user interface, text, application, email&#10;&#10;Description automatically generated"/>
                    <pic:cNvPicPr/>
                  </pic:nvPicPr>
                  <pic:blipFill>
                    <a:blip r:embed="rId222"/>
                    <a:stretch>
                      <a:fillRect/>
                    </a:stretch>
                  </pic:blipFill>
                  <pic:spPr>
                    <a:xfrm>
                      <a:off x="0" y="0"/>
                      <a:ext cx="6300470" cy="2444750"/>
                    </a:xfrm>
                    <a:prstGeom prst="rect">
                      <a:avLst/>
                    </a:prstGeom>
                  </pic:spPr>
                </pic:pic>
              </a:graphicData>
            </a:graphic>
          </wp:inline>
        </w:drawing>
      </w:r>
    </w:p>
    <w:p w14:paraId="485EC85A" w14:textId="77777777" w:rsidR="00753ACC" w:rsidRPr="00A8683D" w:rsidRDefault="00753ACC" w:rsidP="00753ACC">
      <w:pPr>
        <w:pStyle w:val="Caption"/>
        <w:jc w:val="center"/>
      </w:pPr>
      <w:r w:rsidRPr="00A8683D">
        <w:t xml:space="preserve">pav. </w:t>
      </w:r>
      <w:fldSimple w:instr=" STYLEREF 1 \s ">
        <w:r w:rsidR="000E53E0">
          <w:rPr>
            <w:noProof/>
          </w:rPr>
          <w:t>3</w:t>
        </w:r>
      </w:fldSimple>
      <w:r w:rsidR="00215C96">
        <w:t>.</w:t>
      </w:r>
      <w:fldSimple w:instr=" SEQ pav. \* ARABIC \s 1 ">
        <w:r w:rsidR="000E53E0">
          <w:rPr>
            <w:noProof/>
          </w:rPr>
          <w:t>127</w:t>
        </w:r>
      </w:fldSimple>
      <w:r w:rsidRPr="00A8683D">
        <w:t xml:space="preserve"> Patikrų vietoje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5F0E3083" w14:textId="77777777" w:rsidTr="4560C70B">
        <w:trPr>
          <w:tblHeader/>
        </w:trPr>
        <w:tc>
          <w:tcPr>
            <w:tcW w:w="5000" w:type="pct"/>
            <w:tcBorders>
              <w:right w:val="single" w:sz="4" w:space="0" w:color="BFBFBF" w:themeColor="background1" w:themeShade="BF"/>
            </w:tcBorders>
            <w:shd w:val="clear" w:color="auto" w:fill="BEE3A5"/>
            <w:vAlign w:val="center"/>
          </w:tcPr>
          <w:p w14:paraId="7738F4A4" w14:textId="77777777" w:rsidR="00753ACC" w:rsidRPr="00A8683D" w:rsidRDefault="00753ACC">
            <w:pPr>
              <w:ind w:firstLine="0"/>
              <w:rPr>
                <w:b/>
                <w:bCs/>
              </w:rPr>
            </w:pPr>
            <w:r w:rsidRPr="00A8683D">
              <w:rPr>
                <w:b/>
                <w:bCs/>
              </w:rPr>
              <w:t>Laukai</w:t>
            </w:r>
          </w:p>
        </w:tc>
      </w:tr>
      <w:tr w:rsidR="00753ACC" w:rsidRPr="00A8683D" w14:paraId="2C80E0AA" w14:textId="77777777" w:rsidTr="4560C70B">
        <w:trPr>
          <w:tblHeader/>
        </w:trPr>
        <w:tc>
          <w:tcPr>
            <w:tcW w:w="5000" w:type="pct"/>
            <w:tcBorders>
              <w:right w:val="single" w:sz="4" w:space="0" w:color="BFBFBF" w:themeColor="background1" w:themeShade="BF"/>
            </w:tcBorders>
            <w:shd w:val="clear" w:color="auto" w:fill="auto"/>
            <w:vAlign w:val="center"/>
          </w:tcPr>
          <w:p w14:paraId="3E67F206" w14:textId="77777777" w:rsidR="00753ACC" w:rsidRPr="00A8683D" w:rsidRDefault="2CE80FD3">
            <w:pPr>
              <w:pStyle w:val="Lentelssraas"/>
            </w:pPr>
            <w:r>
              <w:t>Patikros vietoje numeris - automatiškai generuojamas didėjimo tvarka be galimybės pakeisti. Pvz., 1, 2, 3...</w:t>
            </w:r>
          </w:p>
          <w:p w14:paraId="34BCA141" w14:textId="77777777" w:rsidR="00753ACC" w:rsidRPr="00A8683D" w:rsidRDefault="2CE80FD3">
            <w:pPr>
              <w:pStyle w:val="Lentelssraas"/>
            </w:pPr>
            <w:r>
              <w:t xml:space="preserve">Patikros vietoje tipas – rodoma reikšmė: Finansinė, Veiklos arba Veiklos ir finansinė. </w:t>
            </w:r>
          </w:p>
          <w:p w14:paraId="4383029F" w14:textId="77777777" w:rsidR="00753ACC" w:rsidRPr="00A8683D" w:rsidRDefault="2CE80FD3">
            <w:pPr>
              <w:pStyle w:val="Lentelssraas"/>
            </w:pPr>
            <w:r>
              <w:t xml:space="preserve">Patikra vietoje planuota – rodoma reikšmė: Planuota arba Neplanuota. </w:t>
            </w:r>
          </w:p>
          <w:p w14:paraId="14085698" w14:textId="77777777" w:rsidR="00753ACC" w:rsidRPr="00A8683D" w:rsidRDefault="2CE80FD3">
            <w:pPr>
              <w:pStyle w:val="Lentelssraas"/>
            </w:pPr>
            <w:r>
              <w:t xml:space="preserve">Planuojama data – planuojama patikros data. </w:t>
            </w:r>
          </w:p>
          <w:p w14:paraId="1EEECDFA" w14:textId="77777777" w:rsidR="00753ACC" w:rsidRPr="00A8683D" w:rsidRDefault="2CE80FD3">
            <w:pPr>
              <w:pStyle w:val="Lentelssraas"/>
            </w:pPr>
            <w:r>
              <w:t>Faktinė data – faktinė patikros data.</w:t>
            </w:r>
          </w:p>
          <w:p w14:paraId="4A60B19B" w14:textId="77777777" w:rsidR="00753ACC" w:rsidRPr="00A8683D" w:rsidRDefault="2CE80FD3">
            <w:pPr>
              <w:pStyle w:val="Lentelssraas"/>
            </w:pPr>
            <w:r>
              <w:t>Rezultatas – rodoma reikšmė: Neatitikimų nenustatyta, Nustatyti neatitikimai arba Neatitikimai ištaisyti.</w:t>
            </w:r>
          </w:p>
          <w:p w14:paraId="7A8A7394" w14:textId="77777777" w:rsidR="00753ACC" w:rsidRPr="00A8683D" w:rsidRDefault="2CE80FD3">
            <w:pPr>
              <w:pStyle w:val="Lentelssraas"/>
            </w:pPr>
            <w:r>
              <w:t xml:space="preserve">Būsena – rodoma reikšmė: Planuojama, Atlikta arba Baigta. </w:t>
            </w:r>
          </w:p>
        </w:tc>
      </w:tr>
      <w:tr w:rsidR="00753ACC" w:rsidRPr="00A8683D" w14:paraId="5C6DE339" w14:textId="77777777" w:rsidTr="4560C70B">
        <w:trPr>
          <w:tblHeader/>
        </w:trPr>
        <w:tc>
          <w:tcPr>
            <w:tcW w:w="5000" w:type="pct"/>
            <w:tcBorders>
              <w:right w:val="single" w:sz="4" w:space="0" w:color="BFBFBF" w:themeColor="background1" w:themeShade="BF"/>
            </w:tcBorders>
            <w:shd w:val="clear" w:color="auto" w:fill="BEE3A5"/>
            <w:vAlign w:val="center"/>
          </w:tcPr>
          <w:p w14:paraId="6737A2D0" w14:textId="77777777" w:rsidR="00753ACC" w:rsidRPr="00A8683D" w:rsidRDefault="00753ACC">
            <w:pPr>
              <w:ind w:firstLine="0"/>
              <w:rPr>
                <w:b/>
                <w:bCs/>
              </w:rPr>
            </w:pPr>
            <w:r w:rsidRPr="00A8683D">
              <w:rPr>
                <w:b/>
                <w:bCs/>
              </w:rPr>
              <w:t>Mygtukai</w:t>
            </w:r>
          </w:p>
        </w:tc>
      </w:tr>
      <w:tr w:rsidR="00753ACC" w:rsidRPr="00A8683D" w14:paraId="65550A9B" w14:textId="77777777" w:rsidTr="4560C70B">
        <w:trPr>
          <w:tblHeader/>
        </w:trPr>
        <w:tc>
          <w:tcPr>
            <w:tcW w:w="5000" w:type="pct"/>
            <w:tcBorders>
              <w:right w:val="single" w:sz="4" w:space="0" w:color="BFBFBF" w:themeColor="background1" w:themeShade="BF"/>
            </w:tcBorders>
            <w:shd w:val="clear" w:color="auto" w:fill="auto"/>
            <w:vAlign w:val="center"/>
          </w:tcPr>
          <w:p w14:paraId="7EB2DD7E" w14:textId="77777777" w:rsidR="00753ACC" w:rsidRPr="00A8683D" w:rsidRDefault="2CE80FD3">
            <w:pPr>
              <w:pStyle w:val="Lentelssraas"/>
            </w:pPr>
            <w:r>
              <w:t>Registruoti naują</w:t>
            </w:r>
          </w:p>
          <w:p w14:paraId="2EE8182C" w14:textId="77777777" w:rsidR="00753ACC" w:rsidRPr="00A8683D" w:rsidRDefault="2CE80FD3">
            <w:pPr>
              <w:pStyle w:val="Lentelssraas"/>
            </w:pPr>
            <w:r>
              <w:t>Redaguoti</w:t>
            </w:r>
          </w:p>
          <w:p w14:paraId="18F40AF5" w14:textId="77777777" w:rsidR="00753ACC" w:rsidRPr="00A8683D" w:rsidRDefault="2CE80FD3">
            <w:pPr>
              <w:pStyle w:val="Lentelssraas"/>
            </w:pPr>
            <w:r>
              <w:t>Ištrinti</w:t>
            </w:r>
          </w:p>
        </w:tc>
      </w:tr>
      <w:tr w:rsidR="00753ACC" w:rsidRPr="00A8683D" w14:paraId="21B6D12F" w14:textId="77777777" w:rsidTr="4560C70B">
        <w:trPr>
          <w:tblHeader/>
        </w:trPr>
        <w:tc>
          <w:tcPr>
            <w:tcW w:w="5000" w:type="pct"/>
            <w:tcBorders>
              <w:right w:val="single" w:sz="4" w:space="0" w:color="BFBFBF" w:themeColor="background1" w:themeShade="BF"/>
            </w:tcBorders>
            <w:shd w:val="clear" w:color="auto" w:fill="BEE3A5"/>
            <w:vAlign w:val="center"/>
          </w:tcPr>
          <w:p w14:paraId="0A84BF98" w14:textId="77777777" w:rsidR="00753ACC" w:rsidRPr="00A8683D" w:rsidRDefault="00753ACC">
            <w:pPr>
              <w:ind w:firstLine="0"/>
              <w:rPr>
                <w:b/>
                <w:bCs/>
              </w:rPr>
            </w:pPr>
            <w:r w:rsidRPr="00A8683D">
              <w:rPr>
                <w:b/>
                <w:bCs/>
              </w:rPr>
              <w:t>Naudotojai</w:t>
            </w:r>
          </w:p>
        </w:tc>
      </w:tr>
      <w:tr w:rsidR="00753ACC" w:rsidRPr="00A8683D" w14:paraId="41F3F3E4" w14:textId="77777777" w:rsidTr="4560C70B">
        <w:tc>
          <w:tcPr>
            <w:tcW w:w="5000" w:type="pct"/>
            <w:tcBorders>
              <w:right w:val="single" w:sz="4" w:space="0" w:color="BFBFBF" w:themeColor="background1" w:themeShade="BF"/>
            </w:tcBorders>
            <w:shd w:val="clear" w:color="auto" w:fill="auto"/>
          </w:tcPr>
          <w:p w14:paraId="7D83BCEE" w14:textId="77777777" w:rsidR="00753ACC" w:rsidRPr="00A8683D" w:rsidRDefault="00753ACC">
            <w:pPr>
              <w:pStyle w:val="Lentelssraas"/>
              <w:numPr>
                <w:ilvl w:val="0"/>
                <w:numId w:val="0"/>
              </w:numPr>
              <w:ind w:left="720" w:hanging="360"/>
            </w:pPr>
            <w:r w:rsidRPr="00A8683D">
              <w:t xml:space="preserve">Patikros vietoje matomos tik </w:t>
            </w:r>
            <w:r w:rsidR="00125723" w:rsidRPr="00A8683D">
              <w:t>VSFSVVP</w:t>
            </w:r>
            <w:r w:rsidRPr="00A8683D">
              <w:t xml:space="preserve"> IS naudotojams.</w:t>
            </w:r>
          </w:p>
        </w:tc>
      </w:tr>
    </w:tbl>
    <w:p w14:paraId="46E04E5D" w14:textId="77777777" w:rsidR="00753ACC" w:rsidRPr="00A8683D" w:rsidRDefault="00753ACC" w:rsidP="00753ACC"/>
    <w:p w14:paraId="262B2C24" w14:textId="77777777" w:rsidR="00515B5E" w:rsidRPr="00A8683D" w:rsidRDefault="00515B5E" w:rsidP="00753ACC"/>
    <w:p w14:paraId="61491933" w14:textId="77777777" w:rsidR="00753ACC" w:rsidRPr="00766F3A" w:rsidRDefault="00753ACC" w:rsidP="003E6AD6">
      <w:pPr>
        <w:pStyle w:val="Heading3"/>
      </w:pPr>
      <w:bookmarkStart w:id="885" w:name="_Toc92976816"/>
      <w:bookmarkStart w:id="886" w:name="_Toc159222318"/>
      <w:r w:rsidRPr="00766F3A">
        <w:lastRenderedPageBreak/>
        <w:t>Patikros vietoje bendra informacija</w:t>
      </w:r>
      <w:bookmarkEnd w:id="885"/>
      <w:bookmarkEnd w:id="886"/>
    </w:p>
    <w:p w14:paraId="4C58953D" w14:textId="77777777" w:rsidR="00753ACC" w:rsidRPr="00A8683D" w:rsidRDefault="00753ACC" w:rsidP="00753ACC">
      <w:pPr>
        <w:keepNext/>
        <w:ind w:firstLine="0"/>
      </w:pPr>
    </w:p>
    <w:p w14:paraId="7D622B95" w14:textId="77777777" w:rsidR="00753ACC" w:rsidRPr="00A8683D" w:rsidRDefault="00753ACC" w:rsidP="00753ACC">
      <w:pPr>
        <w:keepNext/>
        <w:ind w:firstLine="0"/>
      </w:pPr>
      <w:r w:rsidRPr="00A8683D">
        <w:rPr>
          <w:noProof/>
        </w:rPr>
        <w:drawing>
          <wp:inline distT="0" distB="0" distL="0" distR="0" wp14:anchorId="47C6C8DE" wp14:editId="3014BACD">
            <wp:extent cx="6300470" cy="4250690"/>
            <wp:effectExtent l="0" t="0" r="5080" b="0"/>
            <wp:docPr id="157" name="Picture 157"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text&#10;&#10;Description automatically generated"/>
                    <pic:cNvPicPr/>
                  </pic:nvPicPr>
                  <pic:blipFill>
                    <a:blip r:embed="rId223"/>
                    <a:stretch>
                      <a:fillRect/>
                    </a:stretch>
                  </pic:blipFill>
                  <pic:spPr>
                    <a:xfrm>
                      <a:off x="0" y="0"/>
                      <a:ext cx="6300470" cy="4250690"/>
                    </a:xfrm>
                    <a:prstGeom prst="rect">
                      <a:avLst/>
                    </a:prstGeom>
                  </pic:spPr>
                </pic:pic>
              </a:graphicData>
            </a:graphic>
          </wp:inline>
        </w:drawing>
      </w:r>
    </w:p>
    <w:p w14:paraId="3A2EFEF2" w14:textId="77777777" w:rsidR="00753ACC" w:rsidRPr="00A8683D" w:rsidRDefault="00753ACC" w:rsidP="00753ACC">
      <w:pPr>
        <w:pStyle w:val="Caption"/>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128</w:t>
        </w:r>
      </w:fldSimple>
      <w:r w:rsidRPr="00A8683D">
        <w:rPr>
          <w:noProof/>
        </w:rPr>
        <w:t xml:space="preserve"> Patikros vietoje bendra informacija</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286A3868" w14:textId="77777777" w:rsidTr="4560C70B">
        <w:trPr>
          <w:tblHeader/>
        </w:trPr>
        <w:tc>
          <w:tcPr>
            <w:tcW w:w="5000" w:type="pct"/>
            <w:tcBorders>
              <w:right w:val="single" w:sz="4" w:space="0" w:color="BFBFBF" w:themeColor="background1" w:themeShade="BF"/>
            </w:tcBorders>
            <w:shd w:val="clear" w:color="auto" w:fill="BEE3A5"/>
            <w:vAlign w:val="center"/>
          </w:tcPr>
          <w:p w14:paraId="37F761A8" w14:textId="77777777" w:rsidR="00753ACC" w:rsidRPr="00A8683D" w:rsidRDefault="00753ACC">
            <w:pPr>
              <w:ind w:firstLine="0"/>
              <w:rPr>
                <w:b/>
                <w:bCs/>
              </w:rPr>
            </w:pPr>
            <w:r w:rsidRPr="00A8683D">
              <w:rPr>
                <w:b/>
                <w:bCs/>
              </w:rPr>
              <w:lastRenderedPageBreak/>
              <w:t>Laukai</w:t>
            </w:r>
          </w:p>
        </w:tc>
      </w:tr>
      <w:tr w:rsidR="00753ACC" w:rsidRPr="00A8683D" w14:paraId="54F9EF10" w14:textId="77777777" w:rsidTr="4560C70B">
        <w:trPr>
          <w:tblHeader/>
        </w:trPr>
        <w:tc>
          <w:tcPr>
            <w:tcW w:w="5000" w:type="pct"/>
            <w:tcBorders>
              <w:right w:val="single" w:sz="4" w:space="0" w:color="BFBFBF" w:themeColor="background1" w:themeShade="BF"/>
            </w:tcBorders>
            <w:shd w:val="clear" w:color="auto" w:fill="auto"/>
            <w:vAlign w:val="center"/>
          </w:tcPr>
          <w:p w14:paraId="0E02C779" w14:textId="77777777" w:rsidR="00753ACC" w:rsidRPr="00A8683D" w:rsidRDefault="2CE80FD3">
            <w:pPr>
              <w:pStyle w:val="Lentelssraas"/>
            </w:pPr>
            <w:r>
              <w:t>*Patikros vietoje numeris - automatiškai generuojamas didėjimo tvarka be galimybės pakeisti. Pvz., 1, 2, 3...</w:t>
            </w:r>
          </w:p>
          <w:p w14:paraId="1BAB30B2" w14:textId="77777777" w:rsidR="00753ACC" w:rsidRPr="00A8683D" w:rsidRDefault="2CE80FD3">
            <w:pPr>
              <w:pStyle w:val="Lentelssraas"/>
            </w:pPr>
            <w:r>
              <w:t>*Patikros vietoje tipas - parenkama reikšmė iš sąrašo: Finansinė, Veiklos, Veiklos ir finansinė. Automatinio patikros vietoje kūrimo atveju nustatoma reikšmė „Veiklos ir finansinė“.</w:t>
            </w:r>
          </w:p>
          <w:p w14:paraId="1177D7EF" w14:textId="77777777" w:rsidR="00753ACC" w:rsidRPr="00A8683D" w:rsidRDefault="2CE80FD3">
            <w:pPr>
              <w:pStyle w:val="Lentelssraas"/>
            </w:pPr>
            <w:r>
              <w:t>*Patikra vietoje planuota - parenkama reikšmė iš sąrašo: Planuota, Neplanuota. Nutylima reikšmė Planuota. Automatinio patikros vietoje kūrimo atveju nustatoma reikšmė „Planuota“.</w:t>
            </w:r>
          </w:p>
          <w:p w14:paraId="3DA3B94D" w14:textId="77777777" w:rsidR="00753ACC" w:rsidRPr="00A8683D" w:rsidRDefault="2CE80FD3">
            <w:pPr>
              <w:pStyle w:val="Lentelssraas"/>
            </w:pPr>
            <w:r>
              <w:t xml:space="preserve">Planuojama patikros vietoje data - parenkama reikšmė iš datų kalendoriaus. Automatinio patikros vietoje kūrimo atveju nustatoma reikšmė 30d.d. iki projekto pabaigos. Jei projektas yra veiklos, tada antros automatiškai kuriamos patikros data 17 mėn. nuo projekto pradžios. Data gali būti koreguojama. Ši data automatiškai kurtoms patikros bus automatiškai atnaujinama pakeitus projekto veiklų pabaigos (veiklos projektams ir pradžios) datą. </w:t>
            </w:r>
          </w:p>
          <w:p w14:paraId="4D0891C5" w14:textId="77777777" w:rsidR="00753ACC" w:rsidRPr="00A8683D" w:rsidRDefault="2CE80FD3">
            <w:pPr>
              <w:pStyle w:val="Lentelssraas"/>
            </w:pPr>
            <w:r>
              <w:t>Patikros vietoje data - parenkama reikšmė iš datų kalendoriaus. Tai faktinė patikros vietoje data.</w:t>
            </w:r>
          </w:p>
          <w:p w14:paraId="5CCD0164" w14:textId="77777777" w:rsidR="00753ACC" w:rsidRPr="00A8683D" w:rsidRDefault="2CE80FD3">
            <w:pPr>
              <w:pStyle w:val="Lentelssraas"/>
            </w:pPr>
            <w:r>
              <w:t>Patikros apimtis - parenkama reikšmė iš sąrašo: 100 proc., Atrankinė.</w:t>
            </w:r>
          </w:p>
          <w:p w14:paraId="3FBB3677" w14:textId="77777777" w:rsidR="00753ACC" w:rsidRPr="00A8683D" w:rsidRDefault="2CE80FD3">
            <w:pPr>
              <w:pStyle w:val="Lentelssraas"/>
            </w:pPr>
            <w:r>
              <w:t>Atliktos patikros vieta – įvedamas tekstas.</w:t>
            </w:r>
          </w:p>
          <w:p w14:paraId="0C25449B" w14:textId="77777777" w:rsidR="00753ACC" w:rsidRPr="00A8683D" w:rsidRDefault="2CE80FD3">
            <w:pPr>
              <w:pStyle w:val="Lentelssraas"/>
            </w:pPr>
            <w:r>
              <w:t>Projekto vykdytojo atstovai – įvedamas tekstas.</w:t>
            </w:r>
          </w:p>
          <w:p w14:paraId="0CC5ABD4" w14:textId="77777777" w:rsidR="00753ACC" w:rsidRPr="00A8683D" w:rsidRDefault="2CE80FD3">
            <w:pPr>
              <w:pStyle w:val="Lentelssraas"/>
            </w:pPr>
            <w:r>
              <w:t>Rezultatas - parenkama reikšmė iš sąrašo: Neatitikimų nenustatyta, Nustatyti neatitikimai, Neatitikimai ištaisyti.</w:t>
            </w:r>
          </w:p>
          <w:p w14:paraId="165D9C5D" w14:textId="77777777" w:rsidR="00753ACC" w:rsidRPr="00A8683D" w:rsidRDefault="2CE80FD3">
            <w:pPr>
              <w:pStyle w:val="Lentelssraas"/>
            </w:pPr>
            <w:r>
              <w:t>Kiti atstovai – įvedamas tekstas.</w:t>
            </w:r>
          </w:p>
          <w:p w14:paraId="2044660B" w14:textId="77777777" w:rsidR="00753ACC" w:rsidRPr="00A8683D" w:rsidRDefault="2CE80FD3">
            <w:pPr>
              <w:pStyle w:val="Lentelssraas"/>
            </w:pPr>
            <w:r>
              <w:t>*Būsena - Planuojama, Atlikta, Baigta. Nutylima reikšmė Planuojama. Automatinio patikros vietoje kūrimo atveju nustatoma reikšmė „Planuojama“.</w:t>
            </w:r>
          </w:p>
          <w:p w14:paraId="7B0B67B1" w14:textId="77777777" w:rsidR="00753ACC" w:rsidRPr="00A8683D" w:rsidRDefault="00753ACC">
            <w:pPr>
              <w:pStyle w:val="Lentelssraas"/>
              <w:numPr>
                <w:ilvl w:val="0"/>
                <w:numId w:val="0"/>
              </w:numPr>
              <w:ind w:left="360"/>
              <w:rPr>
                <w:b/>
                <w:bCs/>
                <w:i/>
                <w:iCs/>
              </w:rPr>
            </w:pPr>
            <w:r w:rsidRPr="00A8683D">
              <w:rPr>
                <w:b/>
                <w:bCs/>
                <w:i/>
                <w:iCs/>
              </w:rPr>
              <w:t>Pastaba: žvaigždute * pažymėti laukai yra privalomi.</w:t>
            </w:r>
          </w:p>
          <w:p w14:paraId="7F95FE3D" w14:textId="77777777" w:rsidR="00753ACC" w:rsidRPr="00A8683D" w:rsidRDefault="00753ACC">
            <w:pPr>
              <w:ind w:firstLine="0"/>
              <w:rPr>
                <w:b/>
                <w:bCs/>
                <w:iCs/>
              </w:rPr>
            </w:pPr>
            <w:r w:rsidRPr="00A8683D">
              <w:rPr>
                <w:b/>
                <w:bCs/>
                <w:iCs/>
              </w:rPr>
              <w:t>Skiltis „Patikros vietoje apimties suma“:</w:t>
            </w:r>
          </w:p>
          <w:p w14:paraId="38475DA0" w14:textId="77777777" w:rsidR="00753ACC" w:rsidRPr="00A8683D" w:rsidRDefault="00753ACC">
            <w:pPr>
              <w:rPr>
                <w:iCs/>
              </w:rPr>
            </w:pPr>
            <w:r w:rsidRPr="00A8683D">
              <w:rPr>
                <w:iCs/>
              </w:rPr>
              <w:t>Priklausoma nuo patikros vietoje tipo, atvaizduojama viena arba dvi lentelės:</w:t>
            </w:r>
          </w:p>
          <w:p w14:paraId="24DF9985" w14:textId="77777777" w:rsidR="00753ACC" w:rsidRPr="00A8683D" w:rsidRDefault="2CE80FD3">
            <w:pPr>
              <w:pStyle w:val="Lentelssraas"/>
            </w:pPr>
            <w:r>
              <w:t>Jei patikros vietoje tipas „Veiklos“, rodoma lentelė „Veiklos patikros apimties suma“</w:t>
            </w:r>
          </w:p>
          <w:p w14:paraId="3111475A" w14:textId="77777777" w:rsidR="00753ACC" w:rsidRPr="00A8683D" w:rsidRDefault="2CE80FD3">
            <w:pPr>
              <w:pStyle w:val="Lentelssraas"/>
            </w:pPr>
            <w:r>
              <w:t>Jei patikros vietoje tipas „Finansinė“, rodoma lentelė „Finansinės patikros apimties suma“</w:t>
            </w:r>
          </w:p>
          <w:p w14:paraId="7EEB1ED5" w14:textId="77777777" w:rsidR="00753ACC" w:rsidRPr="00A8683D" w:rsidRDefault="2CE80FD3">
            <w:pPr>
              <w:pStyle w:val="Lentelssraas"/>
            </w:pPr>
            <w:r>
              <w:t>Jei patikros vietoje tipas „Veiklos ir finansinė“, rodomos lentelės „Veiklos patikros apimties suma“ ir „Finansinės patikros apimties suma“</w:t>
            </w:r>
          </w:p>
          <w:p w14:paraId="1D0ADB19" w14:textId="77777777" w:rsidR="00753ACC" w:rsidRPr="00A8683D" w:rsidRDefault="00753ACC">
            <w:pPr>
              <w:pStyle w:val="Lentelssraas"/>
              <w:numPr>
                <w:ilvl w:val="0"/>
                <w:numId w:val="0"/>
              </w:numPr>
              <w:ind w:left="329" w:hanging="284"/>
            </w:pPr>
            <w:r w:rsidRPr="00A8683D">
              <w:t>Kiekvienoje iš lentelių pateikiama informacija:</w:t>
            </w:r>
          </w:p>
          <w:p w14:paraId="44842287" w14:textId="77777777" w:rsidR="00753ACC" w:rsidRPr="00A8683D" w:rsidRDefault="2CE80FD3">
            <w:pPr>
              <w:pStyle w:val="Lentelssraas"/>
              <w:ind w:left="329" w:hanging="284"/>
            </w:pPr>
            <w:r>
              <w:t>Suma, € - laukas matomas tik lentelės redagavimo režime. Reikšmė įvedama laisvu tekstu.</w:t>
            </w:r>
          </w:p>
          <w:p w14:paraId="1C2D63B8" w14:textId="77777777" w:rsidR="00753ACC" w:rsidRPr="00A8683D" w:rsidRDefault="2CE80FD3">
            <w:pPr>
              <w:pStyle w:val="Lentelssraas"/>
              <w:ind w:left="329" w:hanging="284"/>
            </w:pPr>
            <w:r>
              <w:t>ES lėšos, € - nurodoma automatiškai apskaičiuota suma, kuri gali būti koreguojama.</w:t>
            </w:r>
          </w:p>
          <w:p w14:paraId="1457590C" w14:textId="77777777" w:rsidR="00753ACC" w:rsidRPr="00A8683D" w:rsidRDefault="2CE80FD3">
            <w:pPr>
              <w:pStyle w:val="Lentelssraas"/>
              <w:ind w:left="329" w:hanging="284"/>
            </w:pPr>
            <w:r>
              <w:t>BF lėšos, € - nurodoma automatiškai apskaičiuota suma, kuri gali būti koreguojama.</w:t>
            </w:r>
          </w:p>
          <w:p w14:paraId="75FFD49B" w14:textId="77777777" w:rsidR="00753ACC" w:rsidRPr="00A8683D" w:rsidRDefault="2CE80FD3">
            <w:pPr>
              <w:pStyle w:val="Lentelssraas"/>
              <w:ind w:left="329" w:hanging="284"/>
            </w:pPr>
            <w:r>
              <w:t>Iš viso (ES+BF), € - nurodoma automatiškai apskaičiuota suma (ES lėšos + BF lėšos), kuri negali būti koreguojama.</w:t>
            </w:r>
          </w:p>
          <w:p w14:paraId="728C47CD" w14:textId="77777777" w:rsidR="00753ACC" w:rsidRPr="00A8683D" w:rsidRDefault="2CE80FD3">
            <w:pPr>
              <w:pStyle w:val="Lentelssraas"/>
              <w:ind w:left="329" w:hanging="284"/>
            </w:pPr>
            <w:r>
              <w:t>Nuosavos lėšos, € - įvedama reikšmė.</w:t>
            </w:r>
          </w:p>
          <w:p w14:paraId="0AAB694E" w14:textId="77777777" w:rsidR="00753ACC" w:rsidRPr="00A8683D" w:rsidRDefault="2CE80FD3">
            <w:pPr>
              <w:pStyle w:val="Lentelssraas"/>
              <w:ind w:left="329" w:hanging="284"/>
            </w:pPr>
            <w:r>
              <w:t>Iš viso (NL+BF), € - nurodoma automatiškai apskaičiuota suma (nuosavos lėšos + BF lėšos), kuri negali būti koreguojama.</w:t>
            </w:r>
          </w:p>
          <w:p w14:paraId="6CF3831D" w14:textId="77777777" w:rsidR="00753ACC" w:rsidRPr="00A8683D" w:rsidRDefault="00753ACC">
            <w:pPr>
              <w:pStyle w:val="Lentelssraas"/>
              <w:numPr>
                <w:ilvl w:val="0"/>
                <w:numId w:val="0"/>
              </w:numPr>
              <w:ind w:left="360"/>
              <w:rPr>
                <w:i/>
                <w:iCs/>
              </w:rPr>
            </w:pPr>
            <w:r w:rsidRPr="00A8683D">
              <w:t>Iš viso, € - nurodoma automatiškai apskaičiuota suma (ES lėšos + BF lėšos + Nuosavos lėšos), kuri negali būti koreguojama.</w:t>
            </w:r>
          </w:p>
        </w:tc>
      </w:tr>
      <w:tr w:rsidR="00753ACC" w:rsidRPr="00A8683D" w14:paraId="429F57FE" w14:textId="77777777" w:rsidTr="4560C70B">
        <w:trPr>
          <w:tblHeader/>
        </w:trPr>
        <w:tc>
          <w:tcPr>
            <w:tcW w:w="5000" w:type="pct"/>
            <w:tcBorders>
              <w:right w:val="single" w:sz="4" w:space="0" w:color="BFBFBF" w:themeColor="background1" w:themeShade="BF"/>
            </w:tcBorders>
            <w:shd w:val="clear" w:color="auto" w:fill="BEE3A5"/>
            <w:vAlign w:val="center"/>
          </w:tcPr>
          <w:p w14:paraId="135518A6" w14:textId="77777777" w:rsidR="00753ACC" w:rsidRPr="00A8683D" w:rsidRDefault="00753ACC">
            <w:pPr>
              <w:ind w:firstLine="0"/>
              <w:rPr>
                <w:b/>
                <w:bCs/>
              </w:rPr>
            </w:pPr>
            <w:r w:rsidRPr="00A8683D">
              <w:rPr>
                <w:b/>
                <w:bCs/>
              </w:rPr>
              <w:t>Mygtukai</w:t>
            </w:r>
          </w:p>
        </w:tc>
      </w:tr>
      <w:tr w:rsidR="00753ACC" w:rsidRPr="00A8683D" w14:paraId="38124807" w14:textId="77777777" w:rsidTr="4560C70B">
        <w:trPr>
          <w:tblHeader/>
        </w:trPr>
        <w:tc>
          <w:tcPr>
            <w:tcW w:w="5000" w:type="pct"/>
            <w:tcBorders>
              <w:right w:val="single" w:sz="4" w:space="0" w:color="BFBFBF" w:themeColor="background1" w:themeShade="BF"/>
            </w:tcBorders>
            <w:shd w:val="clear" w:color="auto" w:fill="auto"/>
            <w:vAlign w:val="center"/>
          </w:tcPr>
          <w:p w14:paraId="75FF943F" w14:textId="77777777" w:rsidR="00753ACC" w:rsidRPr="00A8683D" w:rsidRDefault="2CE80FD3">
            <w:pPr>
              <w:pStyle w:val="Lentelssraas"/>
            </w:pPr>
            <w:r>
              <w:t>Redaguoti</w:t>
            </w:r>
          </w:p>
          <w:p w14:paraId="68E72115" w14:textId="77777777" w:rsidR="00753ACC" w:rsidRPr="00A8683D" w:rsidRDefault="2CE80FD3">
            <w:pPr>
              <w:pStyle w:val="Lentelssraas"/>
            </w:pPr>
            <w:r>
              <w:t>Išsaugoti</w:t>
            </w:r>
          </w:p>
          <w:p w14:paraId="05ED0790" w14:textId="77777777" w:rsidR="00753ACC" w:rsidRPr="00A8683D" w:rsidRDefault="2CE80FD3">
            <w:pPr>
              <w:pStyle w:val="Lentelssraas"/>
            </w:pPr>
            <w:r>
              <w:t>Atšaukti</w:t>
            </w:r>
          </w:p>
          <w:p w14:paraId="7147C61F" w14:textId="77777777" w:rsidR="00753ACC" w:rsidRPr="00A8683D" w:rsidRDefault="2CE80FD3">
            <w:pPr>
              <w:pStyle w:val="Lentelssraas"/>
            </w:pPr>
            <w:r>
              <w:t>Į pagrindinį sąrašą</w:t>
            </w:r>
          </w:p>
          <w:p w14:paraId="698896E9" w14:textId="77777777" w:rsidR="00753ACC" w:rsidRPr="00A8683D" w:rsidRDefault="2CE80FD3">
            <w:pPr>
              <w:pStyle w:val="Lentelssraas"/>
            </w:pPr>
            <w:r>
              <w:t>Rodyti audito duomenis</w:t>
            </w:r>
          </w:p>
        </w:tc>
      </w:tr>
      <w:tr w:rsidR="00753ACC" w:rsidRPr="00A8683D" w14:paraId="3E1EE825" w14:textId="77777777" w:rsidTr="4560C70B">
        <w:trPr>
          <w:tblHeader/>
        </w:trPr>
        <w:tc>
          <w:tcPr>
            <w:tcW w:w="5000" w:type="pct"/>
            <w:tcBorders>
              <w:right w:val="single" w:sz="4" w:space="0" w:color="BFBFBF" w:themeColor="background1" w:themeShade="BF"/>
            </w:tcBorders>
            <w:shd w:val="clear" w:color="auto" w:fill="BEE3A5"/>
            <w:vAlign w:val="center"/>
          </w:tcPr>
          <w:p w14:paraId="30621726" w14:textId="77777777" w:rsidR="00753ACC" w:rsidRPr="00A8683D" w:rsidRDefault="00753ACC">
            <w:pPr>
              <w:ind w:firstLine="0"/>
              <w:rPr>
                <w:b/>
                <w:bCs/>
              </w:rPr>
            </w:pPr>
            <w:r w:rsidRPr="00A8683D">
              <w:rPr>
                <w:b/>
                <w:bCs/>
              </w:rPr>
              <w:t>Naudotojai</w:t>
            </w:r>
          </w:p>
        </w:tc>
      </w:tr>
      <w:tr w:rsidR="00753ACC" w:rsidRPr="00A8683D" w14:paraId="57FABB3D" w14:textId="77777777" w:rsidTr="4560C70B">
        <w:tc>
          <w:tcPr>
            <w:tcW w:w="5000" w:type="pct"/>
            <w:tcBorders>
              <w:right w:val="single" w:sz="4" w:space="0" w:color="BFBFBF" w:themeColor="background1" w:themeShade="BF"/>
            </w:tcBorders>
            <w:shd w:val="clear" w:color="auto" w:fill="auto"/>
          </w:tcPr>
          <w:p w14:paraId="42BC9707" w14:textId="77777777" w:rsidR="00753ACC" w:rsidRPr="00A8683D" w:rsidRDefault="00753ACC">
            <w:pPr>
              <w:pStyle w:val="Lentelssraas"/>
              <w:numPr>
                <w:ilvl w:val="0"/>
                <w:numId w:val="0"/>
              </w:numPr>
              <w:ind w:left="720" w:hanging="360"/>
            </w:pPr>
            <w:r w:rsidRPr="00A8683D">
              <w:t xml:space="preserve">Patikros vietoje matomos tik </w:t>
            </w:r>
            <w:r w:rsidR="00125723" w:rsidRPr="00A8683D">
              <w:t>VSFSVVP</w:t>
            </w:r>
            <w:r w:rsidRPr="00A8683D">
              <w:t xml:space="preserve"> IS naudotojams.</w:t>
            </w:r>
          </w:p>
        </w:tc>
      </w:tr>
    </w:tbl>
    <w:p w14:paraId="48EDE8E1" w14:textId="77777777" w:rsidR="00753ACC" w:rsidRPr="00A8683D" w:rsidRDefault="00753ACC" w:rsidP="003E6AD6">
      <w:pPr>
        <w:pStyle w:val="Heading3"/>
      </w:pPr>
      <w:bookmarkStart w:id="887" w:name="_Toc92976817"/>
      <w:bookmarkStart w:id="888" w:name="_Toc159222319"/>
      <w:r w:rsidRPr="00A8683D">
        <w:lastRenderedPageBreak/>
        <w:t>Patikros vietoje neatitikimas</w:t>
      </w:r>
      <w:bookmarkEnd w:id="887"/>
      <w:bookmarkEnd w:id="888"/>
    </w:p>
    <w:p w14:paraId="6A0BD1C8" w14:textId="77777777" w:rsidR="00753ACC" w:rsidRDefault="00753ACC" w:rsidP="00753ACC">
      <w:pPr>
        <w:keepNext/>
        <w:ind w:firstLine="0"/>
      </w:pPr>
    </w:p>
    <w:p w14:paraId="627BE1E3" w14:textId="77777777" w:rsidR="00753ACC" w:rsidRPr="00A8683D" w:rsidRDefault="00E93AEA" w:rsidP="0051786F">
      <w:pPr>
        <w:pStyle w:val="Captionfigura"/>
        <w:rPr>
          <w:noProof/>
        </w:rPr>
      </w:pPr>
      <w:r>
        <w:rPr>
          <w:noProof/>
        </w:rPr>
        <w:drawing>
          <wp:inline distT="0" distB="0" distL="0" distR="0" wp14:anchorId="05A9EC38" wp14:editId="0C450209">
            <wp:extent cx="6300470" cy="3511550"/>
            <wp:effectExtent l="0" t="0" r="5080" b="0"/>
            <wp:docPr id="1031025" name="Picture 103102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025" name="Picture 1" descr="A screenshot of a computer&#10;&#10;Description automatically generated with medium confidence"/>
                    <pic:cNvPicPr/>
                  </pic:nvPicPr>
                  <pic:blipFill>
                    <a:blip r:embed="rId224"/>
                    <a:stretch>
                      <a:fillRect/>
                    </a:stretch>
                  </pic:blipFill>
                  <pic:spPr>
                    <a:xfrm>
                      <a:off x="0" y="0"/>
                      <a:ext cx="6300470" cy="3511550"/>
                    </a:xfrm>
                    <a:prstGeom prst="rect">
                      <a:avLst/>
                    </a:prstGeom>
                  </pic:spPr>
                </pic:pic>
              </a:graphicData>
            </a:graphic>
          </wp:inline>
        </w:drawing>
      </w:r>
      <w:r w:rsidR="00753ACC" w:rsidRPr="00A8683D">
        <w:t xml:space="preserve">pav. </w:t>
      </w:r>
      <w:fldSimple w:instr=" STYLEREF 1 \s ">
        <w:r w:rsidR="000E53E0">
          <w:rPr>
            <w:noProof/>
          </w:rPr>
          <w:t>3</w:t>
        </w:r>
      </w:fldSimple>
      <w:r w:rsidR="00215C96">
        <w:t>.</w:t>
      </w:r>
      <w:fldSimple w:instr=" SEQ pav. \* ARABIC \s 1 ">
        <w:r w:rsidR="000E53E0">
          <w:rPr>
            <w:noProof/>
          </w:rPr>
          <w:t>129</w:t>
        </w:r>
      </w:fldSimple>
      <w:r w:rsidR="00753ACC" w:rsidRPr="00A8683D">
        <w:t xml:space="preserve"> </w:t>
      </w:r>
      <w:r w:rsidR="00753ACC" w:rsidRPr="00A8683D">
        <w:rPr>
          <w:noProof/>
        </w:rPr>
        <w:t>Patikros vietoje neatitikimas</w:t>
      </w:r>
    </w:p>
    <w:p w14:paraId="4595A173" w14:textId="77777777" w:rsidR="00753ACC" w:rsidRPr="00A8683D" w:rsidRDefault="00753ACC" w:rsidP="00753ACC">
      <w:pPr>
        <w:keepNext/>
        <w:ind w:firstLine="0"/>
      </w:pPr>
    </w:p>
    <w:p w14:paraId="185F8668" w14:textId="77777777" w:rsidR="00753ACC" w:rsidRPr="00A8683D" w:rsidRDefault="00753ACC" w:rsidP="00753ACC">
      <w:pPr>
        <w:pStyle w:val="Caption"/>
        <w:jc w:val="center"/>
      </w:pP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4B29E4C0" w14:textId="77777777" w:rsidTr="4560C70B">
        <w:trPr>
          <w:tblHeader/>
        </w:trPr>
        <w:tc>
          <w:tcPr>
            <w:tcW w:w="5000" w:type="pct"/>
            <w:tcBorders>
              <w:right w:val="single" w:sz="4" w:space="0" w:color="BFBFBF" w:themeColor="background1" w:themeShade="BF"/>
            </w:tcBorders>
            <w:shd w:val="clear" w:color="auto" w:fill="BEE3A5"/>
            <w:vAlign w:val="center"/>
          </w:tcPr>
          <w:p w14:paraId="23B3FE27" w14:textId="77777777" w:rsidR="00753ACC" w:rsidRPr="00A8683D" w:rsidRDefault="00753ACC">
            <w:pPr>
              <w:ind w:firstLine="0"/>
              <w:rPr>
                <w:b/>
                <w:bCs/>
              </w:rPr>
            </w:pPr>
            <w:r w:rsidRPr="00A8683D">
              <w:rPr>
                <w:b/>
                <w:bCs/>
              </w:rPr>
              <w:t>Laukai</w:t>
            </w:r>
          </w:p>
        </w:tc>
      </w:tr>
      <w:tr w:rsidR="00753ACC" w:rsidRPr="00A8683D" w14:paraId="1E20BBB8" w14:textId="77777777" w:rsidTr="4560C70B">
        <w:trPr>
          <w:tblHeader/>
        </w:trPr>
        <w:tc>
          <w:tcPr>
            <w:tcW w:w="5000" w:type="pct"/>
            <w:tcBorders>
              <w:right w:val="single" w:sz="4" w:space="0" w:color="BFBFBF" w:themeColor="background1" w:themeShade="BF"/>
            </w:tcBorders>
            <w:shd w:val="clear" w:color="auto" w:fill="auto"/>
            <w:vAlign w:val="center"/>
          </w:tcPr>
          <w:p w14:paraId="213977A3" w14:textId="77777777" w:rsidR="00753ACC" w:rsidRPr="00A8683D" w:rsidRDefault="00753ACC" w:rsidP="00436860">
            <w:pPr>
              <w:widowControl w:val="0"/>
              <w:numPr>
                <w:ilvl w:val="0"/>
                <w:numId w:val="35"/>
              </w:numPr>
              <w:autoSpaceDE w:val="0"/>
              <w:autoSpaceDN w:val="0"/>
              <w:adjustRightInd w:val="0"/>
              <w:spacing w:line="360" w:lineRule="auto"/>
              <w:ind w:left="360" w:hanging="360"/>
              <w:jc w:val="left"/>
            </w:pPr>
            <w:r w:rsidRPr="00A8683D">
              <w:t>*Neatitikimų aprašymas - įvedamas neatitikimų aprašymo tekstas. Jei neatitikimas formuojamas iš patikros vietoje patikros lapo, į šį lauką įkeliamas pastabų tekstas iš patikros lapo (tekstas imamas tik iš klausimų, kuriuose pažymėtas atsakymas „Ne“).</w:t>
            </w:r>
          </w:p>
          <w:p w14:paraId="34AF728B" w14:textId="77777777" w:rsidR="00753ACC" w:rsidRPr="00A8683D" w:rsidRDefault="00753ACC" w:rsidP="00436860">
            <w:pPr>
              <w:widowControl w:val="0"/>
              <w:numPr>
                <w:ilvl w:val="0"/>
                <w:numId w:val="35"/>
              </w:numPr>
              <w:autoSpaceDE w:val="0"/>
              <w:autoSpaceDN w:val="0"/>
              <w:adjustRightInd w:val="0"/>
              <w:spacing w:line="360" w:lineRule="auto"/>
              <w:ind w:left="360" w:hanging="360"/>
              <w:jc w:val="left"/>
            </w:pPr>
            <w:r w:rsidRPr="00A8683D">
              <w:t xml:space="preserve">Neatitikimų suma, € - įvedama neatitikimų suma. </w:t>
            </w:r>
          </w:p>
          <w:p w14:paraId="49CA1F87" w14:textId="77777777" w:rsidR="00753ACC" w:rsidRPr="00A8683D" w:rsidRDefault="00753ACC" w:rsidP="00436860">
            <w:pPr>
              <w:widowControl w:val="0"/>
              <w:numPr>
                <w:ilvl w:val="0"/>
                <w:numId w:val="35"/>
              </w:numPr>
              <w:autoSpaceDE w:val="0"/>
              <w:autoSpaceDN w:val="0"/>
              <w:adjustRightInd w:val="0"/>
              <w:spacing w:line="360" w:lineRule="auto"/>
              <w:ind w:left="360" w:hanging="360"/>
              <w:jc w:val="left"/>
            </w:pPr>
            <w:r w:rsidRPr="00A8683D">
              <w:t xml:space="preserve">*Įtariamas pažeidimas - nurodoma ar yra įtariamas pažeidimas. Nutylima reikšmė Ne. </w:t>
            </w:r>
          </w:p>
          <w:p w14:paraId="6A28607F" w14:textId="77777777" w:rsidR="00753ACC" w:rsidRPr="00A8683D" w:rsidRDefault="00753ACC" w:rsidP="00436860">
            <w:pPr>
              <w:widowControl w:val="0"/>
              <w:numPr>
                <w:ilvl w:val="0"/>
                <w:numId w:val="35"/>
              </w:numPr>
              <w:autoSpaceDE w:val="0"/>
              <w:autoSpaceDN w:val="0"/>
              <w:adjustRightInd w:val="0"/>
              <w:spacing w:line="360" w:lineRule="auto"/>
              <w:ind w:left="360" w:hanging="360"/>
              <w:jc w:val="left"/>
            </w:pPr>
            <w:r w:rsidRPr="00A8683D">
              <w:t xml:space="preserve">Reikalavimų ištaisyti neatitikimus aprašymas - įvedamas reikalavimų ištaisyti neatitikimus aprašymo tekstas. </w:t>
            </w:r>
          </w:p>
          <w:p w14:paraId="2A0ADBE7" w14:textId="77777777" w:rsidR="00753ACC" w:rsidRPr="00A8683D" w:rsidRDefault="00753ACC" w:rsidP="00436860">
            <w:pPr>
              <w:widowControl w:val="0"/>
              <w:numPr>
                <w:ilvl w:val="0"/>
                <w:numId w:val="35"/>
              </w:numPr>
              <w:autoSpaceDE w:val="0"/>
              <w:autoSpaceDN w:val="0"/>
              <w:adjustRightInd w:val="0"/>
              <w:spacing w:line="360" w:lineRule="auto"/>
              <w:ind w:left="360" w:hanging="360"/>
              <w:jc w:val="left"/>
            </w:pPr>
            <w:r w:rsidRPr="00A8683D">
              <w:t xml:space="preserve">*Ištaisymo terminas - įvedamas ištaisymo terminas. Įvedamas iš datos kalendoriaus. </w:t>
            </w:r>
          </w:p>
          <w:p w14:paraId="7DA2F8BE" w14:textId="77777777" w:rsidR="00753ACC" w:rsidRPr="00A8683D" w:rsidRDefault="00753ACC" w:rsidP="00436860">
            <w:pPr>
              <w:widowControl w:val="0"/>
              <w:numPr>
                <w:ilvl w:val="0"/>
                <w:numId w:val="35"/>
              </w:numPr>
              <w:autoSpaceDE w:val="0"/>
              <w:autoSpaceDN w:val="0"/>
              <w:adjustRightInd w:val="0"/>
              <w:spacing w:line="360" w:lineRule="auto"/>
              <w:ind w:left="360" w:hanging="360"/>
              <w:jc w:val="left"/>
            </w:pPr>
            <w:r w:rsidRPr="00A8683D">
              <w:t xml:space="preserve">Ištaisymo data - įvedama faktinė neatitikimų ištaisymo data. Įvedama iš datos kalendoriaus. </w:t>
            </w:r>
          </w:p>
          <w:p w14:paraId="702D8A54" w14:textId="77777777" w:rsidR="00753ACC" w:rsidRPr="00A8683D" w:rsidRDefault="00753ACC">
            <w:pPr>
              <w:pStyle w:val="Lentelssraas"/>
              <w:numPr>
                <w:ilvl w:val="0"/>
                <w:numId w:val="0"/>
              </w:numPr>
              <w:ind w:left="360"/>
              <w:rPr>
                <w:b/>
                <w:bCs/>
                <w:i/>
                <w:iCs/>
              </w:rPr>
            </w:pPr>
            <w:r w:rsidRPr="00A8683D">
              <w:rPr>
                <w:b/>
                <w:bCs/>
                <w:i/>
              </w:rPr>
              <w:t>Pastaba: žvaigždute * pažymėti laukai yra privalomi.</w:t>
            </w:r>
          </w:p>
        </w:tc>
      </w:tr>
      <w:tr w:rsidR="00753ACC" w:rsidRPr="00A8683D" w14:paraId="4A30D8D7" w14:textId="77777777" w:rsidTr="4560C70B">
        <w:trPr>
          <w:tblHeader/>
        </w:trPr>
        <w:tc>
          <w:tcPr>
            <w:tcW w:w="5000" w:type="pct"/>
            <w:tcBorders>
              <w:right w:val="single" w:sz="4" w:space="0" w:color="BFBFBF" w:themeColor="background1" w:themeShade="BF"/>
            </w:tcBorders>
            <w:shd w:val="clear" w:color="auto" w:fill="BEE3A5"/>
            <w:vAlign w:val="center"/>
          </w:tcPr>
          <w:p w14:paraId="68CE376A" w14:textId="77777777" w:rsidR="00753ACC" w:rsidRPr="00A8683D" w:rsidRDefault="00753ACC">
            <w:pPr>
              <w:ind w:firstLine="0"/>
              <w:rPr>
                <w:b/>
                <w:bCs/>
              </w:rPr>
            </w:pPr>
            <w:r w:rsidRPr="00A8683D">
              <w:rPr>
                <w:b/>
                <w:bCs/>
              </w:rPr>
              <w:t>Mygtukai</w:t>
            </w:r>
          </w:p>
        </w:tc>
      </w:tr>
      <w:tr w:rsidR="00753ACC" w:rsidRPr="00A8683D" w14:paraId="40876B07" w14:textId="77777777" w:rsidTr="4560C70B">
        <w:trPr>
          <w:tblHeader/>
        </w:trPr>
        <w:tc>
          <w:tcPr>
            <w:tcW w:w="5000" w:type="pct"/>
            <w:tcBorders>
              <w:right w:val="single" w:sz="4" w:space="0" w:color="BFBFBF" w:themeColor="background1" w:themeShade="BF"/>
            </w:tcBorders>
            <w:shd w:val="clear" w:color="auto" w:fill="auto"/>
            <w:vAlign w:val="center"/>
          </w:tcPr>
          <w:p w14:paraId="4EFB8932" w14:textId="77777777" w:rsidR="00753ACC" w:rsidRPr="00A8683D" w:rsidRDefault="2CE80FD3">
            <w:pPr>
              <w:pStyle w:val="Lentelssraas"/>
            </w:pPr>
            <w:r>
              <w:t>Redaguoti</w:t>
            </w:r>
          </w:p>
          <w:p w14:paraId="22CB1BE2" w14:textId="77777777" w:rsidR="00753ACC" w:rsidRPr="00A8683D" w:rsidRDefault="2CE80FD3">
            <w:pPr>
              <w:pStyle w:val="Lentelssraas"/>
            </w:pPr>
            <w:r>
              <w:t>Išsaugoti</w:t>
            </w:r>
          </w:p>
          <w:p w14:paraId="64F962F9" w14:textId="77777777" w:rsidR="00753ACC" w:rsidRPr="00A8683D" w:rsidRDefault="2CE80FD3">
            <w:pPr>
              <w:pStyle w:val="Lentelssraas"/>
            </w:pPr>
            <w:r>
              <w:t>Atšaukti</w:t>
            </w:r>
          </w:p>
          <w:p w14:paraId="4E56DB4C" w14:textId="77777777" w:rsidR="00753ACC" w:rsidRPr="00A8683D" w:rsidRDefault="2CE80FD3">
            <w:pPr>
              <w:pStyle w:val="Lentelssraas"/>
            </w:pPr>
            <w:r>
              <w:t>Šalinti neatitikimą</w:t>
            </w:r>
          </w:p>
          <w:p w14:paraId="7527E193" w14:textId="77777777" w:rsidR="00753ACC" w:rsidRPr="00A8683D" w:rsidRDefault="2CE80FD3">
            <w:pPr>
              <w:pStyle w:val="Lentelssraas"/>
            </w:pPr>
            <w:r>
              <w:t>Rodyti audito duomenis</w:t>
            </w:r>
          </w:p>
          <w:p w14:paraId="1605C4FB" w14:textId="77777777" w:rsidR="00753ACC" w:rsidRPr="00A8683D" w:rsidRDefault="2CE80FD3">
            <w:pPr>
              <w:pStyle w:val="Lentelssraas"/>
            </w:pPr>
            <w:r>
              <w:t>Į pagrindinį sąrašą</w:t>
            </w:r>
          </w:p>
          <w:p w14:paraId="76629F55" w14:textId="77777777" w:rsidR="00753ACC" w:rsidRPr="00A8683D" w:rsidRDefault="2CE80FD3">
            <w:pPr>
              <w:pStyle w:val="Lentelssraas"/>
            </w:pPr>
            <w:r>
              <w:t>Formuoti įtarimą dėl pažeidimo – paspaudus šį mygtuką atidaromas naujo pažeidimo registravimo langas.</w:t>
            </w:r>
          </w:p>
        </w:tc>
      </w:tr>
      <w:tr w:rsidR="00753ACC" w:rsidRPr="00A8683D" w14:paraId="772E22D3" w14:textId="77777777" w:rsidTr="4560C70B">
        <w:trPr>
          <w:tblHeader/>
        </w:trPr>
        <w:tc>
          <w:tcPr>
            <w:tcW w:w="5000" w:type="pct"/>
            <w:tcBorders>
              <w:right w:val="single" w:sz="4" w:space="0" w:color="BFBFBF" w:themeColor="background1" w:themeShade="BF"/>
            </w:tcBorders>
            <w:shd w:val="clear" w:color="auto" w:fill="BEE3A5"/>
            <w:vAlign w:val="center"/>
          </w:tcPr>
          <w:p w14:paraId="2621BBCB" w14:textId="77777777" w:rsidR="00753ACC" w:rsidRPr="00A8683D" w:rsidRDefault="00753ACC">
            <w:pPr>
              <w:ind w:firstLine="0"/>
              <w:rPr>
                <w:b/>
                <w:bCs/>
              </w:rPr>
            </w:pPr>
            <w:r w:rsidRPr="00A8683D">
              <w:rPr>
                <w:b/>
                <w:bCs/>
              </w:rPr>
              <w:t>Naudotojai</w:t>
            </w:r>
          </w:p>
        </w:tc>
      </w:tr>
      <w:tr w:rsidR="00753ACC" w:rsidRPr="00A8683D" w14:paraId="18A88CA3" w14:textId="77777777" w:rsidTr="4560C70B">
        <w:tc>
          <w:tcPr>
            <w:tcW w:w="5000" w:type="pct"/>
            <w:tcBorders>
              <w:right w:val="single" w:sz="4" w:space="0" w:color="BFBFBF" w:themeColor="background1" w:themeShade="BF"/>
            </w:tcBorders>
            <w:shd w:val="clear" w:color="auto" w:fill="auto"/>
          </w:tcPr>
          <w:p w14:paraId="3FFAEED1" w14:textId="77777777" w:rsidR="00753ACC" w:rsidRPr="00A8683D" w:rsidRDefault="00753ACC">
            <w:pPr>
              <w:pStyle w:val="Lentelssraas"/>
              <w:numPr>
                <w:ilvl w:val="0"/>
                <w:numId w:val="0"/>
              </w:numPr>
              <w:ind w:left="720" w:hanging="360"/>
            </w:pPr>
            <w:r w:rsidRPr="00A8683D">
              <w:t xml:space="preserve">Neatitikimus gali matyti tik </w:t>
            </w:r>
            <w:r w:rsidR="00125723" w:rsidRPr="00A8683D">
              <w:t>VSFSVVP</w:t>
            </w:r>
            <w:r w:rsidRPr="00A8683D">
              <w:t xml:space="preserve"> IS naudotojai</w:t>
            </w:r>
          </w:p>
        </w:tc>
      </w:tr>
    </w:tbl>
    <w:p w14:paraId="15281259" w14:textId="77777777" w:rsidR="00753ACC" w:rsidRPr="00A8683D" w:rsidRDefault="00753ACC" w:rsidP="00753ACC"/>
    <w:p w14:paraId="3D549E99" w14:textId="77777777" w:rsidR="00753ACC" w:rsidRPr="00A8683D" w:rsidRDefault="00753ACC" w:rsidP="003E6AD6">
      <w:pPr>
        <w:pStyle w:val="Heading3"/>
      </w:pPr>
      <w:bookmarkStart w:id="889" w:name="_Toc92976818"/>
      <w:bookmarkStart w:id="890" w:name="_Toc159222320"/>
      <w:r w:rsidRPr="00A8683D">
        <w:lastRenderedPageBreak/>
        <w:t>Patikros vietoje patikros lapas</w:t>
      </w:r>
      <w:bookmarkEnd w:id="889"/>
      <w:bookmarkEnd w:id="890"/>
    </w:p>
    <w:p w14:paraId="72552B3F" w14:textId="77777777" w:rsidR="00753ACC" w:rsidRDefault="00753ACC" w:rsidP="00753ACC">
      <w:pPr>
        <w:pStyle w:val="BodyText"/>
        <w:keepNext/>
        <w:ind w:firstLine="0"/>
      </w:pPr>
    </w:p>
    <w:p w14:paraId="4868FDA8" w14:textId="77777777" w:rsidR="009178F4" w:rsidRDefault="002614FA" w:rsidP="009178F4">
      <w:pPr>
        <w:pStyle w:val="Captionfigura"/>
      </w:pPr>
      <w:r>
        <w:rPr>
          <w:noProof/>
        </w:rPr>
        <w:drawing>
          <wp:inline distT="0" distB="0" distL="0" distR="0" wp14:anchorId="41079932" wp14:editId="16EA6EFE">
            <wp:extent cx="6010910" cy="5022218"/>
            <wp:effectExtent l="0" t="0" r="8890" b="6985"/>
            <wp:docPr id="503492193" name="Picture 50349219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92193" name="Picture 1" descr="A screenshot of a computer&#10;&#10;Description automatically generated"/>
                    <pic:cNvPicPr/>
                  </pic:nvPicPr>
                  <pic:blipFill>
                    <a:blip r:embed="rId225"/>
                    <a:stretch>
                      <a:fillRect/>
                    </a:stretch>
                  </pic:blipFill>
                  <pic:spPr>
                    <a:xfrm>
                      <a:off x="0" y="0"/>
                      <a:ext cx="6012216" cy="5023309"/>
                    </a:xfrm>
                    <a:prstGeom prst="rect">
                      <a:avLst/>
                    </a:prstGeom>
                  </pic:spPr>
                </pic:pic>
              </a:graphicData>
            </a:graphic>
          </wp:inline>
        </w:drawing>
      </w:r>
    </w:p>
    <w:p w14:paraId="7ED7F3EA" w14:textId="77777777" w:rsidR="00753ACC" w:rsidRPr="00A8683D" w:rsidRDefault="00576B7F" w:rsidP="00576B7F">
      <w:pPr>
        <w:pStyle w:val="Captionfigura"/>
        <w:rPr>
          <w:noProof/>
        </w:rPr>
      </w:pPr>
      <w:r>
        <w:rPr>
          <w:noProof/>
        </w:rPr>
        <w:drawing>
          <wp:inline distT="0" distB="0" distL="0" distR="0" wp14:anchorId="5B5F5474" wp14:editId="56804043">
            <wp:extent cx="5736590" cy="827359"/>
            <wp:effectExtent l="0" t="0" r="0" b="0"/>
            <wp:docPr id="477164389" name="Picture 477164389" descr="A picture containing text, fon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164389" name="Picture 1" descr="A picture containing text, font, screenshot, line&#10;&#10;Description automatically generated"/>
                    <pic:cNvPicPr/>
                  </pic:nvPicPr>
                  <pic:blipFill>
                    <a:blip r:embed="rId226"/>
                    <a:stretch>
                      <a:fillRect/>
                    </a:stretch>
                  </pic:blipFill>
                  <pic:spPr>
                    <a:xfrm>
                      <a:off x="0" y="0"/>
                      <a:ext cx="5786950" cy="834622"/>
                    </a:xfrm>
                    <a:prstGeom prst="rect">
                      <a:avLst/>
                    </a:prstGeom>
                  </pic:spPr>
                </pic:pic>
              </a:graphicData>
            </a:graphic>
          </wp:inline>
        </w:drawing>
      </w:r>
      <w:r w:rsidR="00753ACC" w:rsidRPr="00A8683D">
        <w:t xml:space="preserve">pav. </w:t>
      </w:r>
      <w:fldSimple w:instr=" STYLEREF 1 \s ">
        <w:r w:rsidR="000E53E0">
          <w:rPr>
            <w:noProof/>
          </w:rPr>
          <w:t>3</w:t>
        </w:r>
      </w:fldSimple>
      <w:r w:rsidR="00215C96">
        <w:t>.</w:t>
      </w:r>
      <w:fldSimple w:instr=" SEQ pav. \* ARABIC \s 1 ">
        <w:r w:rsidR="000E53E0">
          <w:rPr>
            <w:noProof/>
          </w:rPr>
          <w:t>130</w:t>
        </w:r>
      </w:fldSimple>
      <w:r w:rsidR="00753ACC" w:rsidRPr="00A8683D">
        <w:rPr>
          <w:noProof/>
        </w:rPr>
        <w:t xml:space="preserve"> Patikros vietoje patikros lapas</w:t>
      </w:r>
    </w:p>
    <w:p w14:paraId="3DB548B3" w14:textId="77777777" w:rsidR="00753ACC" w:rsidRPr="00A8683D" w:rsidRDefault="00753ACC" w:rsidP="00753ACC">
      <w:pPr>
        <w:pStyle w:val="Caption"/>
        <w:jc w:val="both"/>
      </w:pP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5EB10DE7" w14:textId="77777777" w:rsidTr="4560C70B">
        <w:trPr>
          <w:tblHeader/>
        </w:trPr>
        <w:tc>
          <w:tcPr>
            <w:tcW w:w="5000" w:type="pct"/>
            <w:tcBorders>
              <w:right w:val="single" w:sz="4" w:space="0" w:color="BFBFBF" w:themeColor="background1" w:themeShade="BF"/>
            </w:tcBorders>
            <w:shd w:val="clear" w:color="auto" w:fill="BEE3A5"/>
            <w:vAlign w:val="center"/>
          </w:tcPr>
          <w:p w14:paraId="6EB2DC0F" w14:textId="77777777" w:rsidR="00753ACC" w:rsidRPr="00A8683D" w:rsidRDefault="00753ACC">
            <w:pPr>
              <w:ind w:firstLine="0"/>
              <w:rPr>
                <w:b/>
                <w:bCs/>
              </w:rPr>
            </w:pPr>
            <w:r w:rsidRPr="00A8683D">
              <w:rPr>
                <w:b/>
                <w:bCs/>
              </w:rPr>
              <w:t>Laukai</w:t>
            </w:r>
          </w:p>
        </w:tc>
      </w:tr>
      <w:tr w:rsidR="00753ACC" w:rsidRPr="00A8683D" w14:paraId="2C6FDC4E" w14:textId="77777777" w:rsidTr="4560C70B">
        <w:trPr>
          <w:tblHeader/>
        </w:trPr>
        <w:tc>
          <w:tcPr>
            <w:tcW w:w="5000" w:type="pct"/>
            <w:tcBorders>
              <w:right w:val="single" w:sz="4" w:space="0" w:color="BFBFBF" w:themeColor="background1" w:themeShade="BF"/>
            </w:tcBorders>
            <w:shd w:val="clear" w:color="auto" w:fill="auto"/>
            <w:vAlign w:val="center"/>
          </w:tcPr>
          <w:p w14:paraId="496F4AD5" w14:textId="77777777" w:rsidR="00753ACC" w:rsidRPr="00A8683D" w:rsidRDefault="2CE80FD3">
            <w:pPr>
              <w:pStyle w:val="Lentelssraas"/>
            </w:pPr>
            <w:r>
              <w:t>Pavadinimas – rodomas pasirinkto šablono pavadinimas.</w:t>
            </w:r>
          </w:p>
          <w:p w14:paraId="4D96A724" w14:textId="77777777" w:rsidR="00753ACC" w:rsidRPr="00A8683D" w:rsidRDefault="2CE80FD3">
            <w:pPr>
              <w:pStyle w:val="Lentelssraas"/>
            </w:pPr>
            <w:r>
              <w:t>Šablono kodas – rodomas pasirinkto šablono kodas.</w:t>
            </w:r>
          </w:p>
          <w:p w14:paraId="27970126" w14:textId="77777777" w:rsidR="00753ACC" w:rsidRPr="00A8683D" w:rsidRDefault="2CE80FD3">
            <w:pPr>
              <w:pStyle w:val="Lentelssraas"/>
            </w:pPr>
            <w:r>
              <w:t>Išvada – iš reikšmių sąrašo pasirenkama: Teigiama, Neigiama arba Teigiama su pastabomis.</w:t>
            </w:r>
          </w:p>
          <w:p w14:paraId="6713C5F3" w14:textId="77777777" w:rsidR="00753ACC" w:rsidRDefault="00753ACC">
            <w:pPr>
              <w:pStyle w:val="Lentelssraas"/>
            </w:pPr>
            <w:r w:rsidRPr="00A8683D">
              <w:t>Komentarai – įvedamas komentaras.</w:t>
            </w:r>
          </w:p>
          <w:p w14:paraId="7C9DEF7D" w14:textId="77777777" w:rsidR="006F5184" w:rsidRPr="00A8683D" w:rsidRDefault="4EFCC470">
            <w:pPr>
              <w:pStyle w:val="Lentelssraas"/>
            </w:pPr>
            <w:r>
              <w:t>Ar išlaidų pripažinimas tinkamomis finansuoti stabdomas – pasirenkamas požymis {Taip;</w:t>
            </w:r>
            <w:r w:rsidR="70FB9F8E">
              <w:t xml:space="preserve"> </w:t>
            </w:r>
            <w:r>
              <w:t>Ne}.</w:t>
            </w:r>
          </w:p>
          <w:p w14:paraId="51F9840C" w14:textId="77777777" w:rsidR="00753ACC" w:rsidRPr="00A8683D" w:rsidRDefault="2CE80FD3">
            <w:pPr>
              <w:pStyle w:val="Lentelssraas"/>
            </w:pPr>
            <w:r>
              <w:t>Būsena – parenkama būsena: Rengiamas, Parengtas, Patvirtintas, Atmestas, Rengiama pakartotina, Parengta pakartotinai, Patvirtinta pakartotinai. Kai būsena pakeičiama į „Patvirtintas“ išsiunčiamas automatinis elektroninis pranešimas projekto vadovui ir finansininkui.</w:t>
            </w:r>
          </w:p>
          <w:p w14:paraId="6C4BA117" w14:textId="77777777" w:rsidR="00753ACC" w:rsidRPr="00A8683D" w:rsidRDefault="2CE80FD3">
            <w:pPr>
              <w:pStyle w:val="Lentelssraas"/>
            </w:pPr>
            <w:r>
              <w:t>Patikra – prie kiekvieno patikros skiltyje esančio klausimo, naudotojas gali pasirinkti reikšmes „Taip“, „Ne“, „Netaikoma“ arba „Nenustatyta“ bei įvesti pastabas.</w:t>
            </w:r>
          </w:p>
        </w:tc>
      </w:tr>
      <w:tr w:rsidR="00753ACC" w:rsidRPr="00A8683D" w14:paraId="2F9AA8FE" w14:textId="77777777" w:rsidTr="4560C70B">
        <w:trPr>
          <w:tblHeader/>
        </w:trPr>
        <w:tc>
          <w:tcPr>
            <w:tcW w:w="5000" w:type="pct"/>
            <w:tcBorders>
              <w:right w:val="single" w:sz="4" w:space="0" w:color="BFBFBF" w:themeColor="background1" w:themeShade="BF"/>
            </w:tcBorders>
            <w:shd w:val="clear" w:color="auto" w:fill="BEE3A5"/>
            <w:vAlign w:val="center"/>
          </w:tcPr>
          <w:p w14:paraId="5A635402" w14:textId="77777777" w:rsidR="00753ACC" w:rsidRPr="00A8683D" w:rsidRDefault="00753ACC">
            <w:pPr>
              <w:ind w:firstLine="0"/>
              <w:rPr>
                <w:b/>
                <w:bCs/>
              </w:rPr>
            </w:pPr>
            <w:r w:rsidRPr="00A8683D">
              <w:rPr>
                <w:b/>
                <w:bCs/>
              </w:rPr>
              <w:t>Mygtukai</w:t>
            </w:r>
          </w:p>
        </w:tc>
      </w:tr>
      <w:tr w:rsidR="00753ACC" w:rsidRPr="00A8683D" w14:paraId="12921BE7" w14:textId="77777777" w:rsidTr="4560C70B">
        <w:trPr>
          <w:tblHeader/>
        </w:trPr>
        <w:tc>
          <w:tcPr>
            <w:tcW w:w="5000" w:type="pct"/>
            <w:tcBorders>
              <w:right w:val="single" w:sz="4" w:space="0" w:color="BFBFBF" w:themeColor="background1" w:themeShade="BF"/>
            </w:tcBorders>
            <w:shd w:val="clear" w:color="auto" w:fill="auto"/>
            <w:vAlign w:val="center"/>
          </w:tcPr>
          <w:p w14:paraId="5B51F110" w14:textId="77777777" w:rsidR="00753ACC" w:rsidRPr="00A8683D" w:rsidRDefault="2CE80FD3">
            <w:pPr>
              <w:pStyle w:val="Lentelssraas"/>
            </w:pPr>
            <w:r>
              <w:t>Redaguoti</w:t>
            </w:r>
          </w:p>
          <w:p w14:paraId="7199D604" w14:textId="77777777" w:rsidR="00753ACC" w:rsidRPr="00A8683D" w:rsidRDefault="2CE80FD3">
            <w:pPr>
              <w:pStyle w:val="Lentelssraas"/>
            </w:pPr>
            <w:r>
              <w:t>Išsaugoti</w:t>
            </w:r>
          </w:p>
          <w:p w14:paraId="35B4442D" w14:textId="77777777" w:rsidR="00753ACC" w:rsidRPr="00A8683D" w:rsidRDefault="2CE80FD3">
            <w:pPr>
              <w:pStyle w:val="Lentelssraas"/>
            </w:pPr>
            <w:r>
              <w:t>Atšaukti</w:t>
            </w:r>
          </w:p>
          <w:p w14:paraId="5FA83B67" w14:textId="77777777" w:rsidR="00753ACC" w:rsidRPr="00A8683D" w:rsidRDefault="2CE80FD3">
            <w:pPr>
              <w:pStyle w:val="Lentelssraas"/>
            </w:pPr>
            <w:r>
              <w:t>Rodyti audito duomenis</w:t>
            </w:r>
          </w:p>
          <w:p w14:paraId="53FBBC14" w14:textId="77777777" w:rsidR="00753ACC" w:rsidRPr="00A8683D" w:rsidRDefault="2CE80FD3">
            <w:pPr>
              <w:pStyle w:val="Lentelssraas"/>
            </w:pPr>
            <w:r>
              <w:t>Rodyti klausimų audito duomenis</w:t>
            </w:r>
          </w:p>
          <w:p w14:paraId="7B6B270D" w14:textId="77777777" w:rsidR="00753ACC" w:rsidRPr="00A8683D" w:rsidRDefault="2CE80FD3">
            <w:pPr>
              <w:pStyle w:val="Lentelssraas"/>
            </w:pPr>
            <w:r>
              <w:t>Spausdinti</w:t>
            </w:r>
          </w:p>
          <w:p w14:paraId="58C60B1E" w14:textId="77777777" w:rsidR="00753ACC" w:rsidRPr="00A8683D" w:rsidRDefault="2CE80FD3">
            <w:pPr>
              <w:pStyle w:val="Lentelssraas"/>
            </w:pPr>
            <w:r>
              <w:t>Formuoti informacinį pranešimą</w:t>
            </w:r>
          </w:p>
          <w:p w14:paraId="40A55F3B" w14:textId="77777777" w:rsidR="00753ACC" w:rsidRPr="00A8683D" w:rsidRDefault="2CE80FD3">
            <w:pPr>
              <w:pStyle w:val="Lentelssraas"/>
            </w:pPr>
            <w:r>
              <w:t>Į pagrindinį sąrašą</w:t>
            </w:r>
          </w:p>
          <w:p w14:paraId="23433267" w14:textId="77777777" w:rsidR="00753ACC" w:rsidRPr="00A8683D" w:rsidRDefault="2CE80FD3">
            <w:pPr>
              <w:pStyle w:val="Lentelssraas"/>
            </w:pPr>
            <w:r>
              <w:t>Registruoti neatitikimą – po šio mygtuko paspaudimo, atidaromas neatitikimo registravimo langas. Jei prie bent vieno klausimo buvo pažymėta „Ne“, šio klausimo pastabos įkeliamos į neatitikimo aprašymo lauką.</w:t>
            </w:r>
          </w:p>
          <w:p w14:paraId="63F15655" w14:textId="77777777" w:rsidR="00753ACC" w:rsidRPr="00A8683D" w:rsidRDefault="2CE80FD3">
            <w:pPr>
              <w:pStyle w:val="Lentelssraas"/>
            </w:pPr>
            <w:r>
              <w:t>Informuoti teisininką</w:t>
            </w:r>
          </w:p>
          <w:p w14:paraId="3C89EE92" w14:textId="77777777" w:rsidR="00753ACC" w:rsidRPr="00A8683D" w:rsidRDefault="2CE80FD3">
            <w:pPr>
              <w:pStyle w:val="Lentelssraas"/>
            </w:pPr>
            <w:r>
              <w:t xml:space="preserve">Informuoti patikrų specialistą – po mygtuko paspaudimo, išsiunčiamas elektroninis laiškas patikros atsakingam asmeniui, kurio tipas „Patikrų specialistas“. </w:t>
            </w:r>
          </w:p>
        </w:tc>
      </w:tr>
      <w:tr w:rsidR="00753ACC" w:rsidRPr="00A8683D" w14:paraId="188E3927" w14:textId="77777777" w:rsidTr="4560C70B">
        <w:trPr>
          <w:tblHeader/>
        </w:trPr>
        <w:tc>
          <w:tcPr>
            <w:tcW w:w="5000" w:type="pct"/>
            <w:tcBorders>
              <w:right w:val="single" w:sz="4" w:space="0" w:color="BFBFBF" w:themeColor="background1" w:themeShade="BF"/>
            </w:tcBorders>
            <w:shd w:val="clear" w:color="auto" w:fill="BEE3A5"/>
            <w:vAlign w:val="center"/>
          </w:tcPr>
          <w:p w14:paraId="0A451DA0" w14:textId="77777777" w:rsidR="00753ACC" w:rsidRPr="00A8683D" w:rsidRDefault="00753ACC">
            <w:pPr>
              <w:ind w:firstLine="0"/>
              <w:rPr>
                <w:b/>
                <w:bCs/>
              </w:rPr>
            </w:pPr>
            <w:r w:rsidRPr="00A8683D">
              <w:rPr>
                <w:b/>
                <w:bCs/>
              </w:rPr>
              <w:t>Naudotojai</w:t>
            </w:r>
          </w:p>
        </w:tc>
      </w:tr>
      <w:tr w:rsidR="00753ACC" w:rsidRPr="00A8683D" w14:paraId="000D2E13" w14:textId="77777777" w:rsidTr="4560C70B">
        <w:tc>
          <w:tcPr>
            <w:tcW w:w="5000" w:type="pct"/>
            <w:tcBorders>
              <w:right w:val="single" w:sz="4" w:space="0" w:color="BFBFBF" w:themeColor="background1" w:themeShade="BF"/>
            </w:tcBorders>
            <w:shd w:val="clear" w:color="auto" w:fill="auto"/>
          </w:tcPr>
          <w:p w14:paraId="23333F39" w14:textId="77777777" w:rsidR="00753ACC" w:rsidRPr="00A8683D" w:rsidRDefault="00753ACC">
            <w:pPr>
              <w:pStyle w:val="Lentelssraas"/>
              <w:numPr>
                <w:ilvl w:val="0"/>
                <w:numId w:val="0"/>
              </w:numPr>
              <w:ind w:left="720" w:hanging="360"/>
            </w:pPr>
            <w:r w:rsidRPr="00A8683D">
              <w:t xml:space="preserve">Langas matomas tik </w:t>
            </w:r>
            <w:r w:rsidR="00125723" w:rsidRPr="00A8683D">
              <w:t>VSFSVVP</w:t>
            </w:r>
            <w:r w:rsidRPr="00A8683D">
              <w:t xml:space="preserve"> IS naudotojams</w:t>
            </w:r>
          </w:p>
        </w:tc>
      </w:tr>
    </w:tbl>
    <w:p w14:paraId="14AD4381" w14:textId="77777777" w:rsidR="00753ACC" w:rsidRPr="00A8683D" w:rsidRDefault="00753ACC" w:rsidP="00753ACC"/>
    <w:p w14:paraId="560372F8" w14:textId="77777777" w:rsidR="00753ACC" w:rsidRDefault="002E50EC" w:rsidP="003E6AD6">
      <w:pPr>
        <w:pStyle w:val="Heading3"/>
      </w:pPr>
      <w:bookmarkStart w:id="891" w:name="_Toc159222321"/>
      <w:r>
        <w:lastRenderedPageBreak/>
        <w:t>Patikros vietoje išlaidų supaprastinimai</w:t>
      </w:r>
      <w:bookmarkEnd w:id="891"/>
    </w:p>
    <w:p w14:paraId="5D5E8A0C" w14:textId="77777777" w:rsidR="002E50EC" w:rsidRDefault="00B44A92" w:rsidP="00766F3A">
      <w:pPr>
        <w:pStyle w:val="Captionfigura"/>
      </w:pPr>
      <w:r w:rsidRPr="002937F0">
        <w:rPr>
          <w:noProof/>
        </w:rPr>
        <w:drawing>
          <wp:inline distT="0" distB="0" distL="0" distR="0" wp14:anchorId="3E684D39" wp14:editId="65271F4C">
            <wp:extent cx="6300470" cy="4877435"/>
            <wp:effectExtent l="0" t="0" r="5080" b="0"/>
            <wp:docPr id="603127290" name="Picture 60312729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27290" name="Picture 1" descr="A screenshot of a computer&#10;&#10;Description automatically generated"/>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300470" cy="4877435"/>
                    </a:xfrm>
                    <a:prstGeom prst="rect">
                      <a:avLst/>
                    </a:prstGeom>
                    <a:noFill/>
                    <a:ln>
                      <a:noFill/>
                    </a:ln>
                  </pic:spPr>
                </pic:pic>
              </a:graphicData>
            </a:graphic>
          </wp:inline>
        </w:drawing>
      </w:r>
      <w:r w:rsidR="00403BE7" w:rsidRPr="00766F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131</w:t>
      </w:r>
      <w:r w:rsidR="00215C96">
        <w:rPr>
          <w:i w:val="0"/>
          <w:iCs/>
        </w:rPr>
        <w:fldChar w:fldCharType="end"/>
      </w:r>
      <w:r w:rsidR="003B78C3" w:rsidRPr="00766F3A">
        <w:rPr>
          <w:i w:val="0"/>
          <w:iCs/>
        </w:rPr>
        <w:t xml:space="preserve"> Patikros vietoje išlaidų supaprastinimų sąrašas</w:t>
      </w:r>
    </w:p>
    <w:p w14:paraId="0EE2E2F3" w14:textId="77777777" w:rsidR="00F77A94" w:rsidRDefault="00F77A94" w:rsidP="00F77A94">
      <w:pPr>
        <w:pStyle w:val="Captionfigura"/>
        <w:rPr>
          <w:i w:val="0"/>
          <w:iCs/>
        </w:rPr>
      </w:pPr>
      <w:r w:rsidRPr="002937F0">
        <w:rPr>
          <w:noProof/>
        </w:rPr>
        <w:lastRenderedPageBreak/>
        <w:drawing>
          <wp:inline distT="0" distB="0" distL="0" distR="0" wp14:anchorId="4EDFD765" wp14:editId="57BA41A7">
            <wp:extent cx="3446972" cy="5604950"/>
            <wp:effectExtent l="0" t="0" r="1270" b="0"/>
            <wp:docPr id="320250588" name="Picture 32025058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250588" name="Picture 1" descr="A screenshot of a computer&#10;&#10;Description automatically generated"/>
                    <pic:cNvPicPr/>
                  </pic:nvPicPr>
                  <pic:blipFill>
                    <a:blip r:embed="rId228"/>
                    <a:stretch>
                      <a:fillRect/>
                    </a:stretch>
                  </pic:blipFill>
                  <pic:spPr>
                    <a:xfrm>
                      <a:off x="0" y="0"/>
                      <a:ext cx="3448353" cy="5607195"/>
                    </a:xfrm>
                    <a:prstGeom prst="rect">
                      <a:avLst/>
                    </a:prstGeom>
                  </pic:spPr>
                </pic:pic>
              </a:graphicData>
            </a:graphic>
          </wp:inline>
        </w:drawing>
      </w:r>
    </w:p>
    <w:p w14:paraId="31295008" w14:textId="77777777" w:rsidR="00403BE7" w:rsidRPr="00766F3A" w:rsidRDefault="0068335B" w:rsidP="00766F3A">
      <w:pPr>
        <w:pStyle w:val="Captionfigura"/>
        <w:rPr>
          <w:i w:val="0"/>
          <w:iCs/>
        </w:rPr>
      </w:pPr>
      <w:r w:rsidRPr="00766F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132</w:t>
      </w:r>
      <w:r w:rsidR="00215C96">
        <w:rPr>
          <w:i w:val="0"/>
          <w:iCs/>
        </w:rPr>
        <w:fldChar w:fldCharType="end"/>
      </w:r>
      <w:r w:rsidR="001F2FA5" w:rsidRPr="00766F3A">
        <w:rPr>
          <w:i w:val="0"/>
          <w:iCs/>
        </w:rPr>
        <w:t xml:space="preserve"> Patikros vietoje išlaidų supaprastinimo</w:t>
      </w:r>
      <w:r w:rsidR="00FD436C" w:rsidRPr="00766F3A">
        <w:rPr>
          <w:i w:val="0"/>
          <w:iCs/>
        </w:rPr>
        <w:t xml:space="preserve"> įrašo redagavimo langas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E136CC" w:rsidRPr="00A8683D" w14:paraId="4C77D4FC" w14:textId="77777777">
        <w:trPr>
          <w:tblHeader/>
        </w:trPr>
        <w:tc>
          <w:tcPr>
            <w:tcW w:w="5000" w:type="pct"/>
            <w:tcBorders>
              <w:right w:val="single" w:sz="4" w:space="0" w:color="BFBFBF" w:themeColor="background1" w:themeShade="BF"/>
            </w:tcBorders>
            <w:shd w:val="clear" w:color="auto" w:fill="BEE3A5"/>
            <w:vAlign w:val="center"/>
          </w:tcPr>
          <w:p w14:paraId="18F00EE3" w14:textId="77777777" w:rsidR="00E136CC" w:rsidRPr="00A8683D" w:rsidRDefault="00E136CC">
            <w:pPr>
              <w:ind w:firstLine="0"/>
              <w:rPr>
                <w:b/>
                <w:bCs/>
              </w:rPr>
            </w:pPr>
            <w:r w:rsidRPr="00A8683D">
              <w:rPr>
                <w:b/>
                <w:bCs/>
              </w:rPr>
              <w:lastRenderedPageBreak/>
              <w:t>Laukai</w:t>
            </w:r>
          </w:p>
        </w:tc>
      </w:tr>
      <w:tr w:rsidR="00E136CC" w:rsidRPr="00A8683D" w14:paraId="35CA3469" w14:textId="77777777">
        <w:trPr>
          <w:tblHeader/>
        </w:trPr>
        <w:tc>
          <w:tcPr>
            <w:tcW w:w="5000" w:type="pct"/>
            <w:tcBorders>
              <w:right w:val="single" w:sz="4" w:space="0" w:color="BFBFBF" w:themeColor="background1" w:themeShade="BF"/>
            </w:tcBorders>
            <w:shd w:val="clear" w:color="auto" w:fill="auto"/>
            <w:vAlign w:val="center"/>
          </w:tcPr>
          <w:p w14:paraId="2C329C11" w14:textId="77777777" w:rsidR="00E136CC" w:rsidRDefault="006D56E1" w:rsidP="006D56E1">
            <w:pPr>
              <w:pStyle w:val="Lentelssraas"/>
            </w:pPr>
            <w:r>
              <w:t>*</w:t>
            </w:r>
            <w:r w:rsidR="00DF0606">
              <w:t xml:space="preserve">Biudžeto eilutės nr. ir pavadinimas </w:t>
            </w:r>
            <w:r w:rsidR="00B26179">
              <w:t>–</w:t>
            </w:r>
            <w:r w:rsidR="00DF0606">
              <w:t xml:space="preserve"> </w:t>
            </w:r>
            <w:r w:rsidR="00B26179">
              <w:t>pasirenkamas biudžeto išlaidų eilutė, kuriai yra taikomas išlaidų supaprastinimas.</w:t>
            </w:r>
          </w:p>
          <w:p w14:paraId="2C9A0DD2" w14:textId="77777777" w:rsidR="00B26179" w:rsidRDefault="00B26179" w:rsidP="006D56E1">
            <w:pPr>
              <w:pStyle w:val="Lentelssraas"/>
            </w:pPr>
            <w:r>
              <w:t>Išlaidų supaprastinimai – atvaizduojamas pritaikytas išlaidų supaprastinimas. Laukas neredaguojamas.</w:t>
            </w:r>
          </w:p>
          <w:p w14:paraId="2D10FC5E" w14:textId="77777777" w:rsidR="00D350D8" w:rsidRDefault="00440D75" w:rsidP="00D350D8">
            <w:pPr>
              <w:pStyle w:val="Lentelssraas"/>
            </w:pPr>
            <w:r>
              <w:t>Išlaidų supaprastinimo pavadinimas – atvaizduojamas išlaidų eilutės supaprastinimo pavadinimas. Laukas neredaguojamas.</w:t>
            </w:r>
            <w:r w:rsidR="00D350D8" w:rsidRPr="00C929A7">
              <w:t xml:space="preserve"> </w:t>
            </w:r>
          </w:p>
          <w:p w14:paraId="7FAE7C22" w14:textId="77777777" w:rsidR="00D350D8" w:rsidRDefault="00D350D8" w:rsidP="00D350D8">
            <w:pPr>
              <w:pStyle w:val="Lentelssraas"/>
            </w:pPr>
            <w:r w:rsidRPr="00C929A7">
              <w:t>Pastabos - įvedama pastaba.</w:t>
            </w:r>
          </w:p>
          <w:p w14:paraId="63DD2A52" w14:textId="77777777" w:rsidR="00B26179" w:rsidRDefault="00D350D8" w:rsidP="00766F3A">
            <w:pPr>
              <w:pStyle w:val="Lentelssraas"/>
              <w:numPr>
                <w:ilvl w:val="0"/>
                <w:numId w:val="0"/>
              </w:numPr>
              <w:ind w:left="720" w:hanging="360"/>
            </w:pPr>
            <w:r>
              <w:t>Patikrinta išlaidų supaprastinimų suma:</w:t>
            </w:r>
          </w:p>
          <w:p w14:paraId="36AD834D" w14:textId="77777777" w:rsidR="006D56E1" w:rsidRPr="00DF4D4C" w:rsidRDefault="006D56E1" w:rsidP="006D56E1">
            <w:pPr>
              <w:pStyle w:val="Lentelssraas"/>
            </w:pPr>
            <w:r>
              <w:t>*</w:t>
            </w:r>
            <w:r w:rsidR="00D350D8">
              <w:t>Bendra suma</w:t>
            </w:r>
            <w:r w:rsidR="003332DC">
              <w:t xml:space="preserve"> </w:t>
            </w:r>
            <w:r>
              <w:t>–</w:t>
            </w:r>
            <w:r w:rsidRPr="00C929A7">
              <w:t xml:space="preserve"> </w:t>
            </w:r>
            <w:r>
              <w:t xml:space="preserve">įvedama </w:t>
            </w:r>
            <w:r w:rsidR="003A793E">
              <w:t>bendra suma</w:t>
            </w:r>
            <w:r w:rsidRPr="00C929A7">
              <w:t>.</w:t>
            </w:r>
          </w:p>
          <w:p w14:paraId="3992EFF3" w14:textId="77777777" w:rsidR="006D56E1" w:rsidRPr="00C929A7" w:rsidRDefault="006D56E1" w:rsidP="006D56E1">
            <w:pPr>
              <w:pStyle w:val="Lentelssraas"/>
            </w:pPr>
            <w:r w:rsidRPr="00C929A7">
              <w:t>*</w:t>
            </w:r>
            <w:r>
              <w:t>ES</w:t>
            </w:r>
            <w:r w:rsidRPr="00C929A7">
              <w:t xml:space="preserve"> lėšos </w:t>
            </w:r>
            <w:r>
              <w:t>–</w:t>
            </w:r>
            <w:r w:rsidRPr="00C929A7">
              <w:t xml:space="preserve"> </w:t>
            </w:r>
            <w:r>
              <w:t xml:space="preserve">sistemos apskaičiuota suma pagal formulę </w:t>
            </w:r>
            <w:r w:rsidRPr="00F22945">
              <w:t>įvesta bendra lėšų suma - BF lėšos - Nuosavos lėšos</w:t>
            </w:r>
            <w:r w:rsidRPr="00C929A7">
              <w:t>.</w:t>
            </w:r>
            <w:r>
              <w:t xml:space="preserve"> Galimybė koreguoti rankiniu būdu, atlikus koregavimus persiskaičiuoja BF suma.</w:t>
            </w:r>
          </w:p>
          <w:p w14:paraId="550C01FC" w14:textId="77777777" w:rsidR="006D56E1" w:rsidRPr="00C929A7" w:rsidRDefault="006D56E1" w:rsidP="006D56E1">
            <w:pPr>
              <w:pStyle w:val="Lentelssraas"/>
            </w:pPr>
            <w:r w:rsidRPr="00C929A7">
              <w:t xml:space="preserve">*BF lėšos - </w:t>
            </w:r>
            <w:r>
              <w:t xml:space="preserve">sistemos apskaičiuota suma pagal formulę </w:t>
            </w:r>
            <w:r w:rsidRPr="00F22945">
              <w:t xml:space="preserve">(įvesta bendra lėšų suma - Nuosavos lėšos ) * (100 - Projekto </w:t>
            </w:r>
            <w:r>
              <w:t>ES</w:t>
            </w:r>
            <w:r w:rsidRPr="00F22945">
              <w:t xml:space="preserve"> paramos intensyvumo procentas)/100</w:t>
            </w:r>
            <w:r w:rsidRPr="00C929A7">
              <w:t xml:space="preserve">. </w:t>
            </w:r>
            <w:r>
              <w:t>Galimybė koreguoti rankiniu būdu, atlikus koregavimus persiskaičiuoja ES suma.</w:t>
            </w:r>
          </w:p>
          <w:p w14:paraId="48B5100A" w14:textId="77777777" w:rsidR="006D56E1" w:rsidRPr="00C929A7" w:rsidRDefault="006D56E1" w:rsidP="006D56E1">
            <w:pPr>
              <w:pStyle w:val="Lentelssraas"/>
            </w:pPr>
            <w:r>
              <w:t>N</w:t>
            </w:r>
            <w:r w:rsidRPr="00C929A7">
              <w:t xml:space="preserve">uosavos lėšos - įvedama nuosavų lėšų suma. </w:t>
            </w:r>
          </w:p>
          <w:p w14:paraId="65353442" w14:textId="77777777" w:rsidR="006D56E1" w:rsidRPr="009D3750" w:rsidRDefault="006D56E1" w:rsidP="006D56E1">
            <w:pPr>
              <w:widowControl w:val="0"/>
              <w:autoSpaceDE w:val="0"/>
              <w:autoSpaceDN w:val="0"/>
              <w:adjustRightInd w:val="0"/>
              <w:spacing w:line="360" w:lineRule="auto"/>
              <w:jc w:val="left"/>
              <w:rPr>
                <w:b/>
                <w:bCs/>
              </w:rPr>
            </w:pPr>
            <w:r w:rsidRPr="009D3750">
              <w:rPr>
                <w:b/>
                <w:bCs/>
              </w:rPr>
              <w:t>Jeigu buvo pasirinkta</w:t>
            </w:r>
            <w:r>
              <w:rPr>
                <w:b/>
                <w:bCs/>
              </w:rPr>
              <w:t xml:space="preserve"> biudžeto eilutė, kuriai buvo pritaikytas išlaidų supaprastinimas su</w:t>
            </w:r>
            <w:r w:rsidRPr="009D3750">
              <w:rPr>
                <w:b/>
                <w:bCs/>
              </w:rPr>
              <w:t xml:space="preserve"> požymi</w:t>
            </w:r>
            <w:r>
              <w:rPr>
                <w:b/>
                <w:bCs/>
              </w:rPr>
              <w:t>u</w:t>
            </w:r>
            <w:r w:rsidRPr="009D3750">
              <w:rPr>
                <w:b/>
                <w:bCs/>
              </w:rPr>
              <w:t xml:space="preserve"> fiksuotasis įkainis</w:t>
            </w:r>
            <w:r>
              <w:rPr>
                <w:b/>
                <w:bCs/>
              </w:rPr>
              <w:t xml:space="preserve"> –</w:t>
            </w:r>
            <w:r w:rsidRPr="009D3750">
              <w:rPr>
                <w:b/>
                <w:bCs/>
              </w:rPr>
              <w:t xml:space="preserve"> FĮ</w:t>
            </w:r>
            <w:r>
              <w:rPr>
                <w:b/>
                <w:bCs/>
              </w:rPr>
              <w:t xml:space="preserve"> automatu už</w:t>
            </w:r>
            <w:r w:rsidRPr="009D3750">
              <w:rPr>
                <w:b/>
                <w:bCs/>
              </w:rPr>
              <w:t>pildomi laukai:</w:t>
            </w:r>
          </w:p>
          <w:p w14:paraId="4522C602" w14:textId="77777777" w:rsidR="006D56E1" w:rsidRDefault="006D56E1" w:rsidP="006D56E1">
            <w:pPr>
              <w:pStyle w:val="Lentelssraas"/>
            </w:pPr>
            <w:r>
              <w:t xml:space="preserve">Fiksuotojo įkainio dydis, Eur  - </w:t>
            </w:r>
            <w:r w:rsidR="00721F52">
              <w:t>atvaizduojamas projekto išlaidų supaprastinimų skirtuke išlaidų eilutei pritaikytas</w:t>
            </w:r>
            <w:r>
              <w:t xml:space="preserve"> fiksuotojo įkainio dydis. </w:t>
            </w:r>
            <w:r w:rsidR="00721F52">
              <w:t>Laukas neredaguojamas.</w:t>
            </w:r>
          </w:p>
          <w:p w14:paraId="62130222" w14:textId="77777777" w:rsidR="006D56E1" w:rsidRDefault="006D56E1" w:rsidP="006D56E1">
            <w:pPr>
              <w:pStyle w:val="Lentelssraas"/>
            </w:pPr>
            <w:r>
              <w:t xml:space="preserve">Mato vienetas – </w:t>
            </w:r>
            <w:r w:rsidR="00721F52">
              <w:t xml:space="preserve">atvaizduojamas projekto išlaidų supaprastinimų skirtuke išlaidų eilutei </w:t>
            </w:r>
            <w:r w:rsidR="003D080B">
              <w:t>suvestas</w:t>
            </w:r>
            <w:r>
              <w:t xml:space="preserve"> mato vienetas.</w:t>
            </w:r>
            <w:r w:rsidR="00721F52">
              <w:t xml:space="preserve"> Laukas neredaguojamas.</w:t>
            </w:r>
          </w:p>
          <w:p w14:paraId="0E45B02A" w14:textId="77777777" w:rsidR="006D56E1" w:rsidRDefault="006D56E1" w:rsidP="006D56E1">
            <w:pPr>
              <w:widowControl w:val="0"/>
              <w:autoSpaceDE w:val="0"/>
              <w:autoSpaceDN w:val="0"/>
              <w:adjustRightInd w:val="0"/>
              <w:spacing w:line="360" w:lineRule="auto"/>
              <w:jc w:val="left"/>
              <w:rPr>
                <w:b/>
                <w:bCs/>
              </w:rPr>
            </w:pPr>
            <w:r w:rsidRPr="009D3750">
              <w:rPr>
                <w:b/>
                <w:bCs/>
              </w:rPr>
              <w:t>Jeigu buvo pasirinkta</w:t>
            </w:r>
            <w:r>
              <w:rPr>
                <w:b/>
                <w:bCs/>
              </w:rPr>
              <w:t xml:space="preserve"> biudžeto eilutė, kuriai buvo pritaikytas išlaidų supaprastinimas su</w:t>
            </w:r>
            <w:r w:rsidRPr="009D3750">
              <w:rPr>
                <w:b/>
                <w:bCs/>
              </w:rPr>
              <w:t xml:space="preserve"> požymi</w:t>
            </w:r>
            <w:r>
              <w:rPr>
                <w:b/>
                <w:bCs/>
              </w:rPr>
              <w:t>u</w:t>
            </w:r>
            <w:r w:rsidRPr="009D3750">
              <w:rPr>
                <w:b/>
                <w:bCs/>
              </w:rPr>
              <w:t xml:space="preserve"> </w:t>
            </w:r>
            <w:r w:rsidRPr="004E382E">
              <w:rPr>
                <w:b/>
                <w:bCs/>
              </w:rPr>
              <w:t>fiksuot</w:t>
            </w:r>
            <w:r>
              <w:rPr>
                <w:b/>
                <w:bCs/>
              </w:rPr>
              <w:t>oji norma – FN automatu už</w:t>
            </w:r>
            <w:r w:rsidRPr="004E382E">
              <w:rPr>
                <w:b/>
                <w:bCs/>
              </w:rPr>
              <w:t>pildomi laukai:</w:t>
            </w:r>
          </w:p>
          <w:p w14:paraId="2283FE9F" w14:textId="77777777" w:rsidR="006D56E1" w:rsidRPr="009D3750" w:rsidRDefault="006D56E1" w:rsidP="006D56E1">
            <w:pPr>
              <w:pStyle w:val="Lentelssraas"/>
              <w:rPr>
                <w:b/>
                <w:bCs/>
              </w:rPr>
            </w:pPr>
            <w:r>
              <w:t>Fiksuotojo normos dydis proc. – atvaizduojamas</w:t>
            </w:r>
            <w:r w:rsidR="00122285">
              <w:t xml:space="preserve"> projekte</w:t>
            </w:r>
            <w:r>
              <w:t xml:space="preserve"> pritaikytas išlaidų eilutei fiksuotosios normos dydis procentine išraiška. </w:t>
            </w:r>
            <w:r w:rsidR="00122285">
              <w:t xml:space="preserve"> Laukas neredaguojamas.</w:t>
            </w:r>
          </w:p>
          <w:p w14:paraId="3CCBD88D" w14:textId="77777777" w:rsidR="006D56E1" w:rsidRDefault="006D56E1" w:rsidP="006D56E1">
            <w:pPr>
              <w:widowControl w:val="0"/>
              <w:autoSpaceDE w:val="0"/>
              <w:autoSpaceDN w:val="0"/>
              <w:adjustRightInd w:val="0"/>
              <w:spacing w:line="360" w:lineRule="auto"/>
              <w:jc w:val="left"/>
              <w:rPr>
                <w:b/>
                <w:bCs/>
              </w:rPr>
            </w:pPr>
            <w:r w:rsidRPr="009D3750">
              <w:rPr>
                <w:b/>
                <w:bCs/>
              </w:rPr>
              <w:t>Jeigu buvo pasirinkta</w:t>
            </w:r>
            <w:r>
              <w:rPr>
                <w:b/>
                <w:bCs/>
              </w:rPr>
              <w:t xml:space="preserve"> biudžeto eilutė, kuriai buvo pritaikytas išlaidų supaprastinimas su</w:t>
            </w:r>
            <w:r w:rsidRPr="009D3750">
              <w:rPr>
                <w:b/>
                <w:bCs/>
              </w:rPr>
              <w:t xml:space="preserve"> požymi</w:t>
            </w:r>
            <w:r>
              <w:rPr>
                <w:b/>
                <w:bCs/>
              </w:rPr>
              <w:t>u</w:t>
            </w:r>
            <w:r w:rsidRPr="009D3750">
              <w:rPr>
                <w:b/>
                <w:bCs/>
              </w:rPr>
              <w:t xml:space="preserve"> </w:t>
            </w:r>
            <w:r w:rsidRPr="004E382E">
              <w:rPr>
                <w:b/>
                <w:bCs/>
              </w:rPr>
              <w:t>fiksuot</w:t>
            </w:r>
            <w:r>
              <w:rPr>
                <w:b/>
                <w:bCs/>
              </w:rPr>
              <w:t>osios sumos - FS</w:t>
            </w:r>
            <w:r w:rsidRPr="004E382E">
              <w:rPr>
                <w:b/>
                <w:bCs/>
              </w:rPr>
              <w:t xml:space="preserve"> </w:t>
            </w:r>
            <w:r>
              <w:rPr>
                <w:b/>
                <w:bCs/>
              </w:rPr>
              <w:t>už</w:t>
            </w:r>
            <w:r w:rsidRPr="004E382E">
              <w:rPr>
                <w:b/>
                <w:bCs/>
              </w:rPr>
              <w:t>pildomi laukai:</w:t>
            </w:r>
          </w:p>
          <w:p w14:paraId="733F7B4D" w14:textId="77777777" w:rsidR="006D56E1" w:rsidRDefault="006D56E1" w:rsidP="006D56E1">
            <w:pPr>
              <w:pStyle w:val="Lentelssraas"/>
            </w:pPr>
            <w:r>
              <w:t xml:space="preserve">Fiksuotosios sumos dydis, Eur </w:t>
            </w:r>
            <w:r w:rsidR="00CB7F05">
              <w:t>–</w:t>
            </w:r>
            <w:r>
              <w:t xml:space="preserve"> atvaizduojamas</w:t>
            </w:r>
            <w:r w:rsidR="00CB7F05">
              <w:t xml:space="preserve"> projekto išlaidų supaprastinimų skirtuke išlaidų eilutei pritaikytas</w:t>
            </w:r>
            <w:r>
              <w:t xml:space="preserve"> fiksuotosios sumos dydis. </w:t>
            </w:r>
            <w:r w:rsidR="005C5039">
              <w:t>Laukas neredaguojamas.</w:t>
            </w:r>
          </w:p>
          <w:p w14:paraId="656A3042" w14:textId="77777777" w:rsidR="00E136CC" w:rsidRPr="00A8683D" w:rsidRDefault="006D56E1" w:rsidP="00122285">
            <w:pPr>
              <w:pStyle w:val="Lentelssraas"/>
            </w:pPr>
            <w:r>
              <w:t xml:space="preserve">Įgyvendinimo rezultatas – </w:t>
            </w:r>
            <w:r w:rsidR="00CB7F05">
              <w:t>atvaizduojamas projekto išlaidų supaprastinimų skirtuke išlaidų eilutei pritaikytas</w:t>
            </w:r>
            <w:r w:rsidR="00721F52">
              <w:t xml:space="preserve"> </w:t>
            </w:r>
            <w:r>
              <w:t>įgyvendinimo rezultatas.</w:t>
            </w:r>
            <w:r w:rsidR="005C5039">
              <w:t xml:space="preserve"> Laukas neredaguojamas.</w:t>
            </w:r>
          </w:p>
        </w:tc>
      </w:tr>
      <w:tr w:rsidR="00E136CC" w:rsidRPr="00A8683D" w14:paraId="0189395B" w14:textId="77777777">
        <w:trPr>
          <w:tblHeader/>
        </w:trPr>
        <w:tc>
          <w:tcPr>
            <w:tcW w:w="5000" w:type="pct"/>
            <w:tcBorders>
              <w:right w:val="single" w:sz="4" w:space="0" w:color="BFBFBF" w:themeColor="background1" w:themeShade="BF"/>
            </w:tcBorders>
            <w:shd w:val="clear" w:color="auto" w:fill="BEE3A5"/>
            <w:vAlign w:val="center"/>
          </w:tcPr>
          <w:p w14:paraId="29497138" w14:textId="77777777" w:rsidR="00E136CC" w:rsidRPr="00A8683D" w:rsidRDefault="00E136CC">
            <w:pPr>
              <w:ind w:firstLine="0"/>
              <w:rPr>
                <w:b/>
                <w:bCs/>
              </w:rPr>
            </w:pPr>
            <w:r w:rsidRPr="00A8683D">
              <w:rPr>
                <w:b/>
                <w:bCs/>
              </w:rPr>
              <w:t>Mygtukai</w:t>
            </w:r>
          </w:p>
        </w:tc>
      </w:tr>
      <w:tr w:rsidR="00E136CC" w:rsidRPr="00A8683D" w14:paraId="661F10C0" w14:textId="77777777">
        <w:trPr>
          <w:tblHeader/>
        </w:trPr>
        <w:tc>
          <w:tcPr>
            <w:tcW w:w="5000" w:type="pct"/>
            <w:tcBorders>
              <w:right w:val="single" w:sz="4" w:space="0" w:color="BFBFBF" w:themeColor="background1" w:themeShade="BF"/>
            </w:tcBorders>
            <w:shd w:val="clear" w:color="auto" w:fill="auto"/>
            <w:vAlign w:val="center"/>
          </w:tcPr>
          <w:p w14:paraId="0869FA88" w14:textId="77777777" w:rsidR="00E136CC" w:rsidRPr="00A8683D" w:rsidRDefault="00E136CC">
            <w:pPr>
              <w:pStyle w:val="Lentelssraas"/>
            </w:pPr>
            <w:r>
              <w:t>Registruoti naują</w:t>
            </w:r>
          </w:p>
          <w:p w14:paraId="64BCD5CC" w14:textId="77777777" w:rsidR="00E136CC" w:rsidRPr="00A8683D" w:rsidRDefault="00E136CC">
            <w:pPr>
              <w:pStyle w:val="Lentelssraas"/>
            </w:pPr>
            <w:r w:rsidRPr="00A8683D">
              <w:t>Išsaugoti</w:t>
            </w:r>
          </w:p>
          <w:p w14:paraId="3B62E6C3" w14:textId="77777777" w:rsidR="00E136CC" w:rsidRPr="00A8683D" w:rsidRDefault="00E136CC">
            <w:pPr>
              <w:pStyle w:val="Lentelssraas"/>
            </w:pPr>
            <w:r>
              <w:t>Uždaryti</w:t>
            </w:r>
          </w:p>
          <w:p w14:paraId="5C3B9B5C" w14:textId="77777777" w:rsidR="00E136CC" w:rsidRPr="00A8683D" w:rsidRDefault="00E136CC">
            <w:pPr>
              <w:pStyle w:val="Lentelssraas"/>
            </w:pPr>
            <w:r w:rsidRPr="00A8683D">
              <w:t>Rodyti audito duomenis</w:t>
            </w:r>
          </w:p>
          <w:p w14:paraId="75C3EE10" w14:textId="77777777" w:rsidR="00E136CC" w:rsidRDefault="00E136CC">
            <w:pPr>
              <w:pStyle w:val="Lentelssraas"/>
            </w:pPr>
            <w:r>
              <w:t>Redaguoti</w:t>
            </w:r>
          </w:p>
          <w:p w14:paraId="7890CD40" w14:textId="77777777" w:rsidR="009B2BB2" w:rsidRPr="00A8683D" w:rsidRDefault="00E136CC" w:rsidP="006D56E1">
            <w:pPr>
              <w:pStyle w:val="Lentelssraas"/>
            </w:pPr>
            <w:r>
              <w:t>Trinti</w:t>
            </w:r>
          </w:p>
        </w:tc>
      </w:tr>
      <w:tr w:rsidR="00E136CC" w:rsidRPr="00A8683D" w14:paraId="3706A363" w14:textId="77777777">
        <w:trPr>
          <w:tblHeader/>
        </w:trPr>
        <w:tc>
          <w:tcPr>
            <w:tcW w:w="5000" w:type="pct"/>
            <w:tcBorders>
              <w:right w:val="single" w:sz="4" w:space="0" w:color="BFBFBF" w:themeColor="background1" w:themeShade="BF"/>
            </w:tcBorders>
            <w:shd w:val="clear" w:color="auto" w:fill="BEE3A5"/>
            <w:vAlign w:val="center"/>
          </w:tcPr>
          <w:p w14:paraId="50D2835F" w14:textId="77777777" w:rsidR="00E136CC" w:rsidRPr="00A8683D" w:rsidRDefault="009B2BB2">
            <w:pPr>
              <w:ind w:firstLine="0"/>
              <w:rPr>
                <w:b/>
                <w:bCs/>
              </w:rPr>
            </w:pPr>
            <w:r>
              <w:rPr>
                <w:b/>
                <w:bCs/>
              </w:rPr>
              <w:t>Taisyklės</w:t>
            </w:r>
          </w:p>
        </w:tc>
      </w:tr>
      <w:tr w:rsidR="00E136CC" w:rsidRPr="00A8683D" w14:paraId="459F1714" w14:textId="77777777">
        <w:tc>
          <w:tcPr>
            <w:tcW w:w="5000" w:type="pct"/>
            <w:tcBorders>
              <w:right w:val="single" w:sz="4" w:space="0" w:color="BFBFBF" w:themeColor="background1" w:themeShade="BF"/>
            </w:tcBorders>
            <w:shd w:val="clear" w:color="auto" w:fill="auto"/>
          </w:tcPr>
          <w:p w14:paraId="14B6D892" w14:textId="77777777" w:rsidR="00E136CC" w:rsidRPr="006D56E1" w:rsidRDefault="00900DAE" w:rsidP="00766F3A">
            <w:r>
              <w:t>Registravimo metu g</w:t>
            </w:r>
            <w:r w:rsidR="00317945">
              <w:t>alima pasirinkti tik tas biudžeto eilutes, kurioms pagal projekto išlaidų supaprastinim</w:t>
            </w:r>
            <w:r w:rsidR="00A438B7">
              <w:t>o skirtuką yra taikomi išlaidų supaprastinimai.</w:t>
            </w:r>
          </w:p>
        </w:tc>
      </w:tr>
      <w:tr w:rsidR="009B2BB2" w:rsidRPr="00A8683D" w14:paraId="1337271A" w14:textId="77777777">
        <w:trPr>
          <w:tblHeader/>
        </w:trPr>
        <w:tc>
          <w:tcPr>
            <w:tcW w:w="5000" w:type="pct"/>
            <w:tcBorders>
              <w:right w:val="single" w:sz="4" w:space="0" w:color="BFBFBF" w:themeColor="background1" w:themeShade="BF"/>
            </w:tcBorders>
            <w:shd w:val="clear" w:color="auto" w:fill="BEE3A5"/>
            <w:vAlign w:val="center"/>
          </w:tcPr>
          <w:p w14:paraId="03454365" w14:textId="77777777" w:rsidR="009B2BB2" w:rsidRPr="00A8683D" w:rsidRDefault="009B2BB2">
            <w:pPr>
              <w:ind w:firstLine="0"/>
              <w:rPr>
                <w:b/>
                <w:bCs/>
              </w:rPr>
            </w:pPr>
            <w:r w:rsidRPr="00A8683D">
              <w:rPr>
                <w:b/>
                <w:bCs/>
              </w:rPr>
              <w:t>Naudotojai</w:t>
            </w:r>
          </w:p>
        </w:tc>
      </w:tr>
      <w:tr w:rsidR="009B2BB2" w:rsidRPr="00A8683D" w14:paraId="4E4D587F" w14:textId="77777777">
        <w:trPr>
          <w:tblHeader/>
        </w:trPr>
        <w:tc>
          <w:tcPr>
            <w:tcW w:w="5000" w:type="pct"/>
            <w:tcBorders>
              <w:right w:val="single" w:sz="4" w:space="0" w:color="BFBFBF" w:themeColor="background1" w:themeShade="BF"/>
            </w:tcBorders>
            <w:shd w:val="clear" w:color="auto" w:fill="auto"/>
            <w:vAlign w:val="center"/>
          </w:tcPr>
          <w:p w14:paraId="45E3C6C5" w14:textId="77777777" w:rsidR="009B2BB2" w:rsidRPr="00A8683D" w:rsidRDefault="009B2BB2" w:rsidP="00766F3A">
            <w:pPr>
              <w:pStyle w:val="Lentelssraas"/>
              <w:numPr>
                <w:ilvl w:val="0"/>
                <w:numId w:val="0"/>
              </w:numPr>
              <w:ind w:left="720" w:hanging="360"/>
            </w:pPr>
            <w:r w:rsidRPr="00A8683D">
              <w:lastRenderedPageBreak/>
              <w:t>Langas matomas tik VSFSVVP IS naudotojams</w:t>
            </w:r>
          </w:p>
        </w:tc>
      </w:tr>
    </w:tbl>
    <w:p w14:paraId="0848CD51" w14:textId="77777777" w:rsidR="001F2FA5" w:rsidRPr="001F2FA5" w:rsidRDefault="001F2FA5" w:rsidP="001F2FA5"/>
    <w:p w14:paraId="6BF95359" w14:textId="77777777" w:rsidR="00753ACC" w:rsidRPr="00A8683D" w:rsidRDefault="00753ACC" w:rsidP="0015438E">
      <w:pPr>
        <w:pStyle w:val="Heading2"/>
      </w:pPr>
      <w:bookmarkStart w:id="892" w:name="_Toc92976819"/>
      <w:bookmarkStart w:id="893" w:name="_Toc159222322"/>
      <w:r w:rsidRPr="00A8683D">
        <w:lastRenderedPageBreak/>
        <w:t>Pažeidimų modulis</w:t>
      </w:r>
      <w:bookmarkEnd w:id="892"/>
      <w:bookmarkEnd w:id="893"/>
    </w:p>
    <w:p w14:paraId="56FF5CA4" w14:textId="77777777" w:rsidR="00753ACC" w:rsidRPr="00A8683D" w:rsidRDefault="00753ACC" w:rsidP="003E6AD6">
      <w:pPr>
        <w:pStyle w:val="Heading3"/>
      </w:pPr>
      <w:bookmarkStart w:id="894" w:name="_Toc92976820"/>
      <w:bookmarkStart w:id="895" w:name="_Toc159222323"/>
      <w:r w:rsidRPr="00A8683D">
        <w:t>Pažeidimų sąrašas</w:t>
      </w:r>
      <w:bookmarkEnd w:id="894"/>
      <w:bookmarkEnd w:id="895"/>
    </w:p>
    <w:p w14:paraId="1D91DB38" w14:textId="77777777" w:rsidR="00753ACC" w:rsidRPr="00A8683D" w:rsidRDefault="00753ACC" w:rsidP="00753ACC">
      <w:pPr>
        <w:keepNext/>
        <w:ind w:firstLine="0"/>
      </w:pPr>
      <w:r w:rsidRPr="00A8683D">
        <w:rPr>
          <w:noProof/>
          <w:lang w:eastAsia="lt-LT"/>
        </w:rPr>
        <w:drawing>
          <wp:inline distT="0" distB="0" distL="0" distR="0" wp14:anchorId="2A00BD66" wp14:editId="796EC24D">
            <wp:extent cx="6300470" cy="2594610"/>
            <wp:effectExtent l="0" t="0" r="5080" b="0"/>
            <wp:docPr id="160" name="Picture 160"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descr="Timeline&#10;&#10;Description automatically generated with medium confidence"/>
                    <pic:cNvPicPr/>
                  </pic:nvPicPr>
                  <pic:blipFill>
                    <a:blip r:embed="rId229"/>
                    <a:stretch>
                      <a:fillRect/>
                    </a:stretch>
                  </pic:blipFill>
                  <pic:spPr>
                    <a:xfrm>
                      <a:off x="0" y="0"/>
                      <a:ext cx="6300470" cy="2594610"/>
                    </a:xfrm>
                    <a:prstGeom prst="rect">
                      <a:avLst/>
                    </a:prstGeom>
                  </pic:spPr>
                </pic:pic>
              </a:graphicData>
            </a:graphic>
          </wp:inline>
        </w:drawing>
      </w:r>
    </w:p>
    <w:p w14:paraId="7F93AC70" w14:textId="77777777" w:rsidR="00753ACC" w:rsidRPr="00A8683D" w:rsidRDefault="00753ACC" w:rsidP="00753ACC">
      <w:pPr>
        <w:pStyle w:val="Caption"/>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133</w:t>
        </w:r>
      </w:fldSimple>
      <w:r w:rsidRPr="00A8683D">
        <w:rPr>
          <w:noProof/>
        </w:rPr>
        <w:t xml:space="preserve"> Projekto pažeidimų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623A97A1" w14:textId="77777777" w:rsidTr="4560C70B">
        <w:trPr>
          <w:tblHeader/>
        </w:trPr>
        <w:tc>
          <w:tcPr>
            <w:tcW w:w="5000" w:type="pct"/>
            <w:tcBorders>
              <w:right w:val="single" w:sz="4" w:space="0" w:color="BFBFBF" w:themeColor="background1" w:themeShade="BF"/>
            </w:tcBorders>
            <w:shd w:val="clear" w:color="auto" w:fill="BEE3A5"/>
            <w:vAlign w:val="center"/>
          </w:tcPr>
          <w:p w14:paraId="5F4B2E43" w14:textId="77777777" w:rsidR="00753ACC" w:rsidRPr="00A8683D" w:rsidRDefault="00753ACC">
            <w:pPr>
              <w:ind w:firstLine="0"/>
              <w:rPr>
                <w:b/>
                <w:bCs/>
              </w:rPr>
            </w:pPr>
            <w:r w:rsidRPr="00A8683D">
              <w:rPr>
                <w:b/>
                <w:bCs/>
              </w:rPr>
              <w:t>Laukai</w:t>
            </w:r>
          </w:p>
        </w:tc>
      </w:tr>
      <w:tr w:rsidR="00753ACC" w:rsidRPr="00A8683D" w14:paraId="1B86CB69" w14:textId="77777777" w:rsidTr="4560C70B">
        <w:trPr>
          <w:tblHeader/>
        </w:trPr>
        <w:tc>
          <w:tcPr>
            <w:tcW w:w="5000" w:type="pct"/>
            <w:tcBorders>
              <w:right w:val="single" w:sz="4" w:space="0" w:color="BFBFBF" w:themeColor="background1" w:themeShade="BF"/>
            </w:tcBorders>
            <w:shd w:val="clear" w:color="auto" w:fill="auto"/>
            <w:vAlign w:val="center"/>
          </w:tcPr>
          <w:p w14:paraId="7CD7ECC7" w14:textId="77777777" w:rsidR="00753ACC" w:rsidRPr="00A8683D" w:rsidRDefault="00753ACC" w:rsidP="00436860">
            <w:pPr>
              <w:widowControl w:val="0"/>
              <w:numPr>
                <w:ilvl w:val="0"/>
                <w:numId w:val="36"/>
              </w:numPr>
              <w:autoSpaceDE w:val="0"/>
              <w:autoSpaceDN w:val="0"/>
              <w:adjustRightInd w:val="0"/>
              <w:spacing w:line="360" w:lineRule="auto"/>
              <w:ind w:left="360" w:hanging="360"/>
              <w:jc w:val="left"/>
            </w:pPr>
            <w:r w:rsidRPr="00A8683D">
              <w:t xml:space="preserve">Pažeidimo numeris – sistemos priskirtas numeris. </w:t>
            </w:r>
          </w:p>
          <w:p w14:paraId="02A380B6" w14:textId="77777777" w:rsidR="00753ACC" w:rsidRPr="00A8683D" w:rsidRDefault="00753ACC" w:rsidP="00436860">
            <w:pPr>
              <w:widowControl w:val="0"/>
              <w:numPr>
                <w:ilvl w:val="0"/>
                <w:numId w:val="36"/>
              </w:numPr>
              <w:autoSpaceDE w:val="0"/>
              <w:autoSpaceDN w:val="0"/>
              <w:adjustRightInd w:val="0"/>
              <w:spacing w:line="360" w:lineRule="auto"/>
              <w:ind w:left="360" w:hanging="360"/>
              <w:jc w:val="left"/>
            </w:pPr>
            <w:r w:rsidRPr="00A8683D">
              <w:t xml:space="preserve">Pranešimo data </w:t>
            </w:r>
          </w:p>
          <w:p w14:paraId="558D87AE" w14:textId="77777777" w:rsidR="00753ACC" w:rsidRPr="00A8683D" w:rsidRDefault="00753ACC" w:rsidP="00436860">
            <w:pPr>
              <w:widowControl w:val="0"/>
              <w:numPr>
                <w:ilvl w:val="0"/>
                <w:numId w:val="36"/>
              </w:numPr>
              <w:autoSpaceDE w:val="0"/>
              <w:autoSpaceDN w:val="0"/>
              <w:adjustRightInd w:val="0"/>
              <w:spacing w:line="360" w:lineRule="auto"/>
              <w:ind w:left="360" w:hanging="360"/>
              <w:jc w:val="left"/>
            </w:pPr>
            <w:r w:rsidRPr="00A8683D">
              <w:t xml:space="preserve">Įtariamo paž. registravimo data </w:t>
            </w:r>
          </w:p>
          <w:p w14:paraId="319AF595" w14:textId="77777777" w:rsidR="00753ACC" w:rsidRPr="00A8683D" w:rsidRDefault="00753ACC" w:rsidP="00436860">
            <w:pPr>
              <w:widowControl w:val="0"/>
              <w:numPr>
                <w:ilvl w:val="0"/>
                <w:numId w:val="36"/>
              </w:numPr>
              <w:autoSpaceDE w:val="0"/>
              <w:autoSpaceDN w:val="0"/>
              <w:adjustRightInd w:val="0"/>
              <w:spacing w:line="360" w:lineRule="auto"/>
              <w:ind w:left="360" w:hanging="360"/>
              <w:jc w:val="left"/>
            </w:pPr>
            <w:r w:rsidRPr="00A8683D">
              <w:t xml:space="preserve">Tyrimo būsena </w:t>
            </w:r>
          </w:p>
          <w:p w14:paraId="20CC17AB" w14:textId="77777777" w:rsidR="00753ACC" w:rsidRPr="00A8683D" w:rsidRDefault="00753ACC" w:rsidP="00436860">
            <w:pPr>
              <w:widowControl w:val="0"/>
              <w:numPr>
                <w:ilvl w:val="0"/>
                <w:numId w:val="36"/>
              </w:numPr>
              <w:autoSpaceDE w:val="0"/>
              <w:autoSpaceDN w:val="0"/>
              <w:adjustRightInd w:val="0"/>
              <w:spacing w:line="360" w:lineRule="auto"/>
              <w:ind w:left="360" w:hanging="360"/>
              <w:jc w:val="left"/>
            </w:pPr>
            <w:r w:rsidRPr="00A8683D">
              <w:t xml:space="preserve">Tyrimo pabaigos terminas </w:t>
            </w:r>
          </w:p>
          <w:p w14:paraId="50B4B9FC" w14:textId="77777777" w:rsidR="00753ACC" w:rsidRPr="00A8683D" w:rsidRDefault="00753ACC" w:rsidP="00436860">
            <w:pPr>
              <w:widowControl w:val="0"/>
              <w:numPr>
                <w:ilvl w:val="0"/>
                <w:numId w:val="36"/>
              </w:numPr>
              <w:autoSpaceDE w:val="0"/>
              <w:autoSpaceDN w:val="0"/>
              <w:adjustRightInd w:val="0"/>
              <w:spacing w:line="360" w:lineRule="auto"/>
              <w:ind w:left="360" w:hanging="360"/>
              <w:jc w:val="left"/>
            </w:pPr>
            <w:r w:rsidRPr="00A8683D">
              <w:t xml:space="preserve">Tyrimo išvada </w:t>
            </w:r>
          </w:p>
          <w:p w14:paraId="404FE199" w14:textId="77777777" w:rsidR="00753ACC" w:rsidRPr="00A8683D" w:rsidRDefault="00753ACC" w:rsidP="00436860">
            <w:pPr>
              <w:widowControl w:val="0"/>
              <w:numPr>
                <w:ilvl w:val="0"/>
                <w:numId w:val="36"/>
              </w:numPr>
              <w:autoSpaceDE w:val="0"/>
              <w:autoSpaceDN w:val="0"/>
              <w:adjustRightInd w:val="0"/>
              <w:spacing w:line="360" w:lineRule="auto"/>
              <w:ind w:left="360" w:hanging="360"/>
              <w:jc w:val="left"/>
            </w:pPr>
            <w:r w:rsidRPr="00A8683D">
              <w:t xml:space="preserve">Pažeidimo ištaisymo terminas </w:t>
            </w:r>
          </w:p>
          <w:p w14:paraId="538E7762" w14:textId="77777777" w:rsidR="00753ACC" w:rsidRPr="00A8683D" w:rsidRDefault="00753ACC" w:rsidP="00436860">
            <w:pPr>
              <w:widowControl w:val="0"/>
              <w:numPr>
                <w:ilvl w:val="0"/>
                <w:numId w:val="36"/>
              </w:numPr>
              <w:autoSpaceDE w:val="0"/>
              <w:autoSpaceDN w:val="0"/>
              <w:adjustRightInd w:val="0"/>
              <w:spacing w:line="360" w:lineRule="auto"/>
              <w:ind w:left="360" w:hanging="360"/>
              <w:jc w:val="left"/>
            </w:pPr>
            <w:r w:rsidRPr="00A8683D">
              <w:t xml:space="preserve">Pažeidimo ištaisymo data </w:t>
            </w:r>
          </w:p>
        </w:tc>
      </w:tr>
      <w:tr w:rsidR="00753ACC" w:rsidRPr="00A8683D" w14:paraId="468FAE6E" w14:textId="77777777" w:rsidTr="4560C70B">
        <w:trPr>
          <w:tblHeader/>
        </w:trPr>
        <w:tc>
          <w:tcPr>
            <w:tcW w:w="5000" w:type="pct"/>
            <w:tcBorders>
              <w:right w:val="single" w:sz="4" w:space="0" w:color="BFBFBF" w:themeColor="background1" w:themeShade="BF"/>
            </w:tcBorders>
            <w:shd w:val="clear" w:color="auto" w:fill="BEE3A5"/>
            <w:vAlign w:val="center"/>
          </w:tcPr>
          <w:p w14:paraId="1D3648B3" w14:textId="77777777" w:rsidR="00753ACC" w:rsidRPr="00A8683D" w:rsidRDefault="00753ACC">
            <w:pPr>
              <w:ind w:firstLine="0"/>
              <w:rPr>
                <w:b/>
                <w:bCs/>
              </w:rPr>
            </w:pPr>
            <w:r w:rsidRPr="00A8683D">
              <w:rPr>
                <w:b/>
                <w:bCs/>
              </w:rPr>
              <w:t>Mygtukai</w:t>
            </w:r>
          </w:p>
        </w:tc>
      </w:tr>
      <w:tr w:rsidR="00753ACC" w:rsidRPr="00A8683D" w14:paraId="2CD6D5A6" w14:textId="77777777" w:rsidTr="4560C70B">
        <w:trPr>
          <w:tblHeader/>
        </w:trPr>
        <w:tc>
          <w:tcPr>
            <w:tcW w:w="5000" w:type="pct"/>
            <w:tcBorders>
              <w:right w:val="single" w:sz="4" w:space="0" w:color="BFBFBF" w:themeColor="background1" w:themeShade="BF"/>
            </w:tcBorders>
            <w:shd w:val="clear" w:color="auto" w:fill="auto"/>
            <w:vAlign w:val="center"/>
          </w:tcPr>
          <w:p w14:paraId="11237CAB" w14:textId="77777777" w:rsidR="00753ACC" w:rsidRPr="00A8683D" w:rsidRDefault="2CE80FD3">
            <w:pPr>
              <w:pStyle w:val="Lentelssraas"/>
            </w:pPr>
            <w:r>
              <w:t>Registruoti naują</w:t>
            </w:r>
          </w:p>
          <w:p w14:paraId="19726345" w14:textId="77777777" w:rsidR="00753ACC" w:rsidRPr="00A8683D" w:rsidRDefault="2CE80FD3">
            <w:pPr>
              <w:pStyle w:val="Lentelssraas"/>
            </w:pPr>
            <w:r>
              <w:t>Redaguoti</w:t>
            </w:r>
          </w:p>
          <w:p w14:paraId="54571BEA" w14:textId="77777777" w:rsidR="00753ACC" w:rsidRPr="00A8683D" w:rsidRDefault="2CE80FD3">
            <w:pPr>
              <w:pStyle w:val="Lentelssraas"/>
            </w:pPr>
            <w:r>
              <w:t>Ištrinti</w:t>
            </w:r>
          </w:p>
        </w:tc>
      </w:tr>
      <w:tr w:rsidR="00753ACC" w:rsidRPr="00A8683D" w14:paraId="479422B0" w14:textId="77777777" w:rsidTr="4560C70B">
        <w:trPr>
          <w:tblHeader/>
        </w:trPr>
        <w:tc>
          <w:tcPr>
            <w:tcW w:w="5000" w:type="pct"/>
            <w:tcBorders>
              <w:right w:val="single" w:sz="4" w:space="0" w:color="BFBFBF" w:themeColor="background1" w:themeShade="BF"/>
            </w:tcBorders>
            <w:shd w:val="clear" w:color="auto" w:fill="BEE3A5"/>
            <w:vAlign w:val="center"/>
          </w:tcPr>
          <w:p w14:paraId="48CEFB86" w14:textId="77777777" w:rsidR="00753ACC" w:rsidRPr="00A8683D" w:rsidRDefault="00753ACC">
            <w:pPr>
              <w:ind w:firstLine="0"/>
              <w:rPr>
                <w:b/>
                <w:bCs/>
              </w:rPr>
            </w:pPr>
            <w:r w:rsidRPr="00A8683D">
              <w:rPr>
                <w:b/>
                <w:bCs/>
              </w:rPr>
              <w:t>Naudotojai</w:t>
            </w:r>
          </w:p>
        </w:tc>
      </w:tr>
      <w:tr w:rsidR="00753ACC" w:rsidRPr="00A8683D" w14:paraId="3B2075C2" w14:textId="77777777" w:rsidTr="4560C70B">
        <w:tc>
          <w:tcPr>
            <w:tcW w:w="5000" w:type="pct"/>
            <w:tcBorders>
              <w:right w:val="single" w:sz="4" w:space="0" w:color="BFBFBF" w:themeColor="background1" w:themeShade="BF"/>
            </w:tcBorders>
            <w:shd w:val="clear" w:color="auto" w:fill="auto"/>
          </w:tcPr>
          <w:p w14:paraId="1903A011" w14:textId="77777777" w:rsidR="00753ACC" w:rsidRPr="00A8683D" w:rsidRDefault="00753ACC">
            <w:pPr>
              <w:pStyle w:val="Lentelssraas"/>
              <w:numPr>
                <w:ilvl w:val="0"/>
                <w:numId w:val="0"/>
              </w:numPr>
              <w:ind w:left="720" w:hanging="360"/>
            </w:pPr>
            <w:r w:rsidRPr="00A8683D">
              <w:t xml:space="preserve">Langas matomas vienodai DMS ir </w:t>
            </w:r>
            <w:r w:rsidR="00125723" w:rsidRPr="00A8683D">
              <w:t>VSFSVVP</w:t>
            </w:r>
            <w:r w:rsidRPr="00A8683D">
              <w:t xml:space="preserve"> IS naudotojui</w:t>
            </w:r>
          </w:p>
        </w:tc>
      </w:tr>
    </w:tbl>
    <w:p w14:paraId="67525530" w14:textId="77777777" w:rsidR="00753ACC" w:rsidRPr="00A8683D" w:rsidRDefault="00753ACC" w:rsidP="00753ACC"/>
    <w:p w14:paraId="5C9AF7BD" w14:textId="77777777" w:rsidR="00753ACC" w:rsidRPr="00A8683D" w:rsidRDefault="00753ACC" w:rsidP="00753ACC"/>
    <w:p w14:paraId="401EFDAE" w14:textId="77777777" w:rsidR="00753ACC" w:rsidRPr="00A8683D" w:rsidRDefault="00753ACC" w:rsidP="00753ACC"/>
    <w:p w14:paraId="7FF6C4E3" w14:textId="77777777" w:rsidR="00753ACC" w:rsidRPr="00A8683D" w:rsidRDefault="00753ACC" w:rsidP="003E6AD6">
      <w:pPr>
        <w:pStyle w:val="Heading3"/>
      </w:pPr>
      <w:bookmarkStart w:id="896" w:name="_Toc92976821"/>
      <w:bookmarkStart w:id="897" w:name="_Toc159222324"/>
      <w:r w:rsidRPr="00A8683D">
        <w:lastRenderedPageBreak/>
        <w:t>Įtariamo pažeidimo bendra informacija</w:t>
      </w:r>
      <w:bookmarkEnd w:id="896"/>
      <w:bookmarkEnd w:id="897"/>
    </w:p>
    <w:p w14:paraId="38EC4003" w14:textId="77777777" w:rsidR="00753ACC" w:rsidRPr="00A8683D" w:rsidRDefault="00753ACC" w:rsidP="00753ACC">
      <w:pPr>
        <w:keepNext/>
        <w:ind w:left="270" w:hanging="90"/>
        <w:jc w:val="center"/>
      </w:pPr>
      <w:r w:rsidRPr="00A8683D">
        <w:rPr>
          <w:noProof/>
        </w:rPr>
        <w:t xml:space="preserve"> </w:t>
      </w:r>
      <w:r w:rsidRPr="00A8683D">
        <w:rPr>
          <w:noProof/>
        </w:rPr>
        <w:drawing>
          <wp:inline distT="0" distB="0" distL="0" distR="0" wp14:anchorId="2920F26B" wp14:editId="7000C2D1">
            <wp:extent cx="6081287" cy="4069433"/>
            <wp:effectExtent l="0" t="0" r="0" b="7620"/>
            <wp:docPr id="161" name="Picture 16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 text, application, email&#10;&#10;Description automatically generated"/>
                    <pic:cNvPicPr/>
                  </pic:nvPicPr>
                  <pic:blipFill>
                    <a:blip r:embed="rId230"/>
                    <a:stretch>
                      <a:fillRect/>
                    </a:stretch>
                  </pic:blipFill>
                  <pic:spPr>
                    <a:xfrm>
                      <a:off x="0" y="0"/>
                      <a:ext cx="6081287" cy="4069433"/>
                    </a:xfrm>
                    <a:prstGeom prst="rect">
                      <a:avLst/>
                    </a:prstGeom>
                  </pic:spPr>
                </pic:pic>
              </a:graphicData>
            </a:graphic>
          </wp:inline>
        </w:drawing>
      </w:r>
    </w:p>
    <w:p w14:paraId="5A607D31" w14:textId="77777777" w:rsidR="00753ACC" w:rsidRPr="00A8683D" w:rsidRDefault="00753ACC" w:rsidP="00753ACC">
      <w:pPr>
        <w:pStyle w:val="Caption"/>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134</w:t>
        </w:r>
      </w:fldSimple>
      <w:r w:rsidRPr="00A8683D">
        <w:rPr>
          <w:noProof/>
        </w:rPr>
        <w:t xml:space="preserve"> Įtariamo pažeidimo bendra informacija</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697E0CB3" w14:textId="77777777" w:rsidTr="4560C70B">
        <w:trPr>
          <w:tblHeader/>
        </w:trPr>
        <w:tc>
          <w:tcPr>
            <w:tcW w:w="5000" w:type="pct"/>
            <w:tcBorders>
              <w:right w:val="single" w:sz="4" w:space="0" w:color="BFBFBF" w:themeColor="background1" w:themeShade="BF"/>
            </w:tcBorders>
            <w:shd w:val="clear" w:color="auto" w:fill="BEE3A5"/>
            <w:vAlign w:val="center"/>
          </w:tcPr>
          <w:p w14:paraId="42AFB34B" w14:textId="77777777" w:rsidR="00753ACC" w:rsidRPr="00A8683D" w:rsidRDefault="00753ACC">
            <w:pPr>
              <w:ind w:firstLine="0"/>
              <w:rPr>
                <w:b/>
                <w:bCs/>
              </w:rPr>
            </w:pPr>
            <w:r w:rsidRPr="00A8683D">
              <w:rPr>
                <w:b/>
                <w:bCs/>
              </w:rPr>
              <w:lastRenderedPageBreak/>
              <w:t>Laukai</w:t>
            </w:r>
          </w:p>
        </w:tc>
      </w:tr>
      <w:tr w:rsidR="00753ACC" w:rsidRPr="00A8683D" w14:paraId="6876BA4E" w14:textId="77777777" w:rsidTr="4560C70B">
        <w:trPr>
          <w:tblHeader/>
        </w:trPr>
        <w:tc>
          <w:tcPr>
            <w:tcW w:w="5000" w:type="pct"/>
            <w:tcBorders>
              <w:right w:val="single" w:sz="4" w:space="0" w:color="BFBFBF" w:themeColor="background1" w:themeShade="BF"/>
            </w:tcBorders>
            <w:shd w:val="clear" w:color="auto" w:fill="auto"/>
            <w:vAlign w:val="center"/>
          </w:tcPr>
          <w:p w14:paraId="23BA21AB" w14:textId="77777777" w:rsidR="00753ACC" w:rsidRPr="00A8683D" w:rsidRDefault="00753ACC" w:rsidP="00436860">
            <w:pPr>
              <w:widowControl w:val="0"/>
              <w:numPr>
                <w:ilvl w:val="0"/>
                <w:numId w:val="36"/>
              </w:numPr>
              <w:autoSpaceDE w:val="0"/>
              <w:autoSpaceDN w:val="0"/>
              <w:adjustRightInd w:val="0"/>
              <w:spacing w:line="360" w:lineRule="auto"/>
              <w:ind w:left="360" w:hanging="360"/>
              <w:jc w:val="left"/>
            </w:pPr>
            <w:r w:rsidRPr="00A8683D">
              <w:t xml:space="preserve">*Pažeidimo numeris - automatiškai pildoma pažeidimų didėjanti skaičių seka 1, 2... be galimybės pakeisti naudotojui. </w:t>
            </w:r>
          </w:p>
          <w:p w14:paraId="36AA7384" w14:textId="77777777" w:rsidR="00753ACC" w:rsidRPr="00A8683D" w:rsidRDefault="00753ACC" w:rsidP="00436860">
            <w:pPr>
              <w:widowControl w:val="0"/>
              <w:numPr>
                <w:ilvl w:val="0"/>
                <w:numId w:val="36"/>
              </w:numPr>
              <w:autoSpaceDE w:val="0"/>
              <w:autoSpaceDN w:val="0"/>
              <w:adjustRightInd w:val="0"/>
              <w:spacing w:line="360" w:lineRule="auto"/>
              <w:ind w:left="360" w:hanging="360"/>
              <w:jc w:val="left"/>
            </w:pPr>
            <w:r w:rsidRPr="00A8683D">
              <w:t>*Pranešimo apie įtariamą pažeidimą data - parenkama iš datų kalendoriaus. Automatiškai sufleruojama šiandien diena. Paaiškinimo tekstas: "Įrašoma pranešimą užpildžiusio darbuotojo parašo data".</w:t>
            </w:r>
          </w:p>
          <w:p w14:paraId="441E52FD" w14:textId="77777777" w:rsidR="00753ACC" w:rsidRPr="00A8683D" w:rsidRDefault="00753ACC" w:rsidP="00436860">
            <w:pPr>
              <w:widowControl w:val="0"/>
              <w:numPr>
                <w:ilvl w:val="0"/>
                <w:numId w:val="36"/>
              </w:numPr>
              <w:autoSpaceDE w:val="0"/>
              <w:autoSpaceDN w:val="0"/>
              <w:adjustRightInd w:val="0"/>
              <w:spacing w:line="360" w:lineRule="auto"/>
              <w:ind w:left="360" w:hanging="360"/>
              <w:jc w:val="left"/>
            </w:pPr>
            <w:r w:rsidRPr="00A8683D">
              <w:t>*Pranešimą pateikęs darbuotojas - parenkamas naudotojas iš sąrašo. Automatiškai sufleruojamas prisijungęs naudotojas.</w:t>
            </w:r>
          </w:p>
          <w:p w14:paraId="5A628B0D" w14:textId="77777777" w:rsidR="00753ACC" w:rsidRPr="00A8683D" w:rsidRDefault="00753ACC" w:rsidP="00436860">
            <w:pPr>
              <w:widowControl w:val="0"/>
              <w:numPr>
                <w:ilvl w:val="0"/>
                <w:numId w:val="36"/>
              </w:numPr>
              <w:autoSpaceDE w:val="0"/>
              <w:autoSpaceDN w:val="0"/>
              <w:adjustRightInd w:val="0"/>
              <w:spacing w:line="360" w:lineRule="auto"/>
              <w:ind w:left="360" w:hanging="360"/>
              <w:jc w:val="left"/>
            </w:pPr>
            <w:r w:rsidRPr="00A8683D">
              <w:t>*Pirminės informacijos gavimo data - parenkama iš datų kalendoriaus. Paaiškinimo tekstas: "Nurodoma data, kada įtarimas apie pažeidimą buvo pastebėtas, pvz. patikros vietoje data, mokėjimo prašymo Nr. 5 nagrinėjimo data ir pan."</w:t>
            </w:r>
          </w:p>
          <w:p w14:paraId="117D5515" w14:textId="77777777" w:rsidR="00753ACC" w:rsidRPr="00A8683D" w:rsidRDefault="00753ACC" w:rsidP="00436860">
            <w:pPr>
              <w:widowControl w:val="0"/>
              <w:numPr>
                <w:ilvl w:val="0"/>
                <w:numId w:val="37"/>
              </w:numPr>
              <w:autoSpaceDE w:val="0"/>
              <w:autoSpaceDN w:val="0"/>
              <w:adjustRightInd w:val="0"/>
              <w:spacing w:line="360" w:lineRule="auto"/>
              <w:ind w:left="360" w:hanging="360"/>
              <w:jc w:val="left"/>
            </w:pPr>
            <w:r w:rsidRPr="00A8683D">
              <w:t>*Pirminis informacijos šaltinis (-iai) - įvedamas platus tekstas. Lauko paaiškinimo tekstas „Nurodoma, kokį dokumentą tikrinant ar veiksmą atliekant buvo apstebėtas įtarimas apie pažeidimą, pvz. tikrinant mokėjimo prašymą Nr. 5, atlikus patikrą vietoje ar pan.“</w:t>
            </w:r>
          </w:p>
          <w:p w14:paraId="1035B490" w14:textId="77777777" w:rsidR="00753ACC" w:rsidRPr="00A8683D" w:rsidRDefault="00753ACC" w:rsidP="00436860">
            <w:pPr>
              <w:widowControl w:val="0"/>
              <w:numPr>
                <w:ilvl w:val="0"/>
                <w:numId w:val="38"/>
              </w:numPr>
              <w:autoSpaceDE w:val="0"/>
              <w:autoSpaceDN w:val="0"/>
              <w:adjustRightInd w:val="0"/>
              <w:spacing w:line="360" w:lineRule="auto"/>
              <w:ind w:left="360" w:hanging="360"/>
              <w:jc w:val="left"/>
            </w:pPr>
            <w:r>
              <w:t>*Įtarimo apie pažeidimo aprašymas - įvedamas platus tekstas. Paaiškinimo tekstas: "Šioje skiltyje pateikiama visa, su pažeidimu susijusi informacija, reikalinga pažeidimui ištirti, t. y.: Su pažeidimu susijusios projekto sutarties numeris; išlaidų rūšis bei suma, susijusi su pažeidimu; jei išlaidos, susijusios su pažeidimu nustatytos nagrinėjant prašymą apmokėti</w:t>
            </w:r>
            <w:r w:rsidR="00332C0F">
              <w:t xml:space="preserve"> išlaidas</w:t>
            </w:r>
            <w:r>
              <w:t>/prašymą kompensuoti</w:t>
            </w:r>
            <w:r w:rsidR="00332C0F">
              <w:t xml:space="preserve"> išlaidas</w:t>
            </w:r>
            <w:r>
              <w:t xml:space="preserve"> ar išlaidų deklaraciją, turi būti nurodomas prašymo</w:t>
            </w:r>
            <w:r w:rsidR="00FD7D2E">
              <w:t xml:space="preserve"> apmokėti</w:t>
            </w:r>
            <w:r>
              <w:t xml:space="preserve"> išlaid</w:t>
            </w:r>
            <w:r w:rsidR="00FD7D2E">
              <w:t>as</w:t>
            </w:r>
            <w:r>
              <w:t xml:space="preserve">/prašymo </w:t>
            </w:r>
            <w:r w:rsidR="00FD7D2E">
              <w:t>kompensuoti</w:t>
            </w:r>
            <w:r>
              <w:t xml:space="preserve"> </w:t>
            </w:r>
            <w:r w:rsidR="00FD7D2E">
              <w:t xml:space="preserve">išlaidas </w:t>
            </w:r>
            <w:r>
              <w:t>ar išlaidų deklaracijos gavimo CPVA data, numeris; jei projekte yra numatyta netiesioginių išlaidų, personalo išlaidų ir pan., kurioms projekto sutartyje nustatytas fiksuotas dydis, turi būti nurodyta, kokios išlaidos ir koks joms skirtas dydis numatyti Projekto sutartyje; nurodoma, ar su pažeidimu susijusios išlaidos yra išmokėtos projekto vykdytojui ir jas reikėtų susigrąžinti, ar jos dar nėra išmokėtos; jei pažeidimas susijęs su viešuoju pirkimu, tai pateikiama informacija apie pirkimą, pirkimo sutartį; kaip įmanoma išsamiau turi būti aprašyta visos, su pažeidimu susijusios faktinės aplinkybės; nurodoma, kokie teisės aktai anot pranešimą užpildžiusio darbuotojo yra pažeisti; bei kita, pažeidimo tyrimui anot pranešimą užpildžiusio darbuotojo svarbi / aktuali informacija".</w:t>
            </w:r>
          </w:p>
          <w:p w14:paraId="775CB90C" w14:textId="77777777" w:rsidR="00753ACC" w:rsidRPr="00A8683D" w:rsidRDefault="00753ACC" w:rsidP="00436860">
            <w:pPr>
              <w:widowControl w:val="0"/>
              <w:numPr>
                <w:ilvl w:val="0"/>
                <w:numId w:val="39"/>
              </w:numPr>
              <w:autoSpaceDE w:val="0"/>
              <w:autoSpaceDN w:val="0"/>
              <w:adjustRightInd w:val="0"/>
              <w:spacing w:line="360" w:lineRule="auto"/>
              <w:ind w:left="360" w:hanging="360"/>
              <w:jc w:val="left"/>
            </w:pPr>
            <w:r w:rsidRPr="00A8683D">
              <w:t>*Pridedami dokumentai - įvedamas platus tekstas. Paaiškinimo tekstas: "Nurodomo visi, su įtariamu pažeidimu susiję dokumentai"</w:t>
            </w:r>
          </w:p>
          <w:p w14:paraId="3B33FF2A" w14:textId="77777777" w:rsidR="00753ACC" w:rsidRPr="00A8683D" w:rsidRDefault="00753ACC" w:rsidP="00436860">
            <w:pPr>
              <w:widowControl w:val="0"/>
              <w:numPr>
                <w:ilvl w:val="0"/>
                <w:numId w:val="39"/>
              </w:numPr>
              <w:autoSpaceDE w:val="0"/>
              <w:autoSpaceDN w:val="0"/>
              <w:adjustRightInd w:val="0"/>
              <w:spacing w:line="360" w:lineRule="auto"/>
              <w:ind w:left="360" w:hanging="360"/>
              <w:jc w:val="left"/>
            </w:pPr>
            <w:r w:rsidRPr="00A8683D">
              <w:t>*Siūlymas dėl išlaidų apmokėjimo stabdymo - įvedamas platus tekstas. Paaiškinimo tekstas: "Nurodoma, ar siūloma stabdyti prašymo išlaidoms apmokėti / prašymo išlaidoms kompensuoti ar išlaidų deklaracijos ar jų dalies nagrinėjimą. Jei taip, tai nurodoma išlaidų dalis ir rūšis, kurią siūloma stabdyti. Galutinį sprendimą dėl prašymo išlaidoms apmokėti / prašymo išlaidoms kompensuoti/ išlaidų deklaracijos ar jų dalies nagrinėjimo sustabdymo priima Pažeidimų kontrolierius."</w:t>
            </w:r>
          </w:p>
          <w:p w14:paraId="54D0C732" w14:textId="77777777" w:rsidR="00753ACC" w:rsidRPr="00A8683D" w:rsidRDefault="00753ACC">
            <w:pPr>
              <w:pStyle w:val="Lentelssraas"/>
              <w:numPr>
                <w:ilvl w:val="0"/>
                <w:numId w:val="0"/>
              </w:numPr>
              <w:ind w:left="720" w:hanging="360"/>
            </w:pPr>
            <w:r w:rsidRPr="00A8683D">
              <w:rPr>
                <w:b/>
                <w:bCs/>
                <w:i/>
              </w:rPr>
              <w:t>Pastaba: žvaigždute * pažymėti laukai yra privalomi</w:t>
            </w:r>
            <w:r w:rsidRPr="00A8683D">
              <w:rPr>
                <w:i/>
              </w:rPr>
              <w:t>.</w:t>
            </w:r>
          </w:p>
        </w:tc>
      </w:tr>
      <w:tr w:rsidR="00753ACC" w:rsidRPr="00A8683D" w14:paraId="0B9BE9A9" w14:textId="77777777" w:rsidTr="4560C70B">
        <w:trPr>
          <w:tblHeader/>
        </w:trPr>
        <w:tc>
          <w:tcPr>
            <w:tcW w:w="5000" w:type="pct"/>
            <w:tcBorders>
              <w:right w:val="single" w:sz="4" w:space="0" w:color="BFBFBF" w:themeColor="background1" w:themeShade="BF"/>
            </w:tcBorders>
            <w:shd w:val="clear" w:color="auto" w:fill="BEE3A5"/>
            <w:vAlign w:val="center"/>
          </w:tcPr>
          <w:p w14:paraId="2DD626D1" w14:textId="77777777" w:rsidR="00753ACC" w:rsidRPr="00A8683D" w:rsidRDefault="00753ACC">
            <w:pPr>
              <w:ind w:firstLine="0"/>
              <w:rPr>
                <w:b/>
                <w:bCs/>
              </w:rPr>
            </w:pPr>
            <w:r w:rsidRPr="00A8683D">
              <w:rPr>
                <w:b/>
                <w:bCs/>
              </w:rPr>
              <w:t>Mygtukai</w:t>
            </w:r>
          </w:p>
        </w:tc>
      </w:tr>
      <w:tr w:rsidR="00753ACC" w:rsidRPr="00A8683D" w14:paraId="01CBBFF9" w14:textId="77777777" w:rsidTr="4560C70B">
        <w:trPr>
          <w:tblHeader/>
        </w:trPr>
        <w:tc>
          <w:tcPr>
            <w:tcW w:w="5000" w:type="pct"/>
            <w:tcBorders>
              <w:right w:val="single" w:sz="4" w:space="0" w:color="BFBFBF" w:themeColor="background1" w:themeShade="BF"/>
            </w:tcBorders>
            <w:shd w:val="clear" w:color="auto" w:fill="auto"/>
            <w:vAlign w:val="center"/>
          </w:tcPr>
          <w:p w14:paraId="775FA1AD" w14:textId="77777777" w:rsidR="00753ACC" w:rsidRPr="00A8683D" w:rsidRDefault="2CE80FD3">
            <w:pPr>
              <w:pStyle w:val="Lentelssraas"/>
            </w:pPr>
            <w:r>
              <w:lastRenderedPageBreak/>
              <w:t>Redaguoti</w:t>
            </w:r>
          </w:p>
          <w:p w14:paraId="2ACA6D46" w14:textId="77777777" w:rsidR="00753ACC" w:rsidRPr="00A8683D" w:rsidRDefault="2CE80FD3">
            <w:pPr>
              <w:pStyle w:val="Lentelssraas"/>
            </w:pPr>
            <w:r>
              <w:t>Išsaugoti</w:t>
            </w:r>
          </w:p>
          <w:p w14:paraId="32CEE0FC" w14:textId="77777777" w:rsidR="00753ACC" w:rsidRPr="00A8683D" w:rsidRDefault="2CE80FD3">
            <w:pPr>
              <w:pStyle w:val="Lentelssraas"/>
            </w:pPr>
            <w:r>
              <w:t>Atšaukti</w:t>
            </w:r>
          </w:p>
          <w:p w14:paraId="4599F31F" w14:textId="77777777" w:rsidR="00753ACC" w:rsidRPr="00A8683D" w:rsidRDefault="2CE80FD3">
            <w:pPr>
              <w:pStyle w:val="Lentelssraas"/>
            </w:pPr>
            <w:r>
              <w:t>Į pagrindinį sąrašą</w:t>
            </w:r>
          </w:p>
          <w:p w14:paraId="3E10C25B" w14:textId="77777777" w:rsidR="00753ACC" w:rsidRPr="00A8683D" w:rsidRDefault="2CE80FD3">
            <w:pPr>
              <w:pStyle w:val="Lentelssraas"/>
            </w:pPr>
            <w:r>
              <w:t>Spausdinti</w:t>
            </w:r>
          </w:p>
          <w:p w14:paraId="23FCEB96" w14:textId="77777777" w:rsidR="00753ACC" w:rsidRPr="00A8683D" w:rsidRDefault="2CE80FD3">
            <w:pPr>
              <w:pStyle w:val="Lentelssraas"/>
            </w:pPr>
            <w:r>
              <w:t>Rodyti audito duomenis</w:t>
            </w:r>
          </w:p>
          <w:p w14:paraId="38E69AC1" w14:textId="77777777" w:rsidR="00753ACC" w:rsidRPr="00A8683D" w:rsidRDefault="2CE80FD3">
            <w:pPr>
              <w:pStyle w:val="Lentelssraas"/>
            </w:pPr>
            <w:r>
              <w:t>Informuoti teisininką</w:t>
            </w:r>
          </w:p>
        </w:tc>
      </w:tr>
      <w:tr w:rsidR="00753ACC" w:rsidRPr="00A8683D" w14:paraId="401161C1" w14:textId="77777777" w:rsidTr="4560C70B">
        <w:trPr>
          <w:tblHeader/>
        </w:trPr>
        <w:tc>
          <w:tcPr>
            <w:tcW w:w="5000" w:type="pct"/>
            <w:tcBorders>
              <w:right w:val="single" w:sz="4" w:space="0" w:color="BFBFBF" w:themeColor="background1" w:themeShade="BF"/>
            </w:tcBorders>
            <w:shd w:val="clear" w:color="auto" w:fill="BEE3A5"/>
            <w:vAlign w:val="center"/>
          </w:tcPr>
          <w:p w14:paraId="00906F7B" w14:textId="77777777" w:rsidR="00753ACC" w:rsidRPr="00A8683D" w:rsidRDefault="00753ACC">
            <w:pPr>
              <w:ind w:firstLine="0"/>
              <w:rPr>
                <w:b/>
                <w:bCs/>
              </w:rPr>
            </w:pPr>
            <w:r w:rsidRPr="00A8683D">
              <w:rPr>
                <w:b/>
                <w:bCs/>
              </w:rPr>
              <w:t>Naudotojai</w:t>
            </w:r>
          </w:p>
        </w:tc>
      </w:tr>
      <w:tr w:rsidR="00753ACC" w:rsidRPr="00A8683D" w14:paraId="2FD4EC36" w14:textId="77777777" w:rsidTr="4560C70B">
        <w:tc>
          <w:tcPr>
            <w:tcW w:w="5000" w:type="pct"/>
            <w:tcBorders>
              <w:right w:val="single" w:sz="4" w:space="0" w:color="BFBFBF" w:themeColor="background1" w:themeShade="BF"/>
            </w:tcBorders>
            <w:shd w:val="clear" w:color="auto" w:fill="auto"/>
          </w:tcPr>
          <w:p w14:paraId="75E0100E" w14:textId="77777777" w:rsidR="00753ACC" w:rsidRPr="00A8683D" w:rsidRDefault="00753ACC">
            <w:pPr>
              <w:pStyle w:val="Lentelssraas"/>
              <w:numPr>
                <w:ilvl w:val="0"/>
                <w:numId w:val="0"/>
              </w:numPr>
              <w:ind w:left="720" w:hanging="360"/>
            </w:pPr>
            <w:r w:rsidRPr="00A8683D">
              <w:t xml:space="preserve">Langas matomas tiek DMS, tiek </w:t>
            </w:r>
            <w:r w:rsidR="00125723" w:rsidRPr="00A8683D">
              <w:t>VSFSVVP</w:t>
            </w:r>
            <w:r w:rsidRPr="00A8683D">
              <w:t xml:space="preserve"> IS naudotojui</w:t>
            </w:r>
          </w:p>
        </w:tc>
      </w:tr>
    </w:tbl>
    <w:p w14:paraId="1676A8AA" w14:textId="77777777" w:rsidR="00753ACC" w:rsidRPr="00A8683D" w:rsidRDefault="00753ACC" w:rsidP="00753ACC"/>
    <w:p w14:paraId="61313B73" w14:textId="77777777" w:rsidR="00753ACC" w:rsidRPr="00A8683D" w:rsidRDefault="00753ACC" w:rsidP="003E6AD6">
      <w:pPr>
        <w:pStyle w:val="Heading3"/>
      </w:pPr>
      <w:bookmarkStart w:id="898" w:name="_Toc92976822"/>
      <w:bookmarkStart w:id="899" w:name="_Toc159222325"/>
      <w:r w:rsidRPr="00A8683D">
        <w:lastRenderedPageBreak/>
        <w:t>Pažeidimo registravimas</w:t>
      </w:r>
      <w:bookmarkEnd w:id="898"/>
      <w:bookmarkEnd w:id="899"/>
    </w:p>
    <w:p w14:paraId="38C2A5BC" w14:textId="77777777" w:rsidR="00753ACC" w:rsidRPr="00A8683D" w:rsidRDefault="00753ACC" w:rsidP="00753ACC">
      <w:pPr>
        <w:keepNext/>
        <w:ind w:firstLine="0"/>
      </w:pPr>
      <w:r w:rsidRPr="00A8683D">
        <w:rPr>
          <w:noProof/>
          <w:lang w:eastAsia="lt-LT"/>
        </w:rPr>
        <w:drawing>
          <wp:inline distT="0" distB="0" distL="0" distR="0" wp14:anchorId="683EC4DC" wp14:editId="4B130C5B">
            <wp:extent cx="6300470" cy="3686175"/>
            <wp:effectExtent l="0" t="0" r="5080" b="9525"/>
            <wp:docPr id="162" name="Picture 16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Graphical user interface, text, application, email&#10;&#10;Description automatically generated"/>
                    <pic:cNvPicPr/>
                  </pic:nvPicPr>
                  <pic:blipFill>
                    <a:blip r:embed="rId231"/>
                    <a:stretch>
                      <a:fillRect/>
                    </a:stretch>
                  </pic:blipFill>
                  <pic:spPr>
                    <a:xfrm>
                      <a:off x="0" y="0"/>
                      <a:ext cx="6300470" cy="3686175"/>
                    </a:xfrm>
                    <a:prstGeom prst="rect">
                      <a:avLst/>
                    </a:prstGeom>
                  </pic:spPr>
                </pic:pic>
              </a:graphicData>
            </a:graphic>
          </wp:inline>
        </w:drawing>
      </w:r>
    </w:p>
    <w:p w14:paraId="1E5CF9E9" w14:textId="77777777" w:rsidR="00753ACC" w:rsidRPr="00A8683D" w:rsidRDefault="00753ACC" w:rsidP="00753ACC">
      <w:pPr>
        <w:pStyle w:val="Caption"/>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135</w:t>
        </w:r>
      </w:fldSimple>
      <w:r w:rsidRPr="00A8683D">
        <w:rPr>
          <w:noProof/>
        </w:rPr>
        <w:t xml:space="preserve"> Pažeidimo registravimas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5191BC4F" w14:textId="77777777" w:rsidTr="4560C70B">
        <w:trPr>
          <w:tblHeader/>
        </w:trPr>
        <w:tc>
          <w:tcPr>
            <w:tcW w:w="5000" w:type="pct"/>
            <w:tcBorders>
              <w:right w:val="single" w:sz="4" w:space="0" w:color="BFBFBF" w:themeColor="background1" w:themeShade="BF"/>
            </w:tcBorders>
            <w:shd w:val="clear" w:color="auto" w:fill="BEE3A5"/>
            <w:vAlign w:val="center"/>
          </w:tcPr>
          <w:p w14:paraId="6FEC2699" w14:textId="77777777" w:rsidR="00753ACC" w:rsidRPr="00A8683D" w:rsidRDefault="00753ACC">
            <w:pPr>
              <w:ind w:firstLine="0"/>
              <w:rPr>
                <w:b/>
                <w:bCs/>
              </w:rPr>
            </w:pPr>
            <w:r w:rsidRPr="00A8683D">
              <w:rPr>
                <w:b/>
                <w:bCs/>
              </w:rPr>
              <w:t>Laukai</w:t>
            </w:r>
          </w:p>
        </w:tc>
      </w:tr>
      <w:tr w:rsidR="00753ACC" w:rsidRPr="00A8683D" w14:paraId="5EE5C0BE" w14:textId="77777777" w:rsidTr="4560C70B">
        <w:trPr>
          <w:tblHeader/>
        </w:trPr>
        <w:tc>
          <w:tcPr>
            <w:tcW w:w="5000" w:type="pct"/>
            <w:tcBorders>
              <w:right w:val="single" w:sz="4" w:space="0" w:color="BFBFBF" w:themeColor="background1" w:themeShade="BF"/>
            </w:tcBorders>
            <w:shd w:val="clear" w:color="auto" w:fill="auto"/>
            <w:vAlign w:val="center"/>
          </w:tcPr>
          <w:p w14:paraId="5EF1FEEF" w14:textId="77777777" w:rsidR="00753ACC" w:rsidRPr="00A8683D" w:rsidRDefault="2CE80FD3">
            <w:pPr>
              <w:pStyle w:val="Sraas1"/>
            </w:pPr>
            <w:r>
              <w:t>Įtariamo pažeidimo registravimo data - parenkama reikšmė iš datų kalendoriaus. Paaiškinimo tekstas "Nurodoma data, kurią Pažeidimų kontrolierius pavizuoja Pranešimą apie įtariamą pažeidimą."</w:t>
            </w:r>
          </w:p>
          <w:p w14:paraId="04CE07AC" w14:textId="77777777" w:rsidR="00753ACC" w:rsidRPr="00A8683D" w:rsidRDefault="2CE80FD3">
            <w:pPr>
              <w:pStyle w:val="Sraas1"/>
            </w:pPr>
            <w:r>
              <w:t xml:space="preserve">Įtariamą pažeidimą registravęs darbuotojas - parenkama reikšmė iš naudotojų sąrašo. </w:t>
            </w:r>
          </w:p>
          <w:p w14:paraId="6F08F3B9" w14:textId="77777777" w:rsidR="00753ACC" w:rsidRPr="00A8683D" w:rsidRDefault="2CE80FD3">
            <w:pPr>
              <w:pStyle w:val="Sraas1"/>
            </w:pPr>
            <w:r>
              <w:t>PK sprendimas - sužymimi PK sprendimai:</w:t>
            </w:r>
          </w:p>
          <w:p w14:paraId="457B00C9" w14:textId="77777777" w:rsidR="00753ACC" w:rsidRPr="00A8683D" w:rsidRDefault="00753ACC" w:rsidP="00436860">
            <w:pPr>
              <w:widowControl w:val="0"/>
              <w:numPr>
                <w:ilvl w:val="0"/>
                <w:numId w:val="40"/>
              </w:numPr>
              <w:autoSpaceDE w:val="0"/>
              <w:autoSpaceDN w:val="0"/>
              <w:adjustRightInd w:val="0"/>
              <w:spacing w:line="360" w:lineRule="auto"/>
              <w:ind w:left="644" w:hanging="360"/>
              <w:jc w:val="left"/>
            </w:pPr>
            <w:r w:rsidRPr="00A8683D">
              <w:t>yra pakankamas pagrindas pradėti pažeidimo tyrimą</w:t>
            </w:r>
          </w:p>
          <w:p w14:paraId="1AD9ED2C" w14:textId="77777777" w:rsidR="00753ACC" w:rsidRPr="00A8683D" w:rsidRDefault="00753ACC" w:rsidP="00436860">
            <w:pPr>
              <w:widowControl w:val="0"/>
              <w:numPr>
                <w:ilvl w:val="0"/>
                <w:numId w:val="41"/>
              </w:numPr>
              <w:autoSpaceDE w:val="0"/>
              <w:autoSpaceDN w:val="0"/>
              <w:adjustRightInd w:val="0"/>
              <w:spacing w:line="360" w:lineRule="auto"/>
              <w:ind w:left="644" w:hanging="360"/>
              <w:jc w:val="left"/>
            </w:pPr>
            <w:r w:rsidRPr="00A8683D">
              <w:t>ar reikia stabdyti prašymo išlaidoms apmokėti / prašymo išlaidoms kompensuoti / išlaidų deklaracijos ar jo / jos dalies nagrinėjimą</w:t>
            </w:r>
          </w:p>
          <w:p w14:paraId="356C75C5" w14:textId="77777777" w:rsidR="00753ACC" w:rsidRPr="00A8683D" w:rsidRDefault="00753ACC" w:rsidP="00436860">
            <w:pPr>
              <w:widowControl w:val="0"/>
              <w:numPr>
                <w:ilvl w:val="0"/>
                <w:numId w:val="42"/>
              </w:numPr>
              <w:autoSpaceDE w:val="0"/>
              <w:autoSpaceDN w:val="0"/>
              <w:adjustRightInd w:val="0"/>
              <w:spacing w:line="360" w:lineRule="auto"/>
              <w:ind w:left="644" w:hanging="360"/>
              <w:jc w:val="left"/>
            </w:pPr>
            <w:r w:rsidRPr="00A8683D">
              <w:t xml:space="preserve">ar siūlyti VRM sustabdyti pateiktos mokėjimo </w:t>
            </w:r>
            <w:r w:rsidR="00C0679F">
              <w:t>prašymo</w:t>
            </w:r>
            <w:r w:rsidR="00C0679F" w:rsidRPr="00A8683D">
              <w:t xml:space="preserve"> </w:t>
            </w:r>
            <w:r w:rsidRPr="00A8683D">
              <w:t>apmokėjimą</w:t>
            </w:r>
          </w:p>
          <w:p w14:paraId="1CEED6AB" w14:textId="77777777" w:rsidR="00753ACC" w:rsidRPr="00A8683D" w:rsidRDefault="00753ACC" w:rsidP="00436860">
            <w:pPr>
              <w:widowControl w:val="0"/>
              <w:numPr>
                <w:ilvl w:val="0"/>
                <w:numId w:val="42"/>
              </w:numPr>
              <w:autoSpaceDE w:val="0"/>
              <w:autoSpaceDN w:val="0"/>
              <w:adjustRightInd w:val="0"/>
              <w:spacing w:line="360" w:lineRule="auto"/>
              <w:ind w:left="644" w:hanging="360"/>
              <w:jc w:val="left"/>
            </w:pPr>
            <w:r w:rsidRPr="00A8683D">
              <w:t>ar teikti išmokėti su įtariamu pažeidimu nesusijusią lėšų dalį (išskyrus galutinį prašymą išlaidoms apmokėti), jeigu įtariamas pažeidimas susijęs su išlaidomis, kurioms apmokėti Projekto vykdytojas yra jau pateikęs prašymą</w:t>
            </w:r>
          </w:p>
          <w:p w14:paraId="11AE1845" w14:textId="77777777" w:rsidR="00753ACC" w:rsidRPr="00A8683D" w:rsidRDefault="2CE80FD3">
            <w:pPr>
              <w:pStyle w:val="Sraas1"/>
              <w:rPr>
                <w:i/>
              </w:rPr>
            </w:pPr>
            <w:r>
              <w:t xml:space="preserve">Įtariamo pažeidimo būseną - parenkama įtariamo pažeidimo būsena iš sąrašo: Neregistruotas, Registruotas, Atmestas. </w:t>
            </w:r>
          </w:p>
        </w:tc>
      </w:tr>
      <w:tr w:rsidR="00753ACC" w:rsidRPr="00A8683D" w14:paraId="7EF5FDA2" w14:textId="77777777" w:rsidTr="4560C70B">
        <w:trPr>
          <w:tblHeader/>
        </w:trPr>
        <w:tc>
          <w:tcPr>
            <w:tcW w:w="5000" w:type="pct"/>
            <w:tcBorders>
              <w:right w:val="single" w:sz="4" w:space="0" w:color="BFBFBF" w:themeColor="background1" w:themeShade="BF"/>
            </w:tcBorders>
            <w:shd w:val="clear" w:color="auto" w:fill="BEE3A5"/>
            <w:vAlign w:val="center"/>
          </w:tcPr>
          <w:p w14:paraId="2F202346" w14:textId="77777777" w:rsidR="00753ACC" w:rsidRPr="00A8683D" w:rsidRDefault="00753ACC">
            <w:pPr>
              <w:ind w:firstLine="0"/>
              <w:rPr>
                <w:b/>
                <w:bCs/>
              </w:rPr>
            </w:pPr>
            <w:r w:rsidRPr="00A8683D">
              <w:rPr>
                <w:b/>
                <w:bCs/>
              </w:rPr>
              <w:t>Mygtukai</w:t>
            </w:r>
          </w:p>
        </w:tc>
      </w:tr>
      <w:tr w:rsidR="00753ACC" w:rsidRPr="00A8683D" w14:paraId="274CDAB2" w14:textId="77777777" w:rsidTr="4560C70B">
        <w:trPr>
          <w:tblHeader/>
        </w:trPr>
        <w:tc>
          <w:tcPr>
            <w:tcW w:w="5000" w:type="pct"/>
            <w:tcBorders>
              <w:right w:val="single" w:sz="4" w:space="0" w:color="BFBFBF" w:themeColor="background1" w:themeShade="BF"/>
            </w:tcBorders>
            <w:shd w:val="clear" w:color="auto" w:fill="auto"/>
            <w:vAlign w:val="center"/>
          </w:tcPr>
          <w:p w14:paraId="3E101B73" w14:textId="77777777" w:rsidR="00753ACC" w:rsidRPr="00A8683D" w:rsidRDefault="2CE80FD3">
            <w:pPr>
              <w:pStyle w:val="Lentelssraas"/>
            </w:pPr>
            <w:r>
              <w:t>Redaguoti</w:t>
            </w:r>
          </w:p>
          <w:p w14:paraId="0AF9DE53" w14:textId="77777777" w:rsidR="00753ACC" w:rsidRPr="00A8683D" w:rsidRDefault="2CE80FD3">
            <w:pPr>
              <w:pStyle w:val="Lentelssraas"/>
            </w:pPr>
            <w:r>
              <w:t>Išsaugoti</w:t>
            </w:r>
          </w:p>
          <w:p w14:paraId="2ED2DDEF" w14:textId="77777777" w:rsidR="00753ACC" w:rsidRPr="00A8683D" w:rsidRDefault="2CE80FD3">
            <w:pPr>
              <w:pStyle w:val="Lentelssraas"/>
            </w:pPr>
            <w:r>
              <w:t>Atšaukti</w:t>
            </w:r>
          </w:p>
          <w:p w14:paraId="6A98F41C" w14:textId="77777777" w:rsidR="00753ACC" w:rsidRPr="00A8683D" w:rsidRDefault="2CE80FD3">
            <w:pPr>
              <w:pStyle w:val="Lentelssraas"/>
            </w:pPr>
            <w:r>
              <w:t>Rodyti audito duomenis</w:t>
            </w:r>
          </w:p>
          <w:p w14:paraId="08D9D1A8" w14:textId="77777777" w:rsidR="00753ACC" w:rsidRPr="00A8683D" w:rsidRDefault="2CE80FD3">
            <w:pPr>
              <w:pStyle w:val="Lentelssraas"/>
            </w:pPr>
            <w:r>
              <w:t>Į pagrindinį sąrašą</w:t>
            </w:r>
          </w:p>
        </w:tc>
      </w:tr>
      <w:tr w:rsidR="00753ACC" w:rsidRPr="00A8683D" w14:paraId="1341AEB4" w14:textId="77777777" w:rsidTr="4560C70B">
        <w:trPr>
          <w:tblHeader/>
        </w:trPr>
        <w:tc>
          <w:tcPr>
            <w:tcW w:w="5000" w:type="pct"/>
            <w:tcBorders>
              <w:right w:val="single" w:sz="4" w:space="0" w:color="BFBFBF" w:themeColor="background1" w:themeShade="BF"/>
            </w:tcBorders>
            <w:shd w:val="clear" w:color="auto" w:fill="BEE3A5"/>
            <w:vAlign w:val="center"/>
          </w:tcPr>
          <w:p w14:paraId="4A6EAF23" w14:textId="77777777" w:rsidR="00753ACC" w:rsidRPr="00A8683D" w:rsidRDefault="00753ACC">
            <w:pPr>
              <w:ind w:firstLine="0"/>
              <w:rPr>
                <w:b/>
                <w:bCs/>
              </w:rPr>
            </w:pPr>
            <w:r w:rsidRPr="00A8683D">
              <w:rPr>
                <w:b/>
                <w:bCs/>
              </w:rPr>
              <w:t>Naudotojai</w:t>
            </w:r>
          </w:p>
        </w:tc>
      </w:tr>
      <w:tr w:rsidR="00753ACC" w:rsidRPr="00A8683D" w14:paraId="4C8B74C6" w14:textId="77777777" w:rsidTr="4560C70B">
        <w:tc>
          <w:tcPr>
            <w:tcW w:w="5000" w:type="pct"/>
            <w:tcBorders>
              <w:right w:val="single" w:sz="4" w:space="0" w:color="BFBFBF" w:themeColor="background1" w:themeShade="BF"/>
            </w:tcBorders>
            <w:shd w:val="clear" w:color="auto" w:fill="auto"/>
          </w:tcPr>
          <w:p w14:paraId="59D7F2D3" w14:textId="77777777" w:rsidR="00753ACC" w:rsidRPr="00A8683D" w:rsidRDefault="00753ACC">
            <w:pPr>
              <w:pStyle w:val="Lentelssraas"/>
              <w:numPr>
                <w:ilvl w:val="0"/>
                <w:numId w:val="0"/>
              </w:numPr>
              <w:ind w:left="720" w:hanging="360"/>
            </w:pPr>
            <w:r w:rsidRPr="00A8683D">
              <w:t xml:space="preserve">Langas matomas </w:t>
            </w:r>
            <w:r w:rsidR="00125723" w:rsidRPr="00A8683D">
              <w:t>VSFSVVP</w:t>
            </w:r>
            <w:r w:rsidRPr="00A8683D">
              <w:t xml:space="preserve"> IS naudotojui</w:t>
            </w:r>
          </w:p>
        </w:tc>
      </w:tr>
    </w:tbl>
    <w:p w14:paraId="1D0BADE4" w14:textId="77777777" w:rsidR="00753ACC" w:rsidRPr="00A8683D" w:rsidRDefault="00753ACC" w:rsidP="00753ACC"/>
    <w:p w14:paraId="641AD520" w14:textId="77777777" w:rsidR="00753ACC" w:rsidRPr="00A8683D" w:rsidRDefault="00753ACC" w:rsidP="003E6AD6">
      <w:pPr>
        <w:pStyle w:val="Heading3"/>
      </w:pPr>
      <w:bookmarkStart w:id="900" w:name="_Toc92976823"/>
      <w:bookmarkStart w:id="901" w:name="_Toc159222326"/>
      <w:r w:rsidRPr="00A8683D">
        <w:t>Pažeidimo tyrimų sąrašas</w:t>
      </w:r>
      <w:bookmarkEnd w:id="900"/>
      <w:bookmarkEnd w:id="901"/>
    </w:p>
    <w:p w14:paraId="746F0989" w14:textId="77777777" w:rsidR="00753ACC" w:rsidRPr="00A8683D" w:rsidRDefault="00753ACC" w:rsidP="00753ACC">
      <w:pPr>
        <w:pStyle w:val="BodyText"/>
        <w:keepNext/>
        <w:ind w:firstLine="0"/>
      </w:pPr>
      <w:r w:rsidRPr="00A8683D">
        <w:rPr>
          <w:noProof/>
          <w:lang w:eastAsia="lt-LT"/>
        </w:rPr>
        <w:drawing>
          <wp:inline distT="0" distB="0" distL="0" distR="0" wp14:anchorId="34CDD022" wp14:editId="56B6705B">
            <wp:extent cx="6300470" cy="2109470"/>
            <wp:effectExtent l="0" t="0" r="5080" b="5080"/>
            <wp:docPr id="163" name="Picture 16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Graphical user interface, application&#10;&#10;Description automatically generated"/>
                    <pic:cNvPicPr/>
                  </pic:nvPicPr>
                  <pic:blipFill>
                    <a:blip r:embed="rId232"/>
                    <a:stretch>
                      <a:fillRect/>
                    </a:stretch>
                  </pic:blipFill>
                  <pic:spPr>
                    <a:xfrm>
                      <a:off x="0" y="0"/>
                      <a:ext cx="6300470" cy="2109470"/>
                    </a:xfrm>
                    <a:prstGeom prst="rect">
                      <a:avLst/>
                    </a:prstGeom>
                  </pic:spPr>
                </pic:pic>
              </a:graphicData>
            </a:graphic>
          </wp:inline>
        </w:drawing>
      </w:r>
    </w:p>
    <w:p w14:paraId="62CDAF99" w14:textId="77777777" w:rsidR="00753ACC" w:rsidRPr="00A8683D" w:rsidRDefault="00753ACC" w:rsidP="00753ACC">
      <w:pPr>
        <w:pStyle w:val="Caption"/>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136</w:t>
        </w:r>
      </w:fldSimple>
      <w:r w:rsidRPr="00A8683D">
        <w:rPr>
          <w:noProof/>
        </w:rPr>
        <w:t xml:space="preserve"> Pažeidimo tyrimų sąrašas</w:t>
      </w:r>
    </w:p>
    <w:p w14:paraId="07D670E7" w14:textId="77777777" w:rsidR="00753ACC" w:rsidRPr="00A8683D" w:rsidRDefault="00753ACC" w:rsidP="00753ACC"/>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0AFB5EE0" w14:textId="77777777" w:rsidTr="4560C70B">
        <w:trPr>
          <w:tblHeader/>
        </w:trPr>
        <w:tc>
          <w:tcPr>
            <w:tcW w:w="5000" w:type="pct"/>
            <w:tcBorders>
              <w:right w:val="single" w:sz="4" w:space="0" w:color="BFBFBF" w:themeColor="background1" w:themeShade="BF"/>
            </w:tcBorders>
            <w:shd w:val="clear" w:color="auto" w:fill="BEE3A5"/>
            <w:vAlign w:val="center"/>
          </w:tcPr>
          <w:p w14:paraId="48B60C1C" w14:textId="77777777" w:rsidR="00753ACC" w:rsidRPr="00A8683D" w:rsidRDefault="00753ACC">
            <w:pPr>
              <w:ind w:firstLine="0"/>
              <w:rPr>
                <w:b/>
                <w:bCs/>
              </w:rPr>
            </w:pPr>
            <w:r w:rsidRPr="00A8683D">
              <w:rPr>
                <w:b/>
                <w:bCs/>
              </w:rPr>
              <w:t>Laukai</w:t>
            </w:r>
          </w:p>
        </w:tc>
      </w:tr>
      <w:tr w:rsidR="00753ACC" w:rsidRPr="00A8683D" w14:paraId="0CB03A09" w14:textId="77777777" w:rsidTr="4560C70B">
        <w:trPr>
          <w:tblHeader/>
        </w:trPr>
        <w:tc>
          <w:tcPr>
            <w:tcW w:w="5000" w:type="pct"/>
            <w:tcBorders>
              <w:right w:val="single" w:sz="4" w:space="0" w:color="BFBFBF" w:themeColor="background1" w:themeShade="BF"/>
            </w:tcBorders>
            <w:shd w:val="clear" w:color="auto" w:fill="auto"/>
            <w:vAlign w:val="center"/>
          </w:tcPr>
          <w:p w14:paraId="68735C8A" w14:textId="77777777" w:rsidR="00753ACC" w:rsidRPr="00A8683D" w:rsidRDefault="00753ACC" w:rsidP="00436860">
            <w:pPr>
              <w:widowControl w:val="0"/>
              <w:numPr>
                <w:ilvl w:val="0"/>
                <w:numId w:val="43"/>
              </w:numPr>
              <w:autoSpaceDE w:val="0"/>
              <w:autoSpaceDN w:val="0"/>
              <w:adjustRightInd w:val="0"/>
              <w:spacing w:line="360" w:lineRule="auto"/>
              <w:ind w:left="360" w:hanging="360"/>
              <w:jc w:val="left"/>
            </w:pPr>
            <w:r w:rsidRPr="00A8683D">
              <w:t>Eil. Nr. - tyrimo eilės numeris.</w:t>
            </w:r>
          </w:p>
          <w:p w14:paraId="2CB1F792" w14:textId="77777777" w:rsidR="00753ACC" w:rsidRPr="00A8683D" w:rsidRDefault="00753ACC" w:rsidP="00436860">
            <w:pPr>
              <w:widowControl w:val="0"/>
              <w:numPr>
                <w:ilvl w:val="0"/>
                <w:numId w:val="43"/>
              </w:numPr>
              <w:autoSpaceDE w:val="0"/>
              <w:autoSpaceDN w:val="0"/>
              <w:adjustRightInd w:val="0"/>
              <w:spacing w:line="360" w:lineRule="auto"/>
              <w:ind w:left="360" w:hanging="360"/>
              <w:jc w:val="left"/>
            </w:pPr>
            <w:r w:rsidRPr="00A8683D">
              <w:t>Tyrimą atliekantis darbuotojas</w:t>
            </w:r>
          </w:p>
          <w:p w14:paraId="427362EC" w14:textId="77777777" w:rsidR="00753ACC" w:rsidRPr="00A8683D" w:rsidRDefault="00753ACC" w:rsidP="00436860">
            <w:pPr>
              <w:widowControl w:val="0"/>
              <w:numPr>
                <w:ilvl w:val="0"/>
                <w:numId w:val="43"/>
              </w:numPr>
              <w:autoSpaceDE w:val="0"/>
              <w:autoSpaceDN w:val="0"/>
              <w:adjustRightInd w:val="0"/>
              <w:spacing w:line="360" w:lineRule="auto"/>
              <w:ind w:left="360" w:hanging="360"/>
              <w:jc w:val="left"/>
            </w:pPr>
            <w:r w:rsidRPr="00A8683D">
              <w:t>Tyrimo pabaigos terminas</w:t>
            </w:r>
          </w:p>
          <w:p w14:paraId="5FA6CB21" w14:textId="77777777" w:rsidR="00753ACC" w:rsidRPr="00A8683D" w:rsidRDefault="00753ACC" w:rsidP="00436860">
            <w:pPr>
              <w:widowControl w:val="0"/>
              <w:numPr>
                <w:ilvl w:val="0"/>
                <w:numId w:val="43"/>
              </w:numPr>
              <w:autoSpaceDE w:val="0"/>
              <w:autoSpaceDN w:val="0"/>
              <w:adjustRightInd w:val="0"/>
              <w:spacing w:line="360" w:lineRule="auto"/>
              <w:ind w:left="360" w:hanging="360"/>
              <w:jc w:val="left"/>
            </w:pPr>
            <w:r w:rsidRPr="00A8683D">
              <w:t>Tyrimo būsena</w:t>
            </w:r>
          </w:p>
          <w:p w14:paraId="1CCB9133" w14:textId="77777777" w:rsidR="00753ACC" w:rsidRPr="00A8683D" w:rsidRDefault="00753ACC" w:rsidP="00436860">
            <w:pPr>
              <w:widowControl w:val="0"/>
              <w:numPr>
                <w:ilvl w:val="0"/>
                <w:numId w:val="43"/>
              </w:numPr>
              <w:autoSpaceDE w:val="0"/>
              <w:autoSpaceDN w:val="0"/>
              <w:adjustRightInd w:val="0"/>
              <w:spacing w:line="360" w:lineRule="auto"/>
              <w:ind w:left="360" w:hanging="360"/>
              <w:jc w:val="left"/>
            </w:pPr>
            <w:r w:rsidRPr="00A8683D">
              <w:t>Tyrimo išvada</w:t>
            </w:r>
          </w:p>
          <w:p w14:paraId="488E0DB2" w14:textId="77777777" w:rsidR="00753ACC" w:rsidRPr="00A8683D" w:rsidRDefault="00753ACC" w:rsidP="00436860">
            <w:pPr>
              <w:widowControl w:val="0"/>
              <w:numPr>
                <w:ilvl w:val="0"/>
                <w:numId w:val="43"/>
              </w:numPr>
              <w:autoSpaceDE w:val="0"/>
              <w:autoSpaceDN w:val="0"/>
              <w:adjustRightInd w:val="0"/>
              <w:spacing w:line="360" w:lineRule="auto"/>
              <w:ind w:left="360" w:hanging="360"/>
              <w:jc w:val="left"/>
            </w:pPr>
            <w:r w:rsidRPr="00A8683D">
              <w:t>Pažeidimo ištaisymo terminas</w:t>
            </w:r>
          </w:p>
        </w:tc>
      </w:tr>
      <w:tr w:rsidR="00753ACC" w:rsidRPr="00A8683D" w14:paraId="5F437424" w14:textId="77777777" w:rsidTr="4560C70B">
        <w:trPr>
          <w:tblHeader/>
        </w:trPr>
        <w:tc>
          <w:tcPr>
            <w:tcW w:w="5000" w:type="pct"/>
            <w:tcBorders>
              <w:right w:val="single" w:sz="4" w:space="0" w:color="BFBFBF" w:themeColor="background1" w:themeShade="BF"/>
            </w:tcBorders>
            <w:shd w:val="clear" w:color="auto" w:fill="BEE3A5"/>
            <w:vAlign w:val="center"/>
          </w:tcPr>
          <w:p w14:paraId="5FAF32F9" w14:textId="77777777" w:rsidR="00753ACC" w:rsidRPr="00A8683D" w:rsidRDefault="00753ACC">
            <w:pPr>
              <w:ind w:firstLine="0"/>
              <w:rPr>
                <w:b/>
                <w:bCs/>
              </w:rPr>
            </w:pPr>
            <w:r w:rsidRPr="00A8683D">
              <w:rPr>
                <w:b/>
                <w:bCs/>
              </w:rPr>
              <w:t>Mygtukai</w:t>
            </w:r>
          </w:p>
        </w:tc>
      </w:tr>
      <w:tr w:rsidR="00753ACC" w:rsidRPr="00A8683D" w14:paraId="4A05E29A" w14:textId="77777777" w:rsidTr="4560C70B">
        <w:trPr>
          <w:tblHeader/>
        </w:trPr>
        <w:tc>
          <w:tcPr>
            <w:tcW w:w="5000" w:type="pct"/>
            <w:tcBorders>
              <w:right w:val="single" w:sz="4" w:space="0" w:color="BFBFBF" w:themeColor="background1" w:themeShade="BF"/>
            </w:tcBorders>
            <w:shd w:val="clear" w:color="auto" w:fill="auto"/>
            <w:vAlign w:val="center"/>
          </w:tcPr>
          <w:p w14:paraId="39CB6252" w14:textId="77777777" w:rsidR="00753ACC" w:rsidRPr="00A8683D" w:rsidRDefault="2CE80FD3">
            <w:pPr>
              <w:pStyle w:val="Lentelssraas"/>
            </w:pPr>
            <w:r>
              <w:t>Registruoti naują</w:t>
            </w:r>
          </w:p>
          <w:p w14:paraId="4A87A414" w14:textId="77777777" w:rsidR="00753ACC" w:rsidRPr="00A8683D" w:rsidRDefault="2CE80FD3">
            <w:pPr>
              <w:pStyle w:val="Lentelssraas"/>
            </w:pPr>
            <w:r>
              <w:t>Redaguoti</w:t>
            </w:r>
          </w:p>
          <w:p w14:paraId="50AE6742" w14:textId="77777777" w:rsidR="00753ACC" w:rsidRPr="00A8683D" w:rsidRDefault="2CE80FD3">
            <w:pPr>
              <w:pStyle w:val="Lentelssraas"/>
            </w:pPr>
            <w:r>
              <w:t>Ištrinti</w:t>
            </w:r>
          </w:p>
          <w:p w14:paraId="4DBC4091" w14:textId="77777777" w:rsidR="00753ACC" w:rsidRPr="00A8683D" w:rsidRDefault="2CE80FD3">
            <w:pPr>
              <w:pStyle w:val="Lentelssraas"/>
            </w:pPr>
            <w:r>
              <w:t>Į pagrindinį sąrašą</w:t>
            </w:r>
          </w:p>
        </w:tc>
      </w:tr>
      <w:tr w:rsidR="00753ACC" w:rsidRPr="00A8683D" w14:paraId="607F9FF5" w14:textId="77777777" w:rsidTr="4560C70B">
        <w:trPr>
          <w:tblHeader/>
        </w:trPr>
        <w:tc>
          <w:tcPr>
            <w:tcW w:w="5000" w:type="pct"/>
            <w:tcBorders>
              <w:right w:val="single" w:sz="4" w:space="0" w:color="BFBFBF" w:themeColor="background1" w:themeShade="BF"/>
            </w:tcBorders>
            <w:shd w:val="clear" w:color="auto" w:fill="BEE3A5"/>
            <w:vAlign w:val="center"/>
          </w:tcPr>
          <w:p w14:paraId="5ED3054F" w14:textId="77777777" w:rsidR="00753ACC" w:rsidRPr="00A8683D" w:rsidRDefault="00753ACC">
            <w:pPr>
              <w:ind w:firstLine="0"/>
              <w:rPr>
                <w:b/>
                <w:bCs/>
              </w:rPr>
            </w:pPr>
            <w:r w:rsidRPr="00A8683D">
              <w:rPr>
                <w:b/>
                <w:bCs/>
              </w:rPr>
              <w:t>Naudotojai</w:t>
            </w:r>
          </w:p>
        </w:tc>
      </w:tr>
      <w:tr w:rsidR="00753ACC" w:rsidRPr="00A8683D" w14:paraId="783613D5" w14:textId="77777777" w:rsidTr="4560C70B">
        <w:trPr>
          <w:tblHeader/>
        </w:trPr>
        <w:tc>
          <w:tcPr>
            <w:tcW w:w="5000" w:type="pct"/>
            <w:tcBorders>
              <w:right w:val="single" w:sz="4" w:space="0" w:color="BFBFBF" w:themeColor="background1" w:themeShade="BF"/>
            </w:tcBorders>
            <w:shd w:val="clear" w:color="auto" w:fill="auto"/>
            <w:vAlign w:val="center"/>
          </w:tcPr>
          <w:p w14:paraId="1B28684D" w14:textId="77777777" w:rsidR="00753ACC" w:rsidRPr="00A8683D" w:rsidRDefault="00753ACC">
            <w:pPr>
              <w:pStyle w:val="Lentelssraas"/>
              <w:numPr>
                <w:ilvl w:val="0"/>
                <w:numId w:val="0"/>
              </w:numPr>
              <w:ind w:left="720" w:hanging="360"/>
              <w:rPr>
                <w:b/>
                <w:bCs/>
              </w:rPr>
            </w:pPr>
            <w:r w:rsidRPr="00A8683D">
              <w:t xml:space="preserve">Langas matomas DMS ir </w:t>
            </w:r>
            <w:r w:rsidR="00125723" w:rsidRPr="00A8683D">
              <w:t>VSFSVVP</w:t>
            </w:r>
            <w:r w:rsidRPr="00A8683D">
              <w:t xml:space="preserve"> IS naudotojui.</w:t>
            </w:r>
          </w:p>
        </w:tc>
      </w:tr>
    </w:tbl>
    <w:p w14:paraId="4DA3C59E" w14:textId="77777777" w:rsidR="00753ACC" w:rsidRPr="00A8683D" w:rsidRDefault="00753ACC" w:rsidP="00753ACC"/>
    <w:p w14:paraId="1EE12654" w14:textId="77777777" w:rsidR="00753ACC" w:rsidRDefault="00753ACC" w:rsidP="003E6AD6">
      <w:pPr>
        <w:pStyle w:val="Heading3"/>
      </w:pPr>
      <w:bookmarkStart w:id="902" w:name="_Toc92976824"/>
      <w:bookmarkStart w:id="903" w:name="_Toc159222327"/>
      <w:r w:rsidRPr="00A8683D">
        <w:lastRenderedPageBreak/>
        <w:t>Pažeidimo tyrimas</w:t>
      </w:r>
      <w:bookmarkEnd w:id="902"/>
      <w:bookmarkEnd w:id="903"/>
    </w:p>
    <w:p w14:paraId="3E881585" w14:textId="77777777" w:rsidR="00421BED" w:rsidRDefault="00421BED" w:rsidP="00421BED">
      <w:pPr>
        <w:pStyle w:val="Captionfigura"/>
      </w:pPr>
      <w:r>
        <w:rPr>
          <w:noProof/>
        </w:rPr>
        <w:drawing>
          <wp:inline distT="0" distB="0" distL="0" distR="0" wp14:anchorId="6CAC6A54" wp14:editId="3B45FE91">
            <wp:extent cx="5549971" cy="4641011"/>
            <wp:effectExtent l="0" t="0" r="0" b="7620"/>
            <wp:docPr id="1033969798" name="Picture 103396979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69798" name="Picture 1" descr="A screenshot of a computer&#10;&#10;Description automatically generated"/>
                    <pic:cNvPicPr/>
                  </pic:nvPicPr>
                  <pic:blipFill>
                    <a:blip r:embed="rId233"/>
                    <a:stretch>
                      <a:fillRect/>
                    </a:stretch>
                  </pic:blipFill>
                  <pic:spPr>
                    <a:xfrm>
                      <a:off x="0" y="0"/>
                      <a:ext cx="5556080" cy="4646119"/>
                    </a:xfrm>
                    <a:prstGeom prst="rect">
                      <a:avLst/>
                    </a:prstGeom>
                  </pic:spPr>
                </pic:pic>
              </a:graphicData>
            </a:graphic>
          </wp:inline>
        </w:drawing>
      </w:r>
    </w:p>
    <w:p w14:paraId="05AE6138" w14:textId="77777777" w:rsidR="00E954C6" w:rsidRDefault="005E497D" w:rsidP="00E954C6">
      <w:pPr>
        <w:pStyle w:val="Captionfigura"/>
      </w:pPr>
      <w:r>
        <w:rPr>
          <w:i w:val="0"/>
          <w:noProof/>
        </w:rPr>
        <w:drawing>
          <wp:inline distT="0" distB="0" distL="0" distR="0" wp14:anchorId="5AEADB58" wp14:editId="1FEA127C">
            <wp:extent cx="5618983" cy="1165477"/>
            <wp:effectExtent l="0" t="0" r="1270" b="0"/>
            <wp:docPr id="1665749989" name="Picture 166574998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749989" name="Picture 1" descr="A screenshot of a computer&#10;&#10;Description automatically generated"/>
                    <pic:cNvPicPr/>
                  </pic:nvPicPr>
                  <pic:blipFill>
                    <a:blip r:embed="rId234"/>
                    <a:stretch>
                      <a:fillRect/>
                    </a:stretch>
                  </pic:blipFill>
                  <pic:spPr>
                    <a:xfrm>
                      <a:off x="0" y="0"/>
                      <a:ext cx="5631125" cy="1167996"/>
                    </a:xfrm>
                    <a:prstGeom prst="rect">
                      <a:avLst/>
                    </a:prstGeom>
                  </pic:spPr>
                </pic:pic>
              </a:graphicData>
            </a:graphic>
          </wp:inline>
        </w:drawing>
      </w:r>
    </w:p>
    <w:p w14:paraId="0DD442EA" w14:textId="77777777" w:rsidR="00753ACC" w:rsidRPr="00766F3A" w:rsidRDefault="00753ACC" w:rsidP="00766F3A">
      <w:pPr>
        <w:pStyle w:val="Captionfigura"/>
        <w:rPr>
          <w:i w:val="0"/>
          <w:iCs/>
        </w:rPr>
      </w:pPr>
      <w:r w:rsidRPr="00766F3A">
        <w:rPr>
          <w:i w:val="0"/>
          <w:iCs/>
        </w:rPr>
        <w:t xml:space="preserve">pav. </w:t>
      </w:r>
      <w:r w:rsidR="00215C96">
        <w:rPr>
          <w:i w:val="0"/>
          <w:iCs/>
        </w:rPr>
        <w:fldChar w:fldCharType="begin"/>
      </w:r>
      <w:r w:rsidR="00215C96">
        <w:rPr>
          <w:i w:val="0"/>
          <w:iCs/>
        </w:rPr>
        <w:instrText xml:space="preserve"> STYLEREF 1 \s </w:instrText>
      </w:r>
      <w:r w:rsidR="00215C96">
        <w:rPr>
          <w:i w:val="0"/>
          <w:iCs/>
        </w:rPr>
        <w:fldChar w:fldCharType="separate"/>
      </w:r>
      <w:r w:rsidR="000E53E0">
        <w:rPr>
          <w:i w:val="0"/>
          <w:iCs/>
          <w:noProof/>
        </w:rPr>
        <w:t>3</w:t>
      </w:r>
      <w:r w:rsidR="00215C96">
        <w:rPr>
          <w:i w:val="0"/>
          <w:iCs/>
        </w:rPr>
        <w:fldChar w:fldCharType="end"/>
      </w:r>
      <w:r w:rsidR="00215C96">
        <w:rPr>
          <w:i w:val="0"/>
          <w:iCs/>
        </w:rPr>
        <w:t>.</w:t>
      </w:r>
      <w:r w:rsidR="00215C96">
        <w:rPr>
          <w:i w:val="0"/>
          <w:iCs/>
        </w:rPr>
        <w:fldChar w:fldCharType="begin"/>
      </w:r>
      <w:r w:rsidR="00215C96">
        <w:rPr>
          <w:i w:val="0"/>
          <w:iCs/>
        </w:rPr>
        <w:instrText xml:space="preserve"> SEQ pav. \* ARABIC \s 1 </w:instrText>
      </w:r>
      <w:r w:rsidR="00215C96">
        <w:rPr>
          <w:i w:val="0"/>
          <w:iCs/>
        </w:rPr>
        <w:fldChar w:fldCharType="separate"/>
      </w:r>
      <w:r w:rsidR="000E53E0">
        <w:rPr>
          <w:i w:val="0"/>
          <w:iCs/>
          <w:noProof/>
        </w:rPr>
        <w:t>137</w:t>
      </w:r>
      <w:r w:rsidR="00215C96">
        <w:rPr>
          <w:i w:val="0"/>
          <w:iCs/>
        </w:rPr>
        <w:fldChar w:fldCharType="end"/>
      </w:r>
      <w:r w:rsidRPr="00766F3A">
        <w:rPr>
          <w:i w:val="0"/>
          <w:iCs/>
        </w:rPr>
        <w:t xml:space="preserve"> Pažeidimo tyrimas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631B53E3" w14:textId="77777777" w:rsidTr="4560C70B">
        <w:trPr>
          <w:tblHeader/>
        </w:trPr>
        <w:tc>
          <w:tcPr>
            <w:tcW w:w="5000" w:type="pct"/>
            <w:tcBorders>
              <w:right w:val="single" w:sz="4" w:space="0" w:color="BFBFBF" w:themeColor="background1" w:themeShade="BF"/>
            </w:tcBorders>
            <w:shd w:val="clear" w:color="auto" w:fill="BEE3A5"/>
            <w:vAlign w:val="center"/>
          </w:tcPr>
          <w:p w14:paraId="2317CCDF" w14:textId="77777777" w:rsidR="00753ACC" w:rsidRPr="00A8683D" w:rsidRDefault="00753ACC">
            <w:pPr>
              <w:ind w:firstLine="0"/>
              <w:rPr>
                <w:b/>
                <w:bCs/>
              </w:rPr>
            </w:pPr>
            <w:r w:rsidRPr="00A8683D">
              <w:rPr>
                <w:b/>
                <w:bCs/>
              </w:rPr>
              <w:lastRenderedPageBreak/>
              <w:t>Laukai</w:t>
            </w:r>
          </w:p>
        </w:tc>
      </w:tr>
      <w:tr w:rsidR="00753ACC" w:rsidRPr="00A8683D" w14:paraId="6736B405" w14:textId="77777777" w:rsidTr="4560C70B">
        <w:trPr>
          <w:tblHeader/>
        </w:trPr>
        <w:tc>
          <w:tcPr>
            <w:tcW w:w="5000" w:type="pct"/>
            <w:tcBorders>
              <w:right w:val="single" w:sz="4" w:space="0" w:color="BFBFBF" w:themeColor="background1" w:themeShade="BF"/>
            </w:tcBorders>
            <w:shd w:val="clear" w:color="auto" w:fill="auto"/>
            <w:vAlign w:val="center"/>
          </w:tcPr>
          <w:p w14:paraId="2A6E133E" w14:textId="77777777" w:rsidR="00753ACC" w:rsidRPr="00A8683D" w:rsidRDefault="00753ACC" w:rsidP="00436860">
            <w:pPr>
              <w:widowControl w:val="0"/>
              <w:numPr>
                <w:ilvl w:val="0"/>
                <w:numId w:val="44"/>
              </w:numPr>
              <w:autoSpaceDE w:val="0"/>
              <w:autoSpaceDN w:val="0"/>
              <w:adjustRightInd w:val="0"/>
              <w:spacing w:line="360" w:lineRule="auto"/>
              <w:ind w:left="360" w:hanging="360"/>
              <w:jc w:val="left"/>
            </w:pPr>
            <w:r w:rsidRPr="00A8683D">
              <w:t xml:space="preserve">*Eil. Nr. - tyrimo eilės numeris prie pažeidimo. Sistema numeruoja automatiškai 1, 2... be galimybės naudotojui pakeisti numeracijos. </w:t>
            </w:r>
          </w:p>
          <w:p w14:paraId="5BE4FAF4" w14:textId="77777777" w:rsidR="00753ACC" w:rsidRPr="00A8683D" w:rsidRDefault="00753ACC" w:rsidP="00436860">
            <w:pPr>
              <w:widowControl w:val="0"/>
              <w:numPr>
                <w:ilvl w:val="0"/>
                <w:numId w:val="44"/>
              </w:numPr>
              <w:autoSpaceDE w:val="0"/>
              <w:autoSpaceDN w:val="0"/>
              <w:adjustRightInd w:val="0"/>
              <w:spacing w:line="360" w:lineRule="auto"/>
              <w:ind w:left="360" w:hanging="360"/>
              <w:jc w:val="left"/>
            </w:pPr>
            <w:r w:rsidRPr="00A8683D">
              <w:t xml:space="preserve">Tyrimą atliekantis darbuotojas - pasirenkamas darbuotojas iš naudotojų sąrašo, kuris atliks tyrimą. Pagal nutylėjimą sufleruojamas prisijungęs naudotojas. </w:t>
            </w:r>
          </w:p>
          <w:p w14:paraId="7A7C3CC7" w14:textId="77777777" w:rsidR="00753ACC" w:rsidRPr="00A8683D" w:rsidRDefault="00753ACC" w:rsidP="00436860">
            <w:pPr>
              <w:widowControl w:val="0"/>
              <w:numPr>
                <w:ilvl w:val="0"/>
                <w:numId w:val="44"/>
              </w:numPr>
              <w:autoSpaceDE w:val="0"/>
              <w:autoSpaceDN w:val="0"/>
              <w:adjustRightInd w:val="0"/>
              <w:spacing w:line="360" w:lineRule="auto"/>
              <w:ind w:left="360" w:hanging="360"/>
              <w:jc w:val="left"/>
            </w:pPr>
            <w:r w:rsidRPr="00A8683D">
              <w:t>*Pažeidimas sisteminis - nurodoma ar pažeidimas yra sisteminis ar ne. Pagal nutylėjimą reikšmė Ne.</w:t>
            </w:r>
          </w:p>
          <w:p w14:paraId="0B348BD7" w14:textId="77777777" w:rsidR="00753ACC" w:rsidRPr="00A8683D" w:rsidRDefault="00753ACC" w:rsidP="00436860">
            <w:pPr>
              <w:widowControl w:val="0"/>
              <w:numPr>
                <w:ilvl w:val="0"/>
                <w:numId w:val="44"/>
              </w:numPr>
              <w:autoSpaceDE w:val="0"/>
              <w:autoSpaceDN w:val="0"/>
              <w:adjustRightInd w:val="0"/>
              <w:spacing w:line="360" w:lineRule="auto"/>
              <w:ind w:left="360" w:hanging="360"/>
              <w:jc w:val="left"/>
            </w:pPr>
            <w:r w:rsidRPr="00A8683D">
              <w:t>Pažeidimo nustatymo metodas - įvedamas platus tekstas. Paaiškinimo tekstas: "Nurodoma, kurio proceso metu buvo nustatytas pažeidimas, t. y. tikrinant mokėjimo prašymą / išlaidų deklaraciją, atliekant patikrą vietoje ir pan.".</w:t>
            </w:r>
          </w:p>
          <w:p w14:paraId="79E58028" w14:textId="77777777" w:rsidR="00753ACC" w:rsidRPr="00A8683D" w:rsidRDefault="00753ACC" w:rsidP="00436860">
            <w:pPr>
              <w:widowControl w:val="0"/>
              <w:numPr>
                <w:ilvl w:val="0"/>
                <w:numId w:val="45"/>
              </w:numPr>
              <w:autoSpaceDE w:val="0"/>
              <w:autoSpaceDN w:val="0"/>
              <w:adjustRightInd w:val="0"/>
              <w:spacing w:line="360" w:lineRule="auto"/>
              <w:ind w:left="360" w:hanging="360"/>
              <w:jc w:val="left"/>
            </w:pPr>
            <w:r w:rsidRPr="00A8683D">
              <w:t>Pažeidimo tyrimo veiksmai - įvedamas platus tekstas. Paaiškinimo tekstas: "Nurodoma, kokie teisės aktai ir dokumentai tyrimo metu buvo išnagrinėti".</w:t>
            </w:r>
          </w:p>
          <w:p w14:paraId="7472828D" w14:textId="77777777" w:rsidR="00753ACC" w:rsidRPr="00A8683D" w:rsidRDefault="00753ACC" w:rsidP="00436860">
            <w:pPr>
              <w:widowControl w:val="0"/>
              <w:numPr>
                <w:ilvl w:val="0"/>
                <w:numId w:val="46"/>
              </w:numPr>
              <w:autoSpaceDE w:val="0"/>
              <w:autoSpaceDN w:val="0"/>
              <w:adjustRightInd w:val="0"/>
              <w:spacing w:line="360" w:lineRule="auto"/>
              <w:ind w:left="360" w:hanging="360"/>
              <w:jc w:val="left"/>
            </w:pPr>
            <w:r w:rsidRPr="00A8683D">
              <w:t>Reikalinga papildoma informacija - uždedamas požymis jei yra reikalinga gauti papildomą informaciją. Pagal nutylėjimą požymis nužymėtas.</w:t>
            </w:r>
          </w:p>
          <w:p w14:paraId="68075D85" w14:textId="77777777" w:rsidR="00753ACC" w:rsidRPr="00A8683D" w:rsidRDefault="00753ACC" w:rsidP="00436860">
            <w:pPr>
              <w:widowControl w:val="0"/>
              <w:numPr>
                <w:ilvl w:val="0"/>
                <w:numId w:val="46"/>
              </w:numPr>
              <w:autoSpaceDE w:val="0"/>
              <w:autoSpaceDN w:val="0"/>
              <w:adjustRightInd w:val="0"/>
              <w:spacing w:line="360" w:lineRule="auto"/>
              <w:ind w:left="360" w:hanging="360"/>
              <w:jc w:val="left"/>
            </w:pPr>
            <w:r w:rsidRPr="00A8683D">
              <w:t>Papildomos informacijos gavimo data - įvedama data iš kalendoriaus.</w:t>
            </w:r>
          </w:p>
          <w:p w14:paraId="7D9BB2B8" w14:textId="77777777" w:rsidR="00753ACC" w:rsidRPr="00A8683D" w:rsidRDefault="00753ACC" w:rsidP="00436860">
            <w:pPr>
              <w:widowControl w:val="0"/>
              <w:numPr>
                <w:ilvl w:val="0"/>
                <w:numId w:val="46"/>
              </w:numPr>
              <w:autoSpaceDE w:val="0"/>
              <w:autoSpaceDN w:val="0"/>
              <w:adjustRightInd w:val="0"/>
              <w:spacing w:line="360" w:lineRule="auto"/>
              <w:ind w:left="360" w:hanging="360"/>
              <w:jc w:val="left"/>
            </w:pPr>
            <w:r w:rsidRPr="00A8683D">
              <w:t>Gautos kompetentingų institucijos išvados - įvedamas platus tekstas. Paaiškinimo tekstas: "Nurodoma institucija, į kurią buvo kreiptasi ir rašto numeris bei data. Taip pat, šiuo atveju vadovaujantis Taisyklių 158 punktu tyrimo terminas gali būti pratęstas iki 30 d. d".</w:t>
            </w:r>
          </w:p>
          <w:p w14:paraId="59244344" w14:textId="77777777" w:rsidR="00753ACC" w:rsidRPr="00A8683D" w:rsidRDefault="00753ACC" w:rsidP="00436860">
            <w:pPr>
              <w:widowControl w:val="0"/>
              <w:numPr>
                <w:ilvl w:val="0"/>
                <w:numId w:val="46"/>
              </w:numPr>
              <w:autoSpaceDE w:val="0"/>
              <w:autoSpaceDN w:val="0"/>
              <w:adjustRightInd w:val="0"/>
              <w:spacing w:line="360" w:lineRule="auto"/>
              <w:ind w:left="360" w:hanging="360"/>
              <w:jc w:val="left"/>
            </w:pPr>
            <w:r w:rsidRPr="00A8683D">
              <w:t xml:space="preserve">Tyrimo pabaigos terminas - apskaičiuojamas pagal formulę žr. R04. Neredaguojamas. </w:t>
            </w:r>
          </w:p>
          <w:p w14:paraId="5F355C72" w14:textId="77777777" w:rsidR="00753ACC" w:rsidRPr="00A8683D" w:rsidRDefault="00753ACC" w:rsidP="00436860">
            <w:pPr>
              <w:widowControl w:val="0"/>
              <w:numPr>
                <w:ilvl w:val="0"/>
                <w:numId w:val="46"/>
              </w:numPr>
              <w:autoSpaceDE w:val="0"/>
              <w:autoSpaceDN w:val="0"/>
              <w:adjustRightInd w:val="0"/>
              <w:spacing w:line="360" w:lineRule="auto"/>
              <w:ind w:left="360" w:hanging="360"/>
              <w:jc w:val="left"/>
            </w:pPr>
            <w:r w:rsidRPr="00A8683D">
              <w:t>Tyrimo pabaigos data - įvedama data iš kalendoriaus. Paaiškinimo tekstas: "Datą nurodo Pažeidimų kontrolierius, pasirašydamas Pažeidimo tyrimo išvadą. Ji sutampa su pažeidimo tyrimo pabaigos data".</w:t>
            </w:r>
          </w:p>
          <w:p w14:paraId="1D286BF7" w14:textId="77777777" w:rsidR="00753ACC" w:rsidRPr="00A8683D" w:rsidRDefault="00753ACC" w:rsidP="00436860">
            <w:pPr>
              <w:widowControl w:val="0"/>
              <w:numPr>
                <w:ilvl w:val="0"/>
                <w:numId w:val="46"/>
              </w:numPr>
              <w:autoSpaceDE w:val="0"/>
              <w:autoSpaceDN w:val="0"/>
              <w:adjustRightInd w:val="0"/>
              <w:spacing w:line="360" w:lineRule="auto"/>
              <w:ind w:left="360" w:hanging="360"/>
              <w:jc w:val="left"/>
            </w:pPr>
            <w:r w:rsidRPr="00A8683D">
              <w:t>Tyrimo atnaujinimo data – parenkama data.</w:t>
            </w:r>
          </w:p>
          <w:p w14:paraId="32C2A172" w14:textId="77777777" w:rsidR="00753ACC" w:rsidRPr="00A8683D" w:rsidRDefault="00753ACC" w:rsidP="00436860">
            <w:pPr>
              <w:widowControl w:val="0"/>
              <w:numPr>
                <w:ilvl w:val="0"/>
                <w:numId w:val="46"/>
              </w:numPr>
              <w:autoSpaceDE w:val="0"/>
              <w:autoSpaceDN w:val="0"/>
              <w:adjustRightInd w:val="0"/>
              <w:spacing w:line="360" w:lineRule="auto"/>
              <w:ind w:left="360" w:hanging="360"/>
              <w:jc w:val="left"/>
            </w:pPr>
            <w:r w:rsidRPr="00A8683D">
              <w:t xml:space="preserve">*Tyrimo būsena - pasirenkama iš reikšmių sąrašo: Vykdomas, Atliktas, Baigtas, Grąžintas. Nutylima reikšmė Vykdomas. </w:t>
            </w:r>
          </w:p>
          <w:p w14:paraId="6FB86D86" w14:textId="77777777" w:rsidR="00753ACC" w:rsidRPr="00A8683D" w:rsidRDefault="00753ACC" w:rsidP="00436860">
            <w:pPr>
              <w:widowControl w:val="0"/>
              <w:numPr>
                <w:ilvl w:val="0"/>
                <w:numId w:val="46"/>
              </w:numPr>
              <w:autoSpaceDE w:val="0"/>
              <w:autoSpaceDN w:val="0"/>
              <w:adjustRightInd w:val="0"/>
              <w:spacing w:line="360" w:lineRule="auto"/>
              <w:ind w:left="360" w:hanging="360"/>
              <w:jc w:val="left"/>
            </w:pPr>
            <w:r w:rsidRPr="00A8683D">
              <w:t>Tyrimo išvada - pasirenkama iš reikšmių sąrašo: Nustatytas pažeidimas ištaisytas, Nustatytas ištaisomas pažeidimas, Nustatytas neištaisomas pažeidimas, Pažeidimas nenustatytas, Neištaisytas pažeidimas.</w:t>
            </w:r>
          </w:p>
          <w:p w14:paraId="114EA917" w14:textId="77777777" w:rsidR="00753ACC" w:rsidRPr="00A8683D" w:rsidRDefault="00753ACC" w:rsidP="00436860">
            <w:pPr>
              <w:widowControl w:val="0"/>
              <w:numPr>
                <w:ilvl w:val="0"/>
                <w:numId w:val="46"/>
              </w:numPr>
              <w:autoSpaceDE w:val="0"/>
              <w:autoSpaceDN w:val="0"/>
              <w:adjustRightInd w:val="0"/>
              <w:spacing w:line="360" w:lineRule="auto"/>
              <w:ind w:left="360" w:hanging="360"/>
              <w:jc w:val="left"/>
            </w:pPr>
            <w:r w:rsidRPr="00A8683D">
              <w:t>Informacija apie nustatytą pažeidimą - įvedamas platus tekstas. Įvedimas vykdomas atskirame modaliniame lange, kadangi tekstas gali būti labai ilgas apie 1 A4 psl. Paaiškinimo tekstas: "Išsamiai aprašoma tyrimo eiga, nurodant pažeistus teisės aktus, teismų praktiką ir pan.".</w:t>
            </w:r>
          </w:p>
          <w:p w14:paraId="11B99121" w14:textId="77777777" w:rsidR="00753ACC" w:rsidRPr="00A8683D" w:rsidRDefault="00753ACC" w:rsidP="00436860">
            <w:pPr>
              <w:widowControl w:val="0"/>
              <w:numPr>
                <w:ilvl w:val="0"/>
                <w:numId w:val="46"/>
              </w:numPr>
              <w:autoSpaceDE w:val="0"/>
              <w:autoSpaceDN w:val="0"/>
              <w:adjustRightInd w:val="0"/>
              <w:spacing w:line="360" w:lineRule="auto"/>
              <w:ind w:left="360" w:hanging="360"/>
              <w:jc w:val="left"/>
            </w:pPr>
            <w:r w:rsidRPr="00A8683D">
              <w:t xml:space="preserve">Pažeidimo ištaisymo terminas - įvedama data iš kalendoriaus. </w:t>
            </w:r>
          </w:p>
          <w:p w14:paraId="17015431" w14:textId="77777777" w:rsidR="00753ACC" w:rsidRPr="00A8683D" w:rsidRDefault="00753ACC" w:rsidP="00436860">
            <w:pPr>
              <w:widowControl w:val="0"/>
              <w:numPr>
                <w:ilvl w:val="0"/>
                <w:numId w:val="46"/>
              </w:numPr>
              <w:autoSpaceDE w:val="0"/>
              <w:autoSpaceDN w:val="0"/>
              <w:adjustRightInd w:val="0"/>
              <w:spacing w:line="360" w:lineRule="auto"/>
              <w:ind w:left="360" w:hanging="360"/>
              <w:jc w:val="left"/>
            </w:pPr>
            <w:r w:rsidRPr="00A8683D">
              <w:t>Pažeidimo ištaisymo data - įvedama data iš kalendoriaus.</w:t>
            </w:r>
          </w:p>
          <w:p w14:paraId="29078DEE" w14:textId="77777777" w:rsidR="00753ACC" w:rsidRPr="00A8683D" w:rsidRDefault="00753ACC" w:rsidP="00436860">
            <w:pPr>
              <w:widowControl w:val="0"/>
              <w:numPr>
                <w:ilvl w:val="0"/>
                <w:numId w:val="46"/>
              </w:numPr>
              <w:autoSpaceDE w:val="0"/>
              <w:autoSpaceDN w:val="0"/>
              <w:adjustRightInd w:val="0"/>
              <w:spacing w:line="360" w:lineRule="auto"/>
              <w:ind w:left="360" w:hanging="360"/>
              <w:jc w:val="left"/>
            </w:pPr>
            <w:r>
              <w:t>Pasiūlymai dėl tolimesnių veiksmų ir sprendimų - parenkama reikšmė iš klasifikatoriaus</w:t>
            </w:r>
            <w:r w:rsidRPr="08790328">
              <w:rPr>
                <w:b/>
                <w:bCs/>
              </w:rPr>
              <w:t xml:space="preserve"> </w:t>
            </w:r>
            <w:r w:rsidR="00BA4A7F">
              <w:rPr>
                <w:b/>
                <w:bCs/>
              </w:rPr>
              <w:t>Tarpinės</w:t>
            </w:r>
            <w:r w:rsidRPr="08790328">
              <w:rPr>
                <w:b/>
                <w:bCs/>
              </w:rPr>
              <w:t xml:space="preserve"> institucijos pažeidimų sprendimai</w:t>
            </w:r>
            <w:r>
              <w:t>. Rodoma klasifikatoriaus reikšmės kodas ir pavadinimas. Pridėta klasifikatoriaus reikšmė saugoma kaip tekstas, kurią galima patikslinti naudotojui. Jei pridedamos kelios klasifikatoriaus reikšmės, tada prie esamos lauko "Pasiūlymai dėl tolimesnių veiksmų ir sprendimų " reikšmės pridedama naujai parinkta atskiriant kabliataškiu ";".</w:t>
            </w:r>
          </w:p>
          <w:p w14:paraId="21DCAACB" w14:textId="77777777" w:rsidR="00753ACC" w:rsidRPr="00A8683D" w:rsidRDefault="00753ACC" w:rsidP="00436860">
            <w:pPr>
              <w:widowControl w:val="0"/>
              <w:numPr>
                <w:ilvl w:val="0"/>
                <w:numId w:val="46"/>
              </w:numPr>
              <w:autoSpaceDE w:val="0"/>
              <w:autoSpaceDN w:val="0"/>
              <w:adjustRightInd w:val="0"/>
              <w:spacing w:line="360" w:lineRule="auto"/>
              <w:ind w:left="360" w:hanging="360"/>
              <w:jc w:val="left"/>
            </w:pPr>
            <w:r w:rsidRPr="00A8683D">
              <w:t>Komentarai - įvedamas platus tekstas.</w:t>
            </w:r>
          </w:p>
          <w:p w14:paraId="29910497" w14:textId="77777777" w:rsidR="00753ACC" w:rsidRPr="00A8683D" w:rsidRDefault="00753ACC" w:rsidP="00436860">
            <w:pPr>
              <w:widowControl w:val="0"/>
              <w:numPr>
                <w:ilvl w:val="0"/>
                <w:numId w:val="47"/>
              </w:numPr>
              <w:autoSpaceDE w:val="0"/>
              <w:autoSpaceDN w:val="0"/>
              <w:adjustRightInd w:val="0"/>
              <w:spacing w:line="360" w:lineRule="auto"/>
              <w:ind w:left="360" w:hanging="360"/>
              <w:jc w:val="left"/>
            </w:pPr>
            <w:r w:rsidRPr="00A8683D">
              <w:t xml:space="preserve">Pridedami dokumentai - įvedamas platus tekstas. </w:t>
            </w:r>
          </w:p>
          <w:p w14:paraId="3B69DC56" w14:textId="77777777" w:rsidR="00753ACC" w:rsidRPr="00A8683D" w:rsidRDefault="00753ACC">
            <w:pPr>
              <w:widowControl w:val="0"/>
              <w:autoSpaceDE w:val="0"/>
              <w:autoSpaceDN w:val="0"/>
              <w:adjustRightInd w:val="0"/>
              <w:spacing w:line="360" w:lineRule="auto"/>
              <w:jc w:val="left"/>
              <w:rPr>
                <w:b/>
                <w:bCs/>
              </w:rPr>
            </w:pPr>
            <w:r w:rsidRPr="00A8683D">
              <w:rPr>
                <w:b/>
                <w:bCs/>
                <w:i/>
              </w:rPr>
              <w:t>Pastaba: žvaigždute * pažymėti laukai yra privalomi.</w:t>
            </w:r>
          </w:p>
        </w:tc>
      </w:tr>
      <w:tr w:rsidR="00753ACC" w:rsidRPr="00A8683D" w14:paraId="2E673366" w14:textId="77777777" w:rsidTr="4560C70B">
        <w:trPr>
          <w:tblHeader/>
        </w:trPr>
        <w:tc>
          <w:tcPr>
            <w:tcW w:w="5000" w:type="pct"/>
            <w:tcBorders>
              <w:right w:val="single" w:sz="4" w:space="0" w:color="BFBFBF" w:themeColor="background1" w:themeShade="BF"/>
            </w:tcBorders>
            <w:shd w:val="clear" w:color="auto" w:fill="BEE3A5"/>
            <w:vAlign w:val="center"/>
          </w:tcPr>
          <w:p w14:paraId="38A5096C" w14:textId="77777777" w:rsidR="00753ACC" w:rsidRPr="00A8683D" w:rsidRDefault="00753ACC">
            <w:pPr>
              <w:ind w:firstLine="0"/>
              <w:rPr>
                <w:b/>
                <w:bCs/>
              </w:rPr>
            </w:pPr>
            <w:r w:rsidRPr="00A8683D">
              <w:rPr>
                <w:b/>
                <w:bCs/>
              </w:rPr>
              <w:t>Mygtukai</w:t>
            </w:r>
          </w:p>
        </w:tc>
      </w:tr>
      <w:tr w:rsidR="00753ACC" w:rsidRPr="00A8683D" w14:paraId="3237C60A" w14:textId="77777777" w:rsidTr="4560C70B">
        <w:trPr>
          <w:tblHeader/>
        </w:trPr>
        <w:tc>
          <w:tcPr>
            <w:tcW w:w="5000" w:type="pct"/>
            <w:tcBorders>
              <w:right w:val="single" w:sz="4" w:space="0" w:color="BFBFBF" w:themeColor="background1" w:themeShade="BF"/>
            </w:tcBorders>
            <w:shd w:val="clear" w:color="auto" w:fill="auto"/>
            <w:vAlign w:val="center"/>
          </w:tcPr>
          <w:p w14:paraId="482BAE9D" w14:textId="77777777" w:rsidR="00753ACC" w:rsidRPr="00A8683D" w:rsidRDefault="2CE80FD3">
            <w:pPr>
              <w:pStyle w:val="Lentelssraas"/>
            </w:pPr>
            <w:r>
              <w:lastRenderedPageBreak/>
              <w:t>Redaguoti</w:t>
            </w:r>
          </w:p>
          <w:p w14:paraId="4ED69FB7" w14:textId="77777777" w:rsidR="00753ACC" w:rsidRPr="00A8683D" w:rsidRDefault="2CE80FD3">
            <w:pPr>
              <w:pStyle w:val="Lentelssraas"/>
            </w:pPr>
            <w:r>
              <w:t>Išsaugoti</w:t>
            </w:r>
          </w:p>
          <w:p w14:paraId="1ABA11CA" w14:textId="77777777" w:rsidR="00753ACC" w:rsidRPr="00A8683D" w:rsidRDefault="2CE80FD3">
            <w:pPr>
              <w:pStyle w:val="Lentelssraas"/>
            </w:pPr>
            <w:r>
              <w:t>Atšaukti</w:t>
            </w:r>
          </w:p>
          <w:p w14:paraId="6F4931D8" w14:textId="77777777" w:rsidR="00753ACC" w:rsidRPr="00A8683D" w:rsidRDefault="2CE80FD3">
            <w:pPr>
              <w:pStyle w:val="Lentelssraas"/>
            </w:pPr>
            <w:r>
              <w:t>Į pagrindinį sąrašą</w:t>
            </w:r>
          </w:p>
          <w:p w14:paraId="660A25E6" w14:textId="77777777" w:rsidR="00753ACC" w:rsidRPr="00A8683D" w:rsidRDefault="2CE80FD3">
            <w:pPr>
              <w:pStyle w:val="Lentelssraas"/>
            </w:pPr>
            <w:r>
              <w:t>Spausdinti</w:t>
            </w:r>
          </w:p>
          <w:p w14:paraId="2E5CE144" w14:textId="77777777" w:rsidR="00753ACC" w:rsidRPr="00A8683D" w:rsidRDefault="2CE80FD3">
            <w:pPr>
              <w:pStyle w:val="Lentelssraas"/>
            </w:pPr>
            <w:r>
              <w:t>Rodyti audito duomenis</w:t>
            </w:r>
          </w:p>
          <w:p w14:paraId="3C3AB915" w14:textId="77777777" w:rsidR="00753ACC" w:rsidRPr="00A8683D" w:rsidRDefault="2CE80FD3">
            <w:pPr>
              <w:pStyle w:val="Lentelssraas"/>
            </w:pPr>
            <w:r>
              <w:t>Informuoti apie tyrimą projekto vykdytoją – mygtukas matomas tik tada, kaip pažeidimo tyrimo būsena nėra „Atliktas“ arba „Baigtas“</w:t>
            </w:r>
          </w:p>
          <w:p w14:paraId="33DB2A21" w14:textId="77777777" w:rsidR="00753ACC" w:rsidRPr="00A8683D" w:rsidRDefault="2CE80FD3">
            <w:pPr>
              <w:pStyle w:val="Lentelssraas"/>
            </w:pPr>
            <w:r>
              <w:t>Informuoti apie pabaigtą tyrimą projekto vykdytoją – mygtukas matomas tik tada, kaip pažeidimo tyrimo būsena yra „Atliktas“ arba „Baigtas“</w:t>
            </w:r>
          </w:p>
          <w:p w14:paraId="79EC031C" w14:textId="77777777" w:rsidR="00753ACC" w:rsidRPr="00A8683D" w:rsidRDefault="2CE80FD3">
            <w:pPr>
              <w:pStyle w:val="Lentelssraas"/>
            </w:pPr>
            <w:r>
              <w:t>Informuoti apie tyrimą VRM – mygtukas matomas tik tada, kaip pažeidimo tyrimo būsena nėra „Atliktas“ arba „Baigtas“</w:t>
            </w:r>
          </w:p>
          <w:p w14:paraId="6E40422E" w14:textId="77777777" w:rsidR="00753ACC" w:rsidRPr="00A8683D" w:rsidRDefault="2CE80FD3">
            <w:pPr>
              <w:pStyle w:val="Lentelssraas"/>
            </w:pPr>
            <w:r>
              <w:t>Informuoti apie pabaigtą tyrimą VRM – mygtukas matomas tik tada, kaip pažeidimo tyrimo būsena yra „Atliktas“ arba „Baigtas“</w:t>
            </w:r>
          </w:p>
        </w:tc>
      </w:tr>
      <w:tr w:rsidR="00753ACC" w:rsidRPr="00A8683D" w14:paraId="628CE0C5" w14:textId="77777777" w:rsidTr="4560C70B">
        <w:trPr>
          <w:tblHeader/>
        </w:trPr>
        <w:tc>
          <w:tcPr>
            <w:tcW w:w="5000" w:type="pct"/>
            <w:tcBorders>
              <w:right w:val="single" w:sz="4" w:space="0" w:color="BFBFBF" w:themeColor="background1" w:themeShade="BF"/>
            </w:tcBorders>
            <w:shd w:val="clear" w:color="auto" w:fill="BEE3A5"/>
            <w:vAlign w:val="center"/>
          </w:tcPr>
          <w:p w14:paraId="20B533B1" w14:textId="77777777" w:rsidR="00753ACC" w:rsidRPr="00A8683D" w:rsidRDefault="00753ACC">
            <w:pPr>
              <w:ind w:firstLine="0"/>
              <w:rPr>
                <w:b/>
                <w:bCs/>
              </w:rPr>
            </w:pPr>
            <w:r w:rsidRPr="00A8683D">
              <w:rPr>
                <w:b/>
                <w:bCs/>
              </w:rPr>
              <w:t>Naudotojai</w:t>
            </w:r>
          </w:p>
        </w:tc>
      </w:tr>
      <w:tr w:rsidR="00753ACC" w:rsidRPr="00A8683D" w14:paraId="4796736F" w14:textId="77777777" w:rsidTr="4560C70B">
        <w:trPr>
          <w:tblHeader/>
        </w:trPr>
        <w:tc>
          <w:tcPr>
            <w:tcW w:w="5000" w:type="pct"/>
            <w:tcBorders>
              <w:right w:val="single" w:sz="4" w:space="0" w:color="BFBFBF" w:themeColor="background1" w:themeShade="BF"/>
            </w:tcBorders>
            <w:shd w:val="clear" w:color="auto" w:fill="auto"/>
            <w:vAlign w:val="center"/>
          </w:tcPr>
          <w:p w14:paraId="5197CCBE" w14:textId="77777777" w:rsidR="00753ACC" w:rsidRPr="00A8683D" w:rsidRDefault="00753ACC">
            <w:pPr>
              <w:pStyle w:val="Lentelssraas"/>
              <w:numPr>
                <w:ilvl w:val="0"/>
                <w:numId w:val="0"/>
              </w:numPr>
              <w:ind w:left="720" w:hanging="360"/>
              <w:rPr>
                <w:b/>
                <w:bCs/>
              </w:rPr>
            </w:pPr>
            <w:r w:rsidRPr="00A8683D">
              <w:t xml:space="preserve">Langas matomas DMS ir </w:t>
            </w:r>
            <w:r w:rsidR="00125723" w:rsidRPr="00A8683D">
              <w:t>VSFSVVP</w:t>
            </w:r>
            <w:r w:rsidRPr="00A8683D">
              <w:t xml:space="preserve"> IS naudotojui.</w:t>
            </w:r>
          </w:p>
        </w:tc>
      </w:tr>
    </w:tbl>
    <w:p w14:paraId="71D73E11" w14:textId="77777777" w:rsidR="00753ACC" w:rsidRPr="00A8683D" w:rsidRDefault="00753ACC" w:rsidP="00753ACC"/>
    <w:p w14:paraId="6974FCB9" w14:textId="77777777" w:rsidR="00753ACC" w:rsidRPr="00A8683D" w:rsidRDefault="00753ACC" w:rsidP="0015438E">
      <w:pPr>
        <w:pStyle w:val="Heading2"/>
      </w:pPr>
      <w:bookmarkStart w:id="904" w:name="_Toc92976825"/>
      <w:bookmarkStart w:id="905" w:name="_Toc159222328"/>
      <w:r w:rsidRPr="00A8683D">
        <w:lastRenderedPageBreak/>
        <w:t>Ex-Post patikrų modulis</w:t>
      </w:r>
      <w:bookmarkEnd w:id="904"/>
      <w:bookmarkEnd w:id="905"/>
    </w:p>
    <w:p w14:paraId="48102A6F" w14:textId="77777777" w:rsidR="00753ACC" w:rsidRPr="00A8683D" w:rsidRDefault="00753ACC" w:rsidP="003E6AD6">
      <w:pPr>
        <w:pStyle w:val="Heading3"/>
      </w:pPr>
      <w:bookmarkStart w:id="906" w:name="_Toc92976826"/>
      <w:bookmarkStart w:id="907" w:name="_Toc159222329"/>
      <w:r w:rsidRPr="00A8683D">
        <w:t>Ex-Post patikrų sąrašas</w:t>
      </w:r>
      <w:bookmarkEnd w:id="906"/>
      <w:bookmarkEnd w:id="907"/>
    </w:p>
    <w:p w14:paraId="2F38CD60" w14:textId="77777777" w:rsidR="00753ACC" w:rsidRPr="00A8683D" w:rsidRDefault="0024708F" w:rsidP="00753ACC">
      <w:pPr>
        <w:keepNext/>
        <w:ind w:firstLine="0"/>
      </w:pPr>
      <w:r w:rsidRPr="0024708F">
        <w:t xml:space="preserve"> </w:t>
      </w:r>
      <w:r>
        <w:rPr>
          <w:noProof/>
        </w:rPr>
        <w:drawing>
          <wp:inline distT="0" distB="0" distL="0" distR="0" wp14:anchorId="03C85D5B" wp14:editId="46838285">
            <wp:extent cx="6300470" cy="5527040"/>
            <wp:effectExtent l="0" t="0" r="5080" b="0"/>
            <wp:docPr id="128" name="Picture 128"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Graphical user interface, application, table&#10;&#10;Description automatically generated"/>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300470" cy="5527040"/>
                    </a:xfrm>
                    <a:prstGeom prst="rect">
                      <a:avLst/>
                    </a:prstGeom>
                    <a:noFill/>
                    <a:ln>
                      <a:noFill/>
                    </a:ln>
                  </pic:spPr>
                </pic:pic>
              </a:graphicData>
            </a:graphic>
          </wp:inline>
        </w:drawing>
      </w:r>
    </w:p>
    <w:p w14:paraId="312BA8AD" w14:textId="77777777" w:rsidR="00753ACC" w:rsidRPr="00A8683D" w:rsidRDefault="00753ACC" w:rsidP="00753ACC">
      <w:pPr>
        <w:pStyle w:val="Caption"/>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138</w:t>
        </w:r>
      </w:fldSimple>
      <w:r w:rsidRPr="00A8683D">
        <w:rPr>
          <w:noProof/>
        </w:rPr>
        <w:t xml:space="preserve"> Ex-Post patikrų sąrašas</w:t>
      </w:r>
    </w:p>
    <w:p w14:paraId="72F2D5A7" w14:textId="77777777" w:rsidR="00753ACC" w:rsidRPr="00A8683D" w:rsidRDefault="00753ACC" w:rsidP="00753ACC"/>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0DF53CF9" w14:textId="77777777" w:rsidTr="4560C70B">
        <w:trPr>
          <w:tblHeader/>
        </w:trPr>
        <w:tc>
          <w:tcPr>
            <w:tcW w:w="5000" w:type="pct"/>
            <w:tcBorders>
              <w:right w:val="single" w:sz="4" w:space="0" w:color="BFBFBF" w:themeColor="background1" w:themeShade="BF"/>
            </w:tcBorders>
            <w:shd w:val="clear" w:color="auto" w:fill="BEE3A5"/>
            <w:vAlign w:val="center"/>
          </w:tcPr>
          <w:p w14:paraId="68FB5B94" w14:textId="77777777" w:rsidR="00753ACC" w:rsidRPr="00A8683D" w:rsidRDefault="00753ACC">
            <w:pPr>
              <w:ind w:firstLine="0"/>
              <w:rPr>
                <w:b/>
                <w:bCs/>
              </w:rPr>
            </w:pPr>
            <w:r w:rsidRPr="00A8683D">
              <w:rPr>
                <w:b/>
                <w:bCs/>
              </w:rPr>
              <w:lastRenderedPageBreak/>
              <w:t>Filtro laukai</w:t>
            </w:r>
          </w:p>
        </w:tc>
      </w:tr>
      <w:tr w:rsidR="00753ACC" w:rsidRPr="00A8683D" w14:paraId="3D73DF2D" w14:textId="77777777" w:rsidTr="4560C70B">
        <w:trPr>
          <w:tblHeader/>
        </w:trPr>
        <w:tc>
          <w:tcPr>
            <w:tcW w:w="5000" w:type="pct"/>
            <w:tcBorders>
              <w:right w:val="single" w:sz="4" w:space="0" w:color="BFBFBF" w:themeColor="background1" w:themeShade="BF"/>
            </w:tcBorders>
            <w:shd w:val="clear" w:color="auto" w:fill="auto"/>
            <w:vAlign w:val="center"/>
          </w:tcPr>
          <w:p w14:paraId="1430C7C5" w14:textId="77777777" w:rsidR="00753ACC" w:rsidRPr="00A8683D" w:rsidRDefault="2CE80FD3">
            <w:pPr>
              <w:pStyle w:val="Sraas1"/>
            </w:pPr>
            <w:r>
              <w:t>Projekto Nr.</w:t>
            </w:r>
          </w:p>
          <w:p w14:paraId="2E6C8398" w14:textId="77777777" w:rsidR="00753ACC" w:rsidRPr="00A8683D" w:rsidRDefault="2CE80FD3">
            <w:pPr>
              <w:pStyle w:val="Sraas1"/>
            </w:pPr>
            <w:r>
              <w:t>Projekto pavadinimas</w:t>
            </w:r>
          </w:p>
          <w:p w14:paraId="14012C72" w14:textId="77777777" w:rsidR="00753ACC" w:rsidRPr="00A8683D" w:rsidRDefault="2CE80FD3">
            <w:pPr>
              <w:pStyle w:val="Sraas1"/>
            </w:pPr>
            <w:r>
              <w:t>Vykdytojas</w:t>
            </w:r>
          </w:p>
          <w:p w14:paraId="0C12DD2C" w14:textId="77777777" w:rsidR="00753ACC" w:rsidRPr="00A8683D" w:rsidRDefault="2CE80FD3">
            <w:pPr>
              <w:pStyle w:val="Sraas1"/>
            </w:pPr>
            <w:r>
              <w:t>Patikros vietoje Nr.</w:t>
            </w:r>
          </w:p>
          <w:p w14:paraId="4ABB8699" w14:textId="77777777" w:rsidR="00753ACC" w:rsidRPr="00A8683D" w:rsidRDefault="2CE80FD3">
            <w:pPr>
              <w:pStyle w:val="Sraas1"/>
            </w:pPr>
            <w:r>
              <w:t>Tipas – {Veiklos, Finansinė, Veiklos ir finansinė}</w:t>
            </w:r>
          </w:p>
          <w:p w14:paraId="17277C78" w14:textId="77777777" w:rsidR="00753ACC" w:rsidRPr="00A8683D" w:rsidRDefault="2CE80FD3">
            <w:pPr>
              <w:pStyle w:val="Sraas1"/>
            </w:pPr>
            <w:r>
              <w:t>Planuota – {Planuota, Neplanuota}</w:t>
            </w:r>
          </w:p>
          <w:p w14:paraId="60DEB5BF" w14:textId="77777777" w:rsidR="00753ACC" w:rsidRPr="00A8683D" w:rsidRDefault="2CE80FD3">
            <w:pPr>
              <w:pStyle w:val="Sraas1"/>
            </w:pPr>
            <w:r>
              <w:t>Apimtis – {Atrankinė, 100%}</w:t>
            </w:r>
          </w:p>
          <w:p w14:paraId="5AEF5C64" w14:textId="77777777" w:rsidR="00753ACC" w:rsidRPr="00A8683D" w:rsidRDefault="2CE80FD3">
            <w:pPr>
              <w:pStyle w:val="Sraas1"/>
            </w:pPr>
            <w:r>
              <w:t>Data nuo</w:t>
            </w:r>
          </w:p>
          <w:p w14:paraId="2BB859C5" w14:textId="77777777" w:rsidR="00753ACC" w:rsidRPr="00A8683D" w:rsidRDefault="2CE80FD3">
            <w:pPr>
              <w:pStyle w:val="Sraas1"/>
            </w:pPr>
            <w:r>
              <w:t>Data iki</w:t>
            </w:r>
          </w:p>
          <w:p w14:paraId="5A58B48E" w14:textId="77777777" w:rsidR="00753ACC" w:rsidRPr="00A8683D" w:rsidRDefault="2CE80FD3">
            <w:pPr>
              <w:pStyle w:val="Sraas1"/>
            </w:pPr>
            <w:r>
              <w:t>Projektai be patikros vietų – {Taip, Ne}</w:t>
            </w:r>
          </w:p>
          <w:p w14:paraId="18138B32" w14:textId="77777777" w:rsidR="00753ACC" w:rsidRPr="00A8683D" w:rsidRDefault="2CE80FD3">
            <w:pPr>
              <w:pStyle w:val="Sraas1"/>
            </w:pPr>
            <w:r>
              <w:t>Atsakingas asmuo</w:t>
            </w:r>
          </w:p>
          <w:p w14:paraId="40CFCE50" w14:textId="77777777" w:rsidR="00753ACC" w:rsidRPr="00A8683D" w:rsidRDefault="2CE80FD3">
            <w:pPr>
              <w:pStyle w:val="Sraas1"/>
            </w:pPr>
            <w:r>
              <w:t>Rezultatas – {Neatitikimų nenustatyta, Nustatyti neatitikimai, Neatitikimai ištaisyti}</w:t>
            </w:r>
          </w:p>
          <w:p w14:paraId="7F2AA209" w14:textId="77777777" w:rsidR="00753ACC" w:rsidRPr="00A8683D" w:rsidRDefault="2CE80FD3">
            <w:pPr>
              <w:pStyle w:val="Sraas1"/>
            </w:pPr>
            <w:r>
              <w:t>Būsena – {Planuojama, Atlikta, Baigta}</w:t>
            </w:r>
          </w:p>
          <w:p w14:paraId="21971E58" w14:textId="77777777" w:rsidR="00753ACC" w:rsidRPr="00A8683D" w:rsidRDefault="2CE80FD3">
            <w:pPr>
              <w:pStyle w:val="Sraas1"/>
            </w:pPr>
            <w:r>
              <w:t>Rodyti tik – {Mano, Skyriaus}</w:t>
            </w:r>
          </w:p>
        </w:tc>
      </w:tr>
      <w:tr w:rsidR="00753ACC" w:rsidRPr="00A8683D" w14:paraId="0348D5AE" w14:textId="77777777" w:rsidTr="4560C70B">
        <w:trPr>
          <w:tblHeader/>
        </w:trPr>
        <w:tc>
          <w:tcPr>
            <w:tcW w:w="5000" w:type="pct"/>
            <w:tcBorders>
              <w:right w:val="single" w:sz="4" w:space="0" w:color="BFBFBF" w:themeColor="background1" w:themeShade="BF"/>
            </w:tcBorders>
            <w:shd w:val="clear" w:color="auto" w:fill="BEE3A5"/>
            <w:vAlign w:val="center"/>
          </w:tcPr>
          <w:p w14:paraId="21458695" w14:textId="77777777" w:rsidR="00753ACC" w:rsidRPr="00A8683D" w:rsidRDefault="00753ACC">
            <w:pPr>
              <w:ind w:firstLine="0"/>
              <w:rPr>
                <w:b/>
                <w:bCs/>
              </w:rPr>
            </w:pPr>
            <w:r w:rsidRPr="00A8683D">
              <w:rPr>
                <w:b/>
                <w:bCs/>
              </w:rPr>
              <w:t>Laukai</w:t>
            </w:r>
          </w:p>
        </w:tc>
      </w:tr>
      <w:tr w:rsidR="00753ACC" w:rsidRPr="00A8683D" w14:paraId="1FCA1867" w14:textId="77777777" w:rsidTr="4560C70B">
        <w:trPr>
          <w:tblHeader/>
        </w:trPr>
        <w:tc>
          <w:tcPr>
            <w:tcW w:w="5000" w:type="pct"/>
            <w:tcBorders>
              <w:right w:val="single" w:sz="4" w:space="0" w:color="BFBFBF" w:themeColor="background1" w:themeShade="BF"/>
            </w:tcBorders>
            <w:shd w:val="clear" w:color="auto" w:fill="auto"/>
            <w:vAlign w:val="center"/>
          </w:tcPr>
          <w:p w14:paraId="1C3A15A2" w14:textId="77777777" w:rsidR="00753ACC" w:rsidRPr="00A8683D" w:rsidRDefault="2CE80FD3">
            <w:pPr>
              <w:pStyle w:val="Lentelssraas"/>
            </w:pPr>
            <w:r>
              <w:t>Projekto Nr.</w:t>
            </w:r>
          </w:p>
          <w:p w14:paraId="7B5C9BC7" w14:textId="77777777" w:rsidR="00753ACC" w:rsidRPr="00A8683D" w:rsidRDefault="2CE80FD3">
            <w:pPr>
              <w:pStyle w:val="Lentelssraas"/>
            </w:pPr>
            <w:r>
              <w:t>Projekto pavadinimas</w:t>
            </w:r>
          </w:p>
          <w:p w14:paraId="2AD10D6B" w14:textId="77777777" w:rsidR="00753ACC" w:rsidRPr="00A8683D" w:rsidRDefault="2CE80FD3">
            <w:pPr>
              <w:pStyle w:val="Lentelssraas"/>
            </w:pPr>
            <w:r>
              <w:t>Vykdytojas</w:t>
            </w:r>
          </w:p>
          <w:p w14:paraId="30FC798B" w14:textId="77777777" w:rsidR="00753ACC" w:rsidRPr="00A8683D" w:rsidRDefault="2CE80FD3">
            <w:pPr>
              <w:pStyle w:val="Lentelssraas"/>
            </w:pPr>
            <w:r>
              <w:t>Patikros vietoje Nr.</w:t>
            </w:r>
          </w:p>
          <w:p w14:paraId="60CFA1C3" w14:textId="77777777" w:rsidR="00753ACC" w:rsidRPr="00A8683D" w:rsidRDefault="2CE80FD3">
            <w:pPr>
              <w:pStyle w:val="Lentelssraas"/>
            </w:pPr>
            <w:r>
              <w:t>Planuojama data</w:t>
            </w:r>
          </w:p>
          <w:p w14:paraId="187D8EA2" w14:textId="77777777" w:rsidR="00753ACC" w:rsidRPr="00A8683D" w:rsidRDefault="2CE80FD3">
            <w:pPr>
              <w:pStyle w:val="Lentelssraas"/>
            </w:pPr>
            <w:r>
              <w:t>Faktinė data</w:t>
            </w:r>
          </w:p>
          <w:p w14:paraId="23D599B2" w14:textId="77777777" w:rsidR="00753ACC" w:rsidRPr="00A8683D" w:rsidRDefault="2CE80FD3">
            <w:pPr>
              <w:pStyle w:val="Lentelssraas"/>
            </w:pPr>
            <w:r>
              <w:t>Tipas</w:t>
            </w:r>
          </w:p>
          <w:p w14:paraId="54760805" w14:textId="77777777" w:rsidR="00753ACC" w:rsidRPr="00A8683D" w:rsidRDefault="2CE80FD3">
            <w:pPr>
              <w:pStyle w:val="Lentelssraas"/>
            </w:pPr>
            <w:r>
              <w:t>Būsena</w:t>
            </w:r>
          </w:p>
          <w:p w14:paraId="4F1E9729" w14:textId="77777777" w:rsidR="00753ACC" w:rsidRPr="00A8683D" w:rsidRDefault="2CE80FD3">
            <w:pPr>
              <w:pStyle w:val="Lentelssraas"/>
            </w:pPr>
            <w:r>
              <w:t>Rezultatas</w:t>
            </w:r>
          </w:p>
          <w:p w14:paraId="6399D696" w14:textId="77777777" w:rsidR="00753ACC" w:rsidRPr="00A8683D" w:rsidRDefault="2CE80FD3">
            <w:pPr>
              <w:pStyle w:val="Lentelssraas"/>
            </w:pPr>
            <w:r>
              <w:t xml:space="preserve">Dokumentų skaičius </w:t>
            </w:r>
          </w:p>
        </w:tc>
      </w:tr>
      <w:tr w:rsidR="00753ACC" w:rsidRPr="00A8683D" w14:paraId="35B833C2" w14:textId="77777777" w:rsidTr="4560C70B">
        <w:trPr>
          <w:tblHeader/>
        </w:trPr>
        <w:tc>
          <w:tcPr>
            <w:tcW w:w="5000" w:type="pct"/>
            <w:tcBorders>
              <w:right w:val="single" w:sz="4" w:space="0" w:color="BFBFBF" w:themeColor="background1" w:themeShade="BF"/>
            </w:tcBorders>
            <w:shd w:val="clear" w:color="auto" w:fill="BEE3A5"/>
            <w:vAlign w:val="center"/>
          </w:tcPr>
          <w:p w14:paraId="2716EE14" w14:textId="77777777" w:rsidR="00753ACC" w:rsidRPr="00A8683D" w:rsidRDefault="00753ACC">
            <w:pPr>
              <w:ind w:firstLine="0"/>
              <w:rPr>
                <w:b/>
                <w:bCs/>
              </w:rPr>
            </w:pPr>
            <w:r w:rsidRPr="00A8683D">
              <w:rPr>
                <w:b/>
                <w:bCs/>
              </w:rPr>
              <w:t>Mygtukai</w:t>
            </w:r>
          </w:p>
        </w:tc>
      </w:tr>
      <w:tr w:rsidR="00753ACC" w:rsidRPr="00A8683D" w14:paraId="292DAF0F" w14:textId="77777777" w:rsidTr="4560C70B">
        <w:trPr>
          <w:tblHeader/>
        </w:trPr>
        <w:tc>
          <w:tcPr>
            <w:tcW w:w="5000" w:type="pct"/>
            <w:tcBorders>
              <w:right w:val="single" w:sz="4" w:space="0" w:color="BFBFBF" w:themeColor="background1" w:themeShade="BF"/>
            </w:tcBorders>
            <w:shd w:val="clear" w:color="auto" w:fill="auto"/>
            <w:vAlign w:val="center"/>
          </w:tcPr>
          <w:p w14:paraId="76A65FAE" w14:textId="77777777" w:rsidR="00753ACC" w:rsidRPr="00A8683D" w:rsidRDefault="2CE80FD3">
            <w:pPr>
              <w:pStyle w:val="Lentelssraas"/>
            </w:pPr>
            <w:r>
              <w:t>Registruoti</w:t>
            </w:r>
          </w:p>
          <w:p w14:paraId="67B19DFB" w14:textId="77777777" w:rsidR="00753ACC" w:rsidRPr="00A8683D" w:rsidRDefault="2CE80FD3">
            <w:pPr>
              <w:pStyle w:val="Lentelssraas"/>
            </w:pPr>
            <w:r>
              <w:t>Redaguoti</w:t>
            </w:r>
          </w:p>
          <w:p w14:paraId="2406851F" w14:textId="77777777" w:rsidR="00753ACC" w:rsidRPr="00A8683D" w:rsidRDefault="2CE80FD3">
            <w:pPr>
              <w:pStyle w:val="Lentelssraas"/>
            </w:pPr>
            <w:r>
              <w:t>Ištrinti</w:t>
            </w:r>
          </w:p>
        </w:tc>
      </w:tr>
      <w:tr w:rsidR="00753ACC" w:rsidRPr="00A8683D" w14:paraId="4B89B981" w14:textId="77777777" w:rsidTr="4560C70B">
        <w:trPr>
          <w:tblHeader/>
        </w:trPr>
        <w:tc>
          <w:tcPr>
            <w:tcW w:w="5000" w:type="pct"/>
            <w:tcBorders>
              <w:right w:val="single" w:sz="4" w:space="0" w:color="BFBFBF" w:themeColor="background1" w:themeShade="BF"/>
            </w:tcBorders>
            <w:shd w:val="clear" w:color="auto" w:fill="BEE3A5"/>
            <w:vAlign w:val="center"/>
          </w:tcPr>
          <w:p w14:paraId="58A1A026" w14:textId="77777777" w:rsidR="00753ACC" w:rsidRPr="00A8683D" w:rsidRDefault="00753ACC">
            <w:pPr>
              <w:ind w:firstLine="0"/>
              <w:rPr>
                <w:b/>
                <w:bCs/>
              </w:rPr>
            </w:pPr>
            <w:r w:rsidRPr="00A8683D">
              <w:rPr>
                <w:b/>
                <w:bCs/>
              </w:rPr>
              <w:t>Naudotojai</w:t>
            </w:r>
          </w:p>
        </w:tc>
      </w:tr>
      <w:tr w:rsidR="00753ACC" w:rsidRPr="00A8683D" w14:paraId="42A2A833" w14:textId="77777777" w:rsidTr="4560C70B">
        <w:tc>
          <w:tcPr>
            <w:tcW w:w="5000" w:type="pct"/>
            <w:tcBorders>
              <w:right w:val="single" w:sz="4" w:space="0" w:color="BFBFBF" w:themeColor="background1" w:themeShade="BF"/>
            </w:tcBorders>
            <w:shd w:val="clear" w:color="auto" w:fill="auto"/>
          </w:tcPr>
          <w:p w14:paraId="7D9E72AF" w14:textId="77777777" w:rsidR="00753ACC" w:rsidRPr="00A8683D" w:rsidRDefault="00753ACC">
            <w:pPr>
              <w:pStyle w:val="Lentelssraas"/>
              <w:numPr>
                <w:ilvl w:val="0"/>
                <w:numId w:val="0"/>
              </w:numPr>
              <w:ind w:left="720" w:hanging="360"/>
            </w:pPr>
            <w:r w:rsidRPr="00A8683D">
              <w:t xml:space="preserve">Langas matomas tik </w:t>
            </w:r>
            <w:r w:rsidR="00125723" w:rsidRPr="00A8683D">
              <w:t>VSFSVVP</w:t>
            </w:r>
            <w:r w:rsidRPr="00A8683D">
              <w:t xml:space="preserve"> IS naudotojui.</w:t>
            </w:r>
          </w:p>
        </w:tc>
      </w:tr>
    </w:tbl>
    <w:p w14:paraId="751B737B" w14:textId="77777777" w:rsidR="00753ACC" w:rsidRPr="00A8683D" w:rsidRDefault="00753ACC" w:rsidP="00753ACC"/>
    <w:p w14:paraId="392A3669" w14:textId="77777777" w:rsidR="00753ACC" w:rsidRPr="00A8683D" w:rsidRDefault="00753ACC" w:rsidP="003E6AD6">
      <w:pPr>
        <w:pStyle w:val="Heading3"/>
      </w:pPr>
      <w:bookmarkStart w:id="908" w:name="_Toc92976827"/>
      <w:bookmarkStart w:id="909" w:name="_Toc159222330"/>
      <w:r w:rsidRPr="00A8683D">
        <w:lastRenderedPageBreak/>
        <w:t>Ex-Post patikra</w:t>
      </w:r>
      <w:bookmarkEnd w:id="908"/>
      <w:bookmarkEnd w:id="909"/>
    </w:p>
    <w:p w14:paraId="23763662" w14:textId="77777777" w:rsidR="00753ACC" w:rsidRPr="00A8683D" w:rsidRDefault="0039637B" w:rsidP="00753ACC">
      <w:pPr>
        <w:keepNext/>
        <w:ind w:firstLine="0"/>
      </w:pPr>
      <w:r>
        <w:rPr>
          <w:noProof/>
        </w:rPr>
        <w:drawing>
          <wp:inline distT="0" distB="0" distL="0" distR="0" wp14:anchorId="644E5C58" wp14:editId="49C38A09">
            <wp:extent cx="6300470" cy="4770120"/>
            <wp:effectExtent l="0" t="0" r="5080" b="0"/>
            <wp:docPr id="134" name="Picture 13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Graphical user interface, application&#10;&#10;Description automatically generated"/>
                    <pic:cNvPicPr/>
                  </pic:nvPicPr>
                  <pic:blipFill>
                    <a:blip r:embed="rId236"/>
                    <a:stretch>
                      <a:fillRect/>
                    </a:stretch>
                  </pic:blipFill>
                  <pic:spPr>
                    <a:xfrm>
                      <a:off x="0" y="0"/>
                      <a:ext cx="6300470" cy="4770120"/>
                    </a:xfrm>
                    <a:prstGeom prst="rect">
                      <a:avLst/>
                    </a:prstGeom>
                  </pic:spPr>
                </pic:pic>
              </a:graphicData>
            </a:graphic>
          </wp:inline>
        </w:drawing>
      </w:r>
    </w:p>
    <w:p w14:paraId="09111815" w14:textId="77777777" w:rsidR="00753ACC" w:rsidRPr="00A8683D" w:rsidRDefault="00753ACC" w:rsidP="00753ACC">
      <w:pPr>
        <w:pStyle w:val="Caption"/>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139</w:t>
        </w:r>
      </w:fldSimple>
      <w:r w:rsidRPr="00A8683D">
        <w:rPr>
          <w:noProof/>
        </w:rPr>
        <w:t xml:space="preserve"> Ex-Post patikra</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72572602" w14:textId="77777777" w:rsidTr="4560C70B">
        <w:trPr>
          <w:tblHeader/>
        </w:trPr>
        <w:tc>
          <w:tcPr>
            <w:tcW w:w="5000" w:type="pct"/>
            <w:tcBorders>
              <w:right w:val="single" w:sz="4" w:space="0" w:color="BFBFBF" w:themeColor="background1" w:themeShade="BF"/>
            </w:tcBorders>
            <w:shd w:val="clear" w:color="auto" w:fill="BEE3A5"/>
            <w:vAlign w:val="center"/>
          </w:tcPr>
          <w:p w14:paraId="6FD5A63B" w14:textId="77777777" w:rsidR="00753ACC" w:rsidRPr="00A8683D" w:rsidRDefault="00753ACC">
            <w:pPr>
              <w:ind w:firstLine="0"/>
              <w:rPr>
                <w:b/>
                <w:bCs/>
              </w:rPr>
            </w:pPr>
            <w:r w:rsidRPr="00A8683D">
              <w:rPr>
                <w:b/>
                <w:bCs/>
              </w:rPr>
              <w:lastRenderedPageBreak/>
              <w:t>Laukai</w:t>
            </w:r>
          </w:p>
        </w:tc>
      </w:tr>
      <w:tr w:rsidR="00753ACC" w:rsidRPr="00A8683D" w14:paraId="4E717EE0" w14:textId="77777777" w:rsidTr="4560C70B">
        <w:trPr>
          <w:tblHeader/>
        </w:trPr>
        <w:tc>
          <w:tcPr>
            <w:tcW w:w="5000" w:type="pct"/>
            <w:tcBorders>
              <w:right w:val="single" w:sz="4" w:space="0" w:color="BFBFBF" w:themeColor="background1" w:themeShade="BF"/>
            </w:tcBorders>
            <w:shd w:val="clear" w:color="auto" w:fill="auto"/>
            <w:vAlign w:val="center"/>
          </w:tcPr>
          <w:p w14:paraId="145A0F3E" w14:textId="77777777" w:rsidR="00753ACC" w:rsidRPr="00A8683D" w:rsidRDefault="2CE80FD3">
            <w:pPr>
              <w:pStyle w:val="Lentelssraas"/>
            </w:pPr>
            <w:r>
              <w:t>*Patikros vietoje numeris - automatiškai generuojamas didėjimo tvarka be galimybės pakeisti. Pvz., 1, 2, 3...</w:t>
            </w:r>
          </w:p>
          <w:p w14:paraId="5E078262" w14:textId="77777777" w:rsidR="00753ACC" w:rsidRPr="00A8683D" w:rsidRDefault="2CE80FD3">
            <w:pPr>
              <w:pStyle w:val="Lentelssraas"/>
            </w:pPr>
            <w:r>
              <w:t xml:space="preserve">*Patikros vietoje tipas - parenkama reikšmė iš sąrašo: Finansinė, Veiklos, Veiklos ir finansinė. </w:t>
            </w:r>
          </w:p>
          <w:p w14:paraId="6121C0AB" w14:textId="77777777" w:rsidR="00753ACC" w:rsidRPr="00A8683D" w:rsidRDefault="2CE80FD3">
            <w:pPr>
              <w:pStyle w:val="Lentelssraas"/>
            </w:pPr>
            <w:r>
              <w:t xml:space="preserve">*Patikra vietoje planuota - parenkama reikšmė iš sąrašo: Planuota, Neplanuota. Nutylima reikšmė Planuota. </w:t>
            </w:r>
          </w:p>
          <w:p w14:paraId="66E93C81" w14:textId="77777777" w:rsidR="00753ACC" w:rsidRPr="00A8683D" w:rsidRDefault="2CE80FD3">
            <w:pPr>
              <w:pStyle w:val="Lentelssraas"/>
            </w:pPr>
            <w:r>
              <w:t xml:space="preserve">Planuojama patikros vietoje data - parenkama reikšmė iš datų kalendoriaus. </w:t>
            </w:r>
          </w:p>
          <w:p w14:paraId="1CC31FA5" w14:textId="77777777" w:rsidR="00753ACC" w:rsidRPr="00A8683D" w:rsidRDefault="2CE80FD3">
            <w:pPr>
              <w:pStyle w:val="Lentelssraas"/>
            </w:pPr>
            <w:r>
              <w:t>Patikros vietoje data - parenkama reikšmė iš datų kalendoriaus. Tai faktinė patikros vietoje data.</w:t>
            </w:r>
          </w:p>
          <w:p w14:paraId="04A1BD4F" w14:textId="77777777" w:rsidR="00753ACC" w:rsidRPr="00A8683D" w:rsidRDefault="2CE80FD3">
            <w:pPr>
              <w:pStyle w:val="Lentelssraas"/>
            </w:pPr>
            <w:r>
              <w:t xml:space="preserve">Patikros vietoje apimties suma, € - įvedama suma. </w:t>
            </w:r>
          </w:p>
          <w:p w14:paraId="4BE8344C" w14:textId="77777777" w:rsidR="00753ACC" w:rsidRPr="00A8683D" w:rsidRDefault="2CE80FD3">
            <w:pPr>
              <w:pStyle w:val="Lentelssraas"/>
            </w:pPr>
            <w:r>
              <w:t>Patikros apimtis - parenkama reikšmė iš sąrašo: 100 proc., Atrankinė.</w:t>
            </w:r>
          </w:p>
          <w:p w14:paraId="262B3515" w14:textId="77777777" w:rsidR="00753ACC" w:rsidRPr="00A8683D" w:rsidRDefault="2CE80FD3">
            <w:pPr>
              <w:pStyle w:val="Lentelssraas"/>
            </w:pPr>
            <w:r>
              <w:t>Atliktos patikros vieta – įvedamas tekstas.</w:t>
            </w:r>
          </w:p>
          <w:p w14:paraId="62A02890" w14:textId="77777777" w:rsidR="00753ACC" w:rsidRPr="00A8683D" w:rsidRDefault="2CE80FD3">
            <w:pPr>
              <w:pStyle w:val="Lentelssraas"/>
            </w:pPr>
            <w:r>
              <w:t>Projekto vykdytojo atstovai – įvedamas tekstas.</w:t>
            </w:r>
          </w:p>
          <w:p w14:paraId="35411686" w14:textId="77777777" w:rsidR="00753ACC" w:rsidRPr="00A8683D" w:rsidRDefault="2CE80FD3">
            <w:pPr>
              <w:pStyle w:val="Lentelssraas"/>
            </w:pPr>
            <w:r>
              <w:t>Rezultatas - parenkama reikšmė iš sąrašo: Neatitikimų nenustatyta, Nustatyti neatitikimai, Neatitikimai ištaisyti.</w:t>
            </w:r>
          </w:p>
          <w:p w14:paraId="1D09CFF9" w14:textId="77777777" w:rsidR="00753ACC" w:rsidRPr="00A8683D" w:rsidRDefault="2CE80FD3">
            <w:pPr>
              <w:pStyle w:val="Lentelssraas"/>
            </w:pPr>
            <w:r>
              <w:t>Kiti atstovai – įvedamas tekstas.</w:t>
            </w:r>
          </w:p>
          <w:p w14:paraId="1C7C4D44" w14:textId="77777777" w:rsidR="00753ACC" w:rsidRPr="00A8683D" w:rsidRDefault="2CE80FD3">
            <w:pPr>
              <w:pStyle w:val="Lentelssraas"/>
            </w:pPr>
            <w:r>
              <w:t xml:space="preserve">*Būsena - Planuojama, Atlikta, Baigta. Nutylima reikšmė Planuojama. </w:t>
            </w:r>
          </w:p>
          <w:p w14:paraId="67ACD9F4" w14:textId="77777777" w:rsidR="00753ACC" w:rsidRPr="00A8683D" w:rsidRDefault="00753ACC">
            <w:pPr>
              <w:rPr>
                <w:i/>
                <w:iCs/>
              </w:rPr>
            </w:pPr>
            <w:r w:rsidRPr="00A8683D">
              <w:rPr>
                <w:b/>
                <w:bCs/>
                <w:i/>
                <w:iCs/>
              </w:rPr>
              <w:t>Pastaba: žvaigždute * pažymėti laukai yra privalomi</w:t>
            </w:r>
            <w:r w:rsidRPr="00A8683D">
              <w:rPr>
                <w:i/>
                <w:iCs/>
              </w:rPr>
              <w:t>.</w:t>
            </w:r>
          </w:p>
          <w:p w14:paraId="6D3264F1" w14:textId="77777777" w:rsidR="00753ACC" w:rsidRPr="00A8683D" w:rsidRDefault="00753ACC">
            <w:pPr>
              <w:ind w:firstLine="0"/>
              <w:rPr>
                <w:b/>
                <w:bCs/>
                <w:iCs/>
              </w:rPr>
            </w:pPr>
            <w:r w:rsidRPr="00A8683D">
              <w:rPr>
                <w:b/>
                <w:bCs/>
                <w:iCs/>
              </w:rPr>
              <w:t>Skiltis „Patikros vietoje apimties suma“:</w:t>
            </w:r>
          </w:p>
          <w:p w14:paraId="415762B1" w14:textId="77777777" w:rsidR="00753ACC" w:rsidRPr="00A8683D" w:rsidRDefault="00753ACC">
            <w:pPr>
              <w:rPr>
                <w:iCs/>
              </w:rPr>
            </w:pPr>
            <w:r w:rsidRPr="00A8683D">
              <w:rPr>
                <w:iCs/>
              </w:rPr>
              <w:t>Priklausoma nuo patikros vietoje tipo, atvaizduojama viena arba dvi lentelės:</w:t>
            </w:r>
          </w:p>
          <w:p w14:paraId="507204EE" w14:textId="77777777" w:rsidR="00753ACC" w:rsidRPr="00A8683D" w:rsidRDefault="2CE80FD3">
            <w:pPr>
              <w:pStyle w:val="Lentelssraas"/>
            </w:pPr>
            <w:r>
              <w:t>Jei patikros vietoje tipas „Veiklos“, rodoma lentelė „Veiklos patikros apimties suma“</w:t>
            </w:r>
          </w:p>
          <w:p w14:paraId="4133F621" w14:textId="77777777" w:rsidR="00753ACC" w:rsidRPr="00A8683D" w:rsidRDefault="2CE80FD3">
            <w:pPr>
              <w:pStyle w:val="Lentelssraas"/>
            </w:pPr>
            <w:r>
              <w:t>Jei patikros vietoje tipas „Finansinė“, rodoma lentelė „Finansinės patikros apimties suma“</w:t>
            </w:r>
          </w:p>
          <w:p w14:paraId="01761766" w14:textId="77777777" w:rsidR="00753ACC" w:rsidRPr="00A8683D" w:rsidRDefault="2CE80FD3">
            <w:pPr>
              <w:pStyle w:val="Lentelssraas"/>
            </w:pPr>
            <w:r>
              <w:t>Jei patikros vietoje tipas „Veiklos ir finansinė“, rodomos lentelės „Veiklos patikros apimties suma“ ir „Finansinės patikros apimties suma“</w:t>
            </w:r>
          </w:p>
          <w:p w14:paraId="2A6C5B81" w14:textId="77777777" w:rsidR="00753ACC" w:rsidRPr="00A8683D" w:rsidRDefault="00753ACC">
            <w:pPr>
              <w:pStyle w:val="Lentelssraas"/>
              <w:numPr>
                <w:ilvl w:val="0"/>
                <w:numId w:val="0"/>
              </w:numPr>
              <w:ind w:left="329" w:hanging="284"/>
            </w:pPr>
            <w:r w:rsidRPr="00A8683D">
              <w:t>Kiekvienoje iš lentelių pateikiama informacija:</w:t>
            </w:r>
          </w:p>
          <w:p w14:paraId="19FF273A" w14:textId="77777777" w:rsidR="00753ACC" w:rsidRPr="00A8683D" w:rsidRDefault="2CE80FD3">
            <w:pPr>
              <w:pStyle w:val="Lentelssraas"/>
              <w:ind w:left="329" w:hanging="284"/>
            </w:pPr>
            <w:r>
              <w:t>Suma, € - laukas matomas tik lentelės redagavimo režime. Reikšmė įvedama laisvu tekstu.</w:t>
            </w:r>
          </w:p>
          <w:p w14:paraId="6C90A65C" w14:textId="77777777" w:rsidR="00753ACC" w:rsidRPr="00A8683D" w:rsidRDefault="2CE80FD3">
            <w:pPr>
              <w:pStyle w:val="Lentelssraas"/>
              <w:ind w:left="329" w:hanging="284"/>
            </w:pPr>
            <w:r>
              <w:t>ES lėšos, € - nurodoma automatiškai apskaičiuota suma, kuri gali būti koreguojama.</w:t>
            </w:r>
          </w:p>
          <w:p w14:paraId="044B0828" w14:textId="77777777" w:rsidR="00753ACC" w:rsidRPr="00A8683D" w:rsidRDefault="2CE80FD3">
            <w:pPr>
              <w:pStyle w:val="Lentelssraas"/>
              <w:ind w:left="329" w:hanging="284"/>
            </w:pPr>
            <w:r>
              <w:t>BF lėšos, € - nurodoma automatiškai apskaičiuota suma, kuri gali būti koreguojama.</w:t>
            </w:r>
          </w:p>
          <w:p w14:paraId="4D84919D" w14:textId="77777777" w:rsidR="00753ACC" w:rsidRPr="00A8683D" w:rsidRDefault="2CE80FD3">
            <w:pPr>
              <w:pStyle w:val="Lentelssraas"/>
              <w:ind w:left="329" w:hanging="284"/>
            </w:pPr>
            <w:r>
              <w:t>Iš viso (ES+BF), € - nurodoma automatiškai apskaičiuota suma (ES lėšos + BF lėšos), kuri negali būti koreguojama.</w:t>
            </w:r>
          </w:p>
          <w:p w14:paraId="71D31EE1" w14:textId="77777777" w:rsidR="00753ACC" w:rsidRPr="00A8683D" w:rsidRDefault="2CE80FD3">
            <w:pPr>
              <w:pStyle w:val="Lentelssraas"/>
              <w:ind w:left="329" w:hanging="284"/>
            </w:pPr>
            <w:r>
              <w:t>Nuosavos lėšos, € - įvedama reikšmė.</w:t>
            </w:r>
          </w:p>
          <w:p w14:paraId="4B549EB1" w14:textId="77777777" w:rsidR="00753ACC" w:rsidRPr="00A8683D" w:rsidRDefault="2CE80FD3">
            <w:pPr>
              <w:pStyle w:val="Lentelssraas"/>
              <w:ind w:left="329" w:hanging="284"/>
            </w:pPr>
            <w:r>
              <w:t>Iš viso (</w:t>
            </w:r>
            <w:r w:rsidR="68FD9BBE">
              <w:t>BF+NL</w:t>
            </w:r>
            <w:r>
              <w:t>), € - nurodoma automatiškai apskaičiuota suma (</w:t>
            </w:r>
            <w:r w:rsidR="7B7C3D07">
              <w:t xml:space="preserve">BF lėšos + </w:t>
            </w:r>
            <w:r>
              <w:t>nuosavos lėšos), kuri negali būti koreguojama.</w:t>
            </w:r>
          </w:p>
          <w:p w14:paraId="0858B702" w14:textId="77777777" w:rsidR="00753ACC" w:rsidRPr="00A8683D" w:rsidRDefault="00753ACC">
            <w:pPr>
              <w:rPr>
                <w:i/>
              </w:rPr>
            </w:pPr>
            <w:r w:rsidRPr="00A8683D">
              <w:t>Iš viso, € - nurodoma automatiškai apskaičiuota suma (ES lėšos + BF lėšos + Nuosavos lėšos), kuri negali būti koreguojama.</w:t>
            </w:r>
          </w:p>
        </w:tc>
      </w:tr>
      <w:tr w:rsidR="00753ACC" w:rsidRPr="00A8683D" w14:paraId="4029F158" w14:textId="77777777" w:rsidTr="4560C70B">
        <w:trPr>
          <w:tblHeader/>
        </w:trPr>
        <w:tc>
          <w:tcPr>
            <w:tcW w:w="5000" w:type="pct"/>
            <w:tcBorders>
              <w:right w:val="single" w:sz="4" w:space="0" w:color="BFBFBF" w:themeColor="background1" w:themeShade="BF"/>
            </w:tcBorders>
            <w:shd w:val="clear" w:color="auto" w:fill="BEE3A5"/>
            <w:vAlign w:val="center"/>
          </w:tcPr>
          <w:p w14:paraId="731D2539" w14:textId="77777777" w:rsidR="00753ACC" w:rsidRPr="00A8683D" w:rsidRDefault="00753ACC">
            <w:pPr>
              <w:ind w:firstLine="0"/>
              <w:rPr>
                <w:b/>
                <w:bCs/>
              </w:rPr>
            </w:pPr>
            <w:r w:rsidRPr="00A8683D">
              <w:rPr>
                <w:b/>
                <w:bCs/>
              </w:rPr>
              <w:t>Mygtukai</w:t>
            </w:r>
          </w:p>
        </w:tc>
      </w:tr>
      <w:tr w:rsidR="00753ACC" w:rsidRPr="00A8683D" w14:paraId="4D4EEBCB" w14:textId="77777777" w:rsidTr="4560C70B">
        <w:trPr>
          <w:tblHeader/>
        </w:trPr>
        <w:tc>
          <w:tcPr>
            <w:tcW w:w="5000" w:type="pct"/>
            <w:tcBorders>
              <w:right w:val="single" w:sz="4" w:space="0" w:color="BFBFBF" w:themeColor="background1" w:themeShade="BF"/>
            </w:tcBorders>
            <w:shd w:val="clear" w:color="auto" w:fill="auto"/>
            <w:vAlign w:val="center"/>
          </w:tcPr>
          <w:p w14:paraId="241C9DB4" w14:textId="77777777" w:rsidR="00753ACC" w:rsidRPr="00A8683D" w:rsidRDefault="2CE80FD3">
            <w:pPr>
              <w:pStyle w:val="Lentelssraas"/>
            </w:pPr>
            <w:r>
              <w:t xml:space="preserve">Redaguoti </w:t>
            </w:r>
          </w:p>
          <w:p w14:paraId="78DAC8F8" w14:textId="77777777" w:rsidR="00753ACC" w:rsidRPr="00A8683D" w:rsidRDefault="2CE80FD3">
            <w:pPr>
              <w:pStyle w:val="Lentelssraas"/>
            </w:pPr>
            <w:r>
              <w:t xml:space="preserve">Išsaugoti </w:t>
            </w:r>
          </w:p>
          <w:p w14:paraId="7C5CD657" w14:textId="77777777" w:rsidR="00753ACC" w:rsidRPr="00A8683D" w:rsidRDefault="2CE80FD3">
            <w:pPr>
              <w:pStyle w:val="Lentelssraas"/>
            </w:pPr>
            <w:r>
              <w:t>Atšaukti</w:t>
            </w:r>
          </w:p>
          <w:p w14:paraId="1097B860" w14:textId="77777777" w:rsidR="00753ACC" w:rsidRPr="00A8683D" w:rsidRDefault="2CE80FD3">
            <w:pPr>
              <w:pStyle w:val="Lentelssraas"/>
            </w:pPr>
            <w:r>
              <w:t>Rodyti audito duomenis</w:t>
            </w:r>
          </w:p>
          <w:p w14:paraId="2788FC97" w14:textId="77777777" w:rsidR="00753ACC" w:rsidRPr="00A8683D" w:rsidRDefault="2CE80FD3">
            <w:pPr>
              <w:pStyle w:val="Lentelssraas"/>
            </w:pPr>
            <w:r>
              <w:t>Į pagrindinį sąrašą</w:t>
            </w:r>
          </w:p>
        </w:tc>
      </w:tr>
      <w:tr w:rsidR="00753ACC" w:rsidRPr="00A8683D" w14:paraId="34E1B9E2" w14:textId="77777777" w:rsidTr="4560C70B">
        <w:trPr>
          <w:tblHeader/>
        </w:trPr>
        <w:tc>
          <w:tcPr>
            <w:tcW w:w="5000" w:type="pct"/>
            <w:tcBorders>
              <w:right w:val="single" w:sz="4" w:space="0" w:color="BFBFBF" w:themeColor="background1" w:themeShade="BF"/>
            </w:tcBorders>
            <w:shd w:val="clear" w:color="auto" w:fill="BEE3A5"/>
            <w:vAlign w:val="center"/>
          </w:tcPr>
          <w:p w14:paraId="67B8BAC3" w14:textId="77777777" w:rsidR="00753ACC" w:rsidRPr="00A8683D" w:rsidRDefault="00753ACC">
            <w:pPr>
              <w:ind w:firstLine="0"/>
              <w:rPr>
                <w:b/>
                <w:bCs/>
              </w:rPr>
            </w:pPr>
            <w:r w:rsidRPr="00A8683D">
              <w:rPr>
                <w:b/>
                <w:bCs/>
              </w:rPr>
              <w:t>Naudotojai</w:t>
            </w:r>
          </w:p>
        </w:tc>
      </w:tr>
      <w:tr w:rsidR="00753ACC" w:rsidRPr="00A8683D" w14:paraId="1D3C5E8D" w14:textId="77777777" w:rsidTr="4560C70B">
        <w:tc>
          <w:tcPr>
            <w:tcW w:w="5000" w:type="pct"/>
            <w:tcBorders>
              <w:right w:val="single" w:sz="4" w:space="0" w:color="BFBFBF" w:themeColor="background1" w:themeShade="BF"/>
            </w:tcBorders>
            <w:shd w:val="clear" w:color="auto" w:fill="auto"/>
          </w:tcPr>
          <w:p w14:paraId="52A4F448" w14:textId="77777777" w:rsidR="00753ACC" w:rsidRPr="00A8683D" w:rsidRDefault="00753ACC">
            <w:pPr>
              <w:pStyle w:val="Lentelssraas"/>
              <w:numPr>
                <w:ilvl w:val="0"/>
                <w:numId w:val="0"/>
              </w:numPr>
              <w:ind w:left="720" w:hanging="360"/>
            </w:pPr>
            <w:r w:rsidRPr="00A8683D">
              <w:t xml:space="preserve">Langas matomas tik </w:t>
            </w:r>
            <w:r w:rsidR="00125723" w:rsidRPr="00A8683D">
              <w:t>VSFSVVP</w:t>
            </w:r>
            <w:r w:rsidRPr="00A8683D">
              <w:t xml:space="preserve"> IS naudotojui.</w:t>
            </w:r>
          </w:p>
        </w:tc>
      </w:tr>
    </w:tbl>
    <w:p w14:paraId="30040C62" w14:textId="77777777" w:rsidR="00753ACC" w:rsidRPr="00A8683D" w:rsidRDefault="00753ACC" w:rsidP="003E6AD6">
      <w:pPr>
        <w:pStyle w:val="Heading3"/>
      </w:pPr>
      <w:bookmarkStart w:id="910" w:name="_Toc92976828"/>
      <w:bookmarkStart w:id="911" w:name="_Toc159222331"/>
      <w:r w:rsidRPr="00A8683D">
        <w:t>VRM patikros lapų sąrašas</w:t>
      </w:r>
      <w:bookmarkEnd w:id="910"/>
      <w:bookmarkEnd w:id="911"/>
    </w:p>
    <w:p w14:paraId="265BD82E" w14:textId="77777777" w:rsidR="00753ACC" w:rsidRDefault="00E10200" w:rsidP="00753ACC">
      <w:pPr>
        <w:pStyle w:val="BodyText"/>
        <w:keepNext/>
        <w:ind w:firstLine="0"/>
      </w:pPr>
      <w:r w:rsidRPr="00E10200">
        <w:rPr>
          <w:noProof/>
        </w:rPr>
        <w:lastRenderedPageBreak/>
        <w:t xml:space="preserve"> </w:t>
      </w:r>
      <w:r>
        <w:rPr>
          <w:noProof/>
        </w:rPr>
        <w:drawing>
          <wp:inline distT="0" distB="0" distL="0" distR="0" wp14:anchorId="3DD7C549" wp14:editId="01C4A14B">
            <wp:extent cx="6300470" cy="2354580"/>
            <wp:effectExtent l="0" t="0" r="5080" b="7620"/>
            <wp:docPr id="179" name="Picture 17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Graphical user interface, text, application, email&#10;&#10;Description automatically generated"/>
                    <pic:cNvPicPr/>
                  </pic:nvPicPr>
                  <pic:blipFill>
                    <a:blip r:embed="rId237"/>
                    <a:stretch>
                      <a:fillRect/>
                    </a:stretch>
                  </pic:blipFill>
                  <pic:spPr>
                    <a:xfrm>
                      <a:off x="0" y="0"/>
                      <a:ext cx="6300470" cy="2354580"/>
                    </a:xfrm>
                    <a:prstGeom prst="rect">
                      <a:avLst/>
                    </a:prstGeom>
                  </pic:spPr>
                </pic:pic>
              </a:graphicData>
            </a:graphic>
          </wp:inline>
        </w:drawing>
      </w:r>
    </w:p>
    <w:p w14:paraId="2C81289D" w14:textId="77777777" w:rsidR="00016280" w:rsidRPr="00A8683D" w:rsidRDefault="00016280" w:rsidP="00753ACC">
      <w:pPr>
        <w:pStyle w:val="BodyText"/>
        <w:keepNext/>
        <w:ind w:firstLine="0"/>
      </w:pPr>
    </w:p>
    <w:p w14:paraId="71FFE8F2" w14:textId="77777777" w:rsidR="00753ACC" w:rsidRPr="00A8683D" w:rsidRDefault="00753ACC" w:rsidP="00753ACC">
      <w:pPr>
        <w:pStyle w:val="Caption"/>
        <w:jc w:val="center"/>
        <w:rPr>
          <w:noProof/>
        </w:rPr>
      </w:pPr>
      <w:r w:rsidRPr="00A8683D">
        <w:t xml:space="preserve">pav. </w:t>
      </w:r>
      <w:fldSimple w:instr=" STYLEREF 1 \s ">
        <w:r w:rsidR="000E53E0">
          <w:rPr>
            <w:noProof/>
          </w:rPr>
          <w:t>3</w:t>
        </w:r>
      </w:fldSimple>
      <w:r w:rsidR="00215C96">
        <w:t>.</w:t>
      </w:r>
      <w:fldSimple w:instr=" SEQ pav. \* ARABIC \s 1 ">
        <w:r w:rsidR="000E53E0">
          <w:rPr>
            <w:noProof/>
          </w:rPr>
          <w:t>140</w:t>
        </w:r>
      </w:fldSimple>
      <w:r w:rsidRPr="00A8683D">
        <w:rPr>
          <w:noProof/>
        </w:rPr>
        <w:t xml:space="preserve"> VRM patikros lapų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54162EB7" w14:textId="77777777" w:rsidTr="4560C70B">
        <w:trPr>
          <w:tblHeader/>
        </w:trPr>
        <w:tc>
          <w:tcPr>
            <w:tcW w:w="5000" w:type="pct"/>
            <w:tcBorders>
              <w:right w:val="single" w:sz="4" w:space="0" w:color="BFBFBF" w:themeColor="background1" w:themeShade="BF"/>
            </w:tcBorders>
            <w:shd w:val="clear" w:color="auto" w:fill="BEE3A5"/>
            <w:vAlign w:val="center"/>
          </w:tcPr>
          <w:p w14:paraId="01988AEC" w14:textId="77777777" w:rsidR="00753ACC" w:rsidRPr="00A8683D" w:rsidRDefault="00753ACC">
            <w:pPr>
              <w:ind w:firstLine="0"/>
              <w:rPr>
                <w:b/>
                <w:bCs/>
              </w:rPr>
            </w:pPr>
            <w:r w:rsidRPr="00A8683D">
              <w:rPr>
                <w:b/>
                <w:bCs/>
              </w:rPr>
              <w:t>Laukai</w:t>
            </w:r>
          </w:p>
        </w:tc>
      </w:tr>
      <w:tr w:rsidR="00753ACC" w:rsidRPr="00A8683D" w14:paraId="3284371D" w14:textId="77777777" w:rsidTr="4560C70B">
        <w:trPr>
          <w:tblHeader/>
        </w:trPr>
        <w:tc>
          <w:tcPr>
            <w:tcW w:w="5000" w:type="pct"/>
            <w:tcBorders>
              <w:right w:val="single" w:sz="4" w:space="0" w:color="BFBFBF" w:themeColor="background1" w:themeShade="BF"/>
            </w:tcBorders>
            <w:shd w:val="clear" w:color="auto" w:fill="auto"/>
            <w:vAlign w:val="center"/>
          </w:tcPr>
          <w:p w14:paraId="720AF80C" w14:textId="77777777" w:rsidR="00753ACC" w:rsidRPr="00A8683D" w:rsidRDefault="2CE80FD3">
            <w:pPr>
              <w:pStyle w:val="Lentelssraas"/>
            </w:pPr>
            <w:r>
              <w:t>Pavadinimas</w:t>
            </w:r>
          </w:p>
          <w:p w14:paraId="29DADA4C" w14:textId="77777777" w:rsidR="00753ACC" w:rsidRPr="00A8683D" w:rsidRDefault="2CE80FD3">
            <w:pPr>
              <w:pStyle w:val="Lentelssraas"/>
            </w:pPr>
            <w:r>
              <w:t>Išvada</w:t>
            </w:r>
          </w:p>
          <w:p w14:paraId="4BF56BDA" w14:textId="77777777" w:rsidR="00753ACC" w:rsidRPr="00A8683D" w:rsidRDefault="2CE80FD3">
            <w:pPr>
              <w:pStyle w:val="Lentelssraas"/>
            </w:pPr>
            <w:r>
              <w:t>Būsena</w:t>
            </w:r>
          </w:p>
          <w:p w14:paraId="213766A9" w14:textId="77777777" w:rsidR="00753ACC" w:rsidRPr="00A8683D" w:rsidRDefault="2CE80FD3">
            <w:pPr>
              <w:pStyle w:val="Lentelssraas"/>
            </w:pPr>
            <w:r>
              <w:t>Būsenos data</w:t>
            </w:r>
          </w:p>
          <w:p w14:paraId="656A1A6A" w14:textId="77777777" w:rsidR="00753ACC" w:rsidRPr="00A8683D" w:rsidRDefault="2CE80FD3">
            <w:pPr>
              <w:pStyle w:val="Lentelssraas"/>
            </w:pPr>
            <w:r>
              <w:t>Naudotojas</w:t>
            </w:r>
          </w:p>
        </w:tc>
      </w:tr>
      <w:tr w:rsidR="00753ACC" w:rsidRPr="00A8683D" w14:paraId="4D6A0AF6" w14:textId="77777777" w:rsidTr="4560C70B">
        <w:trPr>
          <w:tblHeader/>
        </w:trPr>
        <w:tc>
          <w:tcPr>
            <w:tcW w:w="5000" w:type="pct"/>
            <w:tcBorders>
              <w:right w:val="single" w:sz="4" w:space="0" w:color="BFBFBF" w:themeColor="background1" w:themeShade="BF"/>
            </w:tcBorders>
            <w:shd w:val="clear" w:color="auto" w:fill="BEE3A5"/>
            <w:vAlign w:val="center"/>
          </w:tcPr>
          <w:p w14:paraId="15432EE0" w14:textId="77777777" w:rsidR="00753ACC" w:rsidRPr="00A8683D" w:rsidRDefault="00753ACC">
            <w:pPr>
              <w:ind w:firstLine="0"/>
              <w:rPr>
                <w:b/>
                <w:bCs/>
              </w:rPr>
            </w:pPr>
            <w:r w:rsidRPr="00A8683D">
              <w:rPr>
                <w:b/>
                <w:bCs/>
              </w:rPr>
              <w:t>Mygtukai</w:t>
            </w:r>
          </w:p>
        </w:tc>
      </w:tr>
      <w:tr w:rsidR="00753ACC" w:rsidRPr="00A8683D" w14:paraId="411CB102" w14:textId="77777777" w:rsidTr="4560C70B">
        <w:trPr>
          <w:tblHeader/>
        </w:trPr>
        <w:tc>
          <w:tcPr>
            <w:tcW w:w="5000" w:type="pct"/>
            <w:tcBorders>
              <w:right w:val="single" w:sz="4" w:space="0" w:color="BFBFBF" w:themeColor="background1" w:themeShade="BF"/>
            </w:tcBorders>
            <w:shd w:val="clear" w:color="auto" w:fill="auto"/>
            <w:vAlign w:val="center"/>
          </w:tcPr>
          <w:p w14:paraId="7833530F" w14:textId="77777777" w:rsidR="00753ACC" w:rsidRPr="00A8683D" w:rsidRDefault="2CE80FD3">
            <w:pPr>
              <w:pStyle w:val="Lentelssraas"/>
            </w:pPr>
            <w:r>
              <w:t>Registruoti naują</w:t>
            </w:r>
          </w:p>
          <w:p w14:paraId="64066287" w14:textId="77777777" w:rsidR="00753ACC" w:rsidRPr="00A8683D" w:rsidRDefault="2CE80FD3">
            <w:pPr>
              <w:pStyle w:val="Lentelssraas"/>
            </w:pPr>
            <w:r>
              <w:t>Redaguoti</w:t>
            </w:r>
          </w:p>
          <w:p w14:paraId="63FECD73" w14:textId="77777777" w:rsidR="00753ACC" w:rsidRPr="00A8683D" w:rsidRDefault="2CE80FD3">
            <w:pPr>
              <w:pStyle w:val="Lentelssraas"/>
            </w:pPr>
            <w:r>
              <w:t xml:space="preserve">Ištrinti </w:t>
            </w:r>
          </w:p>
        </w:tc>
      </w:tr>
      <w:tr w:rsidR="00753ACC" w:rsidRPr="00A8683D" w14:paraId="40AD08BE" w14:textId="77777777" w:rsidTr="4560C70B">
        <w:trPr>
          <w:tblHeader/>
        </w:trPr>
        <w:tc>
          <w:tcPr>
            <w:tcW w:w="5000" w:type="pct"/>
            <w:tcBorders>
              <w:right w:val="single" w:sz="4" w:space="0" w:color="BFBFBF" w:themeColor="background1" w:themeShade="BF"/>
            </w:tcBorders>
            <w:shd w:val="clear" w:color="auto" w:fill="BEE3A5"/>
            <w:vAlign w:val="center"/>
          </w:tcPr>
          <w:p w14:paraId="04BF79B7" w14:textId="77777777" w:rsidR="00753ACC" w:rsidRPr="00A8683D" w:rsidRDefault="00753ACC">
            <w:pPr>
              <w:ind w:firstLine="0"/>
              <w:rPr>
                <w:b/>
                <w:bCs/>
              </w:rPr>
            </w:pPr>
            <w:r w:rsidRPr="00A8683D">
              <w:rPr>
                <w:b/>
                <w:bCs/>
              </w:rPr>
              <w:t>Naudotojai</w:t>
            </w:r>
          </w:p>
        </w:tc>
      </w:tr>
      <w:tr w:rsidR="00753ACC" w:rsidRPr="00A8683D" w14:paraId="1B287610" w14:textId="77777777" w:rsidTr="4560C70B">
        <w:tc>
          <w:tcPr>
            <w:tcW w:w="5000" w:type="pct"/>
            <w:tcBorders>
              <w:right w:val="single" w:sz="4" w:space="0" w:color="BFBFBF" w:themeColor="background1" w:themeShade="BF"/>
            </w:tcBorders>
            <w:shd w:val="clear" w:color="auto" w:fill="auto"/>
          </w:tcPr>
          <w:p w14:paraId="493541C1" w14:textId="77777777" w:rsidR="00753ACC" w:rsidRPr="00A8683D" w:rsidRDefault="00753ACC">
            <w:pPr>
              <w:pStyle w:val="Lentelssraas"/>
              <w:numPr>
                <w:ilvl w:val="0"/>
                <w:numId w:val="0"/>
              </w:numPr>
              <w:ind w:left="720" w:hanging="360"/>
            </w:pPr>
            <w:r w:rsidRPr="00A8683D">
              <w:t xml:space="preserve">Langas matomas tik </w:t>
            </w:r>
            <w:r w:rsidR="00125723" w:rsidRPr="00A8683D">
              <w:t>VSFSVVP</w:t>
            </w:r>
            <w:r w:rsidRPr="00A8683D">
              <w:t xml:space="preserve"> IS  VRM naudotojui.</w:t>
            </w:r>
          </w:p>
        </w:tc>
      </w:tr>
    </w:tbl>
    <w:p w14:paraId="7A45FB55" w14:textId="77777777" w:rsidR="00753ACC" w:rsidRPr="00A8683D" w:rsidRDefault="00753ACC" w:rsidP="003E6AD6">
      <w:pPr>
        <w:pStyle w:val="Heading3"/>
      </w:pPr>
      <w:bookmarkStart w:id="912" w:name="_Toc92976829"/>
      <w:bookmarkStart w:id="913" w:name="_Toc159222332"/>
      <w:r w:rsidRPr="00A8683D">
        <w:t>VRM patikros lapas</w:t>
      </w:r>
      <w:bookmarkEnd w:id="912"/>
      <w:bookmarkEnd w:id="913"/>
    </w:p>
    <w:p w14:paraId="69C7DC92" w14:textId="77777777" w:rsidR="00753ACC" w:rsidRDefault="00753ACC" w:rsidP="00753ACC">
      <w:pPr>
        <w:pStyle w:val="BodyText"/>
        <w:keepNext/>
        <w:ind w:firstLine="0"/>
      </w:pPr>
    </w:p>
    <w:p w14:paraId="3365AE13" w14:textId="77777777" w:rsidR="00CE6C76" w:rsidRDefault="00CE6C76" w:rsidP="00CE6C76">
      <w:pPr>
        <w:pStyle w:val="Captionfigura"/>
      </w:pPr>
      <w:r>
        <w:rPr>
          <w:noProof/>
        </w:rPr>
        <w:lastRenderedPageBreak/>
        <w:drawing>
          <wp:inline distT="0" distB="0" distL="0" distR="0" wp14:anchorId="4A23FC94" wp14:editId="3ED76140">
            <wp:extent cx="5691554" cy="4672788"/>
            <wp:effectExtent l="0" t="0" r="4445" b="0"/>
            <wp:docPr id="195" name="Picture 19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Graphical user interface, text, application&#10;&#10;Description automatically generated"/>
                    <pic:cNvPicPr/>
                  </pic:nvPicPr>
                  <pic:blipFill>
                    <a:blip r:embed="rId238"/>
                    <a:stretch>
                      <a:fillRect/>
                    </a:stretch>
                  </pic:blipFill>
                  <pic:spPr>
                    <a:xfrm>
                      <a:off x="0" y="0"/>
                      <a:ext cx="5693055" cy="4674020"/>
                    </a:xfrm>
                    <a:prstGeom prst="rect">
                      <a:avLst/>
                    </a:prstGeom>
                  </pic:spPr>
                </pic:pic>
              </a:graphicData>
            </a:graphic>
          </wp:inline>
        </w:drawing>
      </w:r>
    </w:p>
    <w:p w14:paraId="5ED3CAFE" w14:textId="77777777" w:rsidR="00753ACC" w:rsidRPr="00A8683D" w:rsidRDefault="00753ACC" w:rsidP="00766F3A">
      <w:pPr>
        <w:pStyle w:val="Captionfigura"/>
        <w:rPr>
          <w:noProof/>
        </w:rPr>
      </w:pPr>
      <w:r w:rsidRPr="00A8683D">
        <w:t xml:space="preserve">pav. </w:t>
      </w:r>
      <w:fldSimple w:instr=" STYLEREF 1 \s ">
        <w:r w:rsidR="000E53E0">
          <w:rPr>
            <w:noProof/>
          </w:rPr>
          <w:t>3</w:t>
        </w:r>
      </w:fldSimple>
      <w:r w:rsidR="00215C96">
        <w:t>.</w:t>
      </w:r>
      <w:fldSimple w:instr=" SEQ pav. \* ARABIC \s 1 ">
        <w:r w:rsidR="000E53E0">
          <w:rPr>
            <w:noProof/>
          </w:rPr>
          <w:t>141</w:t>
        </w:r>
      </w:fldSimple>
      <w:r w:rsidRPr="00A8683D">
        <w:rPr>
          <w:noProof/>
        </w:rPr>
        <w:t xml:space="preserve"> VRM patikros lapas</w:t>
      </w:r>
    </w:p>
    <w:p w14:paraId="7E1F6609" w14:textId="77777777" w:rsidR="00753ACC" w:rsidRPr="00A8683D" w:rsidRDefault="00753ACC" w:rsidP="00753ACC">
      <w:pPr>
        <w:pStyle w:val="Caption"/>
        <w:jc w:val="center"/>
      </w:pP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5D66D6D0" w14:textId="77777777" w:rsidTr="4560C70B">
        <w:trPr>
          <w:tblHeader/>
        </w:trPr>
        <w:tc>
          <w:tcPr>
            <w:tcW w:w="5000" w:type="pct"/>
            <w:tcBorders>
              <w:right w:val="single" w:sz="4" w:space="0" w:color="BFBFBF" w:themeColor="background1" w:themeShade="BF"/>
            </w:tcBorders>
            <w:shd w:val="clear" w:color="auto" w:fill="BEE3A5"/>
            <w:vAlign w:val="center"/>
          </w:tcPr>
          <w:p w14:paraId="159A5977" w14:textId="77777777" w:rsidR="00753ACC" w:rsidRPr="00A8683D" w:rsidRDefault="00753ACC">
            <w:pPr>
              <w:ind w:firstLine="0"/>
              <w:rPr>
                <w:b/>
                <w:bCs/>
              </w:rPr>
            </w:pPr>
            <w:r w:rsidRPr="00A8683D">
              <w:rPr>
                <w:b/>
                <w:bCs/>
              </w:rPr>
              <w:t>Laukai</w:t>
            </w:r>
          </w:p>
        </w:tc>
      </w:tr>
      <w:tr w:rsidR="00753ACC" w:rsidRPr="00A8683D" w14:paraId="1FAED313" w14:textId="77777777" w:rsidTr="4560C70B">
        <w:trPr>
          <w:tblHeader/>
        </w:trPr>
        <w:tc>
          <w:tcPr>
            <w:tcW w:w="5000" w:type="pct"/>
            <w:tcBorders>
              <w:right w:val="single" w:sz="4" w:space="0" w:color="BFBFBF" w:themeColor="background1" w:themeShade="BF"/>
            </w:tcBorders>
            <w:shd w:val="clear" w:color="auto" w:fill="auto"/>
            <w:vAlign w:val="center"/>
          </w:tcPr>
          <w:p w14:paraId="4D4BC653" w14:textId="77777777" w:rsidR="00753ACC" w:rsidRPr="00A8683D" w:rsidRDefault="2CE80FD3">
            <w:pPr>
              <w:pStyle w:val="Lentelssraas"/>
            </w:pPr>
            <w:r>
              <w:t>Pavadinimas – rodomas pasirinkto šablono pavadinimas.</w:t>
            </w:r>
          </w:p>
          <w:p w14:paraId="6F04330B" w14:textId="77777777" w:rsidR="00753ACC" w:rsidRPr="00A8683D" w:rsidRDefault="2CE80FD3">
            <w:pPr>
              <w:pStyle w:val="Lentelssraas"/>
            </w:pPr>
            <w:r>
              <w:t>Šablono kodas – rodomas pasirinkto šablono kodas.</w:t>
            </w:r>
          </w:p>
          <w:p w14:paraId="0F27257C" w14:textId="77777777" w:rsidR="00753ACC" w:rsidRPr="00A8683D" w:rsidRDefault="2CE80FD3">
            <w:pPr>
              <w:pStyle w:val="Lentelssraas"/>
            </w:pPr>
            <w:r>
              <w:t>Išvada – iš reikšmių sąrašo pasirenkama: Teigiama, Neigiama arba Teigiama su pastabomis.</w:t>
            </w:r>
          </w:p>
          <w:p w14:paraId="6BD5BC84" w14:textId="77777777" w:rsidR="00753ACC" w:rsidRPr="00A8683D" w:rsidRDefault="2CE80FD3">
            <w:pPr>
              <w:pStyle w:val="Lentelssraas"/>
            </w:pPr>
            <w:r>
              <w:t>Komentarai – įvedamas komentaras.</w:t>
            </w:r>
          </w:p>
          <w:p w14:paraId="01AE162F" w14:textId="77777777" w:rsidR="00753ACC" w:rsidRPr="00A8683D" w:rsidRDefault="2CE80FD3">
            <w:pPr>
              <w:pStyle w:val="Lentelssraas"/>
            </w:pPr>
            <w:r>
              <w:t xml:space="preserve">Būsena – parenkama būsena: Rengiamas, Parengtas, Patvirtintas, Atmestas, Rengiama pakartotina, Parengta pakartotinai, Patvirtinta pakartotinai. Kai būsena pakeičiama į „Patvirtintas“ išsiunčiamas automatinis elektroninis pranešimas </w:t>
            </w:r>
            <w:r w:rsidR="58B2108E">
              <w:t xml:space="preserve">vykdytojo </w:t>
            </w:r>
            <w:r>
              <w:t>projekto vadovui ir finansininkui.</w:t>
            </w:r>
          </w:p>
          <w:p w14:paraId="0E95B0DD" w14:textId="77777777" w:rsidR="00753ACC" w:rsidRPr="00A8683D" w:rsidRDefault="2CE80FD3">
            <w:pPr>
              <w:pStyle w:val="Lentelssraas"/>
            </w:pPr>
            <w:r>
              <w:t>Patikra – prie kiekvieno patikros skiltyje esančio klausimo, naudotojas gali pasirinkti reikšmes „Taip“, „Ne“, „Netaikoma“ arba „</w:t>
            </w:r>
            <w:r w:rsidR="721EFDD7">
              <w:t>Neatsakyta</w:t>
            </w:r>
            <w:r>
              <w:t>“ bei įvesti pastabas.</w:t>
            </w:r>
          </w:p>
        </w:tc>
      </w:tr>
      <w:tr w:rsidR="00753ACC" w:rsidRPr="00A8683D" w14:paraId="1F90AB06" w14:textId="77777777" w:rsidTr="4560C70B">
        <w:trPr>
          <w:tblHeader/>
        </w:trPr>
        <w:tc>
          <w:tcPr>
            <w:tcW w:w="5000" w:type="pct"/>
            <w:tcBorders>
              <w:right w:val="single" w:sz="4" w:space="0" w:color="BFBFBF" w:themeColor="background1" w:themeShade="BF"/>
            </w:tcBorders>
            <w:shd w:val="clear" w:color="auto" w:fill="BEE3A5"/>
            <w:vAlign w:val="center"/>
          </w:tcPr>
          <w:p w14:paraId="10E440A5" w14:textId="77777777" w:rsidR="00753ACC" w:rsidRPr="00A8683D" w:rsidRDefault="00753ACC">
            <w:pPr>
              <w:ind w:firstLine="0"/>
              <w:rPr>
                <w:b/>
                <w:bCs/>
              </w:rPr>
            </w:pPr>
            <w:r w:rsidRPr="00A8683D">
              <w:rPr>
                <w:b/>
                <w:bCs/>
              </w:rPr>
              <w:t>Mygtukai</w:t>
            </w:r>
          </w:p>
        </w:tc>
      </w:tr>
      <w:tr w:rsidR="00753ACC" w:rsidRPr="00A8683D" w14:paraId="5C1FFAA9" w14:textId="77777777" w:rsidTr="4560C70B">
        <w:trPr>
          <w:tblHeader/>
        </w:trPr>
        <w:tc>
          <w:tcPr>
            <w:tcW w:w="5000" w:type="pct"/>
            <w:tcBorders>
              <w:right w:val="single" w:sz="4" w:space="0" w:color="BFBFBF" w:themeColor="background1" w:themeShade="BF"/>
            </w:tcBorders>
            <w:shd w:val="clear" w:color="auto" w:fill="auto"/>
            <w:vAlign w:val="center"/>
          </w:tcPr>
          <w:p w14:paraId="0BFDB7AF" w14:textId="77777777" w:rsidR="00753ACC" w:rsidRPr="00A8683D" w:rsidRDefault="2CE80FD3">
            <w:pPr>
              <w:pStyle w:val="Lentelssraas"/>
            </w:pPr>
            <w:r>
              <w:t>Redaguoti</w:t>
            </w:r>
          </w:p>
          <w:p w14:paraId="1F7C7863" w14:textId="77777777" w:rsidR="00753ACC" w:rsidRPr="00A8683D" w:rsidRDefault="2CE80FD3">
            <w:pPr>
              <w:pStyle w:val="Lentelssraas"/>
            </w:pPr>
            <w:r>
              <w:t>Išsaugoti</w:t>
            </w:r>
          </w:p>
          <w:p w14:paraId="05233035" w14:textId="77777777" w:rsidR="00753ACC" w:rsidRPr="00A8683D" w:rsidRDefault="2CE80FD3">
            <w:pPr>
              <w:pStyle w:val="Lentelssraas"/>
            </w:pPr>
            <w:r>
              <w:t>Atšaukti</w:t>
            </w:r>
          </w:p>
          <w:p w14:paraId="31FD043F" w14:textId="77777777" w:rsidR="00753ACC" w:rsidRPr="00A8683D" w:rsidRDefault="2CE80FD3">
            <w:pPr>
              <w:pStyle w:val="Lentelssraas"/>
            </w:pPr>
            <w:r>
              <w:t>Rodyti audito duomenis</w:t>
            </w:r>
          </w:p>
          <w:p w14:paraId="5298B80E" w14:textId="77777777" w:rsidR="00753ACC" w:rsidRPr="00A8683D" w:rsidRDefault="2CE80FD3">
            <w:pPr>
              <w:pStyle w:val="Lentelssraas"/>
            </w:pPr>
            <w:r>
              <w:t>Rodyti klausimų audito duomenis</w:t>
            </w:r>
          </w:p>
          <w:p w14:paraId="47D9E2C1" w14:textId="77777777" w:rsidR="00753ACC" w:rsidRPr="00A8683D" w:rsidRDefault="2CE80FD3">
            <w:pPr>
              <w:pStyle w:val="Lentelssraas"/>
            </w:pPr>
            <w:r>
              <w:t>Spausdinti</w:t>
            </w:r>
          </w:p>
          <w:p w14:paraId="0CDCCEA6" w14:textId="77777777" w:rsidR="00753ACC" w:rsidRPr="00A8683D" w:rsidRDefault="2CE80FD3">
            <w:pPr>
              <w:pStyle w:val="Lentelssraas"/>
            </w:pPr>
            <w:r>
              <w:t>Formuoti informacinį pranešimą</w:t>
            </w:r>
          </w:p>
          <w:p w14:paraId="0DF06331" w14:textId="77777777" w:rsidR="00753ACC" w:rsidRPr="00A8683D" w:rsidRDefault="2CE80FD3">
            <w:pPr>
              <w:pStyle w:val="Lentelssraas"/>
            </w:pPr>
            <w:r>
              <w:t>Į pagrindinį sąrašą</w:t>
            </w:r>
          </w:p>
          <w:p w14:paraId="5A19FAB5" w14:textId="77777777" w:rsidR="00753ACC" w:rsidRPr="00A8683D" w:rsidRDefault="2CE80FD3">
            <w:pPr>
              <w:pStyle w:val="Lentelssraas"/>
            </w:pPr>
            <w:r>
              <w:t>Informuoti skyriaus vadovą</w:t>
            </w:r>
          </w:p>
          <w:p w14:paraId="31B3DC87" w14:textId="77777777" w:rsidR="00753ACC" w:rsidRPr="00A8683D" w:rsidRDefault="2CE80FD3">
            <w:pPr>
              <w:pStyle w:val="Lentelssraas"/>
            </w:pPr>
            <w:r>
              <w:t>Informuoti departamento vadovą</w:t>
            </w:r>
          </w:p>
        </w:tc>
      </w:tr>
      <w:tr w:rsidR="00753ACC" w:rsidRPr="00A8683D" w14:paraId="1D65C366" w14:textId="77777777" w:rsidTr="4560C70B">
        <w:trPr>
          <w:tblHeader/>
        </w:trPr>
        <w:tc>
          <w:tcPr>
            <w:tcW w:w="5000" w:type="pct"/>
            <w:tcBorders>
              <w:right w:val="single" w:sz="4" w:space="0" w:color="BFBFBF" w:themeColor="background1" w:themeShade="BF"/>
            </w:tcBorders>
            <w:shd w:val="clear" w:color="auto" w:fill="BEE3A5"/>
            <w:vAlign w:val="center"/>
          </w:tcPr>
          <w:p w14:paraId="51E01A82" w14:textId="77777777" w:rsidR="00753ACC" w:rsidRPr="00A8683D" w:rsidRDefault="00753ACC">
            <w:pPr>
              <w:ind w:firstLine="0"/>
              <w:rPr>
                <w:b/>
                <w:bCs/>
              </w:rPr>
            </w:pPr>
            <w:r w:rsidRPr="00A8683D">
              <w:rPr>
                <w:b/>
                <w:bCs/>
              </w:rPr>
              <w:t>Naudotojai</w:t>
            </w:r>
          </w:p>
        </w:tc>
      </w:tr>
      <w:tr w:rsidR="00753ACC" w:rsidRPr="00A8683D" w14:paraId="4DEA2194" w14:textId="77777777" w:rsidTr="4560C70B">
        <w:trPr>
          <w:tblHeader/>
        </w:trPr>
        <w:tc>
          <w:tcPr>
            <w:tcW w:w="5000" w:type="pct"/>
            <w:tcBorders>
              <w:right w:val="single" w:sz="4" w:space="0" w:color="BFBFBF" w:themeColor="background1" w:themeShade="BF"/>
            </w:tcBorders>
            <w:shd w:val="clear" w:color="auto" w:fill="auto"/>
            <w:vAlign w:val="center"/>
          </w:tcPr>
          <w:p w14:paraId="6405CF2F" w14:textId="77777777" w:rsidR="00753ACC" w:rsidRPr="00A8683D" w:rsidRDefault="00753ACC">
            <w:pPr>
              <w:pStyle w:val="Lentelssraas"/>
              <w:numPr>
                <w:ilvl w:val="0"/>
                <w:numId w:val="0"/>
              </w:numPr>
              <w:ind w:left="720" w:hanging="360"/>
              <w:rPr>
                <w:b/>
                <w:bCs/>
              </w:rPr>
            </w:pPr>
            <w:r w:rsidRPr="00A8683D">
              <w:t xml:space="preserve">Langas matomas tik </w:t>
            </w:r>
            <w:r w:rsidR="00125723" w:rsidRPr="00A8683D">
              <w:t>VSFSVVP</w:t>
            </w:r>
            <w:r w:rsidRPr="00A8683D">
              <w:t xml:space="preserve"> IS VRM naudotojui</w:t>
            </w:r>
          </w:p>
        </w:tc>
      </w:tr>
    </w:tbl>
    <w:p w14:paraId="2A170D00" w14:textId="77777777" w:rsidR="00753ACC" w:rsidRPr="00A8683D" w:rsidRDefault="00125723" w:rsidP="003E6AD6">
      <w:pPr>
        <w:pStyle w:val="Heading3"/>
      </w:pPr>
      <w:bookmarkStart w:id="914" w:name="_Toc92976830"/>
      <w:bookmarkStart w:id="915" w:name="_Toc159222333"/>
      <w:r w:rsidRPr="00A8683D">
        <w:t>VSFSVVP</w:t>
      </w:r>
      <w:r w:rsidR="00753ACC" w:rsidRPr="00A8683D">
        <w:t xml:space="preserve"> IS Ex-Post ataskaitų sąrašas</w:t>
      </w:r>
      <w:bookmarkEnd w:id="914"/>
      <w:bookmarkEnd w:id="915"/>
    </w:p>
    <w:p w14:paraId="515A717F" w14:textId="77777777" w:rsidR="00753ACC" w:rsidRPr="00A8683D" w:rsidRDefault="00753ACC" w:rsidP="00753ACC">
      <w:pPr>
        <w:keepNext/>
      </w:pPr>
      <w:r w:rsidRPr="00A8683D">
        <w:rPr>
          <w:noProof/>
          <w:lang w:eastAsia="lt-LT"/>
        </w:rPr>
        <w:lastRenderedPageBreak/>
        <w:drawing>
          <wp:inline distT="0" distB="0" distL="0" distR="0" wp14:anchorId="4FBD9633" wp14:editId="37380163">
            <wp:extent cx="6300470" cy="5220970"/>
            <wp:effectExtent l="0" t="0" r="5080" b="0"/>
            <wp:docPr id="169" name="Picture 16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descr="Graphical user interface, application&#10;&#10;Description automatically generated"/>
                    <pic:cNvPicPr/>
                  </pic:nvPicPr>
                  <pic:blipFill>
                    <a:blip r:embed="rId239"/>
                    <a:stretch>
                      <a:fillRect/>
                    </a:stretch>
                  </pic:blipFill>
                  <pic:spPr>
                    <a:xfrm>
                      <a:off x="0" y="0"/>
                      <a:ext cx="6300470" cy="5220970"/>
                    </a:xfrm>
                    <a:prstGeom prst="rect">
                      <a:avLst/>
                    </a:prstGeom>
                  </pic:spPr>
                </pic:pic>
              </a:graphicData>
            </a:graphic>
          </wp:inline>
        </w:drawing>
      </w:r>
    </w:p>
    <w:p w14:paraId="15C0ED55" w14:textId="77777777" w:rsidR="008805AC" w:rsidRDefault="008805AC" w:rsidP="00753ACC">
      <w:pPr>
        <w:pStyle w:val="Caption"/>
        <w:jc w:val="center"/>
      </w:pPr>
    </w:p>
    <w:p w14:paraId="255D8157" w14:textId="77777777" w:rsidR="00753ACC" w:rsidRPr="00A8683D" w:rsidRDefault="00753ACC" w:rsidP="00753ACC">
      <w:pPr>
        <w:pStyle w:val="Caption"/>
        <w:jc w:val="center"/>
      </w:pPr>
      <w:r w:rsidRPr="00A8683D">
        <w:t xml:space="preserve">pav. </w:t>
      </w:r>
      <w:fldSimple w:instr=" STYLEREF 1 \s ">
        <w:r w:rsidR="000E53E0">
          <w:rPr>
            <w:noProof/>
          </w:rPr>
          <w:t>3</w:t>
        </w:r>
      </w:fldSimple>
      <w:r w:rsidR="00215C96">
        <w:t>.</w:t>
      </w:r>
      <w:fldSimple w:instr=" SEQ pav. \* ARABIC \s 1 ">
        <w:r w:rsidR="000E53E0">
          <w:rPr>
            <w:noProof/>
          </w:rPr>
          <w:t>142</w:t>
        </w:r>
      </w:fldSimple>
      <w:r w:rsidRPr="00A8683D">
        <w:t xml:space="preserve"> </w:t>
      </w:r>
      <w:r w:rsidR="00125723" w:rsidRPr="00A8683D">
        <w:t>VSFSVVP</w:t>
      </w:r>
      <w:r w:rsidRPr="00A8683D">
        <w:t xml:space="preserve"> IS Ex-Post ataskaitų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65245205" w14:textId="77777777" w:rsidTr="4560C70B">
        <w:trPr>
          <w:tblHeader/>
        </w:trPr>
        <w:tc>
          <w:tcPr>
            <w:tcW w:w="5000" w:type="pct"/>
            <w:tcBorders>
              <w:right w:val="single" w:sz="4" w:space="0" w:color="BFBFBF" w:themeColor="background1" w:themeShade="BF"/>
            </w:tcBorders>
            <w:shd w:val="clear" w:color="auto" w:fill="BEE3A5"/>
            <w:vAlign w:val="center"/>
          </w:tcPr>
          <w:p w14:paraId="0F37A792" w14:textId="77777777" w:rsidR="00753ACC" w:rsidRPr="00A8683D" w:rsidRDefault="00753ACC">
            <w:pPr>
              <w:ind w:firstLine="0"/>
              <w:rPr>
                <w:b/>
                <w:bCs/>
              </w:rPr>
            </w:pPr>
            <w:r w:rsidRPr="00A8683D">
              <w:rPr>
                <w:b/>
                <w:bCs/>
              </w:rPr>
              <w:lastRenderedPageBreak/>
              <w:t>Filtro laukai</w:t>
            </w:r>
          </w:p>
        </w:tc>
      </w:tr>
      <w:tr w:rsidR="00753ACC" w:rsidRPr="00A8683D" w14:paraId="69521312" w14:textId="77777777" w:rsidTr="4560C70B">
        <w:trPr>
          <w:tblHeader/>
        </w:trPr>
        <w:tc>
          <w:tcPr>
            <w:tcW w:w="5000" w:type="pct"/>
            <w:tcBorders>
              <w:right w:val="single" w:sz="4" w:space="0" w:color="BFBFBF" w:themeColor="background1" w:themeShade="BF"/>
            </w:tcBorders>
            <w:shd w:val="clear" w:color="auto" w:fill="auto"/>
            <w:vAlign w:val="center"/>
          </w:tcPr>
          <w:p w14:paraId="3D6B7CAF" w14:textId="77777777" w:rsidR="00753ACC" w:rsidRPr="00A8683D" w:rsidRDefault="2CE80FD3">
            <w:pPr>
              <w:pStyle w:val="Sraas1"/>
            </w:pPr>
            <w:r>
              <w:t>Projekto Nr.</w:t>
            </w:r>
          </w:p>
          <w:p w14:paraId="5F9B0A82" w14:textId="77777777" w:rsidR="00753ACC" w:rsidRPr="00A8683D" w:rsidRDefault="2CE80FD3">
            <w:pPr>
              <w:pStyle w:val="Sraas1"/>
            </w:pPr>
            <w:r>
              <w:t>Projekto pavadinimas</w:t>
            </w:r>
          </w:p>
          <w:p w14:paraId="59EEFB43" w14:textId="77777777" w:rsidR="00753ACC" w:rsidRPr="00A8683D" w:rsidRDefault="2CE80FD3">
            <w:pPr>
              <w:pStyle w:val="Sraas1"/>
            </w:pPr>
            <w:r>
              <w:t>Vykdytojas</w:t>
            </w:r>
          </w:p>
          <w:p w14:paraId="402A119B" w14:textId="77777777" w:rsidR="00753ACC" w:rsidRPr="00A8683D" w:rsidRDefault="2CE80FD3">
            <w:pPr>
              <w:pStyle w:val="Sraas1"/>
            </w:pPr>
            <w:r>
              <w:t>Data nuo</w:t>
            </w:r>
          </w:p>
          <w:p w14:paraId="28F2401A" w14:textId="77777777" w:rsidR="00753ACC" w:rsidRPr="00A8683D" w:rsidRDefault="2CE80FD3">
            <w:pPr>
              <w:pStyle w:val="Sraas1"/>
            </w:pPr>
            <w:r>
              <w:t>Data iki</w:t>
            </w:r>
          </w:p>
          <w:p w14:paraId="7091E249" w14:textId="77777777" w:rsidR="00753ACC" w:rsidRPr="00A8683D" w:rsidRDefault="2CE80FD3">
            <w:pPr>
              <w:pStyle w:val="Sraas1"/>
            </w:pPr>
            <w:r>
              <w:t>Iki pateikimo liko</w:t>
            </w:r>
          </w:p>
          <w:p w14:paraId="27A2F73E" w14:textId="77777777" w:rsidR="00753ACC" w:rsidRPr="00A8683D" w:rsidRDefault="2CE80FD3">
            <w:pPr>
              <w:pStyle w:val="Sraas1"/>
            </w:pPr>
            <w:r>
              <w:t>Projektai be Ex-Post ataskaitų – {Taip, Ne}</w:t>
            </w:r>
          </w:p>
          <w:p w14:paraId="31F3CE94" w14:textId="77777777" w:rsidR="00753ACC" w:rsidRPr="00A8683D" w:rsidRDefault="2CE80FD3">
            <w:pPr>
              <w:pStyle w:val="Sraas1"/>
            </w:pPr>
            <w:r>
              <w:t>Atsakingas asmuo</w:t>
            </w:r>
          </w:p>
          <w:p w14:paraId="7148E16C" w14:textId="77777777" w:rsidR="00753ACC" w:rsidRPr="00A8683D" w:rsidRDefault="2CE80FD3">
            <w:pPr>
              <w:pStyle w:val="Sraas1"/>
            </w:pPr>
            <w:r>
              <w:t>Būsena – {Planuojama, Pateiktas, Pritarta, Rasti neatitikimai, Atmesti}</w:t>
            </w:r>
          </w:p>
          <w:p w14:paraId="13FCEE63" w14:textId="77777777" w:rsidR="00753ACC" w:rsidRPr="00A8683D" w:rsidRDefault="2CE80FD3">
            <w:pPr>
              <w:pStyle w:val="Sraas1"/>
            </w:pPr>
            <w:r>
              <w:t>Rodyti tik – {Mano, Skyriaus}</w:t>
            </w:r>
          </w:p>
        </w:tc>
      </w:tr>
      <w:tr w:rsidR="00753ACC" w:rsidRPr="00A8683D" w14:paraId="372BE8F3" w14:textId="77777777" w:rsidTr="4560C70B">
        <w:trPr>
          <w:tblHeader/>
        </w:trPr>
        <w:tc>
          <w:tcPr>
            <w:tcW w:w="5000" w:type="pct"/>
            <w:tcBorders>
              <w:right w:val="single" w:sz="4" w:space="0" w:color="BFBFBF" w:themeColor="background1" w:themeShade="BF"/>
            </w:tcBorders>
            <w:shd w:val="clear" w:color="auto" w:fill="BEE3A5"/>
            <w:vAlign w:val="center"/>
          </w:tcPr>
          <w:p w14:paraId="0CB281D8" w14:textId="77777777" w:rsidR="00753ACC" w:rsidRPr="00A8683D" w:rsidRDefault="00753ACC">
            <w:pPr>
              <w:ind w:firstLine="0"/>
              <w:rPr>
                <w:b/>
                <w:bCs/>
              </w:rPr>
            </w:pPr>
            <w:r w:rsidRPr="00A8683D">
              <w:rPr>
                <w:b/>
                <w:bCs/>
              </w:rPr>
              <w:t>Laukai</w:t>
            </w:r>
          </w:p>
        </w:tc>
      </w:tr>
      <w:tr w:rsidR="00753ACC" w:rsidRPr="00A8683D" w14:paraId="23A7D574" w14:textId="77777777" w:rsidTr="4560C70B">
        <w:trPr>
          <w:tblHeader/>
        </w:trPr>
        <w:tc>
          <w:tcPr>
            <w:tcW w:w="5000" w:type="pct"/>
            <w:tcBorders>
              <w:right w:val="single" w:sz="4" w:space="0" w:color="BFBFBF" w:themeColor="background1" w:themeShade="BF"/>
            </w:tcBorders>
            <w:shd w:val="clear" w:color="auto" w:fill="auto"/>
            <w:vAlign w:val="center"/>
          </w:tcPr>
          <w:p w14:paraId="2A9495EF" w14:textId="77777777" w:rsidR="00753ACC" w:rsidRPr="00A8683D" w:rsidRDefault="2CE80FD3">
            <w:pPr>
              <w:pStyle w:val="Lentelssraas"/>
            </w:pPr>
            <w:r>
              <w:t>Projekto Nr.</w:t>
            </w:r>
          </w:p>
          <w:p w14:paraId="2148BBA1" w14:textId="77777777" w:rsidR="00753ACC" w:rsidRPr="00A8683D" w:rsidRDefault="2CE80FD3">
            <w:pPr>
              <w:pStyle w:val="Lentelssraas"/>
            </w:pPr>
            <w:r>
              <w:t>Projekto pavadinimas</w:t>
            </w:r>
          </w:p>
          <w:p w14:paraId="7E52E61A" w14:textId="77777777" w:rsidR="00753ACC" w:rsidRPr="00A8683D" w:rsidRDefault="2CE80FD3">
            <w:pPr>
              <w:pStyle w:val="Lentelssraas"/>
            </w:pPr>
            <w:r>
              <w:t>Vykdytojas</w:t>
            </w:r>
          </w:p>
          <w:p w14:paraId="4D5272BF" w14:textId="77777777" w:rsidR="00753ACC" w:rsidRPr="00A8683D" w:rsidRDefault="2CE80FD3">
            <w:pPr>
              <w:pStyle w:val="Lentelssraas"/>
            </w:pPr>
            <w:r>
              <w:t>Ex-Post Nr.</w:t>
            </w:r>
          </w:p>
          <w:p w14:paraId="6F08FA9A" w14:textId="77777777" w:rsidR="00753ACC" w:rsidRPr="00A8683D" w:rsidRDefault="2CE80FD3">
            <w:pPr>
              <w:pStyle w:val="Lentelssraas"/>
            </w:pPr>
            <w:r>
              <w:t>Planuojama pateikimo data</w:t>
            </w:r>
          </w:p>
          <w:p w14:paraId="4682D164" w14:textId="77777777" w:rsidR="00753ACC" w:rsidRPr="00A8683D" w:rsidRDefault="2CE80FD3">
            <w:pPr>
              <w:pStyle w:val="Lentelssraas"/>
            </w:pPr>
            <w:r>
              <w:t>Būsena</w:t>
            </w:r>
          </w:p>
        </w:tc>
      </w:tr>
      <w:tr w:rsidR="00753ACC" w:rsidRPr="00A8683D" w14:paraId="3ED575F5" w14:textId="77777777" w:rsidTr="4560C70B">
        <w:trPr>
          <w:tblHeader/>
        </w:trPr>
        <w:tc>
          <w:tcPr>
            <w:tcW w:w="5000" w:type="pct"/>
            <w:tcBorders>
              <w:right w:val="single" w:sz="4" w:space="0" w:color="BFBFBF" w:themeColor="background1" w:themeShade="BF"/>
            </w:tcBorders>
            <w:shd w:val="clear" w:color="auto" w:fill="BEE3A5"/>
            <w:vAlign w:val="center"/>
          </w:tcPr>
          <w:p w14:paraId="78B47ABC" w14:textId="77777777" w:rsidR="00753ACC" w:rsidRPr="00A8683D" w:rsidRDefault="00753ACC">
            <w:pPr>
              <w:ind w:firstLine="0"/>
              <w:rPr>
                <w:b/>
                <w:bCs/>
              </w:rPr>
            </w:pPr>
            <w:r w:rsidRPr="00A8683D">
              <w:rPr>
                <w:b/>
                <w:bCs/>
              </w:rPr>
              <w:t>Mygtukai</w:t>
            </w:r>
          </w:p>
        </w:tc>
      </w:tr>
      <w:tr w:rsidR="00753ACC" w:rsidRPr="00A8683D" w14:paraId="14F766E1" w14:textId="77777777" w:rsidTr="4560C70B">
        <w:trPr>
          <w:tblHeader/>
        </w:trPr>
        <w:tc>
          <w:tcPr>
            <w:tcW w:w="5000" w:type="pct"/>
            <w:tcBorders>
              <w:right w:val="single" w:sz="4" w:space="0" w:color="BFBFBF" w:themeColor="background1" w:themeShade="BF"/>
            </w:tcBorders>
            <w:shd w:val="clear" w:color="auto" w:fill="auto"/>
            <w:vAlign w:val="center"/>
          </w:tcPr>
          <w:p w14:paraId="1E1B14FE" w14:textId="77777777" w:rsidR="00753ACC" w:rsidRPr="00A8683D" w:rsidRDefault="2CE80FD3">
            <w:pPr>
              <w:pStyle w:val="Lentelssraas"/>
            </w:pPr>
            <w:r>
              <w:t>Redaguoti</w:t>
            </w:r>
          </w:p>
          <w:p w14:paraId="100117B6" w14:textId="77777777" w:rsidR="00753ACC" w:rsidRPr="00A8683D" w:rsidRDefault="2CE80FD3">
            <w:pPr>
              <w:pStyle w:val="Lentelssraas"/>
            </w:pPr>
            <w:r>
              <w:t>Ištrinti</w:t>
            </w:r>
          </w:p>
        </w:tc>
      </w:tr>
      <w:tr w:rsidR="00753ACC" w:rsidRPr="00A8683D" w14:paraId="15FF1D8B" w14:textId="77777777" w:rsidTr="4560C70B">
        <w:trPr>
          <w:tblHeader/>
        </w:trPr>
        <w:tc>
          <w:tcPr>
            <w:tcW w:w="5000" w:type="pct"/>
            <w:tcBorders>
              <w:right w:val="single" w:sz="4" w:space="0" w:color="BFBFBF" w:themeColor="background1" w:themeShade="BF"/>
            </w:tcBorders>
            <w:shd w:val="clear" w:color="auto" w:fill="BEE3A5"/>
            <w:vAlign w:val="center"/>
          </w:tcPr>
          <w:p w14:paraId="72327D55" w14:textId="77777777" w:rsidR="00753ACC" w:rsidRPr="00A8683D" w:rsidRDefault="00753ACC">
            <w:pPr>
              <w:ind w:firstLine="0"/>
              <w:rPr>
                <w:b/>
                <w:bCs/>
              </w:rPr>
            </w:pPr>
            <w:r w:rsidRPr="00A8683D">
              <w:rPr>
                <w:b/>
                <w:bCs/>
              </w:rPr>
              <w:t>Naudotojai</w:t>
            </w:r>
          </w:p>
        </w:tc>
      </w:tr>
      <w:tr w:rsidR="00753ACC" w:rsidRPr="00A8683D" w14:paraId="3199ACB3" w14:textId="77777777" w:rsidTr="4560C70B">
        <w:trPr>
          <w:tblHeader/>
        </w:trPr>
        <w:tc>
          <w:tcPr>
            <w:tcW w:w="5000" w:type="pct"/>
            <w:tcBorders>
              <w:right w:val="single" w:sz="4" w:space="0" w:color="BFBFBF" w:themeColor="background1" w:themeShade="BF"/>
            </w:tcBorders>
            <w:shd w:val="clear" w:color="auto" w:fill="auto"/>
            <w:vAlign w:val="center"/>
          </w:tcPr>
          <w:p w14:paraId="771D141E" w14:textId="77777777" w:rsidR="00753ACC" w:rsidRPr="00A8683D" w:rsidRDefault="00753ACC">
            <w:pPr>
              <w:ind w:firstLine="0"/>
              <w:rPr>
                <w:b/>
                <w:bCs/>
              </w:rPr>
            </w:pPr>
            <w:r w:rsidRPr="00A8683D">
              <w:t xml:space="preserve">Langas matomas tik </w:t>
            </w:r>
            <w:r w:rsidR="00125723" w:rsidRPr="00A8683D">
              <w:t>VSFSVVP</w:t>
            </w:r>
            <w:r w:rsidRPr="00A8683D">
              <w:t xml:space="preserve"> IS naudotojui.</w:t>
            </w:r>
          </w:p>
        </w:tc>
      </w:tr>
      <w:tr w:rsidR="00753ACC" w:rsidRPr="00A8683D" w14:paraId="12C140FC" w14:textId="77777777" w:rsidTr="4560C70B">
        <w:trPr>
          <w:tblHeader/>
        </w:trPr>
        <w:tc>
          <w:tcPr>
            <w:tcW w:w="5000" w:type="pct"/>
            <w:tcBorders>
              <w:right w:val="single" w:sz="4" w:space="0" w:color="BFBFBF" w:themeColor="background1" w:themeShade="BF"/>
            </w:tcBorders>
            <w:shd w:val="clear" w:color="auto" w:fill="BEE3A5"/>
            <w:vAlign w:val="center"/>
          </w:tcPr>
          <w:p w14:paraId="6F8314C8" w14:textId="77777777" w:rsidR="00753ACC" w:rsidRPr="00A8683D" w:rsidRDefault="00753ACC">
            <w:pPr>
              <w:ind w:firstLine="0"/>
              <w:rPr>
                <w:b/>
                <w:bCs/>
              </w:rPr>
            </w:pPr>
            <w:r w:rsidRPr="00A8683D">
              <w:rPr>
                <w:b/>
                <w:bCs/>
              </w:rPr>
              <w:t>Taisyklės</w:t>
            </w:r>
          </w:p>
        </w:tc>
      </w:tr>
      <w:tr w:rsidR="00753ACC" w:rsidRPr="00A8683D" w14:paraId="1EC64157" w14:textId="77777777" w:rsidTr="4560C70B">
        <w:tc>
          <w:tcPr>
            <w:tcW w:w="5000" w:type="pct"/>
            <w:tcBorders>
              <w:right w:val="single" w:sz="4" w:space="0" w:color="BFBFBF" w:themeColor="background1" w:themeShade="BF"/>
            </w:tcBorders>
            <w:shd w:val="clear" w:color="auto" w:fill="auto"/>
          </w:tcPr>
          <w:p w14:paraId="1AE6AEA2" w14:textId="77777777" w:rsidR="00753ACC" w:rsidRPr="00A8683D" w:rsidRDefault="00125723">
            <w:pPr>
              <w:pStyle w:val="Lentelssraas"/>
              <w:numPr>
                <w:ilvl w:val="0"/>
                <w:numId w:val="0"/>
              </w:numPr>
              <w:ind w:left="720" w:hanging="360"/>
            </w:pPr>
            <w:r w:rsidRPr="00A8683D">
              <w:t>VSFSVVP</w:t>
            </w:r>
            <w:r w:rsidR="00753ACC" w:rsidRPr="00A8683D">
              <w:t xml:space="preserve"> IS sistemoje Ex-Post ataskaitų sąrašas atskirtas pagal programas</w:t>
            </w:r>
          </w:p>
        </w:tc>
      </w:tr>
    </w:tbl>
    <w:p w14:paraId="36C55AD5" w14:textId="77777777" w:rsidR="00753ACC" w:rsidRDefault="00753ACC" w:rsidP="00753ACC"/>
    <w:p w14:paraId="4C3A6802" w14:textId="77777777" w:rsidR="002D6B0C" w:rsidRDefault="006A075C" w:rsidP="00DF40CE">
      <w:pPr>
        <w:pStyle w:val="Heading4"/>
      </w:pPr>
      <w:bookmarkStart w:id="916" w:name="_Toc159222334"/>
      <w:r>
        <w:lastRenderedPageBreak/>
        <w:t xml:space="preserve">VSFSVVP </w:t>
      </w:r>
      <w:r w:rsidR="00F575F4">
        <w:t xml:space="preserve">IS </w:t>
      </w:r>
      <w:r>
        <w:t>Ex-Post ataskaita</w:t>
      </w:r>
      <w:bookmarkEnd w:id="916"/>
      <w:r>
        <w:t xml:space="preserve"> </w:t>
      </w:r>
    </w:p>
    <w:p w14:paraId="77B4EB44" w14:textId="77777777" w:rsidR="00782134" w:rsidRDefault="00F575F4" w:rsidP="00766F3A">
      <w:pPr>
        <w:pStyle w:val="Captionfigura"/>
      </w:pPr>
      <w:r>
        <w:rPr>
          <w:noProof/>
        </w:rPr>
        <w:drawing>
          <wp:inline distT="0" distB="0" distL="0" distR="0" wp14:anchorId="0D5F6269" wp14:editId="5DC1BAAD">
            <wp:extent cx="6300470" cy="3891280"/>
            <wp:effectExtent l="0" t="0" r="5080" b="0"/>
            <wp:docPr id="1001178275" name="Picture 100117827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8275" name="Picture 1" descr="A screenshot of a computer&#10;&#10;Description automatically generated"/>
                    <pic:cNvPicPr/>
                  </pic:nvPicPr>
                  <pic:blipFill>
                    <a:blip r:embed="rId240"/>
                    <a:stretch>
                      <a:fillRect/>
                    </a:stretch>
                  </pic:blipFill>
                  <pic:spPr>
                    <a:xfrm>
                      <a:off x="0" y="0"/>
                      <a:ext cx="6300470" cy="3891280"/>
                    </a:xfrm>
                    <a:prstGeom prst="rect">
                      <a:avLst/>
                    </a:prstGeom>
                  </pic:spPr>
                </pic:pic>
              </a:graphicData>
            </a:graphic>
          </wp:inline>
        </w:drawing>
      </w:r>
    </w:p>
    <w:p w14:paraId="72B28809" w14:textId="77777777" w:rsidR="00F575F4" w:rsidRDefault="00782134" w:rsidP="00782134">
      <w:pPr>
        <w:pStyle w:val="Captionfigura"/>
      </w:pPr>
      <w:r>
        <w:t xml:space="preserve">pav. </w:t>
      </w:r>
      <w:fldSimple w:instr=" STYLEREF 1 \s ">
        <w:r w:rsidR="000E53E0">
          <w:rPr>
            <w:noProof/>
          </w:rPr>
          <w:t>3</w:t>
        </w:r>
      </w:fldSimple>
      <w:r w:rsidR="00215C96">
        <w:t>.</w:t>
      </w:r>
      <w:fldSimple w:instr=" SEQ pav. \* ARABIC \s 1 ">
        <w:r w:rsidR="000E53E0">
          <w:rPr>
            <w:noProof/>
          </w:rPr>
          <w:t>143</w:t>
        </w:r>
      </w:fldSimple>
      <w:r>
        <w:t xml:space="preserve"> Ex-Post ataskaita</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15438E" w:rsidRPr="00A8683D" w14:paraId="63822353" w14:textId="77777777">
        <w:trPr>
          <w:tblHeader/>
        </w:trPr>
        <w:tc>
          <w:tcPr>
            <w:tcW w:w="5000" w:type="pct"/>
            <w:tcBorders>
              <w:right w:val="single" w:sz="4" w:space="0" w:color="BFBFBF" w:themeColor="background1" w:themeShade="BF"/>
            </w:tcBorders>
            <w:shd w:val="clear" w:color="auto" w:fill="BEE3A5"/>
            <w:vAlign w:val="center"/>
          </w:tcPr>
          <w:p w14:paraId="4619B6AF" w14:textId="77777777" w:rsidR="0015438E" w:rsidRPr="00A8683D" w:rsidRDefault="0015438E">
            <w:pPr>
              <w:ind w:firstLine="0"/>
              <w:rPr>
                <w:b/>
                <w:bCs/>
              </w:rPr>
            </w:pPr>
            <w:r w:rsidRPr="00A8683D">
              <w:rPr>
                <w:b/>
                <w:bCs/>
              </w:rPr>
              <w:lastRenderedPageBreak/>
              <w:t>Laukai</w:t>
            </w:r>
          </w:p>
        </w:tc>
      </w:tr>
      <w:tr w:rsidR="0015438E" w:rsidRPr="00A8683D" w14:paraId="27CCC188" w14:textId="77777777">
        <w:trPr>
          <w:tblHeader/>
        </w:trPr>
        <w:tc>
          <w:tcPr>
            <w:tcW w:w="5000" w:type="pct"/>
            <w:tcBorders>
              <w:right w:val="single" w:sz="4" w:space="0" w:color="BFBFBF" w:themeColor="background1" w:themeShade="BF"/>
            </w:tcBorders>
            <w:shd w:val="clear" w:color="auto" w:fill="auto"/>
            <w:vAlign w:val="center"/>
          </w:tcPr>
          <w:p w14:paraId="1292197F" w14:textId="77777777" w:rsidR="003F097B" w:rsidRPr="00766F3A" w:rsidRDefault="003F097B" w:rsidP="00766F3A">
            <w:pPr>
              <w:pStyle w:val="Lentelssraas"/>
              <w:numPr>
                <w:ilvl w:val="0"/>
                <w:numId w:val="0"/>
              </w:numPr>
              <w:ind w:left="720" w:hanging="360"/>
              <w:rPr>
                <w:b/>
                <w:bCs/>
              </w:rPr>
            </w:pPr>
            <w:r w:rsidRPr="00766F3A">
              <w:rPr>
                <w:b/>
                <w:bCs/>
              </w:rPr>
              <w:lastRenderedPageBreak/>
              <w:t>Bendri duomenys:</w:t>
            </w:r>
          </w:p>
          <w:p w14:paraId="09E8D7A9" w14:textId="77777777" w:rsidR="0015438E" w:rsidRPr="00A8683D" w:rsidRDefault="008C78A2">
            <w:pPr>
              <w:pStyle w:val="Lentelssraas"/>
            </w:pPr>
            <w:r>
              <w:t>Planuojama pateikimo data</w:t>
            </w:r>
          </w:p>
          <w:p w14:paraId="44A61C8D" w14:textId="77777777" w:rsidR="0015438E" w:rsidRPr="00A8683D" w:rsidRDefault="008C78A2">
            <w:pPr>
              <w:pStyle w:val="Lentelssraas"/>
            </w:pPr>
            <w:r>
              <w:t>Pateikimo data</w:t>
            </w:r>
          </w:p>
          <w:p w14:paraId="33A222DE" w14:textId="77777777" w:rsidR="0015438E" w:rsidRPr="00A8683D" w:rsidRDefault="008C78A2">
            <w:pPr>
              <w:pStyle w:val="Lentelssraas"/>
            </w:pPr>
            <w:r>
              <w:t>Išnagrinėjimo terminas</w:t>
            </w:r>
          </w:p>
          <w:p w14:paraId="6E2069B9" w14:textId="77777777" w:rsidR="0015438E" w:rsidRDefault="0015438E">
            <w:pPr>
              <w:pStyle w:val="Lentelssraas"/>
            </w:pPr>
            <w:r w:rsidRPr="00A8683D">
              <w:t>Būsena</w:t>
            </w:r>
          </w:p>
          <w:p w14:paraId="6C84DE8F" w14:textId="77777777" w:rsidR="00B51149" w:rsidRPr="00766F3A" w:rsidRDefault="00B51149" w:rsidP="00766F3A">
            <w:pPr>
              <w:pStyle w:val="Lentelssraas"/>
              <w:numPr>
                <w:ilvl w:val="0"/>
                <w:numId w:val="0"/>
              </w:numPr>
              <w:ind w:left="360"/>
              <w:rPr>
                <w:i/>
                <w:iCs/>
              </w:rPr>
            </w:pPr>
            <w:r w:rsidRPr="00766F3A">
              <w:rPr>
                <w:i/>
                <w:iCs/>
              </w:rPr>
              <w:t>Atsakingas asmuo už projekto peržiūrą</w:t>
            </w:r>
          </w:p>
          <w:p w14:paraId="405AF3A2" w14:textId="77777777" w:rsidR="00B51149" w:rsidRDefault="00B51149">
            <w:pPr>
              <w:pStyle w:val="Lentelssraas"/>
            </w:pPr>
            <w:r>
              <w:t>Atsakingo asmens vardas</w:t>
            </w:r>
          </w:p>
          <w:p w14:paraId="7C41660A" w14:textId="77777777" w:rsidR="00B51149" w:rsidRDefault="00B51149">
            <w:pPr>
              <w:pStyle w:val="Lentelssraas"/>
            </w:pPr>
            <w:r>
              <w:t>Atsakingo asmens pavardė</w:t>
            </w:r>
          </w:p>
          <w:p w14:paraId="73F485D1" w14:textId="77777777" w:rsidR="00B51149" w:rsidRDefault="00B51149">
            <w:pPr>
              <w:pStyle w:val="Lentelssraas"/>
            </w:pPr>
            <w:r>
              <w:t xml:space="preserve">Atsakingo asmens tel. Nr. </w:t>
            </w:r>
          </w:p>
          <w:p w14:paraId="06BE8A41" w14:textId="77777777" w:rsidR="00B51149" w:rsidRDefault="00B51149">
            <w:pPr>
              <w:pStyle w:val="Lentelssraas"/>
            </w:pPr>
            <w:r>
              <w:t xml:space="preserve">Atsakingo asmens </w:t>
            </w:r>
            <w:r w:rsidR="002D4AD1">
              <w:t xml:space="preserve">el. paštas </w:t>
            </w:r>
          </w:p>
          <w:p w14:paraId="56CAA5AC" w14:textId="77777777" w:rsidR="00FF3474" w:rsidRDefault="002D4AD1" w:rsidP="00F71B26">
            <w:pPr>
              <w:pStyle w:val="Lentelssraas"/>
            </w:pPr>
            <w:r>
              <w:t>Atsakingo asmens pareigos</w:t>
            </w:r>
          </w:p>
          <w:p w14:paraId="37428AF5" w14:textId="77777777" w:rsidR="003F097B" w:rsidRPr="00766F3A" w:rsidRDefault="00073769" w:rsidP="00766F3A">
            <w:pPr>
              <w:pStyle w:val="Lentelssraas"/>
              <w:numPr>
                <w:ilvl w:val="0"/>
                <w:numId w:val="0"/>
              </w:numPr>
              <w:ind w:left="360"/>
              <w:rPr>
                <w:b/>
                <w:bCs/>
              </w:rPr>
            </w:pPr>
            <w:r w:rsidRPr="00766F3A">
              <w:rPr>
                <w:b/>
                <w:bCs/>
              </w:rPr>
              <w:t>Atsakingi asmenys</w:t>
            </w:r>
            <w:r w:rsidR="007E635C">
              <w:rPr>
                <w:b/>
                <w:bCs/>
              </w:rPr>
              <w:t>:</w:t>
            </w:r>
          </w:p>
          <w:p w14:paraId="0ED999D2" w14:textId="77777777" w:rsidR="00073769" w:rsidRDefault="00E444AD" w:rsidP="00F71B26">
            <w:pPr>
              <w:pStyle w:val="Lentelssraas"/>
            </w:pPr>
            <w:r>
              <w:t>Asmuo</w:t>
            </w:r>
          </w:p>
          <w:p w14:paraId="4CEEC556" w14:textId="77777777" w:rsidR="00E444AD" w:rsidRDefault="00E444AD" w:rsidP="00F71B26">
            <w:pPr>
              <w:pStyle w:val="Lentelssraas"/>
            </w:pPr>
            <w:r>
              <w:t>Rolė</w:t>
            </w:r>
          </w:p>
          <w:p w14:paraId="7F1548FC" w14:textId="77777777" w:rsidR="00073769" w:rsidRPr="00766F3A" w:rsidRDefault="00073769" w:rsidP="00766F3A">
            <w:pPr>
              <w:pStyle w:val="Lentelssraas"/>
              <w:numPr>
                <w:ilvl w:val="0"/>
                <w:numId w:val="0"/>
              </w:numPr>
              <w:ind w:left="360"/>
              <w:rPr>
                <w:b/>
                <w:bCs/>
              </w:rPr>
            </w:pPr>
            <w:r w:rsidRPr="00766F3A">
              <w:rPr>
                <w:b/>
                <w:bCs/>
              </w:rPr>
              <w:t>Patikros lapai:</w:t>
            </w:r>
          </w:p>
          <w:p w14:paraId="6E9DD618" w14:textId="77777777" w:rsidR="00073769" w:rsidRDefault="00E444AD" w:rsidP="00F71B26">
            <w:pPr>
              <w:pStyle w:val="Lentelssraas"/>
            </w:pPr>
            <w:r>
              <w:t>Pavadinimas</w:t>
            </w:r>
          </w:p>
          <w:p w14:paraId="382B3BF3" w14:textId="77777777" w:rsidR="00E444AD" w:rsidRDefault="00E444AD" w:rsidP="00F71B26">
            <w:pPr>
              <w:pStyle w:val="Lentelssraas"/>
            </w:pPr>
            <w:r>
              <w:t>Išvada</w:t>
            </w:r>
          </w:p>
          <w:p w14:paraId="6DA79C09" w14:textId="77777777" w:rsidR="00E444AD" w:rsidRDefault="007A1D8C" w:rsidP="00F71B26">
            <w:pPr>
              <w:pStyle w:val="Lentelssraas"/>
            </w:pPr>
            <w:r>
              <w:t>Būsena</w:t>
            </w:r>
          </w:p>
          <w:p w14:paraId="5219FF67" w14:textId="77777777" w:rsidR="007A1D8C" w:rsidRDefault="007A1D8C" w:rsidP="00F71B26">
            <w:pPr>
              <w:pStyle w:val="Lentelssraas"/>
            </w:pPr>
            <w:r>
              <w:t>Būsenos data</w:t>
            </w:r>
          </w:p>
          <w:p w14:paraId="4A67EF41" w14:textId="77777777" w:rsidR="007A1D8C" w:rsidRDefault="007A1D8C" w:rsidP="00F71B26">
            <w:pPr>
              <w:pStyle w:val="Lentelssraas"/>
            </w:pPr>
            <w:r>
              <w:t>Naudotojas</w:t>
            </w:r>
          </w:p>
          <w:p w14:paraId="10526C7B" w14:textId="77777777" w:rsidR="00073769" w:rsidRPr="00766F3A" w:rsidRDefault="00073769" w:rsidP="00766F3A">
            <w:pPr>
              <w:pStyle w:val="Lentelssraas"/>
              <w:numPr>
                <w:ilvl w:val="0"/>
                <w:numId w:val="0"/>
              </w:numPr>
              <w:ind w:left="360"/>
              <w:rPr>
                <w:b/>
                <w:bCs/>
              </w:rPr>
            </w:pPr>
            <w:r w:rsidRPr="00766F3A">
              <w:rPr>
                <w:b/>
                <w:bCs/>
              </w:rPr>
              <w:t>Pastabos:</w:t>
            </w:r>
          </w:p>
          <w:p w14:paraId="45185252" w14:textId="77777777" w:rsidR="006C116B" w:rsidRPr="00766F3A" w:rsidRDefault="006C116B" w:rsidP="00F71B26">
            <w:pPr>
              <w:pStyle w:val="Lentelssraas"/>
              <w:rPr>
                <w:b/>
                <w:bCs/>
              </w:rPr>
            </w:pPr>
            <w:r w:rsidRPr="006C116B">
              <w:t>Data</w:t>
            </w:r>
          </w:p>
          <w:p w14:paraId="511AF100" w14:textId="77777777" w:rsidR="006C116B" w:rsidRPr="00766F3A" w:rsidRDefault="006C116B" w:rsidP="00F71B26">
            <w:pPr>
              <w:pStyle w:val="Lentelssraas"/>
              <w:rPr>
                <w:b/>
                <w:bCs/>
              </w:rPr>
            </w:pPr>
            <w:r w:rsidRPr="006C116B">
              <w:t>Pastaba</w:t>
            </w:r>
          </w:p>
          <w:p w14:paraId="119C6558" w14:textId="77777777" w:rsidR="006C116B" w:rsidRPr="00766F3A" w:rsidRDefault="006C116B" w:rsidP="00F71B26">
            <w:pPr>
              <w:pStyle w:val="Lentelssraas"/>
              <w:rPr>
                <w:b/>
                <w:bCs/>
              </w:rPr>
            </w:pPr>
            <w:r w:rsidRPr="006C116B">
              <w:t>Rinkmena</w:t>
            </w:r>
          </w:p>
          <w:p w14:paraId="37E89A5D" w14:textId="77777777" w:rsidR="006C116B" w:rsidRPr="00766F3A" w:rsidRDefault="006C116B" w:rsidP="00F71B26">
            <w:pPr>
              <w:pStyle w:val="Lentelssraas"/>
              <w:rPr>
                <w:b/>
                <w:bCs/>
              </w:rPr>
            </w:pPr>
            <w:r w:rsidRPr="006C116B">
              <w:t>Priminimas</w:t>
            </w:r>
          </w:p>
          <w:p w14:paraId="7176C0DE" w14:textId="77777777" w:rsidR="006C116B" w:rsidRPr="00766F3A" w:rsidRDefault="006C116B" w:rsidP="00F71B26">
            <w:pPr>
              <w:pStyle w:val="Lentelssraas"/>
              <w:rPr>
                <w:b/>
                <w:bCs/>
              </w:rPr>
            </w:pPr>
            <w:r w:rsidRPr="006C116B">
              <w:t>Naudotojas</w:t>
            </w:r>
          </w:p>
          <w:p w14:paraId="73D1F1BE" w14:textId="77777777" w:rsidR="00073769" w:rsidRPr="00766F3A" w:rsidRDefault="00073769" w:rsidP="00766F3A">
            <w:pPr>
              <w:pStyle w:val="Lentelssraas"/>
              <w:numPr>
                <w:ilvl w:val="0"/>
                <w:numId w:val="0"/>
              </w:numPr>
              <w:ind w:left="360"/>
              <w:rPr>
                <w:b/>
                <w:bCs/>
              </w:rPr>
            </w:pPr>
            <w:r w:rsidRPr="00766F3A">
              <w:rPr>
                <w:b/>
                <w:bCs/>
              </w:rPr>
              <w:t>Dokumentai:</w:t>
            </w:r>
          </w:p>
          <w:p w14:paraId="5833F1D8" w14:textId="77777777" w:rsidR="006C116B" w:rsidRPr="00766F3A" w:rsidRDefault="006C116B" w:rsidP="006C116B">
            <w:pPr>
              <w:pStyle w:val="Lentelssraas"/>
              <w:rPr>
                <w:b/>
                <w:bCs/>
              </w:rPr>
            </w:pPr>
            <w:r w:rsidRPr="006C116B">
              <w:t>Pasirašomas</w:t>
            </w:r>
          </w:p>
          <w:p w14:paraId="5BD1D3FE" w14:textId="77777777" w:rsidR="006C116B" w:rsidRPr="00766F3A" w:rsidRDefault="006C116B" w:rsidP="006C116B">
            <w:pPr>
              <w:pStyle w:val="Lentelssraas"/>
              <w:rPr>
                <w:b/>
                <w:bCs/>
              </w:rPr>
            </w:pPr>
            <w:r w:rsidRPr="006C116B">
              <w:t>Konfidencialus dokumentas</w:t>
            </w:r>
          </w:p>
          <w:p w14:paraId="1BBEA007" w14:textId="77777777" w:rsidR="006C116B" w:rsidRPr="00766F3A" w:rsidRDefault="006C116B" w:rsidP="006C116B">
            <w:pPr>
              <w:pStyle w:val="Lentelssraas"/>
              <w:rPr>
                <w:b/>
                <w:bCs/>
              </w:rPr>
            </w:pPr>
            <w:r w:rsidRPr="006C116B">
              <w:t>Dokumento tipas</w:t>
            </w:r>
          </w:p>
          <w:p w14:paraId="7B0DDD78" w14:textId="77777777" w:rsidR="006C116B" w:rsidRPr="00766F3A" w:rsidRDefault="006C116B" w:rsidP="006C116B">
            <w:pPr>
              <w:pStyle w:val="Lentelssraas"/>
              <w:rPr>
                <w:b/>
                <w:bCs/>
              </w:rPr>
            </w:pPr>
            <w:r w:rsidRPr="006C116B">
              <w:t>Registracijos Nr.</w:t>
            </w:r>
          </w:p>
          <w:p w14:paraId="5DF635E2" w14:textId="77777777" w:rsidR="006C116B" w:rsidRPr="00766F3A" w:rsidRDefault="006C116B" w:rsidP="006C116B">
            <w:pPr>
              <w:pStyle w:val="Lentelssraas"/>
              <w:rPr>
                <w:b/>
                <w:bCs/>
              </w:rPr>
            </w:pPr>
            <w:r w:rsidRPr="006C116B">
              <w:t>Data</w:t>
            </w:r>
          </w:p>
          <w:p w14:paraId="497E1184" w14:textId="77777777" w:rsidR="006C116B" w:rsidRPr="00766F3A" w:rsidRDefault="006C116B" w:rsidP="006C116B">
            <w:pPr>
              <w:pStyle w:val="Lentelssraas"/>
              <w:rPr>
                <w:b/>
                <w:bCs/>
              </w:rPr>
            </w:pPr>
            <w:r w:rsidRPr="006C116B">
              <w:t>Pateikimo data ir laikas</w:t>
            </w:r>
          </w:p>
          <w:p w14:paraId="0472DCCF" w14:textId="77777777" w:rsidR="006C116B" w:rsidRPr="00766F3A" w:rsidRDefault="006C116B" w:rsidP="006C116B">
            <w:pPr>
              <w:pStyle w:val="Lentelssraas"/>
              <w:rPr>
                <w:b/>
                <w:bCs/>
              </w:rPr>
            </w:pPr>
            <w:r w:rsidRPr="006C116B">
              <w:t>Rinkmenos tipas</w:t>
            </w:r>
          </w:p>
          <w:p w14:paraId="458D9B3C" w14:textId="77777777" w:rsidR="006C116B" w:rsidRPr="00766F3A" w:rsidRDefault="006C116B" w:rsidP="006C116B">
            <w:pPr>
              <w:pStyle w:val="Lentelssraas"/>
              <w:rPr>
                <w:b/>
                <w:bCs/>
              </w:rPr>
            </w:pPr>
            <w:r w:rsidRPr="006C116B">
              <w:t>Rinkmena</w:t>
            </w:r>
          </w:p>
          <w:p w14:paraId="648922D0" w14:textId="77777777" w:rsidR="006C116B" w:rsidRPr="00766F3A" w:rsidRDefault="006C116B" w:rsidP="006C116B">
            <w:pPr>
              <w:pStyle w:val="Lentelssraas"/>
              <w:rPr>
                <w:b/>
                <w:bCs/>
              </w:rPr>
            </w:pPr>
            <w:r w:rsidRPr="006C116B">
              <w:t>Naudotojas</w:t>
            </w:r>
          </w:p>
          <w:p w14:paraId="7C09737B" w14:textId="77777777" w:rsidR="006C116B" w:rsidRPr="00766F3A" w:rsidRDefault="006C116B" w:rsidP="006C116B">
            <w:pPr>
              <w:pStyle w:val="Lentelssraas"/>
              <w:rPr>
                <w:b/>
                <w:bCs/>
              </w:rPr>
            </w:pPr>
            <w:r w:rsidRPr="006C116B">
              <w:t xml:space="preserve">Pastaba </w:t>
            </w:r>
            <w:r w:rsidRPr="006C116B">
              <w:tab/>
            </w:r>
          </w:p>
          <w:p w14:paraId="11A0216F" w14:textId="77777777" w:rsidR="00073769" w:rsidRDefault="00073769" w:rsidP="006C116B">
            <w:pPr>
              <w:pStyle w:val="Lentelssraas"/>
              <w:numPr>
                <w:ilvl w:val="0"/>
                <w:numId w:val="0"/>
              </w:numPr>
              <w:ind w:left="360"/>
              <w:rPr>
                <w:b/>
                <w:bCs/>
              </w:rPr>
            </w:pPr>
            <w:r w:rsidRPr="00766F3A">
              <w:rPr>
                <w:b/>
                <w:bCs/>
              </w:rPr>
              <w:t>Būsenų istorija</w:t>
            </w:r>
            <w:r w:rsidR="006C116B">
              <w:rPr>
                <w:b/>
                <w:bCs/>
              </w:rPr>
              <w:t>:</w:t>
            </w:r>
          </w:p>
          <w:p w14:paraId="472F5A98" w14:textId="77777777" w:rsidR="006B588A" w:rsidRDefault="006B588A" w:rsidP="006C116B">
            <w:pPr>
              <w:pStyle w:val="Lentelssraas"/>
            </w:pPr>
            <w:r w:rsidRPr="006B588A">
              <w:t>Būsena</w:t>
            </w:r>
          </w:p>
          <w:p w14:paraId="7EB346B1" w14:textId="77777777" w:rsidR="006B588A" w:rsidRDefault="006B588A" w:rsidP="006C116B">
            <w:pPr>
              <w:pStyle w:val="Lentelssraas"/>
            </w:pPr>
            <w:r w:rsidRPr="006B588A">
              <w:t>Pakeitimo data</w:t>
            </w:r>
          </w:p>
          <w:p w14:paraId="3EABED76" w14:textId="77777777" w:rsidR="006C116B" w:rsidRPr="007E635C" w:rsidRDefault="006B588A">
            <w:pPr>
              <w:pStyle w:val="Lentelssraas"/>
            </w:pPr>
            <w:r w:rsidRPr="006B588A">
              <w:t>Pakeitė</w:t>
            </w:r>
          </w:p>
          <w:p w14:paraId="64C196C4" w14:textId="77777777" w:rsidR="006C116B" w:rsidRPr="00766F3A" w:rsidRDefault="007E635C" w:rsidP="00766F3A">
            <w:pPr>
              <w:pStyle w:val="Lentelssraas"/>
              <w:numPr>
                <w:ilvl w:val="0"/>
                <w:numId w:val="0"/>
              </w:numPr>
              <w:ind w:left="720" w:hanging="360"/>
              <w:rPr>
                <w:b/>
                <w:bCs/>
              </w:rPr>
            </w:pPr>
            <w:r w:rsidRPr="00766F3A">
              <w:rPr>
                <w:b/>
                <w:bCs/>
              </w:rPr>
              <w:lastRenderedPageBreak/>
              <w:t>Pranešimai</w:t>
            </w:r>
            <w:r w:rsidR="006C116B">
              <w:rPr>
                <w:b/>
                <w:bCs/>
              </w:rPr>
              <w:t>:</w:t>
            </w:r>
          </w:p>
          <w:p w14:paraId="71C1C14E" w14:textId="77777777" w:rsidR="006B588A" w:rsidRDefault="006B588A" w:rsidP="006B588A">
            <w:pPr>
              <w:pStyle w:val="Lentelssraas"/>
            </w:pPr>
            <w:r w:rsidRPr="006B588A">
              <w:t>Data</w:t>
            </w:r>
          </w:p>
          <w:p w14:paraId="3121C0F4" w14:textId="77777777" w:rsidR="006B588A" w:rsidRDefault="006B588A" w:rsidP="006B588A">
            <w:pPr>
              <w:pStyle w:val="Lentelssraas"/>
            </w:pPr>
            <w:r w:rsidRPr="006B588A">
              <w:t>Tipas</w:t>
            </w:r>
          </w:p>
          <w:p w14:paraId="76F40E9A" w14:textId="77777777" w:rsidR="006B588A" w:rsidRDefault="006B588A" w:rsidP="006B588A">
            <w:pPr>
              <w:pStyle w:val="Lentelssraas"/>
            </w:pPr>
            <w:r w:rsidRPr="006B588A">
              <w:t>Antraštė</w:t>
            </w:r>
          </w:p>
          <w:p w14:paraId="0BE13278" w14:textId="77777777" w:rsidR="006B588A" w:rsidRDefault="006B588A" w:rsidP="006B588A">
            <w:pPr>
              <w:pStyle w:val="Lentelssraas"/>
            </w:pPr>
            <w:r w:rsidRPr="006B588A">
              <w:t>Pranešimą suformavęs asmuo</w:t>
            </w:r>
          </w:p>
          <w:p w14:paraId="5959D745" w14:textId="77777777" w:rsidR="007E635C" w:rsidRDefault="006B588A">
            <w:pPr>
              <w:pStyle w:val="Lentelssraas"/>
            </w:pPr>
            <w:r w:rsidRPr="006B588A">
              <w:t>Peržiūrėtas</w:t>
            </w:r>
          </w:p>
          <w:p w14:paraId="66A45C50" w14:textId="77777777" w:rsidR="007E635C" w:rsidRPr="00766F3A" w:rsidRDefault="007E635C" w:rsidP="00766F3A">
            <w:pPr>
              <w:pStyle w:val="Lentelssraas"/>
              <w:numPr>
                <w:ilvl w:val="0"/>
                <w:numId w:val="0"/>
              </w:numPr>
              <w:ind w:left="360"/>
              <w:rPr>
                <w:b/>
                <w:bCs/>
              </w:rPr>
            </w:pPr>
            <w:r w:rsidRPr="00766F3A">
              <w:rPr>
                <w:b/>
                <w:bCs/>
              </w:rPr>
              <w:t>Kita informacija:</w:t>
            </w:r>
          </w:p>
          <w:p w14:paraId="4A7658A1" w14:textId="77777777" w:rsidR="001138F3" w:rsidRDefault="001138F3">
            <w:pPr>
              <w:pStyle w:val="Lentelssraas"/>
            </w:pPr>
            <w:r>
              <w:t>2.1. Ar buvo perleistas, parduotas, įkeistas turtas ar kitokiu būdu suvaržytos intelektinės ar daiktinės teisės į turtą, kuriam įsigyti ar sukurti buvo skirtos finansavimo lėšos?</w:t>
            </w:r>
          </w:p>
          <w:p w14:paraId="39330416" w14:textId="77777777" w:rsidR="001138F3" w:rsidRDefault="001138F3">
            <w:pPr>
              <w:pStyle w:val="Lentelssraas"/>
            </w:pPr>
            <w:r>
              <w:t>2.2. Ar tretiesiems asmenims buvo perleisti projekto vykdytojo įsipareigojimai (ar jų dalis) arba teisės pagal projekto sutartį?</w:t>
            </w:r>
          </w:p>
          <w:p w14:paraId="75309389" w14:textId="77777777" w:rsidR="001138F3" w:rsidRDefault="001138F3">
            <w:pPr>
              <w:pStyle w:val="Lentelssraas"/>
            </w:pPr>
            <w:r>
              <w:t>2.3. Ar iš esmės pasikeitė veiklos, kuriai buvo skirtos investicijos, pobūdis, tikslai arba vykdymo sąlygos, ir ar tai pakenkė projekto tikslams?</w:t>
            </w:r>
          </w:p>
          <w:p w14:paraId="6398DCEA" w14:textId="77777777" w:rsidR="001138F3" w:rsidRDefault="001138F3">
            <w:pPr>
              <w:pStyle w:val="Lentelssraas"/>
            </w:pPr>
            <w:r>
              <w:t>2.4. Ar projekto vykdytojas yra (buvo) reorganizuojamas (-tas) arba likviduojamas (-tas)?</w:t>
            </w:r>
          </w:p>
          <w:p w14:paraId="7A5FD771" w14:textId="77777777" w:rsidR="001138F3" w:rsidRDefault="001138F3">
            <w:pPr>
              <w:pStyle w:val="Lentelssraas"/>
            </w:pPr>
            <w:r>
              <w:t>2.5. Ar pasikeitė projekto vykdytojo teisinė forma?</w:t>
            </w:r>
          </w:p>
          <w:p w14:paraId="49D91378" w14:textId="77777777" w:rsidR="007E635C" w:rsidRPr="00A8683D" w:rsidRDefault="001138F3" w:rsidP="001138F3">
            <w:pPr>
              <w:pStyle w:val="Lentelssraas"/>
            </w:pPr>
            <w:r>
              <w:t>2.6. Ar saugomi su projekto įgyvendinimu susiję dokumentai projekto sutartyje nustatyta tvarka?</w:t>
            </w:r>
          </w:p>
        </w:tc>
      </w:tr>
      <w:tr w:rsidR="0015438E" w:rsidRPr="00A8683D" w14:paraId="49379397" w14:textId="77777777">
        <w:trPr>
          <w:tblHeader/>
        </w:trPr>
        <w:tc>
          <w:tcPr>
            <w:tcW w:w="5000" w:type="pct"/>
            <w:tcBorders>
              <w:right w:val="single" w:sz="4" w:space="0" w:color="BFBFBF" w:themeColor="background1" w:themeShade="BF"/>
            </w:tcBorders>
            <w:shd w:val="clear" w:color="auto" w:fill="BEE3A5"/>
            <w:vAlign w:val="center"/>
          </w:tcPr>
          <w:p w14:paraId="75293733" w14:textId="77777777" w:rsidR="0015438E" w:rsidRPr="00A8683D" w:rsidRDefault="0015438E">
            <w:pPr>
              <w:ind w:firstLine="0"/>
              <w:rPr>
                <w:b/>
                <w:bCs/>
              </w:rPr>
            </w:pPr>
            <w:r w:rsidRPr="00A8683D">
              <w:rPr>
                <w:b/>
                <w:bCs/>
              </w:rPr>
              <w:lastRenderedPageBreak/>
              <w:t>Mygtukai</w:t>
            </w:r>
          </w:p>
        </w:tc>
      </w:tr>
      <w:tr w:rsidR="0015438E" w:rsidRPr="00A8683D" w14:paraId="7B00463E" w14:textId="77777777">
        <w:trPr>
          <w:tblHeader/>
        </w:trPr>
        <w:tc>
          <w:tcPr>
            <w:tcW w:w="5000" w:type="pct"/>
            <w:tcBorders>
              <w:right w:val="single" w:sz="4" w:space="0" w:color="BFBFBF" w:themeColor="background1" w:themeShade="BF"/>
            </w:tcBorders>
            <w:shd w:val="clear" w:color="auto" w:fill="auto"/>
            <w:vAlign w:val="center"/>
          </w:tcPr>
          <w:p w14:paraId="7425EFA1" w14:textId="77777777" w:rsidR="00D415B3" w:rsidRDefault="00D415B3">
            <w:pPr>
              <w:pStyle w:val="Lentelssraas"/>
            </w:pPr>
            <w:r>
              <w:t>Registruoti naują</w:t>
            </w:r>
          </w:p>
          <w:p w14:paraId="6E66E347" w14:textId="77777777" w:rsidR="00D415B3" w:rsidRDefault="00D415B3">
            <w:pPr>
              <w:pStyle w:val="Lentelssraas"/>
            </w:pPr>
            <w:r>
              <w:t>Ištrinti</w:t>
            </w:r>
          </w:p>
          <w:p w14:paraId="7C2A1B4B" w14:textId="77777777" w:rsidR="0015438E" w:rsidRDefault="0015438E">
            <w:pPr>
              <w:pStyle w:val="Lentelssraas"/>
            </w:pPr>
            <w:r w:rsidRPr="00A8683D">
              <w:t>Redaguoti</w:t>
            </w:r>
          </w:p>
          <w:p w14:paraId="7665F9DD" w14:textId="77777777" w:rsidR="00204CD5" w:rsidRDefault="00204CD5">
            <w:pPr>
              <w:pStyle w:val="Lentelssraas"/>
            </w:pPr>
            <w:r>
              <w:t xml:space="preserve">Išsaugoti </w:t>
            </w:r>
          </w:p>
          <w:p w14:paraId="412F8999" w14:textId="77777777" w:rsidR="00204CD5" w:rsidRDefault="00204CD5">
            <w:pPr>
              <w:pStyle w:val="Lentelssraas"/>
            </w:pPr>
            <w:r>
              <w:t>Atšaukti</w:t>
            </w:r>
          </w:p>
          <w:p w14:paraId="57BE853A" w14:textId="77777777" w:rsidR="00204CD5" w:rsidRDefault="00204CD5">
            <w:pPr>
              <w:pStyle w:val="Lentelssraas"/>
            </w:pPr>
            <w:r>
              <w:t>Rodyti audito duomenis</w:t>
            </w:r>
          </w:p>
          <w:p w14:paraId="4309E952" w14:textId="77777777" w:rsidR="00204CD5" w:rsidRDefault="00204CD5">
            <w:pPr>
              <w:pStyle w:val="Lentelssraas"/>
            </w:pPr>
            <w:r>
              <w:t>Formuoti Ex-Post ataskaitą</w:t>
            </w:r>
          </w:p>
          <w:p w14:paraId="6E48D42A" w14:textId="77777777" w:rsidR="003E20D0" w:rsidRPr="00A8683D" w:rsidRDefault="003E20D0">
            <w:pPr>
              <w:pStyle w:val="Lentelssraas"/>
            </w:pPr>
            <w:r>
              <w:t>Pasirašyti pažymėtus</w:t>
            </w:r>
          </w:p>
        </w:tc>
      </w:tr>
      <w:tr w:rsidR="0015438E" w:rsidRPr="00A8683D" w14:paraId="3EF22E0C" w14:textId="77777777">
        <w:trPr>
          <w:tblHeader/>
        </w:trPr>
        <w:tc>
          <w:tcPr>
            <w:tcW w:w="5000" w:type="pct"/>
            <w:tcBorders>
              <w:right w:val="single" w:sz="4" w:space="0" w:color="BFBFBF" w:themeColor="background1" w:themeShade="BF"/>
            </w:tcBorders>
            <w:shd w:val="clear" w:color="auto" w:fill="BEE3A5"/>
            <w:vAlign w:val="center"/>
          </w:tcPr>
          <w:p w14:paraId="5493A372" w14:textId="77777777" w:rsidR="0015438E" w:rsidRPr="00A8683D" w:rsidRDefault="0015438E">
            <w:pPr>
              <w:ind w:firstLine="0"/>
              <w:rPr>
                <w:b/>
                <w:bCs/>
              </w:rPr>
            </w:pPr>
            <w:r w:rsidRPr="00A8683D">
              <w:rPr>
                <w:b/>
                <w:bCs/>
              </w:rPr>
              <w:t>Naudotojai</w:t>
            </w:r>
          </w:p>
        </w:tc>
      </w:tr>
      <w:tr w:rsidR="0015438E" w:rsidRPr="00A8683D" w14:paraId="244C978A" w14:textId="77777777">
        <w:trPr>
          <w:tblHeader/>
        </w:trPr>
        <w:tc>
          <w:tcPr>
            <w:tcW w:w="5000" w:type="pct"/>
            <w:tcBorders>
              <w:right w:val="single" w:sz="4" w:space="0" w:color="BFBFBF" w:themeColor="background1" w:themeShade="BF"/>
            </w:tcBorders>
            <w:shd w:val="clear" w:color="auto" w:fill="auto"/>
            <w:vAlign w:val="center"/>
          </w:tcPr>
          <w:p w14:paraId="6BDD4FD5" w14:textId="77777777" w:rsidR="0015438E" w:rsidRPr="00A8683D" w:rsidRDefault="0015438E">
            <w:pPr>
              <w:ind w:firstLine="0"/>
              <w:rPr>
                <w:b/>
                <w:bCs/>
              </w:rPr>
            </w:pPr>
            <w:r w:rsidRPr="00A8683D">
              <w:t xml:space="preserve">Langas matomas tik </w:t>
            </w:r>
            <w:r w:rsidR="00204CD5">
              <w:t>VSFSVVP IS</w:t>
            </w:r>
            <w:r w:rsidRPr="00A8683D">
              <w:t xml:space="preserve"> naudotojui.</w:t>
            </w:r>
          </w:p>
        </w:tc>
      </w:tr>
    </w:tbl>
    <w:p w14:paraId="295E5809" w14:textId="77777777" w:rsidR="00782134" w:rsidRPr="00060281" w:rsidRDefault="00782134" w:rsidP="00766F3A">
      <w:pPr>
        <w:pStyle w:val="Caption"/>
      </w:pPr>
    </w:p>
    <w:p w14:paraId="23640F03" w14:textId="77777777" w:rsidR="00753ACC" w:rsidRPr="00A8683D" w:rsidRDefault="00753ACC" w:rsidP="003E6AD6">
      <w:pPr>
        <w:pStyle w:val="Heading3"/>
      </w:pPr>
      <w:bookmarkStart w:id="917" w:name="_Toc92976831"/>
      <w:bookmarkStart w:id="918" w:name="_Toc159222335"/>
      <w:r w:rsidRPr="00A8683D">
        <w:t>DMS Ex-Post ataskaitų sąrašas</w:t>
      </w:r>
      <w:bookmarkEnd w:id="917"/>
      <w:bookmarkEnd w:id="918"/>
    </w:p>
    <w:p w14:paraId="50A0B357" w14:textId="77777777" w:rsidR="00753ACC" w:rsidRPr="00A8683D" w:rsidRDefault="00753ACC" w:rsidP="00753ACC">
      <w:pPr>
        <w:keepNext/>
        <w:ind w:firstLine="0"/>
      </w:pPr>
      <w:r w:rsidRPr="00A8683D">
        <w:rPr>
          <w:noProof/>
          <w:lang w:eastAsia="lt-LT"/>
        </w:rPr>
        <w:drawing>
          <wp:inline distT="0" distB="0" distL="0" distR="0" wp14:anchorId="7A9A0B27" wp14:editId="02AACF5B">
            <wp:extent cx="6300470" cy="5323205"/>
            <wp:effectExtent l="0" t="0" r="5080" b="0"/>
            <wp:docPr id="170" name="Picture 17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descr="A screenshot of a computer&#10;&#10;Description automatically generated with medium confidence"/>
                    <pic:cNvPicPr/>
                  </pic:nvPicPr>
                  <pic:blipFill>
                    <a:blip r:embed="rId241"/>
                    <a:stretch>
                      <a:fillRect/>
                    </a:stretch>
                  </pic:blipFill>
                  <pic:spPr>
                    <a:xfrm>
                      <a:off x="0" y="0"/>
                      <a:ext cx="6300470" cy="5323205"/>
                    </a:xfrm>
                    <a:prstGeom prst="rect">
                      <a:avLst/>
                    </a:prstGeom>
                  </pic:spPr>
                </pic:pic>
              </a:graphicData>
            </a:graphic>
          </wp:inline>
        </w:drawing>
      </w:r>
    </w:p>
    <w:p w14:paraId="400CF4DC" w14:textId="77777777" w:rsidR="00753ACC" w:rsidRPr="00A8683D" w:rsidRDefault="00753ACC" w:rsidP="00753ACC">
      <w:pPr>
        <w:pStyle w:val="Caption"/>
        <w:jc w:val="center"/>
      </w:pPr>
      <w:r w:rsidRPr="00A8683D">
        <w:t xml:space="preserve">pav. </w:t>
      </w:r>
      <w:fldSimple w:instr=" STYLEREF 1 \s ">
        <w:r w:rsidR="000E53E0">
          <w:rPr>
            <w:noProof/>
          </w:rPr>
          <w:t>3</w:t>
        </w:r>
      </w:fldSimple>
      <w:r w:rsidR="00215C96">
        <w:t>.</w:t>
      </w:r>
      <w:fldSimple w:instr=" SEQ pav. \* ARABIC \s 1 ">
        <w:r w:rsidR="000E53E0">
          <w:rPr>
            <w:noProof/>
          </w:rPr>
          <w:t>144</w:t>
        </w:r>
      </w:fldSimple>
      <w:r w:rsidRPr="00A8683D">
        <w:t xml:space="preserve"> DMS Ex-Post ataskaitų sąrašas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753ACC" w:rsidRPr="00A8683D" w14:paraId="2E58492F" w14:textId="77777777" w:rsidTr="4560C70B">
        <w:trPr>
          <w:tblHeader/>
        </w:trPr>
        <w:tc>
          <w:tcPr>
            <w:tcW w:w="5000" w:type="pct"/>
            <w:tcBorders>
              <w:right w:val="single" w:sz="4" w:space="0" w:color="BFBFBF" w:themeColor="background1" w:themeShade="BF"/>
            </w:tcBorders>
            <w:shd w:val="clear" w:color="auto" w:fill="BEE3A5"/>
            <w:vAlign w:val="center"/>
          </w:tcPr>
          <w:p w14:paraId="4C1A771C" w14:textId="77777777" w:rsidR="00753ACC" w:rsidRPr="00A8683D" w:rsidRDefault="00753ACC">
            <w:pPr>
              <w:ind w:firstLine="0"/>
              <w:rPr>
                <w:b/>
                <w:bCs/>
              </w:rPr>
            </w:pPr>
            <w:r w:rsidRPr="00A8683D">
              <w:rPr>
                <w:b/>
                <w:bCs/>
              </w:rPr>
              <w:lastRenderedPageBreak/>
              <w:t>Filtro laukai</w:t>
            </w:r>
          </w:p>
        </w:tc>
      </w:tr>
      <w:tr w:rsidR="00753ACC" w:rsidRPr="00A8683D" w14:paraId="1D5142E9" w14:textId="77777777" w:rsidTr="4560C70B">
        <w:trPr>
          <w:tblHeader/>
        </w:trPr>
        <w:tc>
          <w:tcPr>
            <w:tcW w:w="5000" w:type="pct"/>
            <w:tcBorders>
              <w:right w:val="single" w:sz="4" w:space="0" w:color="BFBFBF" w:themeColor="background1" w:themeShade="BF"/>
            </w:tcBorders>
            <w:shd w:val="clear" w:color="auto" w:fill="auto"/>
            <w:vAlign w:val="center"/>
          </w:tcPr>
          <w:p w14:paraId="0BFC6C04" w14:textId="77777777" w:rsidR="00753ACC" w:rsidRPr="00A8683D" w:rsidRDefault="2CE80FD3">
            <w:pPr>
              <w:pStyle w:val="Sraas1"/>
            </w:pPr>
            <w:r>
              <w:t>Programa – {VSF, SVVP}</w:t>
            </w:r>
          </w:p>
          <w:p w14:paraId="6DC8840E" w14:textId="77777777" w:rsidR="00753ACC" w:rsidRPr="00A8683D" w:rsidRDefault="2CE80FD3">
            <w:pPr>
              <w:pStyle w:val="Sraas1"/>
            </w:pPr>
            <w:r>
              <w:t>Projekto Nr.</w:t>
            </w:r>
          </w:p>
          <w:p w14:paraId="407F0C8A" w14:textId="77777777" w:rsidR="00753ACC" w:rsidRPr="00A8683D" w:rsidRDefault="2CE80FD3">
            <w:pPr>
              <w:pStyle w:val="Sraas1"/>
            </w:pPr>
            <w:r>
              <w:t>Projekto pavadinimas</w:t>
            </w:r>
          </w:p>
          <w:p w14:paraId="6510E2EC" w14:textId="77777777" w:rsidR="00753ACC" w:rsidRPr="00A8683D" w:rsidRDefault="2CE80FD3">
            <w:pPr>
              <w:pStyle w:val="Sraas1"/>
            </w:pPr>
            <w:r>
              <w:t>Būsena – {Planuojama, Pateiktas, Pritarta, Rasti neatitikimai, Atmesti}</w:t>
            </w:r>
          </w:p>
          <w:p w14:paraId="53DE5AF0" w14:textId="77777777" w:rsidR="00753ACC" w:rsidRPr="00A8683D" w:rsidRDefault="2CE80FD3">
            <w:pPr>
              <w:pStyle w:val="Sraas1"/>
            </w:pPr>
            <w:r>
              <w:t>Ataskaitos Nr.</w:t>
            </w:r>
          </w:p>
          <w:p w14:paraId="145395E9" w14:textId="77777777" w:rsidR="00753ACC" w:rsidRPr="00A8683D" w:rsidRDefault="2CE80FD3">
            <w:pPr>
              <w:pStyle w:val="Sraas1"/>
            </w:pPr>
            <w:r>
              <w:t>Projekto būsena</w:t>
            </w:r>
          </w:p>
          <w:p w14:paraId="65AAD49F" w14:textId="77777777" w:rsidR="00753ACC" w:rsidRPr="00A8683D" w:rsidRDefault="2CE80FD3">
            <w:pPr>
              <w:pStyle w:val="Sraas1"/>
            </w:pPr>
            <w:r>
              <w:t>Planuojama pateikimo data nuo</w:t>
            </w:r>
          </w:p>
          <w:p w14:paraId="65ABD4D1" w14:textId="77777777" w:rsidR="00753ACC" w:rsidRPr="00A8683D" w:rsidRDefault="2CE80FD3">
            <w:pPr>
              <w:pStyle w:val="Sraas1"/>
            </w:pPr>
            <w:r>
              <w:t>Planuojama pateikimo data iki</w:t>
            </w:r>
          </w:p>
          <w:p w14:paraId="0C1035D6" w14:textId="77777777" w:rsidR="00753ACC" w:rsidRPr="00A8683D" w:rsidRDefault="2CE80FD3">
            <w:pPr>
              <w:pStyle w:val="Sraas1"/>
            </w:pPr>
            <w:r>
              <w:t>Pateikimo data nuo</w:t>
            </w:r>
          </w:p>
          <w:p w14:paraId="64EE1966" w14:textId="77777777" w:rsidR="00753ACC" w:rsidRPr="00A8683D" w:rsidRDefault="2CE80FD3">
            <w:pPr>
              <w:pStyle w:val="Sraas1"/>
            </w:pPr>
            <w:r>
              <w:t>Pateikimo data iki</w:t>
            </w:r>
          </w:p>
        </w:tc>
      </w:tr>
      <w:tr w:rsidR="00753ACC" w:rsidRPr="00A8683D" w14:paraId="50274E9A" w14:textId="77777777" w:rsidTr="4560C70B">
        <w:trPr>
          <w:tblHeader/>
        </w:trPr>
        <w:tc>
          <w:tcPr>
            <w:tcW w:w="5000" w:type="pct"/>
            <w:tcBorders>
              <w:right w:val="single" w:sz="4" w:space="0" w:color="BFBFBF" w:themeColor="background1" w:themeShade="BF"/>
            </w:tcBorders>
            <w:shd w:val="clear" w:color="auto" w:fill="BEE3A5"/>
            <w:vAlign w:val="center"/>
          </w:tcPr>
          <w:p w14:paraId="5180AADA" w14:textId="77777777" w:rsidR="00753ACC" w:rsidRPr="00A8683D" w:rsidRDefault="00753ACC">
            <w:pPr>
              <w:ind w:firstLine="0"/>
              <w:rPr>
                <w:b/>
                <w:bCs/>
              </w:rPr>
            </w:pPr>
            <w:r w:rsidRPr="00A8683D">
              <w:rPr>
                <w:b/>
                <w:bCs/>
              </w:rPr>
              <w:t>Laukai</w:t>
            </w:r>
          </w:p>
        </w:tc>
      </w:tr>
      <w:tr w:rsidR="00753ACC" w:rsidRPr="00A8683D" w14:paraId="22105195" w14:textId="77777777" w:rsidTr="4560C70B">
        <w:trPr>
          <w:tblHeader/>
        </w:trPr>
        <w:tc>
          <w:tcPr>
            <w:tcW w:w="5000" w:type="pct"/>
            <w:tcBorders>
              <w:right w:val="single" w:sz="4" w:space="0" w:color="BFBFBF" w:themeColor="background1" w:themeShade="BF"/>
            </w:tcBorders>
            <w:shd w:val="clear" w:color="auto" w:fill="auto"/>
            <w:vAlign w:val="center"/>
          </w:tcPr>
          <w:p w14:paraId="0EFF48E2" w14:textId="77777777" w:rsidR="00753ACC" w:rsidRPr="00A8683D" w:rsidRDefault="2CE80FD3">
            <w:pPr>
              <w:pStyle w:val="Lentelssraas"/>
            </w:pPr>
            <w:r>
              <w:t>Projekto Nr.</w:t>
            </w:r>
          </w:p>
          <w:p w14:paraId="729BBEE5" w14:textId="77777777" w:rsidR="00753ACC" w:rsidRPr="00A8683D" w:rsidRDefault="2CE80FD3">
            <w:pPr>
              <w:pStyle w:val="Lentelssraas"/>
            </w:pPr>
            <w:r>
              <w:t>Pavadinimas</w:t>
            </w:r>
          </w:p>
          <w:p w14:paraId="5BF74B41" w14:textId="77777777" w:rsidR="00753ACC" w:rsidRPr="00A8683D" w:rsidRDefault="2CE80FD3">
            <w:pPr>
              <w:pStyle w:val="Lentelssraas"/>
            </w:pPr>
            <w:r>
              <w:t>Ataskaitos Nr.</w:t>
            </w:r>
          </w:p>
          <w:p w14:paraId="390EE464" w14:textId="77777777" w:rsidR="00753ACC" w:rsidRPr="00A8683D" w:rsidRDefault="2CE80FD3">
            <w:pPr>
              <w:pStyle w:val="Lentelssraas"/>
            </w:pPr>
            <w:r>
              <w:t>Planuojama pateikimo data</w:t>
            </w:r>
          </w:p>
          <w:p w14:paraId="0B5C99C3" w14:textId="77777777" w:rsidR="00753ACC" w:rsidRPr="00A8683D" w:rsidRDefault="2CE80FD3">
            <w:pPr>
              <w:pStyle w:val="Lentelssraas"/>
            </w:pPr>
            <w:r>
              <w:t>Pateikimo data</w:t>
            </w:r>
          </w:p>
          <w:p w14:paraId="7A83819D" w14:textId="77777777" w:rsidR="00753ACC" w:rsidRPr="00A8683D" w:rsidRDefault="2CE80FD3">
            <w:pPr>
              <w:pStyle w:val="Lentelssraas"/>
            </w:pPr>
            <w:r>
              <w:t>Būsena</w:t>
            </w:r>
          </w:p>
        </w:tc>
      </w:tr>
      <w:tr w:rsidR="00753ACC" w:rsidRPr="00A8683D" w14:paraId="66C00ABC" w14:textId="77777777" w:rsidTr="4560C70B">
        <w:trPr>
          <w:tblHeader/>
        </w:trPr>
        <w:tc>
          <w:tcPr>
            <w:tcW w:w="5000" w:type="pct"/>
            <w:tcBorders>
              <w:right w:val="single" w:sz="4" w:space="0" w:color="BFBFBF" w:themeColor="background1" w:themeShade="BF"/>
            </w:tcBorders>
            <w:shd w:val="clear" w:color="auto" w:fill="BEE3A5"/>
            <w:vAlign w:val="center"/>
          </w:tcPr>
          <w:p w14:paraId="67168A2F" w14:textId="77777777" w:rsidR="00753ACC" w:rsidRPr="00A8683D" w:rsidRDefault="00753ACC">
            <w:pPr>
              <w:ind w:firstLine="0"/>
              <w:rPr>
                <w:b/>
                <w:bCs/>
              </w:rPr>
            </w:pPr>
            <w:r w:rsidRPr="00A8683D">
              <w:rPr>
                <w:b/>
                <w:bCs/>
              </w:rPr>
              <w:t>Mygtukai</w:t>
            </w:r>
          </w:p>
        </w:tc>
      </w:tr>
      <w:tr w:rsidR="00753ACC" w:rsidRPr="00A8683D" w14:paraId="7A51D505" w14:textId="77777777" w:rsidTr="4560C70B">
        <w:trPr>
          <w:tblHeader/>
        </w:trPr>
        <w:tc>
          <w:tcPr>
            <w:tcW w:w="5000" w:type="pct"/>
            <w:tcBorders>
              <w:right w:val="single" w:sz="4" w:space="0" w:color="BFBFBF" w:themeColor="background1" w:themeShade="BF"/>
            </w:tcBorders>
            <w:shd w:val="clear" w:color="auto" w:fill="auto"/>
            <w:vAlign w:val="center"/>
          </w:tcPr>
          <w:p w14:paraId="7068AA15" w14:textId="77777777" w:rsidR="00753ACC" w:rsidRPr="00A8683D" w:rsidRDefault="2CE80FD3">
            <w:pPr>
              <w:pStyle w:val="Lentelssraas"/>
            </w:pPr>
            <w:r>
              <w:t>Redaguoti</w:t>
            </w:r>
          </w:p>
        </w:tc>
      </w:tr>
      <w:tr w:rsidR="00753ACC" w:rsidRPr="00A8683D" w14:paraId="5A2D01A1" w14:textId="77777777" w:rsidTr="4560C70B">
        <w:trPr>
          <w:tblHeader/>
        </w:trPr>
        <w:tc>
          <w:tcPr>
            <w:tcW w:w="5000" w:type="pct"/>
            <w:tcBorders>
              <w:right w:val="single" w:sz="4" w:space="0" w:color="BFBFBF" w:themeColor="background1" w:themeShade="BF"/>
            </w:tcBorders>
            <w:shd w:val="clear" w:color="auto" w:fill="BEE3A5"/>
            <w:vAlign w:val="center"/>
          </w:tcPr>
          <w:p w14:paraId="30662883" w14:textId="77777777" w:rsidR="00753ACC" w:rsidRPr="00A8683D" w:rsidRDefault="00753ACC">
            <w:pPr>
              <w:ind w:firstLine="0"/>
              <w:rPr>
                <w:b/>
                <w:bCs/>
              </w:rPr>
            </w:pPr>
            <w:r w:rsidRPr="00A8683D">
              <w:rPr>
                <w:b/>
                <w:bCs/>
              </w:rPr>
              <w:t>Naudotojai</w:t>
            </w:r>
          </w:p>
        </w:tc>
      </w:tr>
      <w:tr w:rsidR="00753ACC" w:rsidRPr="00A8683D" w14:paraId="3D2C86DE" w14:textId="77777777" w:rsidTr="4560C70B">
        <w:trPr>
          <w:tblHeader/>
        </w:trPr>
        <w:tc>
          <w:tcPr>
            <w:tcW w:w="5000" w:type="pct"/>
            <w:tcBorders>
              <w:right w:val="single" w:sz="4" w:space="0" w:color="BFBFBF" w:themeColor="background1" w:themeShade="BF"/>
            </w:tcBorders>
            <w:shd w:val="clear" w:color="auto" w:fill="auto"/>
            <w:vAlign w:val="center"/>
          </w:tcPr>
          <w:p w14:paraId="0BA467BD" w14:textId="77777777" w:rsidR="00753ACC" w:rsidRPr="00A8683D" w:rsidRDefault="00753ACC">
            <w:pPr>
              <w:ind w:firstLine="0"/>
              <w:rPr>
                <w:b/>
                <w:bCs/>
              </w:rPr>
            </w:pPr>
            <w:r w:rsidRPr="00A8683D">
              <w:t>Langas matomas tik DMS naudotojui.</w:t>
            </w:r>
          </w:p>
        </w:tc>
      </w:tr>
    </w:tbl>
    <w:p w14:paraId="703EB7E1" w14:textId="77777777" w:rsidR="00753ACC" w:rsidRPr="00A8683D" w:rsidRDefault="00753ACC" w:rsidP="00753ACC"/>
    <w:p w14:paraId="31212CA6" w14:textId="77777777" w:rsidR="0072459E" w:rsidRDefault="00F71B26" w:rsidP="00DF40CE">
      <w:pPr>
        <w:pStyle w:val="Heading4"/>
      </w:pPr>
      <w:bookmarkStart w:id="919" w:name="_Toc159222336"/>
      <w:r>
        <w:lastRenderedPageBreak/>
        <w:t>DMS Ex-Post ataskaita</w:t>
      </w:r>
      <w:bookmarkEnd w:id="919"/>
    </w:p>
    <w:p w14:paraId="60BAA429" w14:textId="77777777" w:rsidR="0072459E" w:rsidRDefault="0072459E" w:rsidP="00766F3A">
      <w:pPr>
        <w:pStyle w:val="Captionfigura"/>
        <w:keepNext/>
      </w:pPr>
      <w:r>
        <w:rPr>
          <w:noProof/>
        </w:rPr>
        <w:drawing>
          <wp:inline distT="0" distB="0" distL="0" distR="0" wp14:anchorId="3F796911" wp14:editId="072C88AA">
            <wp:extent cx="6217920" cy="4145489"/>
            <wp:effectExtent l="0" t="0" r="0" b="7620"/>
            <wp:docPr id="1329440134" name="Picture 13294401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440134" name="Picture 1" descr="A screenshot of a computer&#10;&#10;Description automatically generated"/>
                    <pic:cNvPicPr/>
                  </pic:nvPicPr>
                  <pic:blipFill>
                    <a:blip r:embed="rId242"/>
                    <a:stretch>
                      <a:fillRect/>
                    </a:stretch>
                  </pic:blipFill>
                  <pic:spPr>
                    <a:xfrm>
                      <a:off x="0" y="0"/>
                      <a:ext cx="6218463" cy="4145851"/>
                    </a:xfrm>
                    <a:prstGeom prst="rect">
                      <a:avLst/>
                    </a:prstGeom>
                  </pic:spPr>
                </pic:pic>
              </a:graphicData>
            </a:graphic>
          </wp:inline>
        </w:drawing>
      </w:r>
    </w:p>
    <w:p w14:paraId="73389A26" w14:textId="77777777" w:rsidR="0072459E" w:rsidRDefault="0072459E" w:rsidP="00766F3A">
      <w:pPr>
        <w:pStyle w:val="Caption"/>
        <w:jc w:val="center"/>
      </w:pPr>
      <w:r>
        <w:t xml:space="preserve">pav. </w:t>
      </w:r>
      <w:fldSimple w:instr=" STYLEREF 1 \s ">
        <w:r w:rsidR="000E53E0">
          <w:rPr>
            <w:noProof/>
          </w:rPr>
          <w:t>3</w:t>
        </w:r>
      </w:fldSimple>
      <w:r w:rsidR="00215C96">
        <w:t>.</w:t>
      </w:r>
      <w:fldSimple w:instr=" SEQ pav. \* ARABIC \s 1 ">
        <w:r w:rsidR="000E53E0">
          <w:rPr>
            <w:noProof/>
          </w:rPr>
          <w:t>145</w:t>
        </w:r>
      </w:fldSimple>
      <w:r w:rsidR="00A03CD0">
        <w:t xml:space="preserve"> DMS Ex-Post ataskaita</w:t>
      </w:r>
    </w:p>
    <w:p w14:paraId="5D7E9B2A" w14:textId="77777777" w:rsidR="00753ACC" w:rsidRDefault="00F71B26" w:rsidP="0072459E">
      <w:pPr>
        <w:pStyle w:val="Captionfigura"/>
      </w:pPr>
      <w:r>
        <w:t xml:space="preserve"> </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2E3267" w:rsidRPr="00A8683D" w14:paraId="5064DD37" w14:textId="77777777">
        <w:trPr>
          <w:tblHeader/>
        </w:trPr>
        <w:tc>
          <w:tcPr>
            <w:tcW w:w="5000" w:type="pct"/>
            <w:tcBorders>
              <w:right w:val="single" w:sz="4" w:space="0" w:color="BFBFBF" w:themeColor="background1" w:themeShade="BF"/>
            </w:tcBorders>
            <w:shd w:val="clear" w:color="auto" w:fill="BEE3A5"/>
            <w:vAlign w:val="center"/>
          </w:tcPr>
          <w:p w14:paraId="5D1381BB" w14:textId="77777777" w:rsidR="002E3267" w:rsidRPr="00A8683D" w:rsidRDefault="002E3267">
            <w:pPr>
              <w:ind w:firstLine="0"/>
              <w:rPr>
                <w:b/>
                <w:bCs/>
              </w:rPr>
            </w:pPr>
            <w:r w:rsidRPr="00A8683D">
              <w:rPr>
                <w:b/>
                <w:bCs/>
              </w:rPr>
              <w:lastRenderedPageBreak/>
              <w:t>Laukai</w:t>
            </w:r>
          </w:p>
        </w:tc>
      </w:tr>
      <w:tr w:rsidR="002E3267" w:rsidRPr="00A8683D" w14:paraId="3D2F4886" w14:textId="77777777">
        <w:trPr>
          <w:tblHeader/>
        </w:trPr>
        <w:tc>
          <w:tcPr>
            <w:tcW w:w="5000" w:type="pct"/>
            <w:tcBorders>
              <w:right w:val="single" w:sz="4" w:space="0" w:color="BFBFBF" w:themeColor="background1" w:themeShade="BF"/>
            </w:tcBorders>
            <w:shd w:val="clear" w:color="auto" w:fill="auto"/>
            <w:vAlign w:val="center"/>
          </w:tcPr>
          <w:p w14:paraId="4887719A" w14:textId="77777777" w:rsidR="002E3267" w:rsidRPr="003A1739" w:rsidRDefault="002E3267">
            <w:pPr>
              <w:pStyle w:val="Lentelssraas"/>
              <w:numPr>
                <w:ilvl w:val="0"/>
                <w:numId w:val="0"/>
              </w:numPr>
              <w:ind w:left="720" w:hanging="360"/>
              <w:rPr>
                <w:b/>
                <w:bCs/>
              </w:rPr>
            </w:pPr>
            <w:r w:rsidRPr="003A1739">
              <w:rPr>
                <w:b/>
                <w:bCs/>
              </w:rPr>
              <w:t>Bendri duomenys:</w:t>
            </w:r>
          </w:p>
          <w:p w14:paraId="0F1E0CFF" w14:textId="77777777" w:rsidR="002E3267" w:rsidRPr="00A8683D" w:rsidRDefault="002E3267">
            <w:pPr>
              <w:pStyle w:val="Lentelssraas"/>
            </w:pPr>
            <w:r>
              <w:t>Planuojama pateikimo data</w:t>
            </w:r>
          </w:p>
          <w:p w14:paraId="0EE54345" w14:textId="77777777" w:rsidR="002E3267" w:rsidRPr="00A8683D" w:rsidRDefault="002E3267">
            <w:pPr>
              <w:pStyle w:val="Lentelssraas"/>
            </w:pPr>
            <w:r>
              <w:t>Pateikimo data</w:t>
            </w:r>
          </w:p>
          <w:p w14:paraId="0C525D20" w14:textId="77777777" w:rsidR="002E3267" w:rsidRPr="00A8683D" w:rsidRDefault="002E3267">
            <w:pPr>
              <w:pStyle w:val="Lentelssraas"/>
            </w:pPr>
            <w:r>
              <w:t>Išnagrinėjimo terminas</w:t>
            </w:r>
          </w:p>
          <w:p w14:paraId="4ECB4ACC" w14:textId="77777777" w:rsidR="002E3267" w:rsidRDefault="002E3267">
            <w:pPr>
              <w:pStyle w:val="Lentelssraas"/>
            </w:pPr>
            <w:r w:rsidRPr="00A8683D">
              <w:t>Būsena</w:t>
            </w:r>
          </w:p>
          <w:p w14:paraId="68015A76" w14:textId="77777777" w:rsidR="002E3267" w:rsidRPr="003A1739" w:rsidRDefault="002E3267">
            <w:pPr>
              <w:pStyle w:val="Lentelssraas"/>
              <w:numPr>
                <w:ilvl w:val="0"/>
                <w:numId w:val="0"/>
              </w:numPr>
              <w:ind w:left="360"/>
              <w:rPr>
                <w:i/>
                <w:iCs/>
              </w:rPr>
            </w:pPr>
            <w:r w:rsidRPr="003A1739">
              <w:rPr>
                <w:i/>
                <w:iCs/>
              </w:rPr>
              <w:t>Atsakingas asmuo už projekto peržiūrą</w:t>
            </w:r>
          </w:p>
          <w:p w14:paraId="16F83F5B" w14:textId="77777777" w:rsidR="002E3267" w:rsidRDefault="002E3267">
            <w:pPr>
              <w:pStyle w:val="Lentelssraas"/>
            </w:pPr>
            <w:r>
              <w:t>Atsakingo asmens vardas</w:t>
            </w:r>
          </w:p>
          <w:p w14:paraId="4CA33B68" w14:textId="77777777" w:rsidR="002E3267" w:rsidRDefault="002E3267">
            <w:pPr>
              <w:pStyle w:val="Lentelssraas"/>
            </w:pPr>
            <w:r>
              <w:t>Atsakingo asmens pavardė</w:t>
            </w:r>
          </w:p>
          <w:p w14:paraId="2D2AEB36" w14:textId="77777777" w:rsidR="002E3267" w:rsidRDefault="002E3267">
            <w:pPr>
              <w:pStyle w:val="Lentelssraas"/>
            </w:pPr>
            <w:r>
              <w:t xml:space="preserve">Atsakingo asmens tel. Nr. </w:t>
            </w:r>
          </w:p>
          <w:p w14:paraId="628E35B4" w14:textId="77777777" w:rsidR="002E3267" w:rsidRDefault="002E3267">
            <w:pPr>
              <w:pStyle w:val="Lentelssraas"/>
            </w:pPr>
            <w:r>
              <w:t xml:space="preserve">Atsakingo asmens el. paštas </w:t>
            </w:r>
          </w:p>
          <w:p w14:paraId="04AF3859" w14:textId="77777777" w:rsidR="002E3267" w:rsidRDefault="002E3267">
            <w:pPr>
              <w:pStyle w:val="Lentelssraas"/>
            </w:pPr>
            <w:r>
              <w:t>Atsakingo asmens pareigos</w:t>
            </w:r>
          </w:p>
          <w:p w14:paraId="51116EC5" w14:textId="77777777" w:rsidR="002E3267" w:rsidRPr="003A1739" w:rsidRDefault="002E3267">
            <w:pPr>
              <w:pStyle w:val="Lentelssraas"/>
              <w:numPr>
                <w:ilvl w:val="0"/>
                <w:numId w:val="0"/>
              </w:numPr>
              <w:ind w:left="360"/>
              <w:rPr>
                <w:b/>
                <w:bCs/>
              </w:rPr>
            </w:pPr>
            <w:r w:rsidRPr="003A1739">
              <w:rPr>
                <w:b/>
                <w:bCs/>
              </w:rPr>
              <w:t>Atsakingi asmenys</w:t>
            </w:r>
            <w:r>
              <w:rPr>
                <w:b/>
                <w:bCs/>
              </w:rPr>
              <w:t>:</w:t>
            </w:r>
          </w:p>
          <w:p w14:paraId="24D35D80" w14:textId="77777777" w:rsidR="002E3267" w:rsidRDefault="002E3267">
            <w:pPr>
              <w:pStyle w:val="Lentelssraas"/>
            </w:pPr>
            <w:r>
              <w:t>Asmuo</w:t>
            </w:r>
          </w:p>
          <w:p w14:paraId="5BB6BA7C" w14:textId="77777777" w:rsidR="002E3267" w:rsidRDefault="002E3267">
            <w:pPr>
              <w:pStyle w:val="Lentelssraas"/>
            </w:pPr>
            <w:r>
              <w:t>Rolė</w:t>
            </w:r>
          </w:p>
          <w:p w14:paraId="0C1D0FBA" w14:textId="77777777" w:rsidR="002E3267" w:rsidRPr="003A1739" w:rsidRDefault="002E3267">
            <w:pPr>
              <w:pStyle w:val="Lentelssraas"/>
              <w:numPr>
                <w:ilvl w:val="0"/>
                <w:numId w:val="0"/>
              </w:numPr>
              <w:ind w:left="360"/>
              <w:rPr>
                <w:b/>
                <w:bCs/>
              </w:rPr>
            </w:pPr>
            <w:r w:rsidRPr="003A1739">
              <w:rPr>
                <w:b/>
                <w:bCs/>
              </w:rPr>
              <w:t>Pastabos:</w:t>
            </w:r>
          </w:p>
          <w:p w14:paraId="51F0FC88" w14:textId="77777777" w:rsidR="002E3267" w:rsidRPr="003A1739" w:rsidRDefault="002E3267">
            <w:pPr>
              <w:pStyle w:val="Lentelssraas"/>
              <w:rPr>
                <w:b/>
                <w:bCs/>
              </w:rPr>
            </w:pPr>
            <w:r w:rsidRPr="006C116B">
              <w:t>Data</w:t>
            </w:r>
          </w:p>
          <w:p w14:paraId="2514BC75" w14:textId="77777777" w:rsidR="002E3267" w:rsidRPr="003A1739" w:rsidRDefault="002E3267">
            <w:pPr>
              <w:pStyle w:val="Lentelssraas"/>
              <w:rPr>
                <w:b/>
                <w:bCs/>
              </w:rPr>
            </w:pPr>
            <w:r w:rsidRPr="006C116B">
              <w:t>Pastaba</w:t>
            </w:r>
          </w:p>
          <w:p w14:paraId="278EA02F" w14:textId="77777777" w:rsidR="002E3267" w:rsidRPr="003A1739" w:rsidRDefault="002E3267">
            <w:pPr>
              <w:pStyle w:val="Lentelssraas"/>
              <w:rPr>
                <w:b/>
                <w:bCs/>
              </w:rPr>
            </w:pPr>
            <w:r w:rsidRPr="006C116B">
              <w:t>Rinkmena</w:t>
            </w:r>
          </w:p>
          <w:p w14:paraId="25A3F016" w14:textId="77777777" w:rsidR="002E3267" w:rsidRPr="003A1739" w:rsidRDefault="002E3267">
            <w:pPr>
              <w:pStyle w:val="Lentelssraas"/>
              <w:rPr>
                <w:b/>
                <w:bCs/>
              </w:rPr>
            </w:pPr>
            <w:r w:rsidRPr="006C116B">
              <w:t>Priminimas</w:t>
            </w:r>
          </w:p>
          <w:p w14:paraId="1D3E3AA2" w14:textId="77777777" w:rsidR="002E3267" w:rsidRPr="003A1739" w:rsidRDefault="002E3267">
            <w:pPr>
              <w:pStyle w:val="Lentelssraas"/>
              <w:rPr>
                <w:b/>
                <w:bCs/>
              </w:rPr>
            </w:pPr>
            <w:r w:rsidRPr="006C116B">
              <w:t>Naudotojas</w:t>
            </w:r>
          </w:p>
          <w:p w14:paraId="775C2CFE" w14:textId="77777777" w:rsidR="002E3267" w:rsidRPr="003A1739" w:rsidRDefault="002E3267">
            <w:pPr>
              <w:pStyle w:val="Lentelssraas"/>
              <w:numPr>
                <w:ilvl w:val="0"/>
                <w:numId w:val="0"/>
              </w:numPr>
              <w:ind w:left="360"/>
              <w:rPr>
                <w:b/>
                <w:bCs/>
              </w:rPr>
            </w:pPr>
            <w:r w:rsidRPr="003A1739">
              <w:rPr>
                <w:b/>
                <w:bCs/>
              </w:rPr>
              <w:t>Dokumentai:</w:t>
            </w:r>
          </w:p>
          <w:p w14:paraId="26370BCE" w14:textId="77777777" w:rsidR="002E3267" w:rsidRPr="003A1739" w:rsidRDefault="002E3267">
            <w:pPr>
              <w:pStyle w:val="Lentelssraas"/>
              <w:rPr>
                <w:b/>
                <w:bCs/>
              </w:rPr>
            </w:pPr>
            <w:r w:rsidRPr="006C116B">
              <w:t>Pasirašomas</w:t>
            </w:r>
          </w:p>
          <w:p w14:paraId="28CC974F" w14:textId="77777777" w:rsidR="002E3267" w:rsidRPr="003A1739" w:rsidRDefault="002E3267">
            <w:pPr>
              <w:pStyle w:val="Lentelssraas"/>
              <w:rPr>
                <w:b/>
                <w:bCs/>
              </w:rPr>
            </w:pPr>
            <w:r w:rsidRPr="006C116B">
              <w:t>Konfidencialus dokumentas</w:t>
            </w:r>
          </w:p>
          <w:p w14:paraId="4BD57163" w14:textId="77777777" w:rsidR="002E3267" w:rsidRPr="003A1739" w:rsidRDefault="002E3267">
            <w:pPr>
              <w:pStyle w:val="Lentelssraas"/>
              <w:rPr>
                <w:b/>
                <w:bCs/>
              </w:rPr>
            </w:pPr>
            <w:r w:rsidRPr="006C116B">
              <w:t>Dokumento tipas</w:t>
            </w:r>
          </w:p>
          <w:p w14:paraId="566BCBF0" w14:textId="77777777" w:rsidR="002E3267" w:rsidRPr="003A1739" w:rsidRDefault="002E3267">
            <w:pPr>
              <w:pStyle w:val="Lentelssraas"/>
              <w:rPr>
                <w:b/>
                <w:bCs/>
              </w:rPr>
            </w:pPr>
            <w:r w:rsidRPr="006C116B">
              <w:t>Registracijos Nr.</w:t>
            </w:r>
          </w:p>
          <w:p w14:paraId="007BA263" w14:textId="77777777" w:rsidR="002E3267" w:rsidRPr="003A1739" w:rsidRDefault="002E3267">
            <w:pPr>
              <w:pStyle w:val="Lentelssraas"/>
              <w:rPr>
                <w:b/>
                <w:bCs/>
              </w:rPr>
            </w:pPr>
            <w:r w:rsidRPr="006C116B">
              <w:t>Data</w:t>
            </w:r>
          </w:p>
          <w:p w14:paraId="22116E88" w14:textId="77777777" w:rsidR="002E3267" w:rsidRPr="003A1739" w:rsidRDefault="002E3267">
            <w:pPr>
              <w:pStyle w:val="Lentelssraas"/>
              <w:rPr>
                <w:b/>
                <w:bCs/>
              </w:rPr>
            </w:pPr>
            <w:r w:rsidRPr="006C116B">
              <w:t>Pateikimo data ir laikas</w:t>
            </w:r>
          </w:p>
          <w:p w14:paraId="11CA2496" w14:textId="77777777" w:rsidR="002E3267" w:rsidRPr="003A1739" w:rsidRDefault="002E3267">
            <w:pPr>
              <w:pStyle w:val="Lentelssraas"/>
              <w:rPr>
                <w:b/>
                <w:bCs/>
              </w:rPr>
            </w:pPr>
            <w:r w:rsidRPr="006C116B">
              <w:t>Rinkmenos tipas</w:t>
            </w:r>
          </w:p>
          <w:p w14:paraId="12EA50EB" w14:textId="77777777" w:rsidR="002E3267" w:rsidRPr="003A1739" w:rsidRDefault="002E3267">
            <w:pPr>
              <w:pStyle w:val="Lentelssraas"/>
              <w:rPr>
                <w:b/>
                <w:bCs/>
              </w:rPr>
            </w:pPr>
            <w:r w:rsidRPr="006C116B">
              <w:t>Rinkmena</w:t>
            </w:r>
          </w:p>
          <w:p w14:paraId="422F0EF7" w14:textId="77777777" w:rsidR="002E3267" w:rsidRPr="003A1739" w:rsidRDefault="002E3267">
            <w:pPr>
              <w:pStyle w:val="Lentelssraas"/>
              <w:rPr>
                <w:b/>
                <w:bCs/>
              </w:rPr>
            </w:pPr>
            <w:r w:rsidRPr="006C116B">
              <w:t>Naudotojas</w:t>
            </w:r>
          </w:p>
          <w:p w14:paraId="225DF5C8" w14:textId="77777777" w:rsidR="002E3267" w:rsidRPr="003A1739" w:rsidRDefault="002E3267">
            <w:pPr>
              <w:pStyle w:val="Lentelssraas"/>
              <w:rPr>
                <w:b/>
                <w:bCs/>
              </w:rPr>
            </w:pPr>
            <w:r w:rsidRPr="006C116B">
              <w:t xml:space="preserve">Pastaba </w:t>
            </w:r>
            <w:r w:rsidRPr="006C116B">
              <w:tab/>
            </w:r>
          </w:p>
          <w:p w14:paraId="09AAC5F0" w14:textId="77777777" w:rsidR="002E3267" w:rsidRPr="003A1739" w:rsidRDefault="002E3267">
            <w:pPr>
              <w:pStyle w:val="Lentelssraas"/>
              <w:numPr>
                <w:ilvl w:val="0"/>
                <w:numId w:val="0"/>
              </w:numPr>
              <w:ind w:left="360"/>
              <w:rPr>
                <w:b/>
                <w:bCs/>
              </w:rPr>
            </w:pPr>
            <w:r w:rsidRPr="003A1739">
              <w:rPr>
                <w:b/>
                <w:bCs/>
              </w:rPr>
              <w:t>Kita informacija:</w:t>
            </w:r>
          </w:p>
          <w:p w14:paraId="77783837" w14:textId="77777777" w:rsidR="002E3267" w:rsidRDefault="002E3267">
            <w:pPr>
              <w:pStyle w:val="Lentelssraas"/>
            </w:pPr>
            <w:r>
              <w:t>2.1. Ar buvo perleistas, parduotas, įkeistas turtas ar kitokiu būdu suvaržytos intelektinės ar daiktinės teisės į turtą, kuriam įsigyti ar sukurti buvo skirtos finansavimo lėšos?</w:t>
            </w:r>
          </w:p>
          <w:p w14:paraId="5A118061" w14:textId="77777777" w:rsidR="002E3267" w:rsidRDefault="002E3267">
            <w:pPr>
              <w:pStyle w:val="Lentelssraas"/>
            </w:pPr>
            <w:r>
              <w:t>2.2. Ar tretiesiems asmenims buvo perleisti projekto vykdytojo įsipareigojimai (ar jų dalis) arba teisės pagal projekto sutartį?</w:t>
            </w:r>
          </w:p>
          <w:p w14:paraId="6C76E061" w14:textId="77777777" w:rsidR="002E3267" w:rsidRDefault="002E3267">
            <w:pPr>
              <w:pStyle w:val="Lentelssraas"/>
            </w:pPr>
            <w:r>
              <w:t>2.3. Ar iš esmės pasikeitė veiklos, kuriai buvo skirtos investicijos, pobūdis, tikslai arba vykdymo sąlygos, ir ar tai pakenkė projekto tikslams?</w:t>
            </w:r>
          </w:p>
          <w:p w14:paraId="278ACC98" w14:textId="77777777" w:rsidR="002E3267" w:rsidRDefault="002E3267">
            <w:pPr>
              <w:pStyle w:val="Lentelssraas"/>
            </w:pPr>
            <w:r>
              <w:t>2.4. Ar projekto vykdytojas yra (buvo) reorganizuojamas (-tas) arba likviduojamas (-tas)?</w:t>
            </w:r>
          </w:p>
          <w:p w14:paraId="12D7B7AB" w14:textId="77777777" w:rsidR="002E3267" w:rsidRDefault="002E3267">
            <w:pPr>
              <w:pStyle w:val="Lentelssraas"/>
            </w:pPr>
            <w:r>
              <w:t>2.5. Ar pasikeitė projekto vykdytojo teisinė forma?</w:t>
            </w:r>
          </w:p>
          <w:p w14:paraId="78ADC36E" w14:textId="77777777" w:rsidR="002E3267" w:rsidRPr="00A8683D" w:rsidRDefault="002E3267">
            <w:pPr>
              <w:pStyle w:val="Lentelssraas"/>
            </w:pPr>
            <w:r>
              <w:t>2.6. Ar saugomi su projekto įgyvendinimu susiję dokumentai projekto sutartyje nustatyta tvarka?</w:t>
            </w:r>
          </w:p>
        </w:tc>
      </w:tr>
      <w:tr w:rsidR="002E3267" w:rsidRPr="00A8683D" w14:paraId="03ACFE40" w14:textId="77777777">
        <w:trPr>
          <w:tblHeader/>
        </w:trPr>
        <w:tc>
          <w:tcPr>
            <w:tcW w:w="5000" w:type="pct"/>
            <w:tcBorders>
              <w:right w:val="single" w:sz="4" w:space="0" w:color="BFBFBF" w:themeColor="background1" w:themeShade="BF"/>
            </w:tcBorders>
            <w:shd w:val="clear" w:color="auto" w:fill="BEE3A5"/>
            <w:vAlign w:val="center"/>
          </w:tcPr>
          <w:p w14:paraId="59FE165E" w14:textId="77777777" w:rsidR="002E3267" w:rsidRPr="00A8683D" w:rsidRDefault="002E3267">
            <w:pPr>
              <w:ind w:firstLine="0"/>
              <w:rPr>
                <w:b/>
                <w:bCs/>
              </w:rPr>
            </w:pPr>
            <w:r w:rsidRPr="00A8683D">
              <w:rPr>
                <w:b/>
                <w:bCs/>
              </w:rPr>
              <w:lastRenderedPageBreak/>
              <w:t>Mygtukai</w:t>
            </w:r>
          </w:p>
        </w:tc>
      </w:tr>
      <w:tr w:rsidR="002E3267" w:rsidRPr="00A8683D" w14:paraId="18CC1461" w14:textId="77777777">
        <w:trPr>
          <w:tblHeader/>
        </w:trPr>
        <w:tc>
          <w:tcPr>
            <w:tcW w:w="5000" w:type="pct"/>
            <w:tcBorders>
              <w:right w:val="single" w:sz="4" w:space="0" w:color="BFBFBF" w:themeColor="background1" w:themeShade="BF"/>
            </w:tcBorders>
            <w:shd w:val="clear" w:color="auto" w:fill="auto"/>
            <w:vAlign w:val="center"/>
          </w:tcPr>
          <w:p w14:paraId="1EA29885" w14:textId="77777777" w:rsidR="002E3267" w:rsidRDefault="002E3267">
            <w:pPr>
              <w:pStyle w:val="Lentelssraas"/>
            </w:pPr>
            <w:r>
              <w:t>Registruoti naują</w:t>
            </w:r>
          </w:p>
          <w:p w14:paraId="5EC1F3CA" w14:textId="77777777" w:rsidR="002E3267" w:rsidRDefault="002E3267">
            <w:pPr>
              <w:pStyle w:val="Lentelssraas"/>
            </w:pPr>
            <w:r>
              <w:t>Ištrinti</w:t>
            </w:r>
          </w:p>
          <w:p w14:paraId="51B2858B" w14:textId="77777777" w:rsidR="002E3267" w:rsidRDefault="002E3267">
            <w:pPr>
              <w:pStyle w:val="Lentelssraas"/>
            </w:pPr>
            <w:r w:rsidRPr="00A8683D">
              <w:t>Redaguoti</w:t>
            </w:r>
          </w:p>
          <w:p w14:paraId="48B9F452" w14:textId="77777777" w:rsidR="002E3267" w:rsidRDefault="002E3267">
            <w:pPr>
              <w:pStyle w:val="Lentelssraas"/>
            </w:pPr>
            <w:r>
              <w:t xml:space="preserve">Išsaugoti </w:t>
            </w:r>
          </w:p>
          <w:p w14:paraId="20DECAED" w14:textId="77777777" w:rsidR="002E3267" w:rsidRDefault="002E3267">
            <w:pPr>
              <w:pStyle w:val="Lentelssraas"/>
            </w:pPr>
            <w:r>
              <w:t>Atšaukti</w:t>
            </w:r>
          </w:p>
          <w:p w14:paraId="1E1BB779" w14:textId="77777777" w:rsidR="002E3267" w:rsidRDefault="002E3267">
            <w:pPr>
              <w:pStyle w:val="Lentelssraas"/>
            </w:pPr>
            <w:r>
              <w:t>Rodyti audito duomenis</w:t>
            </w:r>
          </w:p>
          <w:p w14:paraId="285A5A7A" w14:textId="77777777" w:rsidR="002E3267" w:rsidRDefault="002E3267">
            <w:pPr>
              <w:pStyle w:val="Lentelssraas"/>
            </w:pPr>
            <w:r>
              <w:t>Formuoti Ex-Post ataskaitą</w:t>
            </w:r>
          </w:p>
          <w:p w14:paraId="2D4DB2AB" w14:textId="77777777" w:rsidR="002E3267" w:rsidRPr="00A8683D" w:rsidRDefault="002E3267">
            <w:pPr>
              <w:pStyle w:val="Lentelssraas"/>
            </w:pPr>
            <w:r>
              <w:t>Pasirašyti pažymėtus</w:t>
            </w:r>
          </w:p>
        </w:tc>
      </w:tr>
      <w:tr w:rsidR="002E3267" w:rsidRPr="00A8683D" w14:paraId="0DFD5DC5" w14:textId="77777777">
        <w:trPr>
          <w:tblHeader/>
        </w:trPr>
        <w:tc>
          <w:tcPr>
            <w:tcW w:w="5000" w:type="pct"/>
            <w:tcBorders>
              <w:right w:val="single" w:sz="4" w:space="0" w:color="BFBFBF" w:themeColor="background1" w:themeShade="BF"/>
            </w:tcBorders>
            <w:shd w:val="clear" w:color="auto" w:fill="BEE3A5"/>
            <w:vAlign w:val="center"/>
          </w:tcPr>
          <w:p w14:paraId="683680F0" w14:textId="77777777" w:rsidR="002E3267" w:rsidRPr="00A8683D" w:rsidRDefault="002E3267">
            <w:pPr>
              <w:ind w:firstLine="0"/>
              <w:rPr>
                <w:b/>
                <w:bCs/>
              </w:rPr>
            </w:pPr>
            <w:r w:rsidRPr="00A8683D">
              <w:rPr>
                <w:b/>
                <w:bCs/>
              </w:rPr>
              <w:t>Naudotojai</w:t>
            </w:r>
          </w:p>
        </w:tc>
      </w:tr>
      <w:tr w:rsidR="002E3267" w:rsidRPr="00A8683D" w14:paraId="2886A7C9" w14:textId="77777777">
        <w:trPr>
          <w:tblHeader/>
        </w:trPr>
        <w:tc>
          <w:tcPr>
            <w:tcW w:w="5000" w:type="pct"/>
            <w:tcBorders>
              <w:right w:val="single" w:sz="4" w:space="0" w:color="BFBFBF" w:themeColor="background1" w:themeShade="BF"/>
            </w:tcBorders>
            <w:shd w:val="clear" w:color="auto" w:fill="auto"/>
            <w:vAlign w:val="center"/>
          </w:tcPr>
          <w:p w14:paraId="4C02F53B" w14:textId="77777777" w:rsidR="002E3267" w:rsidRPr="00A8683D" w:rsidRDefault="002E3267">
            <w:pPr>
              <w:ind w:firstLine="0"/>
              <w:rPr>
                <w:b/>
                <w:bCs/>
              </w:rPr>
            </w:pPr>
            <w:r w:rsidRPr="00A8683D">
              <w:t xml:space="preserve">Langas matomas tik </w:t>
            </w:r>
            <w:r>
              <w:t>DMS</w:t>
            </w:r>
            <w:r w:rsidRPr="00A8683D">
              <w:t xml:space="preserve"> naudotojui.</w:t>
            </w:r>
          </w:p>
        </w:tc>
      </w:tr>
    </w:tbl>
    <w:p w14:paraId="50DF8B35" w14:textId="77777777" w:rsidR="00F71B26" w:rsidRPr="00A03CD0" w:rsidRDefault="00F71B26" w:rsidP="00766F3A">
      <w:pPr>
        <w:pStyle w:val="BodyText"/>
      </w:pPr>
    </w:p>
    <w:p w14:paraId="2AEC4B25" w14:textId="77777777" w:rsidR="00B731D9" w:rsidRDefault="00D01BC2" w:rsidP="0015438E">
      <w:pPr>
        <w:pStyle w:val="Heading2"/>
      </w:pPr>
      <w:bookmarkStart w:id="920" w:name="_Toc159222337"/>
      <w:r>
        <w:t>Rizik</w:t>
      </w:r>
      <w:r w:rsidR="00D13E81">
        <w:t>os</w:t>
      </w:r>
      <w:bookmarkEnd w:id="920"/>
    </w:p>
    <w:p w14:paraId="460B8A94" w14:textId="77777777" w:rsidR="00D01BC2" w:rsidRDefault="00D01BC2" w:rsidP="003E6AD6">
      <w:pPr>
        <w:pStyle w:val="Heading3"/>
      </w:pPr>
      <w:bookmarkStart w:id="921" w:name="_Toc159222338"/>
      <w:r>
        <w:t>Rizikų vertinimo lapų sąrašas</w:t>
      </w:r>
      <w:bookmarkEnd w:id="921"/>
    </w:p>
    <w:p w14:paraId="43D03C30" w14:textId="77777777" w:rsidR="00F15664" w:rsidRDefault="00F15664" w:rsidP="00766F3A">
      <w:pPr>
        <w:pStyle w:val="Captionfigura"/>
        <w:keepNext/>
      </w:pPr>
      <w:r>
        <w:rPr>
          <w:noProof/>
          <w:lang w:eastAsia="lt-LT"/>
        </w:rPr>
        <w:drawing>
          <wp:inline distT="0" distB="0" distL="0" distR="0" wp14:anchorId="4580FF0B" wp14:editId="56D2F953">
            <wp:extent cx="6300470" cy="2855595"/>
            <wp:effectExtent l="0" t="0" r="5080" b="1905"/>
            <wp:docPr id="20336092" name="Picture 2033609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92" name="Picture 20336092" descr="Graphical user interface, text, application, email&#10;&#10;Description automatically generated"/>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300470" cy="2855595"/>
                    </a:xfrm>
                    <a:prstGeom prst="rect">
                      <a:avLst/>
                    </a:prstGeom>
                    <a:noFill/>
                    <a:ln>
                      <a:noFill/>
                    </a:ln>
                  </pic:spPr>
                </pic:pic>
              </a:graphicData>
            </a:graphic>
          </wp:inline>
        </w:drawing>
      </w:r>
    </w:p>
    <w:p w14:paraId="26A1D0E9" w14:textId="77777777" w:rsidR="00D01BC2" w:rsidRDefault="00F15664" w:rsidP="00F15664">
      <w:pPr>
        <w:pStyle w:val="Caption"/>
        <w:jc w:val="center"/>
      </w:pPr>
      <w:r>
        <w:t xml:space="preserve">pav. </w:t>
      </w:r>
      <w:fldSimple w:instr=" STYLEREF 1 \s ">
        <w:r w:rsidR="000E53E0">
          <w:rPr>
            <w:noProof/>
          </w:rPr>
          <w:t>3</w:t>
        </w:r>
      </w:fldSimple>
      <w:r w:rsidR="00215C96">
        <w:t>.</w:t>
      </w:r>
      <w:fldSimple w:instr=" SEQ pav. \* ARABIC \s 1 ">
        <w:r w:rsidR="000E53E0">
          <w:rPr>
            <w:noProof/>
          </w:rPr>
          <w:t>146</w:t>
        </w:r>
      </w:fldSimple>
      <w:r>
        <w:t xml:space="preserve"> Rizikų vertinimo lapų sąraš</w:t>
      </w:r>
      <w:r w:rsidR="00805E6F">
        <w:t>o langas</w:t>
      </w:r>
      <w:r w:rsidR="000B6C67">
        <w:t xml:space="preserve"> </w:t>
      </w:r>
    </w:p>
    <w:p w14:paraId="28D83B76" w14:textId="77777777" w:rsidR="00FD3EEE" w:rsidRDefault="00FD3EEE" w:rsidP="00FD3EEE"/>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FD3EEE" w:rsidRPr="00A8683D" w14:paraId="32B446C1" w14:textId="77777777">
        <w:trPr>
          <w:tblHeader/>
        </w:trPr>
        <w:tc>
          <w:tcPr>
            <w:tcW w:w="5000" w:type="pct"/>
            <w:tcBorders>
              <w:right w:val="single" w:sz="4" w:space="0" w:color="BFBFBF" w:themeColor="background1" w:themeShade="BF"/>
            </w:tcBorders>
            <w:shd w:val="clear" w:color="auto" w:fill="BEE3A5"/>
            <w:vAlign w:val="center"/>
          </w:tcPr>
          <w:p w14:paraId="0A6DD5EB" w14:textId="77777777" w:rsidR="00FD3EEE" w:rsidRPr="00A8683D" w:rsidRDefault="00FD3EEE">
            <w:pPr>
              <w:ind w:firstLine="0"/>
              <w:rPr>
                <w:b/>
                <w:bCs/>
              </w:rPr>
            </w:pPr>
            <w:r w:rsidRPr="00A8683D">
              <w:rPr>
                <w:b/>
                <w:bCs/>
              </w:rPr>
              <w:lastRenderedPageBreak/>
              <w:t>Laukai</w:t>
            </w:r>
          </w:p>
        </w:tc>
      </w:tr>
      <w:tr w:rsidR="00FD3EEE" w:rsidRPr="00A8683D" w14:paraId="51BED853" w14:textId="77777777">
        <w:trPr>
          <w:tblHeader/>
        </w:trPr>
        <w:tc>
          <w:tcPr>
            <w:tcW w:w="5000" w:type="pct"/>
            <w:tcBorders>
              <w:right w:val="single" w:sz="4" w:space="0" w:color="BFBFBF" w:themeColor="background1" w:themeShade="BF"/>
            </w:tcBorders>
            <w:shd w:val="clear" w:color="auto" w:fill="auto"/>
            <w:vAlign w:val="center"/>
          </w:tcPr>
          <w:p w14:paraId="490B1E4C" w14:textId="77777777" w:rsidR="00FD3EEE" w:rsidRPr="00A8683D" w:rsidRDefault="00FD3EEE">
            <w:pPr>
              <w:pStyle w:val="Lentelssraas"/>
            </w:pPr>
            <w:r>
              <w:t>Eil. Nr.</w:t>
            </w:r>
            <w:r w:rsidR="00570D41">
              <w:t xml:space="preserve"> </w:t>
            </w:r>
            <w:r w:rsidR="002326FF">
              <w:t>–</w:t>
            </w:r>
            <w:r w:rsidR="00570D41">
              <w:t xml:space="preserve"> </w:t>
            </w:r>
            <w:r w:rsidR="00CB5773">
              <w:t>atvaizduojamas rizikų vertinimo lapo eilės numeris.</w:t>
            </w:r>
          </w:p>
          <w:p w14:paraId="4A962EB0" w14:textId="77777777" w:rsidR="00FD3EEE" w:rsidRPr="00A8683D" w:rsidRDefault="00FD3EEE">
            <w:pPr>
              <w:pStyle w:val="Lentelssraas"/>
            </w:pPr>
            <w:r>
              <w:t>Versija</w:t>
            </w:r>
            <w:r w:rsidR="002326FF">
              <w:t xml:space="preserve"> – </w:t>
            </w:r>
            <w:r w:rsidR="00CB5773">
              <w:t xml:space="preserve">atvaizduojama rizikų vertinimo lapo versija. </w:t>
            </w:r>
          </w:p>
          <w:p w14:paraId="7E89F10C" w14:textId="77777777" w:rsidR="00FD3EEE" w:rsidRPr="00A8683D" w:rsidRDefault="00FD3EEE">
            <w:pPr>
              <w:pStyle w:val="Lentelssraas"/>
            </w:pPr>
            <w:r w:rsidRPr="00A8683D">
              <w:t>Būsena</w:t>
            </w:r>
            <w:r w:rsidR="00C57C5D">
              <w:t xml:space="preserve"> –</w:t>
            </w:r>
            <w:r w:rsidR="00CB5773">
              <w:t xml:space="preserve"> atvaizduojama rizikų vertinimo lapo būsena {</w:t>
            </w:r>
            <w:r w:rsidR="00182C91">
              <w:t>Rengiamas; Patvirtintas</w:t>
            </w:r>
            <w:r w:rsidR="00CB5773">
              <w:t>}.</w:t>
            </w:r>
          </w:p>
          <w:p w14:paraId="0CF154C5" w14:textId="77777777" w:rsidR="00FD3EEE" w:rsidRPr="00A8683D" w:rsidRDefault="00A13843">
            <w:pPr>
              <w:pStyle w:val="Lentelssraas"/>
            </w:pPr>
            <w:r>
              <w:t>Paskutinis atnaujinęs darbuotojas</w:t>
            </w:r>
            <w:r w:rsidR="00182C91">
              <w:t xml:space="preserve"> – pateikiamas naujausius redagavimo veiksmus atlikusio naudotojo vardas ir pavardė.</w:t>
            </w:r>
          </w:p>
          <w:p w14:paraId="214DC357" w14:textId="77777777" w:rsidR="00FD3EEE" w:rsidRDefault="00A13843">
            <w:pPr>
              <w:pStyle w:val="Lentelssraas"/>
            </w:pPr>
            <w:r>
              <w:t>Paskutinio atnaujinimo data</w:t>
            </w:r>
            <w:r w:rsidR="00182C91">
              <w:t xml:space="preserve"> – pateikiama naujausi</w:t>
            </w:r>
            <w:r w:rsidR="00C736EA">
              <w:t>a</w:t>
            </w:r>
            <w:r w:rsidR="00182C91">
              <w:t xml:space="preserve"> redagavimo veiksmų atlikimo data. </w:t>
            </w:r>
          </w:p>
          <w:p w14:paraId="3F4B95CE" w14:textId="77777777" w:rsidR="00A13843" w:rsidRPr="00A8683D" w:rsidRDefault="00A13843">
            <w:pPr>
              <w:pStyle w:val="Lentelssraas"/>
            </w:pPr>
            <w:r>
              <w:t>Rizika</w:t>
            </w:r>
            <w:r w:rsidR="00C736EA">
              <w:t xml:space="preserve"> – atvaizduojamas rizikų vertinimo lapo</w:t>
            </w:r>
            <w:r w:rsidR="00CB5773">
              <w:t xml:space="preserve"> bendras</w:t>
            </w:r>
            <w:r w:rsidR="00F92FD9">
              <w:t xml:space="preserve"> projekto</w:t>
            </w:r>
            <w:r w:rsidR="00C736EA">
              <w:t xml:space="preserve"> rizikos</w:t>
            </w:r>
            <w:r w:rsidR="00F92FD9">
              <w:t xml:space="preserve"> įvertinimo balas</w:t>
            </w:r>
            <w:r w:rsidR="00C736EA">
              <w:t xml:space="preserve">. </w:t>
            </w:r>
          </w:p>
        </w:tc>
      </w:tr>
      <w:tr w:rsidR="00FD3EEE" w:rsidRPr="00A8683D" w14:paraId="7381BCAC" w14:textId="77777777">
        <w:trPr>
          <w:tblHeader/>
        </w:trPr>
        <w:tc>
          <w:tcPr>
            <w:tcW w:w="5000" w:type="pct"/>
            <w:tcBorders>
              <w:right w:val="single" w:sz="4" w:space="0" w:color="BFBFBF" w:themeColor="background1" w:themeShade="BF"/>
            </w:tcBorders>
            <w:shd w:val="clear" w:color="auto" w:fill="BEE3A5"/>
            <w:vAlign w:val="center"/>
          </w:tcPr>
          <w:p w14:paraId="217DD5D9" w14:textId="77777777" w:rsidR="00FD3EEE" w:rsidRPr="00A8683D" w:rsidRDefault="00FD3EEE">
            <w:pPr>
              <w:ind w:firstLine="0"/>
              <w:rPr>
                <w:b/>
                <w:bCs/>
              </w:rPr>
            </w:pPr>
            <w:r w:rsidRPr="00A8683D">
              <w:rPr>
                <w:b/>
                <w:bCs/>
              </w:rPr>
              <w:t>Mygtukai</w:t>
            </w:r>
          </w:p>
        </w:tc>
      </w:tr>
      <w:tr w:rsidR="00FD3EEE" w:rsidRPr="00A8683D" w14:paraId="604B2B4A" w14:textId="77777777">
        <w:trPr>
          <w:tblHeader/>
        </w:trPr>
        <w:tc>
          <w:tcPr>
            <w:tcW w:w="5000" w:type="pct"/>
            <w:tcBorders>
              <w:right w:val="single" w:sz="4" w:space="0" w:color="BFBFBF" w:themeColor="background1" w:themeShade="BF"/>
            </w:tcBorders>
            <w:shd w:val="clear" w:color="auto" w:fill="auto"/>
            <w:vAlign w:val="center"/>
          </w:tcPr>
          <w:p w14:paraId="53300054" w14:textId="77777777" w:rsidR="00FD3EEE" w:rsidRPr="00A8683D" w:rsidRDefault="00FD3EEE">
            <w:pPr>
              <w:pStyle w:val="Lentelssraas"/>
            </w:pPr>
            <w:r>
              <w:t>Sukurti naują rizikų vertinimo lapą</w:t>
            </w:r>
          </w:p>
          <w:p w14:paraId="73897B71" w14:textId="77777777" w:rsidR="00FD3EEE" w:rsidRPr="00A8683D" w:rsidRDefault="00FD3EEE">
            <w:pPr>
              <w:pStyle w:val="Lentelssraas"/>
            </w:pPr>
            <w:r w:rsidRPr="00A8683D">
              <w:t>Redaguoti</w:t>
            </w:r>
          </w:p>
          <w:p w14:paraId="7C519196" w14:textId="77777777" w:rsidR="00FD3EEE" w:rsidRPr="00A8683D" w:rsidRDefault="00FD3EEE">
            <w:pPr>
              <w:pStyle w:val="Lentelssraas"/>
            </w:pPr>
            <w:r w:rsidRPr="00A8683D">
              <w:t xml:space="preserve">Ištrinti </w:t>
            </w:r>
          </w:p>
        </w:tc>
      </w:tr>
      <w:tr w:rsidR="00FD3EEE" w:rsidRPr="00A8683D" w14:paraId="3229DC41" w14:textId="77777777">
        <w:trPr>
          <w:tblHeader/>
        </w:trPr>
        <w:tc>
          <w:tcPr>
            <w:tcW w:w="5000" w:type="pct"/>
            <w:tcBorders>
              <w:right w:val="single" w:sz="4" w:space="0" w:color="BFBFBF" w:themeColor="background1" w:themeShade="BF"/>
            </w:tcBorders>
            <w:shd w:val="clear" w:color="auto" w:fill="BEE3A5"/>
            <w:vAlign w:val="center"/>
          </w:tcPr>
          <w:p w14:paraId="3EC8A334" w14:textId="77777777" w:rsidR="00FD3EEE" w:rsidRPr="00A8683D" w:rsidRDefault="00FD3EEE">
            <w:pPr>
              <w:ind w:firstLine="0"/>
              <w:rPr>
                <w:b/>
                <w:bCs/>
              </w:rPr>
            </w:pPr>
            <w:r w:rsidRPr="00A8683D">
              <w:rPr>
                <w:b/>
                <w:bCs/>
              </w:rPr>
              <w:t>Naudotojai</w:t>
            </w:r>
          </w:p>
        </w:tc>
      </w:tr>
      <w:tr w:rsidR="00FD3EEE" w:rsidRPr="00A8683D" w14:paraId="3B5D06EF" w14:textId="77777777">
        <w:tc>
          <w:tcPr>
            <w:tcW w:w="5000" w:type="pct"/>
            <w:tcBorders>
              <w:right w:val="single" w:sz="4" w:space="0" w:color="BFBFBF" w:themeColor="background1" w:themeShade="BF"/>
            </w:tcBorders>
            <w:shd w:val="clear" w:color="auto" w:fill="auto"/>
          </w:tcPr>
          <w:p w14:paraId="0AF385B4" w14:textId="77777777" w:rsidR="00FD3EEE" w:rsidRPr="00A8683D" w:rsidRDefault="00FD3EEE">
            <w:pPr>
              <w:pStyle w:val="Lentelssraas"/>
              <w:numPr>
                <w:ilvl w:val="0"/>
                <w:numId w:val="0"/>
              </w:numPr>
              <w:ind w:left="720" w:hanging="360"/>
            </w:pPr>
            <w:r w:rsidRPr="00A8683D">
              <w:t>Langas matomas tik VSFSVVP IS naudotojui.</w:t>
            </w:r>
          </w:p>
        </w:tc>
      </w:tr>
    </w:tbl>
    <w:p w14:paraId="7ADFCFAB" w14:textId="77777777" w:rsidR="00FD3EEE" w:rsidRDefault="00FD3EEE" w:rsidP="0004086F"/>
    <w:p w14:paraId="772ED2F2" w14:textId="77777777" w:rsidR="00183B81" w:rsidRDefault="00D01697" w:rsidP="003E6AD6">
      <w:pPr>
        <w:pStyle w:val="Heading3"/>
      </w:pPr>
      <w:bookmarkStart w:id="922" w:name="_Toc159222339"/>
      <w:r>
        <w:lastRenderedPageBreak/>
        <w:t>Rizikų vertinimo lapas</w:t>
      </w:r>
      <w:bookmarkEnd w:id="922"/>
      <w:r>
        <w:t xml:space="preserve"> </w:t>
      </w:r>
    </w:p>
    <w:p w14:paraId="5A5F899F" w14:textId="77777777" w:rsidR="00B20004" w:rsidRDefault="00B20004" w:rsidP="00766F3A">
      <w:pPr>
        <w:pStyle w:val="Captionfigura"/>
        <w:keepNext/>
      </w:pPr>
      <w:r w:rsidRPr="00766F3A">
        <w:rPr>
          <w:noProof/>
        </w:rPr>
        <w:drawing>
          <wp:inline distT="0" distB="0" distL="0" distR="0" wp14:anchorId="5231FD68" wp14:editId="65730880">
            <wp:extent cx="5112327" cy="7884097"/>
            <wp:effectExtent l="0" t="0" r="0" b="3175"/>
            <wp:docPr id="20336099" name="Picture 20336099"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99" name="Picture 20336099" descr="Graphical user interface&#10;&#10;Description automatically generated with medium confidence"/>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114276" cy="7887103"/>
                    </a:xfrm>
                    <a:prstGeom prst="rect">
                      <a:avLst/>
                    </a:prstGeom>
                    <a:noFill/>
                    <a:ln>
                      <a:noFill/>
                    </a:ln>
                  </pic:spPr>
                </pic:pic>
              </a:graphicData>
            </a:graphic>
          </wp:inline>
        </w:drawing>
      </w:r>
    </w:p>
    <w:p w14:paraId="1E2F6E68" w14:textId="77777777" w:rsidR="00D01697" w:rsidRPr="0091678A" w:rsidRDefault="00B20004" w:rsidP="00766F3A">
      <w:pPr>
        <w:pStyle w:val="Caption"/>
        <w:jc w:val="center"/>
      </w:pPr>
      <w:r>
        <w:t xml:space="preserve">pav. </w:t>
      </w:r>
      <w:fldSimple w:instr=" STYLEREF 1 \s ">
        <w:r w:rsidR="000E53E0">
          <w:rPr>
            <w:noProof/>
          </w:rPr>
          <w:t>3</w:t>
        </w:r>
      </w:fldSimple>
      <w:r w:rsidR="00215C96">
        <w:t>.</w:t>
      </w:r>
      <w:fldSimple w:instr=" SEQ pav. \* ARABIC \s 1 ">
        <w:r w:rsidR="000E53E0">
          <w:rPr>
            <w:noProof/>
          </w:rPr>
          <w:t>147</w:t>
        </w:r>
      </w:fldSimple>
      <w:r>
        <w:t xml:space="preserve"> Rizikų vertinimo lapo redagavimas</w:t>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D01697" w:rsidRPr="00A8683D" w14:paraId="74300FE8" w14:textId="77777777">
        <w:trPr>
          <w:tblHeader/>
        </w:trPr>
        <w:tc>
          <w:tcPr>
            <w:tcW w:w="5000" w:type="pct"/>
            <w:tcBorders>
              <w:right w:val="single" w:sz="4" w:space="0" w:color="BFBFBF" w:themeColor="background1" w:themeShade="BF"/>
            </w:tcBorders>
            <w:shd w:val="clear" w:color="auto" w:fill="BEE3A5"/>
            <w:vAlign w:val="center"/>
          </w:tcPr>
          <w:p w14:paraId="1CAB56DD" w14:textId="77777777" w:rsidR="00D01697" w:rsidRPr="00A8683D" w:rsidRDefault="00D01697">
            <w:pPr>
              <w:ind w:firstLine="0"/>
              <w:rPr>
                <w:b/>
                <w:bCs/>
              </w:rPr>
            </w:pPr>
            <w:r w:rsidRPr="00A8683D">
              <w:rPr>
                <w:b/>
                <w:bCs/>
              </w:rPr>
              <w:lastRenderedPageBreak/>
              <w:t>Laukai</w:t>
            </w:r>
          </w:p>
        </w:tc>
      </w:tr>
      <w:tr w:rsidR="00D01697" w:rsidRPr="00A8683D" w14:paraId="64CB4C97" w14:textId="77777777">
        <w:trPr>
          <w:tblHeader/>
        </w:trPr>
        <w:tc>
          <w:tcPr>
            <w:tcW w:w="5000" w:type="pct"/>
            <w:tcBorders>
              <w:right w:val="single" w:sz="4" w:space="0" w:color="BFBFBF" w:themeColor="background1" w:themeShade="BF"/>
            </w:tcBorders>
            <w:shd w:val="clear" w:color="auto" w:fill="auto"/>
            <w:vAlign w:val="center"/>
          </w:tcPr>
          <w:p w14:paraId="72DF3D40" w14:textId="77777777" w:rsidR="00D01697" w:rsidRPr="00A8683D" w:rsidRDefault="00D01697">
            <w:pPr>
              <w:pStyle w:val="Lentelssraas"/>
            </w:pPr>
            <w:r>
              <w:lastRenderedPageBreak/>
              <w:t>Eil. Nr. – sukūrus rizikų vertinimo lapą sugeneruojamas automatiškai.</w:t>
            </w:r>
          </w:p>
          <w:p w14:paraId="793DB7C2" w14:textId="77777777" w:rsidR="00D01697" w:rsidRDefault="00D01697">
            <w:pPr>
              <w:pStyle w:val="Lentelssraas"/>
            </w:pPr>
            <w:r>
              <w:t>Versija – automatiškai padidėja 0.1 punktu kiekvieną kartą atliekant redagavimą, nuo pirminio duomenų suvedimo.</w:t>
            </w:r>
          </w:p>
          <w:p w14:paraId="4FBF82E3" w14:textId="77777777" w:rsidR="002A2506" w:rsidRDefault="002A2506" w:rsidP="002A2506">
            <w:pPr>
              <w:pStyle w:val="Lentelssraas"/>
            </w:pPr>
            <w:r>
              <w:t>Projekto vadovas – automatiškai užpildomas naudotojo, kuris yra priskirtas kaip projekto vadovas, vardu ir pavarde.</w:t>
            </w:r>
          </w:p>
          <w:p w14:paraId="010D3096" w14:textId="77777777" w:rsidR="00327F3C" w:rsidRDefault="00327F3C" w:rsidP="00327F3C">
            <w:pPr>
              <w:pStyle w:val="Lentelssraas"/>
            </w:pPr>
            <w:r>
              <w:t>Rizikos vertinimo atlikimo data (projekto vadovas) – automatiškai atnaujinama data, kai naudotojas  atlieka redagavimą rizikos vertinimo lape.</w:t>
            </w:r>
          </w:p>
          <w:p w14:paraId="720D901A" w14:textId="77777777" w:rsidR="00CB5773" w:rsidRDefault="00CB5773" w:rsidP="00CB5773">
            <w:pPr>
              <w:pStyle w:val="Lentelssraas"/>
            </w:pPr>
            <w:r>
              <w:t>Projekto finansininkas - automatiškai užpildomas naudotojo, kuris yra priskirtas kaip projekto finansininkas, vardu ir pavarde.</w:t>
            </w:r>
          </w:p>
          <w:p w14:paraId="0D5E3CB2" w14:textId="77777777" w:rsidR="002A2506" w:rsidRPr="00A8683D" w:rsidRDefault="00CB5773">
            <w:pPr>
              <w:pStyle w:val="Lentelssraas"/>
            </w:pPr>
            <w:r>
              <w:t>Rizikos vertinimo atlikimo data (projekto finansininkas) – automatiškai atnaujinama data, kai naudotojas  atlieka redagavimą rizikos vertinimo lape.</w:t>
            </w:r>
          </w:p>
          <w:p w14:paraId="734B326E" w14:textId="77777777" w:rsidR="00D01697" w:rsidRPr="00A8683D" w:rsidRDefault="00D01697">
            <w:pPr>
              <w:pStyle w:val="Lentelssraas"/>
            </w:pPr>
            <w:r w:rsidRPr="00A8683D">
              <w:t>Būsena</w:t>
            </w:r>
            <w:r>
              <w:t xml:space="preserve"> – parenkama iš sąrašo {Rengiamas; Patvirtintas}. Pagal nutylėjimą sukūrus naujai rizikų vertinimo lapą automatiškai turi būti priskirta būsena Rengiamas.</w:t>
            </w:r>
          </w:p>
          <w:p w14:paraId="26DAA7E3" w14:textId="77777777" w:rsidR="004D34F1" w:rsidRDefault="004D34F1" w:rsidP="004D34F1">
            <w:pPr>
              <w:pStyle w:val="Lentelssraas"/>
            </w:pPr>
            <w:r>
              <w:t>Pastabos / komentarai – kiekvienam rodikliui galima suvesti pastabas ar komentarus.</w:t>
            </w:r>
          </w:p>
          <w:p w14:paraId="2D67881B" w14:textId="77777777" w:rsidR="004D34F1" w:rsidRDefault="004D34F1" w:rsidP="004D34F1">
            <w:pPr>
              <w:pStyle w:val="Lentelssraas"/>
            </w:pPr>
            <w:r>
              <w:t>Taikymo sritis / aprašymas – kiekvienam rodikliui automatiškai užpildomas.</w:t>
            </w:r>
          </w:p>
          <w:p w14:paraId="77DD4913" w14:textId="77777777" w:rsidR="004D34F1" w:rsidRDefault="004D34F1" w:rsidP="004D34F1">
            <w:pPr>
              <w:pStyle w:val="Lentelssraas"/>
            </w:pPr>
            <w:r>
              <w:t xml:space="preserve">*Rizikos vertinimo pagrindimas — suvedamas rizikos vertinimo pagrindimas. Redaguojant rizikos vertinimo lapą galima koreguoti. </w:t>
            </w:r>
          </w:p>
          <w:p w14:paraId="7F4952DD" w14:textId="77777777" w:rsidR="00D01697" w:rsidRDefault="004D34F1" w:rsidP="004D34F1">
            <w:pPr>
              <w:pStyle w:val="Lentelssraas"/>
            </w:pPr>
            <w:r>
              <w:t>Bendras projekto rizikos įvertinimo balas – atvaizduojamas bendras projekto rizikos įvertinimo balas.</w:t>
            </w:r>
          </w:p>
          <w:p w14:paraId="3AFCD6F4" w14:textId="77777777" w:rsidR="001C30A0" w:rsidRDefault="001C30A0" w:rsidP="001C30A0">
            <w:pPr>
              <w:pStyle w:val="Lentelssraas"/>
              <w:numPr>
                <w:ilvl w:val="0"/>
                <w:numId w:val="0"/>
              </w:numPr>
              <w:ind w:left="360"/>
            </w:pPr>
            <w:r>
              <w:t xml:space="preserve">1. Rizikų faktoriaus grupė — </w:t>
            </w:r>
            <w:r w:rsidRPr="008363A8">
              <w:rPr>
                <w:b/>
                <w:bCs/>
              </w:rPr>
              <w:t>Įgimta projekto rizika</w:t>
            </w:r>
            <w:r>
              <w:t>, šios grupės rizikos faktoriams būtina pasirinkti rodiklius, pirminio duomenų suvedimo metu, jog būtų galima išsaugoti redagavimą. Š</w:t>
            </w:r>
            <w:r w:rsidRPr="004848A2">
              <w:t>ios grupės rizikos faktor</w:t>
            </w:r>
            <w:r>
              <w:t>ių Rodiklius ir Pastabas / komentarus galima redaguoti, bet kada, kai tam yra poreikis</w:t>
            </w:r>
            <w:r w:rsidRPr="004848A2">
              <w:t>.</w:t>
            </w:r>
          </w:p>
          <w:p w14:paraId="10CF336C" w14:textId="77777777" w:rsidR="001C30A0" w:rsidRDefault="001C30A0" w:rsidP="001C30A0">
            <w:pPr>
              <w:pStyle w:val="Lentelssraas"/>
              <w:numPr>
                <w:ilvl w:val="0"/>
                <w:numId w:val="0"/>
              </w:numPr>
              <w:ind w:left="360"/>
            </w:pPr>
            <w:r>
              <w:t>Rizikos faktoriai:</w:t>
            </w:r>
          </w:p>
          <w:p w14:paraId="77F47579" w14:textId="77777777" w:rsidR="001C30A0" w:rsidRDefault="001C30A0" w:rsidP="001C30A0">
            <w:pPr>
              <w:pStyle w:val="Lentelssraas"/>
            </w:pPr>
            <w:r>
              <w:t>*Projekto veiklai (dominuojanti) — pasirinkti rodiklį iš rodiklių sąrašo: {</w:t>
            </w:r>
            <w:r w:rsidRPr="00327F28">
              <w:t>statyba, rekonstrukcija, remontas arba NT įsigijimas</w:t>
            </w:r>
            <w:r>
              <w:t xml:space="preserve">; </w:t>
            </w:r>
            <w:r w:rsidRPr="00044843">
              <w:t>IT paslaugos, mokymai, netipinės sudėtingos prekės arba veikla atliekama projekto vykdytojo / partnerių darbuotojų</w:t>
            </w:r>
            <w:r>
              <w:t xml:space="preserve">; </w:t>
            </w:r>
            <w:r w:rsidRPr="00044843">
              <w:t>Tipinės nesudėtingos prekės</w:t>
            </w:r>
            <w:r>
              <w:t xml:space="preserve">}. </w:t>
            </w:r>
          </w:p>
          <w:p w14:paraId="784B887B" w14:textId="77777777" w:rsidR="001C30A0" w:rsidRDefault="001C30A0" w:rsidP="001C30A0">
            <w:pPr>
              <w:pStyle w:val="Lentelssraas"/>
            </w:pPr>
            <w:r>
              <w:t>*</w:t>
            </w:r>
            <w:r w:rsidRPr="00F41F2F">
              <w:t>Patirtis susijusi su paramos gavėju</w:t>
            </w:r>
            <w:r>
              <w:t xml:space="preserve"> — pasirinkti rodiklį iš rodiklių sąrašo: {</w:t>
            </w:r>
            <w:r w:rsidRPr="00FF7FE4">
              <w:t>Sudėtinga</w:t>
            </w:r>
            <w:r>
              <w:t xml:space="preserve">; </w:t>
            </w:r>
            <w:r w:rsidRPr="00FF7FE4">
              <w:t>Vidutiniška</w:t>
            </w:r>
            <w:r>
              <w:t xml:space="preserve">; </w:t>
            </w:r>
            <w:r w:rsidRPr="00452EA1">
              <w:t>Gera</w:t>
            </w:r>
            <w:r>
              <w:t>}.</w:t>
            </w:r>
          </w:p>
          <w:p w14:paraId="04BFDBAF" w14:textId="77777777" w:rsidR="001C30A0" w:rsidRDefault="001C30A0" w:rsidP="001C30A0">
            <w:pPr>
              <w:pStyle w:val="Lentelssraas"/>
            </w:pPr>
            <w:r>
              <w:t>*</w:t>
            </w:r>
            <w:r w:rsidRPr="00E92EF3">
              <w:t>Sąsaja su kitais projektais (ar kitais finansavimo šaltiniais)</w:t>
            </w:r>
            <w:r>
              <w:t xml:space="preserve"> — pasirinkti rodiklį iš rodiklių sąrašo: {</w:t>
            </w:r>
            <w:r w:rsidRPr="00452EA1">
              <w:t>Yra</w:t>
            </w:r>
            <w:r>
              <w:t xml:space="preserve">; </w:t>
            </w:r>
            <w:r w:rsidRPr="00CB6ADB">
              <w:t>Nėra</w:t>
            </w:r>
            <w:r>
              <w:t>}.</w:t>
            </w:r>
          </w:p>
          <w:p w14:paraId="4F5B8BEF" w14:textId="77777777" w:rsidR="001C30A0" w:rsidRDefault="001C30A0" w:rsidP="001C30A0">
            <w:pPr>
              <w:pStyle w:val="Lentelssraas"/>
            </w:pPr>
            <w:r>
              <w:t>*</w:t>
            </w:r>
            <w:r w:rsidRPr="00F25928">
              <w:t>Sąsaja tarp veiklų projekto viduje</w:t>
            </w:r>
            <w:r>
              <w:t xml:space="preserve"> — pasirinkti rodiklį iš rodiklių sąrašo: {Yra, Nėra}.</w:t>
            </w:r>
          </w:p>
          <w:p w14:paraId="061434FB" w14:textId="77777777" w:rsidR="001C30A0" w:rsidRDefault="001C30A0" w:rsidP="001C30A0">
            <w:pPr>
              <w:pStyle w:val="Lentelssraas"/>
            </w:pPr>
            <w:r>
              <w:t>*</w:t>
            </w:r>
            <w:r w:rsidRPr="00B0448B">
              <w:t>Projekto partneriai</w:t>
            </w:r>
            <w:r>
              <w:t xml:space="preserve"> —  automatiškai turi užsipildyti pagal sąlygą, jeigu  yra nurodyti prie projekto partneriai rodiklio atsakymas {Taip}, jeigu nėra — {Nėra}. Jeigu yra poreikis turi būti galima pakeisti rankiniu būdu kitu rodikliu pagal sąrašą.</w:t>
            </w:r>
          </w:p>
          <w:p w14:paraId="50413CE7" w14:textId="77777777" w:rsidR="001C30A0" w:rsidRPr="0023644B" w:rsidRDefault="001C30A0" w:rsidP="001C30A0">
            <w:pPr>
              <w:pStyle w:val="Lentelssraas"/>
              <w:numPr>
                <w:ilvl w:val="0"/>
                <w:numId w:val="0"/>
              </w:numPr>
              <w:ind w:left="360"/>
            </w:pPr>
            <w:r>
              <w:t xml:space="preserve">2. </w:t>
            </w:r>
            <w:r w:rsidRPr="004848A2">
              <w:t xml:space="preserve">Rizikų faktoriaus grupė — </w:t>
            </w:r>
            <w:r w:rsidRPr="008363A8">
              <w:rPr>
                <w:b/>
                <w:bCs/>
              </w:rPr>
              <w:t>Pirkimų priežiūros procesas</w:t>
            </w:r>
            <w:r w:rsidRPr="004848A2">
              <w:t>, šios grupės rizikos faktor</w:t>
            </w:r>
            <w:r>
              <w:t>ių Rodiklius ir Pastabas / komentarus galima suvesti ar redaguoti, bet kada, kai tam yra poreikis</w:t>
            </w:r>
            <w:r w:rsidRPr="004848A2">
              <w:t>.</w:t>
            </w:r>
          </w:p>
          <w:p w14:paraId="71CA3AD6" w14:textId="77777777" w:rsidR="001C30A0" w:rsidRDefault="001C30A0" w:rsidP="001C30A0">
            <w:pPr>
              <w:pStyle w:val="Lentelssraas"/>
            </w:pPr>
            <w:r w:rsidRPr="00133C81">
              <w:t>Teikiamos pastabos/rekomendacijos PO išankstinės patikros atveju</w:t>
            </w:r>
            <w:r>
              <w:t xml:space="preserve"> — pasirinkti rodiklį iš rodiklių sąrašo: {</w:t>
            </w:r>
            <w:r w:rsidRPr="00EE75AB">
              <w:t>2 ir daugiau esminių pastabų / 2 ir daugiau netinkamų pirkimų</w:t>
            </w:r>
            <w:r>
              <w:t xml:space="preserve">; </w:t>
            </w:r>
            <w:r w:rsidRPr="00247792">
              <w:t>1 esminė / 1 netinkamas pirkimas / daug neesminių</w:t>
            </w:r>
            <w:r>
              <w:t xml:space="preserve">; </w:t>
            </w:r>
            <w:r w:rsidRPr="00F11AAB">
              <w:t>Nėra / Netaikoma</w:t>
            </w:r>
            <w:r>
              <w:t>}.</w:t>
            </w:r>
          </w:p>
          <w:p w14:paraId="76402A89" w14:textId="77777777" w:rsidR="001C30A0" w:rsidRPr="008363A8" w:rsidRDefault="001C30A0" w:rsidP="001C30A0">
            <w:pPr>
              <w:pStyle w:val="Lentelssraas"/>
              <w:rPr>
                <w:b/>
              </w:rPr>
            </w:pPr>
            <w:r w:rsidRPr="009030F6">
              <w:t>Terminų laikymasis išankstinės patikros atveju</w:t>
            </w:r>
            <w:r>
              <w:t xml:space="preserve"> </w:t>
            </w:r>
            <w:r w:rsidRPr="002076D2">
              <w:t>— pasirinkti rodiklį iš rodiklių sąrašo</w:t>
            </w:r>
            <w:r>
              <w:t>: {</w:t>
            </w:r>
            <w:r w:rsidRPr="00643128">
              <w:t>Yra - kyla grėsmė įgyvendinimui</w:t>
            </w:r>
            <w:r>
              <w:t xml:space="preserve">; </w:t>
            </w:r>
            <w:r w:rsidRPr="005D436B">
              <w:t>Yra - grėsmė įgyvendinimui nekyla</w:t>
            </w:r>
            <w:r>
              <w:t xml:space="preserve">; </w:t>
            </w:r>
            <w:r w:rsidRPr="00BF56F1">
              <w:t>Nėra</w:t>
            </w:r>
            <w:r>
              <w:t>}</w:t>
            </w:r>
            <w:r w:rsidRPr="002076D2">
              <w:t>.</w:t>
            </w:r>
          </w:p>
          <w:p w14:paraId="16ACC148" w14:textId="77777777" w:rsidR="001C30A0" w:rsidRPr="002940BC" w:rsidRDefault="001C30A0" w:rsidP="001C30A0">
            <w:pPr>
              <w:pStyle w:val="Lentelssraas"/>
              <w:rPr>
                <w:bCs/>
              </w:rPr>
            </w:pPr>
            <w:r w:rsidRPr="008363A8">
              <w:rPr>
                <w:bCs/>
              </w:rPr>
              <w:t>Komplikuotas pirkimo procedūrų vykdymas</w:t>
            </w:r>
            <w:r>
              <w:rPr>
                <w:bCs/>
              </w:rPr>
              <w:t xml:space="preserve"> </w:t>
            </w:r>
            <w:r w:rsidRPr="002076D2">
              <w:t>—</w:t>
            </w:r>
            <w:r>
              <w:rPr>
                <w:bCs/>
              </w:rPr>
              <w:t xml:space="preserve"> </w:t>
            </w:r>
            <w:r w:rsidRPr="002076D2">
              <w:t>pasirinkti rodiklį iš rodiklių sąrašo</w:t>
            </w:r>
            <w:r>
              <w:t>: {</w:t>
            </w:r>
            <w:r w:rsidRPr="00CB651A">
              <w:t>Yra</w:t>
            </w:r>
            <w:r>
              <w:t xml:space="preserve">; </w:t>
            </w:r>
            <w:r w:rsidRPr="001A6B59">
              <w:t>Nėra / Netaikoma</w:t>
            </w:r>
            <w:r>
              <w:t>}.</w:t>
            </w:r>
          </w:p>
          <w:p w14:paraId="7C7FB634" w14:textId="77777777" w:rsidR="001C30A0" w:rsidRPr="007B39CC" w:rsidRDefault="001C30A0" w:rsidP="001C30A0">
            <w:pPr>
              <w:pStyle w:val="Lentelssraas"/>
              <w:rPr>
                <w:bCs/>
              </w:rPr>
            </w:pPr>
            <w:r w:rsidRPr="00352DF7">
              <w:rPr>
                <w:bCs/>
              </w:rPr>
              <w:t>Neatitikimai projekto pirkime kai nefiksuojamas pažeidimas</w:t>
            </w:r>
            <w:r>
              <w:rPr>
                <w:bCs/>
              </w:rPr>
              <w:t xml:space="preserve"> </w:t>
            </w:r>
            <w:r w:rsidRPr="002076D2">
              <w:t>—</w:t>
            </w:r>
            <w:r>
              <w:rPr>
                <w:bCs/>
              </w:rPr>
              <w:t xml:space="preserve"> </w:t>
            </w:r>
            <w:r w:rsidRPr="002076D2">
              <w:t>pasirinkti rodiklį iš rodiklių sąrašo</w:t>
            </w:r>
            <w:r>
              <w:t>: {</w:t>
            </w:r>
            <w:r w:rsidRPr="001E640E">
              <w:t>bent 1 netinkamas ir/arba 2 ir daugiau mažareikšmiai</w:t>
            </w:r>
            <w:r>
              <w:t xml:space="preserve">; </w:t>
            </w:r>
            <w:r w:rsidRPr="00386A12">
              <w:t>mažareikšmis neatitikimas</w:t>
            </w:r>
            <w:r>
              <w:t xml:space="preserve">; </w:t>
            </w:r>
            <w:r w:rsidRPr="0018043C">
              <w:t>nėra</w:t>
            </w:r>
            <w:r>
              <w:t>}.</w:t>
            </w:r>
          </w:p>
          <w:p w14:paraId="4A7DDAEE" w14:textId="77777777" w:rsidR="0075221F" w:rsidRDefault="0075221F" w:rsidP="0075221F">
            <w:pPr>
              <w:pStyle w:val="Lentelssraas"/>
              <w:numPr>
                <w:ilvl w:val="0"/>
                <w:numId w:val="0"/>
              </w:numPr>
              <w:ind w:left="360"/>
            </w:pPr>
            <w:r>
              <w:t xml:space="preserve">3. </w:t>
            </w:r>
            <w:r w:rsidRPr="004848A2">
              <w:t xml:space="preserve">Rizikų faktoriaus grupė — </w:t>
            </w:r>
            <w:r>
              <w:rPr>
                <w:b/>
                <w:bCs/>
              </w:rPr>
              <w:t>Veiklų įgyvendinimas</w:t>
            </w:r>
            <w:r w:rsidRPr="004848A2">
              <w:t>, šios grupės rizikos faktor</w:t>
            </w:r>
            <w:r>
              <w:t>ių Rodiklius ir Pastabas / komentarus galima suvesti ar redaguoti, bet kada, kai tam yra poreikis</w:t>
            </w:r>
            <w:r w:rsidRPr="004848A2">
              <w:t>.</w:t>
            </w:r>
          </w:p>
          <w:p w14:paraId="5944C7FB" w14:textId="77777777" w:rsidR="007B39CC" w:rsidRDefault="007B39CC" w:rsidP="007B39CC">
            <w:pPr>
              <w:pStyle w:val="Lentelssraas"/>
            </w:pPr>
            <w:r w:rsidRPr="00E245CB">
              <w:t>Projekto veiklų įgyvendinimas</w:t>
            </w:r>
            <w:r>
              <w:t xml:space="preserve"> </w:t>
            </w:r>
            <w:r w:rsidRPr="002076D2">
              <w:t>—</w:t>
            </w:r>
            <w:r>
              <w:rPr>
                <w:bCs/>
              </w:rPr>
              <w:t xml:space="preserve"> </w:t>
            </w:r>
            <w:r w:rsidRPr="002076D2">
              <w:t>pasirinkti rodiklį iš rodiklių sąrašo</w:t>
            </w:r>
            <w:r>
              <w:t>: {</w:t>
            </w:r>
            <w:r w:rsidRPr="000F61A8">
              <w:t>Sudėtingas</w:t>
            </w:r>
            <w:r>
              <w:t xml:space="preserve">; </w:t>
            </w:r>
            <w:r w:rsidRPr="00EF4CD8">
              <w:t>Vidutiniškai sudėtingas</w:t>
            </w:r>
            <w:r>
              <w:t xml:space="preserve">; </w:t>
            </w:r>
            <w:r w:rsidRPr="00EF4CD8">
              <w:t>Nesudėtingas</w:t>
            </w:r>
            <w:r>
              <w:t>}.</w:t>
            </w:r>
          </w:p>
          <w:p w14:paraId="3EB8DB20" w14:textId="77777777" w:rsidR="007B39CC" w:rsidRDefault="007B39CC" w:rsidP="007B39CC">
            <w:pPr>
              <w:pStyle w:val="Lentelssraas"/>
            </w:pPr>
            <w:r w:rsidRPr="0018000C">
              <w:t>Projekto rodiklių pasiekimas</w:t>
            </w:r>
            <w:r>
              <w:t xml:space="preserve"> </w:t>
            </w:r>
            <w:r w:rsidRPr="002076D2">
              <w:t>—</w:t>
            </w:r>
            <w:r>
              <w:rPr>
                <w:bCs/>
              </w:rPr>
              <w:t xml:space="preserve"> </w:t>
            </w:r>
            <w:r w:rsidRPr="002076D2">
              <w:t>pasirinkti rodiklį iš rodiklių sąrašo</w:t>
            </w:r>
            <w:r>
              <w:t>: {</w:t>
            </w:r>
            <w:r w:rsidRPr="00C81F39">
              <w:t>vėluoja - kyla grėsmė  proj. Terminui</w:t>
            </w:r>
            <w:r>
              <w:t xml:space="preserve">; </w:t>
            </w:r>
            <w:r w:rsidRPr="006F5262">
              <w:t>vėluoja - grėsmė  proj. terminui nekyla</w:t>
            </w:r>
            <w:r>
              <w:t xml:space="preserve">; </w:t>
            </w:r>
            <w:r w:rsidRPr="006E1F23">
              <w:t>Nėra</w:t>
            </w:r>
            <w:r>
              <w:t>}.</w:t>
            </w:r>
          </w:p>
          <w:p w14:paraId="54BB2687" w14:textId="77777777" w:rsidR="007B39CC" w:rsidRDefault="007B39CC" w:rsidP="007B39CC">
            <w:pPr>
              <w:pStyle w:val="Lentelssraas"/>
            </w:pPr>
            <w:r w:rsidRPr="00DE592B">
              <w:t>Projekto trukmė</w:t>
            </w:r>
            <w:r>
              <w:t xml:space="preserve"> </w:t>
            </w:r>
            <w:r w:rsidRPr="001239EB">
              <w:t>—  automatiškai</w:t>
            </w:r>
            <w:r>
              <w:t xml:space="preserve"> rodiklis</w:t>
            </w:r>
            <w:r w:rsidRPr="001239EB">
              <w:t xml:space="preserve"> turi užsipildyti pagal sąlyg</w:t>
            </w:r>
            <w:r>
              <w:t xml:space="preserve">as: </w:t>
            </w:r>
          </w:p>
          <w:p w14:paraId="2AC1E2F5" w14:textId="77777777" w:rsidR="007B39CC" w:rsidRDefault="007B39CC" w:rsidP="007B39CC">
            <w:pPr>
              <w:pStyle w:val="Lentelssraas"/>
              <w:numPr>
                <w:ilvl w:val="0"/>
                <w:numId w:val="0"/>
              </w:numPr>
              <w:ind w:left="720"/>
            </w:pPr>
            <w:r>
              <w:lastRenderedPageBreak/>
              <w:t>a)</w:t>
            </w:r>
            <w:r w:rsidRPr="001239EB">
              <w:t xml:space="preserve"> </w:t>
            </w:r>
            <w:r>
              <w:t>projekto įgyvendinimo pabaigos terminas</w:t>
            </w:r>
            <w:r w:rsidRPr="00DE25D4">
              <w:t xml:space="preserve"> sutampa su programos pabaigos terminu arba skirtumas tarp projekto įgyvendinimo termino ir programos pabaigos termino sudaro 6 mėnesius ar mažiau</w:t>
            </w:r>
            <w:r>
              <w:t>, Rodiklis {</w:t>
            </w:r>
            <w:r w:rsidRPr="002E1E48">
              <w:t>pabaigos terminas sutampa ar mažesnis nei 6 mėn. iki progr. pabaigos</w:t>
            </w:r>
            <w:r>
              <w:t>};</w:t>
            </w:r>
          </w:p>
          <w:p w14:paraId="6B2CA9A4" w14:textId="77777777" w:rsidR="007B39CC" w:rsidRDefault="007B39CC" w:rsidP="007B39CC">
            <w:pPr>
              <w:pStyle w:val="Lentelssraas"/>
              <w:numPr>
                <w:ilvl w:val="0"/>
                <w:numId w:val="0"/>
              </w:numPr>
              <w:ind w:left="720"/>
            </w:pPr>
            <w:r>
              <w:t>b) s</w:t>
            </w:r>
            <w:r w:rsidRPr="003B5183">
              <w:t>kirtumas tarp projekto įgyvendinimo pabaigos termino ir programos pabaigos termino yra nuo 7 mėnesių iki 1 metų</w:t>
            </w:r>
            <w:r>
              <w:t>, Rodiklis {</w:t>
            </w:r>
            <w:r w:rsidRPr="00176E9A">
              <w:t>pabaigos terminas nuo 7mėn. iki 1m. Iki progr. pabaigos</w:t>
            </w:r>
            <w:r>
              <w:t>};</w:t>
            </w:r>
          </w:p>
          <w:p w14:paraId="2B74F436" w14:textId="77777777" w:rsidR="007B39CC" w:rsidRDefault="007B39CC" w:rsidP="007B39CC">
            <w:pPr>
              <w:pStyle w:val="Lentelssraas"/>
              <w:numPr>
                <w:ilvl w:val="0"/>
                <w:numId w:val="0"/>
              </w:numPr>
              <w:ind w:left="720"/>
            </w:pPr>
            <w:r>
              <w:t>c) s</w:t>
            </w:r>
            <w:r w:rsidRPr="00503B60">
              <w:t>kirtumas tarp projekto įgyvendinimo pabaigos termino ir programos pabaigos termino yra daugiau nei 1 metai</w:t>
            </w:r>
            <w:r>
              <w:t>, Rodiklis {</w:t>
            </w:r>
            <w:r w:rsidRPr="00176301">
              <w:t>pabaigos terminas daugiau nei 1 m. iki programos pabaigos</w:t>
            </w:r>
            <w:r>
              <w:t>}.</w:t>
            </w:r>
          </w:p>
          <w:p w14:paraId="40C98A5E" w14:textId="77777777" w:rsidR="00565EB8" w:rsidRPr="001239EB" w:rsidRDefault="00565EB8" w:rsidP="00565EB8">
            <w:pPr>
              <w:pStyle w:val="Lentelssraas"/>
              <w:numPr>
                <w:ilvl w:val="0"/>
                <w:numId w:val="0"/>
              </w:numPr>
              <w:ind w:left="720" w:hanging="360"/>
            </w:pPr>
            <w:r w:rsidRPr="001239EB">
              <w:t>Jeigu yra poreikis galima pakeisti rankiniu būdu</w:t>
            </w:r>
            <w:r>
              <w:t xml:space="preserve"> pasirinkti</w:t>
            </w:r>
            <w:r w:rsidRPr="001239EB">
              <w:t xml:space="preserve"> kit</w:t>
            </w:r>
            <w:r>
              <w:t>ą aktualų rizikos faktoriaus</w:t>
            </w:r>
            <w:r w:rsidRPr="001239EB">
              <w:t xml:space="preserve"> rodikl</w:t>
            </w:r>
            <w:r>
              <w:t>į</w:t>
            </w:r>
            <w:r w:rsidRPr="001239EB">
              <w:t xml:space="preserve"> pagal sąrašą.</w:t>
            </w:r>
          </w:p>
          <w:p w14:paraId="0ECE0E52" w14:textId="77777777" w:rsidR="00A54167" w:rsidRDefault="00A54167" w:rsidP="00A54167">
            <w:pPr>
              <w:pStyle w:val="Lentelssraas"/>
              <w:numPr>
                <w:ilvl w:val="0"/>
                <w:numId w:val="0"/>
              </w:numPr>
              <w:ind w:left="360"/>
            </w:pPr>
            <w:r>
              <w:t xml:space="preserve">4. </w:t>
            </w:r>
            <w:r w:rsidRPr="004848A2">
              <w:t xml:space="preserve">Rizikų faktoriaus grupė — </w:t>
            </w:r>
            <w:r>
              <w:rPr>
                <w:b/>
                <w:bCs/>
              </w:rPr>
              <w:t>Išlaidų deklaravimas</w:t>
            </w:r>
            <w:r>
              <w:t>,</w:t>
            </w:r>
            <w:r w:rsidRPr="004848A2">
              <w:t xml:space="preserve"> šios grupės rizikos faktor</w:t>
            </w:r>
            <w:r>
              <w:t>ių Rodiklius ir Pastabas / komentarus galima suvesti ar redaguoti, bet kada, kai tam yra poreikis</w:t>
            </w:r>
            <w:r w:rsidRPr="004848A2">
              <w:t>.</w:t>
            </w:r>
          </w:p>
          <w:p w14:paraId="12080EEC" w14:textId="77777777" w:rsidR="00A54167" w:rsidRDefault="00A54167" w:rsidP="00A54167">
            <w:pPr>
              <w:pStyle w:val="Lentelssraas"/>
            </w:pPr>
            <w:r w:rsidRPr="0021750E">
              <w:t>Pastabos teikiamos dėl MP</w:t>
            </w:r>
            <w:r>
              <w:t xml:space="preserve">  </w:t>
            </w:r>
            <w:r w:rsidRPr="002076D2">
              <w:t>—</w:t>
            </w:r>
            <w:r>
              <w:rPr>
                <w:bCs/>
              </w:rPr>
              <w:t xml:space="preserve"> </w:t>
            </w:r>
            <w:r w:rsidRPr="002076D2">
              <w:t>pasirinkti rodiklį iš rodiklių sąrašo</w:t>
            </w:r>
            <w:r>
              <w:t xml:space="preserve">: { </w:t>
            </w:r>
            <w:r w:rsidRPr="003749C5">
              <w:t>3 ir daugiau kartų</w:t>
            </w:r>
            <w:r>
              <w:t xml:space="preserve">; </w:t>
            </w:r>
            <w:r w:rsidRPr="00412F14">
              <w:t>iki 2 kartų</w:t>
            </w:r>
            <w:r>
              <w:t xml:space="preserve">; </w:t>
            </w:r>
            <w:r w:rsidRPr="00A451D2">
              <w:t>Nėra</w:t>
            </w:r>
            <w:r>
              <w:t>}.</w:t>
            </w:r>
          </w:p>
          <w:p w14:paraId="5A3130E0" w14:textId="77777777" w:rsidR="00A54167" w:rsidRDefault="00A54167" w:rsidP="00A54167">
            <w:pPr>
              <w:pStyle w:val="Lentelssraas"/>
            </w:pPr>
            <w:r w:rsidRPr="000223A2">
              <w:t xml:space="preserve">Nuo projekto pradžios, kaupiamuoju būdu pripažintų netinkamomis finansuoti išlaidų %  </w:t>
            </w:r>
            <w:r>
              <w:t>— automatiškai turi užsipildyti pagal sąlygas netinkamos išlaidos</w:t>
            </w:r>
          </w:p>
          <w:p w14:paraId="2C2CE39C" w14:textId="77777777" w:rsidR="00A54167" w:rsidRPr="0023644B" w:rsidRDefault="00A54167" w:rsidP="00A54167">
            <w:pPr>
              <w:pStyle w:val="Lentelssraas"/>
              <w:numPr>
                <w:ilvl w:val="0"/>
                <w:numId w:val="0"/>
              </w:numPr>
              <w:ind w:left="720"/>
            </w:pPr>
            <w:r>
              <w:t xml:space="preserve">a) </w:t>
            </w:r>
            <w:r w:rsidRPr="005A4E34">
              <w:t>kaupiamuoju būdu pripažintų netinkamomis finansuoti išlaidų %</w:t>
            </w:r>
            <w:r>
              <w:t xml:space="preserve"> sudaro daugiau nei 10</w:t>
            </w:r>
            <w:r w:rsidRPr="0023644B">
              <w:t>%, tada Rodiklis nustatomas {daugiau 10%};</w:t>
            </w:r>
          </w:p>
          <w:p w14:paraId="5124902B" w14:textId="77777777" w:rsidR="00A54167" w:rsidRDefault="00A54167" w:rsidP="00A54167">
            <w:pPr>
              <w:pStyle w:val="Lentelssraas"/>
              <w:numPr>
                <w:ilvl w:val="0"/>
                <w:numId w:val="0"/>
              </w:numPr>
              <w:ind w:left="720"/>
            </w:pPr>
            <w:r w:rsidRPr="0023644B">
              <w:t xml:space="preserve">b) </w:t>
            </w:r>
            <w:r w:rsidRPr="005A4E34">
              <w:t>kaupiamuoju būdu pripažintų netinkamomis finansuoti išlaidų %</w:t>
            </w:r>
            <w:r>
              <w:t xml:space="preserve"> sudaro nuo </w:t>
            </w:r>
            <w:r w:rsidRPr="000F1296">
              <w:t xml:space="preserve">5% </w:t>
            </w:r>
            <w:r>
              <w:t xml:space="preserve">iki </w:t>
            </w:r>
            <w:r w:rsidRPr="000F1296">
              <w:t>10%</w:t>
            </w:r>
            <w:r>
              <w:t>, tada Rodiklis nustatomas {</w:t>
            </w:r>
            <w:r w:rsidRPr="00C55225">
              <w:t>5% - 10%</w:t>
            </w:r>
            <w:r>
              <w:t>};</w:t>
            </w:r>
          </w:p>
          <w:p w14:paraId="02BB99D1" w14:textId="77777777" w:rsidR="00A54167" w:rsidRDefault="00A54167" w:rsidP="00A54167">
            <w:pPr>
              <w:pStyle w:val="Lentelssraas"/>
              <w:numPr>
                <w:ilvl w:val="0"/>
                <w:numId w:val="0"/>
              </w:numPr>
              <w:ind w:left="720"/>
            </w:pPr>
            <w:r>
              <w:t xml:space="preserve">c) </w:t>
            </w:r>
            <w:r w:rsidRPr="005A4E34">
              <w:t>kaupiamuoju būdu pripažintų netinkamomis finansuoti išlaidų %</w:t>
            </w:r>
            <w:r>
              <w:t xml:space="preserve"> sudaro nuo </w:t>
            </w:r>
            <w:r w:rsidRPr="000F1296">
              <w:t xml:space="preserve">5% </w:t>
            </w:r>
            <w:r>
              <w:t xml:space="preserve">iki </w:t>
            </w:r>
            <w:r w:rsidRPr="000F1296">
              <w:t>10%</w:t>
            </w:r>
            <w:r>
              <w:t>, tada Rodiklis nustatomas {</w:t>
            </w:r>
            <w:r w:rsidRPr="00C55225">
              <w:t>5% - 10%</w:t>
            </w:r>
            <w:r>
              <w:t>};</w:t>
            </w:r>
          </w:p>
          <w:p w14:paraId="72089262" w14:textId="77777777" w:rsidR="00A54167" w:rsidRDefault="00A54167" w:rsidP="00A54167">
            <w:pPr>
              <w:pStyle w:val="Lentelssraas"/>
              <w:numPr>
                <w:ilvl w:val="0"/>
                <w:numId w:val="0"/>
              </w:numPr>
              <w:ind w:left="720"/>
            </w:pPr>
            <w:r>
              <w:t xml:space="preserve">d) </w:t>
            </w:r>
            <w:r w:rsidRPr="005A4E34">
              <w:t>kaupiamuoju būdu pripažintų netinkamomis finansuoti išlaidų %</w:t>
            </w:r>
            <w:r>
              <w:t xml:space="preserve"> sudaro nuo </w:t>
            </w:r>
            <w:r w:rsidRPr="000F1296">
              <w:t xml:space="preserve">5% </w:t>
            </w:r>
            <w:r>
              <w:t xml:space="preserve">iki </w:t>
            </w:r>
            <w:r w:rsidRPr="000F1296">
              <w:t>10%</w:t>
            </w:r>
            <w:r>
              <w:t>, tada Rodiklis nustatomas {</w:t>
            </w:r>
            <w:r w:rsidRPr="00C55225">
              <w:t>5% - 10%</w:t>
            </w:r>
            <w:r>
              <w:t>};</w:t>
            </w:r>
          </w:p>
          <w:p w14:paraId="4DE4A0EE" w14:textId="77777777" w:rsidR="00A54167" w:rsidRDefault="00A54167" w:rsidP="00A54167">
            <w:pPr>
              <w:pStyle w:val="Lentelssraas"/>
            </w:pPr>
            <w:r w:rsidRPr="00A85E4E">
              <w:t>Projekto vykdytojo finansinių įsipareigojimų vykdymas</w:t>
            </w:r>
            <w:r>
              <w:t xml:space="preserve"> — </w:t>
            </w:r>
            <w:r w:rsidRPr="002076D2">
              <w:t>pasirinkti rodiklį iš rodiklių sąrašo</w:t>
            </w:r>
            <w:r>
              <w:t>: {</w:t>
            </w:r>
            <w:r w:rsidRPr="001566EB">
              <w:t>Vėluoja</w:t>
            </w:r>
            <w:r>
              <w:t xml:space="preserve">, </w:t>
            </w:r>
            <w:r w:rsidRPr="00946CC4">
              <w:t>Atsiskaito laiku / Netaikoma</w:t>
            </w:r>
            <w:r>
              <w:t>}.</w:t>
            </w:r>
          </w:p>
          <w:p w14:paraId="56FEA772" w14:textId="77777777" w:rsidR="006C436C" w:rsidRDefault="006C436C" w:rsidP="006C436C">
            <w:pPr>
              <w:pStyle w:val="Lentelssraas"/>
              <w:numPr>
                <w:ilvl w:val="0"/>
                <w:numId w:val="0"/>
              </w:numPr>
              <w:ind w:left="360"/>
            </w:pPr>
            <w:r>
              <w:t>5</w:t>
            </w:r>
            <w:r w:rsidRPr="00465BAD">
              <w:t>.</w:t>
            </w:r>
            <w:r>
              <w:t xml:space="preserve"> </w:t>
            </w:r>
            <w:r w:rsidRPr="004848A2">
              <w:t>Rizikų faktoriaus grupė —</w:t>
            </w:r>
            <w:r>
              <w:rPr>
                <w:b/>
                <w:bCs/>
              </w:rPr>
              <w:t xml:space="preserve"> Patikros vietoje</w:t>
            </w:r>
            <w:r>
              <w:t>,</w:t>
            </w:r>
            <w:r w:rsidRPr="004848A2">
              <w:t xml:space="preserve"> šios grupės rizikos faktor</w:t>
            </w:r>
            <w:r>
              <w:t>ių Rodiklius ir Pastabas / komentarus galima suvesti ar redaguoti, bet kada, kai tam yra poreikis</w:t>
            </w:r>
            <w:r w:rsidRPr="004848A2">
              <w:t>.</w:t>
            </w:r>
          </w:p>
          <w:p w14:paraId="026AAA38" w14:textId="77777777" w:rsidR="006C436C" w:rsidRDefault="006C436C" w:rsidP="006C436C">
            <w:pPr>
              <w:pStyle w:val="Lentelssraas"/>
            </w:pPr>
            <w:r w:rsidRPr="003869CB">
              <w:t>Nustatyti neatitikimai neturintys įtakos projekto rezultatui</w:t>
            </w:r>
            <w:r>
              <w:t xml:space="preserve"> — </w:t>
            </w:r>
            <w:r w:rsidRPr="002076D2">
              <w:t>pasirinkti rodiklį iš rodiklių sąrašo</w:t>
            </w:r>
            <w:r>
              <w:t>: {</w:t>
            </w:r>
            <w:r w:rsidRPr="002758AE">
              <w:t>3 ir daugiau</w:t>
            </w:r>
            <w:r>
              <w:t xml:space="preserve">; </w:t>
            </w:r>
            <w:r w:rsidRPr="00953164">
              <w:t>Nuo 1 iki 2</w:t>
            </w:r>
            <w:r>
              <w:t xml:space="preserve">; </w:t>
            </w:r>
            <w:r w:rsidRPr="00900AA8">
              <w:t>Nenustatyta</w:t>
            </w:r>
            <w:r>
              <w:t>}.</w:t>
            </w:r>
          </w:p>
          <w:p w14:paraId="5110C5BD" w14:textId="77777777" w:rsidR="006C436C" w:rsidRDefault="006C436C" w:rsidP="006C436C">
            <w:pPr>
              <w:pStyle w:val="Lentelssraas"/>
            </w:pPr>
            <w:r w:rsidRPr="00A23BA7">
              <w:t>Nustatyti neatitikimai turintys įtakos projekto rezultatui</w:t>
            </w:r>
            <w:r>
              <w:t xml:space="preserve"> — </w:t>
            </w:r>
            <w:r w:rsidRPr="002076D2">
              <w:t>pasirinkti rodiklį iš rodiklių sąrašo</w:t>
            </w:r>
            <w:r>
              <w:t>: {</w:t>
            </w:r>
            <w:r w:rsidRPr="00266164">
              <w:t>1 ir daugiau</w:t>
            </w:r>
            <w:r>
              <w:t xml:space="preserve">; </w:t>
            </w:r>
            <w:r w:rsidRPr="000209B6">
              <w:t>Nenustatyta</w:t>
            </w:r>
            <w:r>
              <w:t>}.</w:t>
            </w:r>
          </w:p>
          <w:p w14:paraId="0B7EC1A0" w14:textId="77777777" w:rsidR="006C436C" w:rsidRDefault="006C436C" w:rsidP="006C436C">
            <w:pPr>
              <w:pStyle w:val="Lentelssraas"/>
              <w:numPr>
                <w:ilvl w:val="0"/>
                <w:numId w:val="0"/>
              </w:numPr>
              <w:ind w:left="360"/>
            </w:pPr>
            <w:r>
              <w:t xml:space="preserve">6. </w:t>
            </w:r>
            <w:r w:rsidRPr="004848A2">
              <w:t>Rizikų faktoriaus grupė —</w:t>
            </w:r>
            <w:r>
              <w:rPr>
                <w:b/>
                <w:bCs/>
              </w:rPr>
              <w:t xml:space="preserve"> Pažeidimai</w:t>
            </w:r>
            <w:r>
              <w:t>,</w:t>
            </w:r>
            <w:r w:rsidRPr="004848A2">
              <w:t xml:space="preserve"> šios grupės rizikos faktor</w:t>
            </w:r>
            <w:r>
              <w:t>ių Rodiklius ir Pastabas / komentarus galima suvesti ar redaguoti, bet kada, kai tam yra poreikis</w:t>
            </w:r>
            <w:r w:rsidRPr="004848A2">
              <w:t>.</w:t>
            </w:r>
          </w:p>
          <w:p w14:paraId="18D6D911" w14:textId="77777777" w:rsidR="006C436C" w:rsidRDefault="006C436C" w:rsidP="006C436C">
            <w:pPr>
              <w:pStyle w:val="Lentelssraas"/>
            </w:pPr>
            <w:r w:rsidRPr="00FA3839">
              <w:t>Įtarimas apie pažeidimą</w:t>
            </w:r>
            <w:r>
              <w:t xml:space="preserve"> — automatiškai turi užsipildyti pagal sąlygą: jeigu projektui yra fiksuotas įtarimas dėl pažeidimo ir nėra priimta išvada pažeidimo tyrime, Rodiklis pildomas {Yra}, jeigu nėra tai Rodiklis {Nėra}  </w:t>
            </w:r>
            <w:r w:rsidRPr="008407DD">
              <w:t>Jeigu yra poreikis galima pakeisti rankiniu būdu</w:t>
            </w:r>
            <w:r>
              <w:t>,</w:t>
            </w:r>
            <w:r w:rsidRPr="008407DD">
              <w:t xml:space="preserve"> pasirinkti kitą aktualų rizikos faktoriaus</w:t>
            </w:r>
            <w:r>
              <w:t xml:space="preserve"> Rodiklį</w:t>
            </w:r>
            <w:r w:rsidRPr="008407DD">
              <w:t xml:space="preserve"> pagal sąrašą.</w:t>
            </w:r>
          </w:p>
          <w:p w14:paraId="05520EA9" w14:textId="77777777" w:rsidR="006C436C" w:rsidRDefault="006C436C" w:rsidP="006C436C">
            <w:pPr>
              <w:pStyle w:val="Lentelssraas"/>
            </w:pPr>
            <w:r w:rsidRPr="008407DD">
              <w:t>Nustatytas pažeidimas</w:t>
            </w:r>
            <w:r>
              <w:t xml:space="preserve"> — automatiškai turi užsipildyti pagal sąlygas:</w:t>
            </w:r>
          </w:p>
          <w:p w14:paraId="380926B0" w14:textId="77777777" w:rsidR="006C436C" w:rsidRDefault="006C436C" w:rsidP="006C436C">
            <w:pPr>
              <w:pStyle w:val="Lentelssraas"/>
              <w:numPr>
                <w:ilvl w:val="0"/>
                <w:numId w:val="56"/>
              </w:numPr>
            </w:pPr>
            <w:r w:rsidRPr="00EA3DD0">
              <w:t>Jei viename projekte nustatomas daugiau kaip vienas pažeidimas arba pažeidimas susijęs su įtariama nusikalstama veika (įtarimui nepasitvirtinus rizika pervertinama)</w:t>
            </w:r>
            <w:r>
              <w:t>, Rodiklis nustatomas {</w:t>
            </w:r>
            <w:r w:rsidRPr="00715165">
              <w:t>Yra daugiau nei 1 arba vienas susijęs su nusikalstama veika</w:t>
            </w:r>
            <w:r>
              <w:t>};</w:t>
            </w:r>
          </w:p>
          <w:p w14:paraId="521DF7BE" w14:textId="77777777" w:rsidR="006C436C" w:rsidRDefault="006C436C" w:rsidP="006C436C">
            <w:pPr>
              <w:pStyle w:val="Lentelssraas"/>
              <w:numPr>
                <w:ilvl w:val="0"/>
                <w:numId w:val="56"/>
              </w:numPr>
            </w:pPr>
            <w:r w:rsidRPr="00EC32BC">
              <w:t>Jei padarytas vienas ištaisomas ar neištaisomas pažeidimas kurio poveikis daugiau nei 180 Eur, tačiau pažeidimas nėra susijęs su įtariama nusikalstama veika</w:t>
            </w:r>
            <w:r>
              <w:t>, Rodiklis nustatomas {</w:t>
            </w:r>
            <w:r w:rsidRPr="00242F26">
              <w:t>Yra vienas</w:t>
            </w:r>
            <w:r>
              <w:t>};</w:t>
            </w:r>
            <w:r w:rsidRPr="00EC32BC">
              <w:t xml:space="preserve">  </w:t>
            </w:r>
          </w:p>
          <w:p w14:paraId="62B60AA4" w14:textId="77777777" w:rsidR="006C436C" w:rsidRDefault="006C436C" w:rsidP="006C436C">
            <w:pPr>
              <w:pStyle w:val="Lentelssraas"/>
              <w:numPr>
                <w:ilvl w:val="0"/>
                <w:numId w:val="56"/>
              </w:numPr>
            </w:pPr>
            <w:r w:rsidRPr="00B6242F">
              <w:t>Jei padarytas vienas labai mažos ekonominės svarbos pažeidimas, kai pažeidimo poveikis (taikytinos finansinės pataisos dydis) ne daugiau nei 180 Eur</w:t>
            </w:r>
            <w:r>
              <w:t>, Rodiklis nustatomas {</w:t>
            </w:r>
            <w:r w:rsidRPr="0035288D">
              <w:t>Yra mažos ekonominės svarbos</w:t>
            </w:r>
            <w:r>
              <w:t>}</w:t>
            </w:r>
            <w:r w:rsidRPr="00B6242F">
              <w:t>;</w:t>
            </w:r>
          </w:p>
          <w:p w14:paraId="7CC30E84" w14:textId="77777777" w:rsidR="006C436C" w:rsidRPr="00EA3DD0" w:rsidRDefault="006C436C" w:rsidP="006C436C">
            <w:pPr>
              <w:pStyle w:val="Lentelssraas"/>
              <w:numPr>
                <w:ilvl w:val="0"/>
                <w:numId w:val="56"/>
              </w:numPr>
            </w:pPr>
            <w:r w:rsidRPr="004C4043">
              <w:t>Jei pažeidimų nėra ar pažeidimo sudėtis tyrimo metu nebuvo nustatyta (pažeidimas nenustatytas)</w:t>
            </w:r>
            <w:r>
              <w:t>, Rodiklis nustatomas {</w:t>
            </w:r>
            <w:r w:rsidRPr="002675FB">
              <w:t>Nėra</w:t>
            </w:r>
            <w:r>
              <w:t>}</w:t>
            </w:r>
            <w:r w:rsidRPr="004C4043">
              <w:t xml:space="preserve">. </w:t>
            </w:r>
            <w:r w:rsidRPr="00B6242F">
              <w:t xml:space="preserve">       </w:t>
            </w:r>
            <w:r w:rsidRPr="00EC32BC">
              <w:t xml:space="preserve"> </w:t>
            </w:r>
          </w:p>
          <w:p w14:paraId="6210CF18" w14:textId="77777777" w:rsidR="00425CE9" w:rsidRPr="006F1C5D" w:rsidRDefault="00425CE9" w:rsidP="00425CE9">
            <w:pPr>
              <w:pStyle w:val="Lentelssraas"/>
              <w:numPr>
                <w:ilvl w:val="0"/>
                <w:numId w:val="0"/>
              </w:numPr>
              <w:ind w:left="360"/>
            </w:pPr>
            <w:r w:rsidRPr="008407DD">
              <w:t>Jeigu yra poreikis galima pakeisti rankiniu būdu pasirinkti kitą aktualų rizikos faktoriaus rodiklį pagal sąrašą.</w:t>
            </w:r>
          </w:p>
          <w:p w14:paraId="39E5B059" w14:textId="77777777" w:rsidR="00425CE9" w:rsidRDefault="00425CE9" w:rsidP="00425CE9">
            <w:pPr>
              <w:rPr>
                <w:i/>
                <w:iCs/>
              </w:rPr>
            </w:pPr>
            <w:r w:rsidRPr="6B71E138">
              <w:rPr>
                <w:i/>
                <w:iCs/>
              </w:rPr>
              <w:t>Pastab</w:t>
            </w:r>
            <w:r>
              <w:rPr>
                <w:i/>
                <w:iCs/>
              </w:rPr>
              <w:t>os</w:t>
            </w:r>
            <w:r w:rsidRPr="6B71E138">
              <w:rPr>
                <w:i/>
                <w:iCs/>
              </w:rPr>
              <w:t xml:space="preserve">: </w:t>
            </w:r>
          </w:p>
          <w:p w14:paraId="3BAB1E00" w14:textId="77777777" w:rsidR="00425CE9" w:rsidRDefault="00425CE9" w:rsidP="00425CE9">
            <w:pPr>
              <w:rPr>
                <w:i/>
                <w:iCs/>
              </w:rPr>
            </w:pPr>
            <w:r w:rsidRPr="6B71E138">
              <w:rPr>
                <w:i/>
                <w:iCs/>
              </w:rPr>
              <w:t>žvaigždute * pažymėti laukai yra privalomi.</w:t>
            </w:r>
            <w:r>
              <w:rPr>
                <w:i/>
                <w:iCs/>
              </w:rPr>
              <w:t xml:space="preserve"> </w:t>
            </w:r>
          </w:p>
          <w:p w14:paraId="2EAAAD68" w14:textId="77777777" w:rsidR="001C30A0" w:rsidRPr="00A8683D" w:rsidRDefault="00425CE9" w:rsidP="0067324B">
            <w:pPr>
              <w:pStyle w:val="Lentelssraas"/>
              <w:numPr>
                <w:ilvl w:val="0"/>
                <w:numId w:val="0"/>
              </w:numPr>
              <w:ind w:left="360"/>
            </w:pPr>
            <w:r>
              <w:rPr>
                <w:i/>
                <w:iCs/>
              </w:rPr>
              <w:t xml:space="preserve">Rodiklių sąrašai, rizikų dydžiai bei įvertinimai nėra koreguojami.  </w:t>
            </w:r>
          </w:p>
        </w:tc>
      </w:tr>
      <w:tr w:rsidR="00D01697" w:rsidRPr="00A8683D" w14:paraId="2C42E0EC" w14:textId="77777777">
        <w:trPr>
          <w:tblHeader/>
        </w:trPr>
        <w:tc>
          <w:tcPr>
            <w:tcW w:w="5000" w:type="pct"/>
            <w:tcBorders>
              <w:right w:val="single" w:sz="4" w:space="0" w:color="BFBFBF" w:themeColor="background1" w:themeShade="BF"/>
            </w:tcBorders>
            <w:shd w:val="clear" w:color="auto" w:fill="BEE3A5"/>
            <w:vAlign w:val="center"/>
          </w:tcPr>
          <w:p w14:paraId="66462694" w14:textId="77777777" w:rsidR="00D01697" w:rsidRPr="00A8683D" w:rsidRDefault="00D01697">
            <w:pPr>
              <w:ind w:firstLine="0"/>
              <w:rPr>
                <w:b/>
                <w:bCs/>
              </w:rPr>
            </w:pPr>
            <w:r w:rsidRPr="00A8683D">
              <w:rPr>
                <w:b/>
                <w:bCs/>
              </w:rPr>
              <w:lastRenderedPageBreak/>
              <w:t>Mygtukai</w:t>
            </w:r>
          </w:p>
        </w:tc>
      </w:tr>
      <w:tr w:rsidR="00D01697" w:rsidRPr="00A8683D" w14:paraId="2AC50060" w14:textId="77777777">
        <w:trPr>
          <w:tblHeader/>
        </w:trPr>
        <w:tc>
          <w:tcPr>
            <w:tcW w:w="5000" w:type="pct"/>
            <w:tcBorders>
              <w:right w:val="single" w:sz="4" w:space="0" w:color="BFBFBF" w:themeColor="background1" w:themeShade="BF"/>
            </w:tcBorders>
            <w:shd w:val="clear" w:color="auto" w:fill="auto"/>
            <w:vAlign w:val="center"/>
          </w:tcPr>
          <w:p w14:paraId="1CBB7974" w14:textId="77777777" w:rsidR="00D01697" w:rsidRDefault="00D01697">
            <w:pPr>
              <w:pStyle w:val="Lentelssraas"/>
            </w:pPr>
            <w:r w:rsidRPr="00A8683D">
              <w:lastRenderedPageBreak/>
              <w:t>Redaguoti</w:t>
            </w:r>
          </w:p>
          <w:p w14:paraId="5F2F2810" w14:textId="77777777" w:rsidR="00B20004" w:rsidRDefault="00B20004">
            <w:pPr>
              <w:pStyle w:val="Lentelssraas"/>
            </w:pPr>
            <w:r>
              <w:t xml:space="preserve">Išsaugoti </w:t>
            </w:r>
          </w:p>
          <w:p w14:paraId="2F20CE3F" w14:textId="77777777" w:rsidR="00B20004" w:rsidRPr="00A8683D" w:rsidRDefault="00B20004">
            <w:pPr>
              <w:pStyle w:val="Lentelssraas"/>
            </w:pPr>
            <w:r>
              <w:t>Atšaukti</w:t>
            </w:r>
          </w:p>
          <w:p w14:paraId="189517F6" w14:textId="77777777" w:rsidR="00D01697" w:rsidRPr="00A8683D" w:rsidRDefault="00B20004">
            <w:pPr>
              <w:pStyle w:val="Lentelssraas"/>
            </w:pPr>
            <w:r>
              <w:t>Į pagrindinį sąrašą</w:t>
            </w:r>
          </w:p>
        </w:tc>
      </w:tr>
      <w:tr w:rsidR="00D01697" w:rsidRPr="00A8683D" w14:paraId="02158783" w14:textId="77777777">
        <w:trPr>
          <w:tblHeader/>
        </w:trPr>
        <w:tc>
          <w:tcPr>
            <w:tcW w:w="5000" w:type="pct"/>
            <w:tcBorders>
              <w:right w:val="single" w:sz="4" w:space="0" w:color="BFBFBF" w:themeColor="background1" w:themeShade="BF"/>
            </w:tcBorders>
            <w:shd w:val="clear" w:color="auto" w:fill="BEE3A5"/>
            <w:vAlign w:val="center"/>
          </w:tcPr>
          <w:p w14:paraId="62AC2BB4" w14:textId="77777777" w:rsidR="00D01697" w:rsidRPr="00A8683D" w:rsidRDefault="00D01697">
            <w:pPr>
              <w:ind w:firstLine="0"/>
              <w:rPr>
                <w:b/>
                <w:bCs/>
              </w:rPr>
            </w:pPr>
            <w:r w:rsidRPr="00A8683D">
              <w:rPr>
                <w:b/>
                <w:bCs/>
              </w:rPr>
              <w:t>Naudotojai</w:t>
            </w:r>
          </w:p>
        </w:tc>
      </w:tr>
      <w:tr w:rsidR="00D01697" w:rsidRPr="00A8683D" w14:paraId="05234527" w14:textId="77777777">
        <w:tc>
          <w:tcPr>
            <w:tcW w:w="5000" w:type="pct"/>
            <w:tcBorders>
              <w:right w:val="single" w:sz="4" w:space="0" w:color="BFBFBF" w:themeColor="background1" w:themeShade="BF"/>
            </w:tcBorders>
            <w:shd w:val="clear" w:color="auto" w:fill="auto"/>
          </w:tcPr>
          <w:p w14:paraId="0EFC6E61" w14:textId="77777777" w:rsidR="00D01697" w:rsidRPr="00A8683D" w:rsidRDefault="00D01697">
            <w:pPr>
              <w:pStyle w:val="Lentelssraas"/>
              <w:numPr>
                <w:ilvl w:val="0"/>
                <w:numId w:val="0"/>
              </w:numPr>
              <w:ind w:left="720" w:hanging="360"/>
            </w:pPr>
            <w:r w:rsidRPr="00A8683D">
              <w:t>Langas matomas tik VSFSVVP IS naudotojui.</w:t>
            </w:r>
          </w:p>
        </w:tc>
      </w:tr>
    </w:tbl>
    <w:p w14:paraId="35209F58" w14:textId="77777777" w:rsidR="00D01697" w:rsidRDefault="00D01697" w:rsidP="0091678A"/>
    <w:p w14:paraId="3F8DB2F5" w14:textId="77777777" w:rsidR="00D13E81" w:rsidRDefault="00A32C8C" w:rsidP="003E6AD6">
      <w:pPr>
        <w:pStyle w:val="Heading3"/>
      </w:pPr>
      <w:bookmarkStart w:id="923" w:name="_Toc159222340"/>
      <w:r>
        <w:lastRenderedPageBreak/>
        <w:t>Rizikų valdymo priemonės</w:t>
      </w:r>
      <w:bookmarkEnd w:id="923"/>
      <w:r>
        <w:t xml:space="preserve"> </w:t>
      </w:r>
    </w:p>
    <w:p w14:paraId="3A173F7D" w14:textId="77777777" w:rsidR="00927265" w:rsidRDefault="00927265" w:rsidP="00766F3A">
      <w:pPr>
        <w:pStyle w:val="Captionfigura"/>
        <w:keepNext/>
      </w:pPr>
      <w:r w:rsidRPr="00766F3A">
        <w:rPr>
          <w:noProof/>
        </w:rPr>
        <w:drawing>
          <wp:inline distT="0" distB="0" distL="0" distR="0" wp14:anchorId="24C14580" wp14:editId="7DC7F97C">
            <wp:extent cx="6300470" cy="3352800"/>
            <wp:effectExtent l="0" t="0" r="5080" b="0"/>
            <wp:docPr id="20336088" name="Picture 2033608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088" name="Picture 20336088" descr="Graphical user interface, text, application, email&#10;&#10;Description automatically generated"/>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300470" cy="3352800"/>
                    </a:xfrm>
                    <a:prstGeom prst="rect">
                      <a:avLst/>
                    </a:prstGeom>
                    <a:noFill/>
                    <a:ln>
                      <a:noFill/>
                    </a:ln>
                  </pic:spPr>
                </pic:pic>
              </a:graphicData>
            </a:graphic>
          </wp:inline>
        </w:drawing>
      </w:r>
    </w:p>
    <w:p w14:paraId="28EB7A20" w14:textId="77777777" w:rsidR="00A32C8C" w:rsidRDefault="00927265" w:rsidP="00927265">
      <w:pPr>
        <w:pStyle w:val="Caption"/>
        <w:jc w:val="center"/>
      </w:pPr>
      <w:r>
        <w:t xml:space="preserve">pav. </w:t>
      </w:r>
      <w:fldSimple w:instr=" STYLEREF 1 \s ">
        <w:r w:rsidR="000E53E0">
          <w:rPr>
            <w:noProof/>
          </w:rPr>
          <w:t>3</w:t>
        </w:r>
      </w:fldSimple>
      <w:r w:rsidR="00215C96">
        <w:t>.</w:t>
      </w:r>
      <w:fldSimple w:instr=" SEQ pav. \* ARABIC \s 1 ">
        <w:r w:rsidR="000E53E0">
          <w:rPr>
            <w:noProof/>
          </w:rPr>
          <w:t>148</w:t>
        </w:r>
      </w:fldSimple>
      <w:r>
        <w:t xml:space="preserve"> Rizikų valdymo priemonių skirtukas </w:t>
      </w:r>
      <w:r w:rsidR="00042C36">
        <w:br/>
      </w:r>
    </w:p>
    <w:tbl>
      <w:tblPr>
        <w:tblW w:w="5000" w:type="pct"/>
        <w:tblBorders>
          <w:top w:val="single" w:sz="4" w:space="0" w:color="76B531"/>
          <w:bottom w:val="single" w:sz="4" w:space="0" w:color="76B531"/>
          <w:insideH w:val="single" w:sz="4" w:space="0" w:color="76B531"/>
        </w:tblBorders>
        <w:tblCellMar>
          <w:top w:w="108" w:type="dxa"/>
          <w:bottom w:w="108" w:type="dxa"/>
        </w:tblCellMar>
        <w:tblLook w:val="04A0" w:firstRow="1" w:lastRow="0" w:firstColumn="1" w:lastColumn="0" w:noHBand="0" w:noVBand="1"/>
      </w:tblPr>
      <w:tblGrid>
        <w:gridCol w:w="9917"/>
      </w:tblGrid>
      <w:tr w:rsidR="0096338D" w:rsidRPr="00A8683D" w14:paraId="0B1D8E65" w14:textId="77777777">
        <w:trPr>
          <w:tblHeader/>
        </w:trPr>
        <w:tc>
          <w:tcPr>
            <w:tcW w:w="5000" w:type="pct"/>
            <w:tcBorders>
              <w:right w:val="single" w:sz="4" w:space="0" w:color="BFBFBF" w:themeColor="background1" w:themeShade="BF"/>
            </w:tcBorders>
            <w:shd w:val="clear" w:color="auto" w:fill="BEE3A5"/>
            <w:vAlign w:val="center"/>
          </w:tcPr>
          <w:p w14:paraId="6CB8DDB0" w14:textId="77777777" w:rsidR="0096338D" w:rsidRPr="00A8683D" w:rsidRDefault="0096338D">
            <w:pPr>
              <w:ind w:firstLine="0"/>
              <w:rPr>
                <w:b/>
                <w:bCs/>
              </w:rPr>
            </w:pPr>
            <w:r w:rsidRPr="00A8683D">
              <w:rPr>
                <w:b/>
                <w:bCs/>
              </w:rPr>
              <w:t>Filtro laukai</w:t>
            </w:r>
          </w:p>
        </w:tc>
      </w:tr>
      <w:tr w:rsidR="0096338D" w:rsidRPr="00A8683D" w14:paraId="13AE02EB" w14:textId="77777777">
        <w:trPr>
          <w:tblHeader/>
        </w:trPr>
        <w:tc>
          <w:tcPr>
            <w:tcW w:w="5000" w:type="pct"/>
            <w:tcBorders>
              <w:right w:val="single" w:sz="4" w:space="0" w:color="BFBFBF" w:themeColor="background1" w:themeShade="BF"/>
            </w:tcBorders>
            <w:shd w:val="clear" w:color="auto" w:fill="auto"/>
            <w:vAlign w:val="center"/>
          </w:tcPr>
          <w:p w14:paraId="07EC6A13" w14:textId="77777777" w:rsidR="0096338D" w:rsidRPr="00A8683D" w:rsidRDefault="0096338D" w:rsidP="00C254D7">
            <w:pPr>
              <w:pStyle w:val="Sraas1"/>
            </w:pPr>
            <w:r w:rsidRPr="00A8683D">
              <w:t>Būsena – {</w:t>
            </w:r>
            <w:r w:rsidR="000B1DDE">
              <w:t>Vykdoma; Įvykdyta</w:t>
            </w:r>
            <w:r w:rsidRPr="00A8683D">
              <w:t>}</w:t>
            </w:r>
            <w:r w:rsidR="000B1DDE">
              <w:t>.</w:t>
            </w:r>
          </w:p>
        </w:tc>
      </w:tr>
      <w:tr w:rsidR="0096338D" w:rsidRPr="00A8683D" w14:paraId="01652AC4" w14:textId="77777777">
        <w:trPr>
          <w:tblHeader/>
        </w:trPr>
        <w:tc>
          <w:tcPr>
            <w:tcW w:w="5000" w:type="pct"/>
            <w:tcBorders>
              <w:right w:val="single" w:sz="4" w:space="0" w:color="BFBFBF" w:themeColor="background1" w:themeShade="BF"/>
            </w:tcBorders>
            <w:shd w:val="clear" w:color="auto" w:fill="BEE3A5"/>
            <w:vAlign w:val="center"/>
          </w:tcPr>
          <w:p w14:paraId="15B2A4B3" w14:textId="77777777" w:rsidR="0096338D" w:rsidRPr="00A8683D" w:rsidRDefault="0096338D">
            <w:pPr>
              <w:ind w:firstLine="0"/>
              <w:rPr>
                <w:b/>
                <w:bCs/>
              </w:rPr>
            </w:pPr>
            <w:r w:rsidRPr="00A8683D">
              <w:rPr>
                <w:b/>
                <w:bCs/>
              </w:rPr>
              <w:t>Laukai</w:t>
            </w:r>
          </w:p>
        </w:tc>
      </w:tr>
      <w:tr w:rsidR="0096338D" w:rsidRPr="00A8683D" w14:paraId="77F889FD" w14:textId="77777777">
        <w:trPr>
          <w:tblHeader/>
        </w:trPr>
        <w:tc>
          <w:tcPr>
            <w:tcW w:w="5000" w:type="pct"/>
            <w:tcBorders>
              <w:right w:val="single" w:sz="4" w:space="0" w:color="BFBFBF" w:themeColor="background1" w:themeShade="BF"/>
            </w:tcBorders>
            <w:shd w:val="clear" w:color="auto" w:fill="auto"/>
            <w:vAlign w:val="center"/>
          </w:tcPr>
          <w:p w14:paraId="21265C79" w14:textId="77777777" w:rsidR="0096338D" w:rsidRPr="00A8683D" w:rsidRDefault="000B1DDE">
            <w:pPr>
              <w:pStyle w:val="Lentelssraas"/>
            </w:pPr>
            <w:r>
              <w:t xml:space="preserve">Rizikos faktorius </w:t>
            </w:r>
            <w:r w:rsidR="00A34766">
              <w:t>– atvaizduojamas rizikos faktorius.</w:t>
            </w:r>
          </w:p>
          <w:p w14:paraId="57B65B6F" w14:textId="77777777" w:rsidR="0096338D" w:rsidRPr="00A8683D" w:rsidRDefault="000B1DDE">
            <w:pPr>
              <w:pStyle w:val="Lentelssraas"/>
            </w:pPr>
            <w:r>
              <w:t>Įvertinimas</w:t>
            </w:r>
            <w:r w:rsidR="00A34766">
              <w:t xml:space="preserve"> – atvaizduojamas rizikos faktoriaus įvertinimas.</w:t>
            </w:r>
          </w:p>
          <w:p w14:paraId="09DE8FA0" w14:textId="77777777" w:rsidR="0096338D" w:rsidRPr="00A8683D" w:rsidRDefault="00F02EA2">
            <w:pPr>
              <w:pStyle w:val="Lentelssraas"/>
            </w:pPr>
            <w:r>
              <w:t>Rizikos valdymo priemonė</w:t>
            </w:r>
            <w:r w:rsidR="00A34766">
              <w:t xml:space="preserve"> – atvaizduojama rizikos valdymo priemonė pritaikyta rizikos faktoriui.</w:t>
            </w:r>
          </w:p>
          <w:p w14:paraId="3A38A446" w14:textId="77777777" w:rsidR="0096338D" w:rsidRPr="00A8683D" w:rsidRDefault="001B7959">
            <w:pPr>
              <w:pStyle w:val="Lentelssraas"/>
            </w:pPr>
            <w:r>
              <w:t>Atsakingas</w:t>
            </w:r>
            <w:r w:rsidR="00A34766">
              <w:t xml:space="preserve"> – atvaizduojamas </w:t>
            </w:r>
            <w:r w:rsidR="00387D4C">
              <w:t>atsakingo asmens vardas ir pavardė.</w:t>
            </w:r>
          </w:p>
          <w:p w14:paraId="2A02DF48" w14:textId="77777777" w:rsidR="0096338D" w:rsidRPr="00A8683D" w:rsidRDefault="001B7959">
            <w:pPr>
              <w:pStyle w:val="Lentelssraas"/>
            </w:pPr>
            <w:r>
              <w:t>Įvykdymo terminas</w:t>
            </w:r>
            <w:r w:rsidR="00387D4C">
              <w:t xml:space="preserve"> – atvaizduojamas </w:t>
            </w:r>
            <w:r w:rsidR="007D2936">
              <w:t xml:space="preserve">įvykdymo terminas. </w:t>
            </w:r>
          </w:p>
          <w:p w14:paraId="4B3C9C6E" w14:textId="77777777" w:rsidR="0096338D" w:rsidRPr="00A8683D" w:rsidRDefault="001B7959">
            <w:pPr>
              <w:pStyle w:val="Lentelssraas"/>
            </w:pPr>
            <w:r>
              <w:t>Įvykdymo data</w:t>
            </w:r>
            <w:r w:rsidR="007D2936">
              <w:t xml:space="preserve"> – atvaizduojamas įvykdymo data.</w:t>
            </w:r>
          </w:p>
          <w:p w14:paraId="6F4A088A" w14:textId="77777777" w:rsidR="0096338D" w:rsidRPr="00A8683D" w:rsidRDefault="001B7959">
            <w:pPr>
              <w:pStyle w:val="Lentelssraas"/>
            </w:pPr>
            <w:r>
              <w:t>Dokumentas</w:t>
            </w:r>
            <w:r w:rsidR="007D2936">
              <w:t xml:space="preserve"> – atvaizduojamas prisegtas dokumentas prie rizikos valdymo priemonės. </w:t>
            </w:r>
          </w:p>
          <w:p w14:paraId="06369B82" w14:textId="77777777" w:rsidR="0096338D" w:rsidRPr="00A8683D" w:rsidRDefault="001B7959" w:rsidP="00C254D7">
            <w:pPr>
              <w:pStyle w:val="Lentelssraas"/>
            </w:pPr>
            <w:r>
              <w:t>Pastaba</w:t>
            </w:r>
            <w:r w:rsidR="0096338D" w:rsidRPr="00A8683D">
              <w:t xml:space="preserve"> </w:t>
            </w:r>
            <w:r w:rsidR="005112D5">
              <w:t>– atvaizduojama pateikta pastaba prie rizikos valdymo priemonės.</w:t>
            </w:r>
          </w:p>
        </w:tc>
      </w:tr>
      <w:tr w:rsidR="0096338D" w:rsidRPr="00A8683D" w14:paraId="6F24F96B" w14:textId="77777777">
        <w:trPr>
          <w:tblHeader/>
        </w:trPr>
        <w:tc>
          <w:tcPr>
            <w:tcW w:w="5000" w:type="pct"/>
            <w:tcBorders>
              <w:right w:val="single" w:sz="4" w:space="0" w:color="BFBFBF" w:themeColor="background1" w:themeShade="BF"/>
            </w:tcBorders>
            <w:shd w:val="clear" w:color="auto" w:fill="BEE3A5"/>
            <w:vAlign w:val="center"/>
          </w:tcPr>
          <w:p w14:paraId="14D29EDB" w14:textId="77777777" w:rsidR="0096338D" w:rsidRPr="00A8683D" w:rsidRDefault="0096338D">
            <w:pPr>
              <w:ind w:firstLine="0"/>
              <w:rPr>
                <w:b/>
                <w:bCs/>
              </w:rPr>
            </w:pPr>
            <w:r w:rsidRPr="00A8683D">
              <w:rPr>
                <w:b/>
                <w:bCs/>
              </w:rPr>
              <w:t>Mygtukai</w:t>
            </w:r>
          </w:p>
        </w:tc>
      </w:tr>
      <w:tr w:rsidR="0096338D" w:rsidRPr="00A8683D" w14:paraId="4ADA0A8B" w14:textId="77777777">
        <w:trPr>
          <w:tblHeader/>
        </w:trPr>
        <w:tc>
          <w:tcPr>
            <w:tcW w:w="5000" w:type="pct"/>
            <w:tcBorders>
              <w:right w:val="single" w:sz="4" w:space="0" w:color="BFBFBF" w:themeColor="background1" w:themeShade="BF"/>
            </w:tcBorders>
            <w:shd w:val="clear" w:color="auto" w:fill="auto"/>
            <w:vAlign w:val="center"/>
          </w:tcPr>
          <w:p w14:paraId="7881711C" w14:textId="77777777" w:rsidR="0096338D" w:rsidRPr="00A8683D" w:rsidRDefault="0096338D">
            <w:pPr>
              <w:pStyle w:val="Lentelssraas"/>
            </w:pPr>
            <w:r w:rsidRPr="00A8683D">
              <w:t>Registruoti</w:t>
            </w:r>
            <w:r w:rsidR="00C254D7">
              <w:t xml:space="preserve"> naują</w:t>
            </w:r>
          </w:p>
          <w:p w14:paraId="18DD271A" w14:textId="77777777" w:rsidR="0096338D" w:rsidRPr="00A8683D" w:rsidRDefault="0096338D">
            <w:pPr>
              <w:pStyle w:val="Lentelssraas"/>
            </w:pPr>
            <w:r w:rsidRPr="00A8683D">
              <w:t>Redaguoti</w:t>
            </w:r>
          </w:p>
          <w:p w14:paraId="7731C185" w14:textId="77777777" w:rsidR="0096338D" w:rsidRPr="00A8683D" w:rsidRDefault="0096338D">
            <w:pPr>
              <w:pStyle w:val="Lentelssraas"/>
            </w:pPr>
            <w:r w:rsidRPr="00A8683D">
              <w:t>Ištrinti</w:t>
            </w:r>
          </w:p>
        </w:tc>
      </w:tr>
      <w:tr w:rsidR="0096338D" w:rsidRPr="00A8683D" w14:paraId="2D362877" w14:textId="77777777">
        <w:trPr>
          <w:tblHeader/>
        </w:trPr>
        <w:tc>
          <w:tcPr>
            <w:tcW w:w="5000" w:type="pct"/>
            <w:tcBorders>
              <w:right w:val="single" w:sz="4" w:space="0" w:color="BFBFBF" w:themeColor="background1" w:themeShade="BF"/>
            </w:tcBorders>
            <w:shd w:val="clear" w:color="auto" w:fill="BEE3A5"/>
            <w:vAlign w:val="center"/>
          </w:tcPr>
          <w:p w14:paraId="29D360D2" w14:textId="77777777" w:rsidR="0096338D" w:rsidRPr="00A8683D" w:rsidRDefault="0096338D">
            <w:pPr>
              <w:ind w:firstLine="0"/>
              <w:rPr>
                <w:b/>
                <w:bCs/>
              </w:rPr>
            </w:pPr>
            <w:r w:rsidRPr="00A8683D">
              <w:rPr>
                <w:b/>
                <w:bCs/>
              </w:rPr>
              <w:t>Naudotojai</w:t>
            </w:r>
          </w:p>
        </w:tc>
      </w:tr>
      <w:tr w:rsidR="0096338D" w:rsidRPr="00A8683D" w14:paraId="5287E9E3" w14:textId="77777777">
        <w:tc>
          <w:tcPr>
            <w:tcW w:w="5000" w:type="pct"/>
            <w:tcBorders>
              <w:right w:val="single" w:sz="4" w:space="0" w:color="BFBFBF" w:themeColor="background1" w:themeShade="BF"/>
            </w:tcBorders>
            <w:shd w:val="clear" w:color="auto" w:fill="auto"/>
          </w:tcPr>
          <w:p w14:paraId="11BB1E59" w14:textId="77777777" w:rsidR="0096338D" w:rsidRPr="00A8683D" w:rsidRDefault="0096338D">
            <w:pPr>
              <w:pStyle w:val="Lentelssraas"/>
              <w:numPr>
                <w:ilvl w:val="0"/>
                <w:numId w:val="0"/>
              </w:numPr>
              <w:ind w:left="720" w:hanging="360"/>
            </w:pPr>
            <w:r w:rsidRPr="00A8683D">
              <w:t>Langas matomas tik VSFSVVP IS naudotojui.</w:t>
            </w:r>
          </w:p>
        </w:tc>
      </w:tr>
    </w:tbl>
    <w:p w14:paraId="43249417" w14:textId="77777777" w:rsidR="00042C36" w:rsidRPr="00C254D7" w:rsidRDefault="00042C36" w:rsidP="00C254D7"/>
    <w:p w14:paraId="6D51FC09" w14:textId="77777777" w:rsidR="0011069F" w:rsidRPr="00A8683D" w:rsidRDefault="0011069F" w:rsidP="00BB77DF">
      <w:pPr>
        <w:pStyle w:val="Heading1"/>
      </w:pPr>
      <w:bookmarkStart w:id="924" w:name="_Toc159222341"/>
      <w:r w:rsidRPr="00A8683D">
        <w:lastRenderedPageBreak/>
        <w:t>Pakeitimų registravimo žurnalas</w:t>
      </w:r>
      <w:bookmarkEnd w:id="924"/>
    </w:p>
    <w:tbl>
      <w:tblPr>
        <w:tblW w:w="5000" w:type="pct"/>
        <w:tblBorders>
          <w:top w:val="single" w:sz="4" w:space="0" w:color="76B531"/>
          <w:bottom w:val="single" w:sz="4" w:space="0" w:color="76B531"/>
          <w:insideH w:val="single" w:sz="4" w:space="0" w:color="76B531"/>
          <w:insideV w:val="single" w:sz="4" w:space="0" w:color="D9D9D9" w:themeColor="background1" w:themeShade="D9"/>
        </w:tblBorders>
        <w:tblLook w:val="01E0" w:firstRow="1" w:lastRow="1" w:firstColumn="1" w:lastColumn="1" w:noHBand="0" w:noVBand="0"/>
      </w:tblPr>
      <w:tblGrid>
        <w:gridCol w:w="1448"/>
        <w:gridCol w:w="986"/>
        <w:gridCol w:w="1691"/>
        <w:gridCol w:w="947"/>
        <w:gridCol w:w="2800"/>
        <w:gridCol w:w="2050"/>
      </w:tblGrid>
      <w:tr w:rsidR="006364B2" w:rsidRPr="00A8683D" w14:paraId="230E80EF" w14:textId="77777777" w:rsidTr="0003682D">
        <w:trPr>
          <w:tblHeader/>
        </w:trPr>
        <w:tc>
          <w:tcPr>
            <w:tcW w:w="730" w:type="pct"/>
            <w:tcBorders>
              <w:bottom w:val="single" w:sz="4" w:space="0" w:color="92D050"/>
            </w:tcBorders>
            <w:shd w:val="clear" w:color="auto" w:fill="BEE3A5"/>
          </w:tcPr>
          <w:p w14:paraId="7D3EE29F" w14:textId="77777777" w:rsidR="006364B2" w:rsidRPr="00A8683D" w:rsidRDefault="006364B2" w:rsidP="00C337AD">
            <w:pPr>
              <w:spacing w:after="100"/>
              <w:ind w:firstLine="0"/>
              <w:jc w:val="center"/>
              <w:rPr>
                <w:b/>
              </w:rPr>
            </w:pPr>
            <w:r w:rsidRPr="00A8683D">
              <w:rPr>
                <w:b/>
              </w:rPr>
              <w:t>Data</w:t>
            </w:r>
          </w:p>
        </w:tc>
        <w:tc>
          <w:tcPr>
            <w:tcW w:w="497" w:type="pct"/>
            <w:tcBorders>
              <w:bottom w:val="single" w:sz="4" w:space="0" w:color="92D050"/>
            </w:tcBorders>
            <w:shd w:val="clear" w:color="auto" w:fill="BEE3A5"/>
          </w:tcPr>
          <w:p w14:paraId="7088E99E" w14:textId="77777777" w:rsidR="006364B2" w:rsidRPr="00A8683D" w:rsidRDefault="00D503DA" w:rsidP="00C337AD">
            <w:pPr>
              <w:spacing w:after="100"/>
              <w:ind w:firstLine="0"/>
              <w:jc w:val="center"/>
              <w:rPr>
                <w:b/>
              </w:rPr>
            </w:pPr>
            <w:r w:rsidRPr="00A8683D">
              <w:rPr>
                <w:b/>
              </w:rPr>
              <w:t>Versija</w:t>
            </w:r>
          </w:p>
        </w:tc>
        <w:tc>
          <w:tcPr>
            <w:tcW w:w="852" w:type="pct"/>
            <w:tcBorders>
              <w:bottom w:val="single" w:sz="4" w:space="0" w:color="92D050"/>
            </w:tcBorders>
            <w:shd w:val="clear" w:color="auto" w:fill="BEE3A5"/>
          </w:tcPr>
          <w:p w14:paraId="4F7735FA" w14:textId="77777777" w:rsidR="006364B2" w:rsidRPr="00A8683D" w:rsidRDefault="006364B2" w:rsidP="00C337AD">
            <w:pPr>
              <w:spacing w:after="100"/>
              <w:ind w:firstLine="0"/>
              <w:jc w:val="center"/>
              <w:rPr>
                <w:b/>
              </w:rPr>
            </w:pPr>
            <w:r w:rsidRPr="00A8683D">
              <w:rPr>
                <w:b/>
              </w:rPr>
              <w:t xml:space="preserve">Pakeitimo tipas </w:t>
            </w:r>
            <w:r w:rsidRPr="00A8683D">
              <w:rPr>
                <w:b/>
              </w:rPr>
              <w:footnoteReference w:id="2"/>
            </w:r>
          </w:p>
        </w:tc>
        <w:tc>
          <w:tcPr>
            <w:tcW w:w="477" w:type="pct"/>
            <w:tcBorders>
              <w:bottom w:val="single" w:sz="4" w:space="0" w:color="92D050"/>
            </w:tcBorders>
            <w:shd w:val="clear" w:color="auto" w:fill="BEE3A5"/>
          </w:tcPr>
          <w:p w14:paraId="6B5EE50A" w14:textId="77777777" w:rsidR="006364B2" w:rsidRPr="00A8683D" w:rsidRDefault="006364B2" w:rsidP="00C337AD">
            <w:pPr>
              <w:spacing w:after="100"/>
              <w:ind w:firstLine="0"/>
              <w:jc w:val="center"/>
              <w:rPr>
                <w:b/>
              </w:rPr>
            </w:pPr>
            <w:r w:rsidRPr="00A8683D">
              <w:rPr>
                <w:b/>
              </w:rPr>
              <w:t>Keistas skyrius</w:t>
            </w:r>
          </w:p>
        </w:tc>
        <w:tc>
          <w:tcPr>
            <w:tcW w:w="1411" w:type="pct"/>
            <w:tcBorders>
              <w:bottom w:val="single" w:sz="4" w:space="0" w:color="92D050"/>
            </w:tcBorders>
            <w:shd w:val="clear" w:color="auto" w:fill="BEE3A5"/>
          </w:tcPr>
          <w:p w14:paraId="3285A5AC" w14:textId="77777777" w:rsidR="006364B2" w:rsidRPr="00A8683D" w:rsidRDefault="006364B2" w:rsidP="00C337AD">
            <w:pPr>
              <w:spacing w:after="100"/>
              <w:ind w:firstLine="0"/>
              <w:jc w:val="center"/>
              <w:rPr>
                <w:b/>
              </w:rPr>
            </w:pPr>
            <w:r w:rsidRPr="00A8683D">
              <w:rPr>
                <w:b/>
              </w:rPr>
              <w:t>Pakeitimo aprašas ir priežastis</w:t>
            </w:r>
          </w:p>
        </w:tc>
        <w:tc>
          <w:tcPr>
            <w:tcW w:w="1033" w:type="pct"/>
            <w:tcBorders>
              <w:bottom w:val="single" w:sz="4" w:space="0" w:color="92D050"/>
            </w:tcBorders>
            <w:shd w:val="clear" w:color="auto" w:fill="BEE3A5"/>
          </w:tcPr>
          <w:p w14:paraId="4C3186D5" w14:textId="77777777" w:rsidR="006364B2" w:rsidRPr="00A8683D" w:rsidRDefault="006364B2" w:rsidP="00C337AD">
            <w:pPr>
              <w:spacing w:after="100"/>
              <w:ind w:firstLine="0"/>
              <w:jc w:val="center"/>
              <w:rPr>
                <w:b/>
              </w:rPr>
            </w:pPr>
            <w:r w:rsidRPr="00A8683D">
              <w:rPr>
                <w:b/>
              </w:rPr>
              <w:t>Pakeitimus atliko</w:t>
            </w:r>
          </w:p>
        </w:tc>
      </w:tr>
      <w:tr w:rsidR="006364B2" w:rsidRPr="00A8683D" w14:paraId="6BE285ED" w14:textId="77777777" w:rsidTr="0003682D">
        <w:tc>
          <w:tcPr>
            <w:tcW w:w="730" w:type="pct"/>
            <w:tcBorders>
              <w:top w:val="single" w:sz="4" w:space="0" w:color="92D050"/>
              <w:left w:val="single" w:sz="4" w:space="0" w:color="92D050"/>
              <w:bottom w:val="single" w:sz="4" w:space="0" w:color="92D050"/>
              <w:right w:val="single" w:sz="4" w:space="0" w:color="92D050"/>
            </w:tcBorders>
          </w:tcPr>
          <w:p w14:paraId="7E750558" w14:textId="77777777" w:rsidR="006364B2" w:rsidRPr="00A8683D" w:rsidRDefault="00003AEB" w:rsidP="00753ACC">
            <w:pPr>
              <w:pStyle w:val="Tekstaslentels"/>
            </w:pPr>
            <w:fldSimple w:instr="DOCPROPERTY  &quot;Date completed&quot;  \* MERGEFORMAT">
              <w:r>
                <w:t>2023-11-07</w:t>
              </w:r>
            </w:fldSimple>
          </w:p>
        </w:tc>
        <w:tc>
          <w:tcPr>
            <w:tcW w:w="497" w:type="pct"/>
            <w:tcBorders>
              <w:top w:val="single" w:sz="4" w:space="0" w:color="92D050"/>
              <w:left w:val="single" w:sz="4" w:space="0" w:color="92D050"/>
              <w:bottom w:val="single" w:sz="4" w:space="0" w:color="92D050"/>
              <w:right w:val="single" w:sz="4" w:space="0" w:color="92D050"/>
            </w:tcBorders>
          </w:tcPr>
          <w:p w14:paraId="6A5B0DD5" w14:textId="77777777" w:rsidR="006364B2" w:rsidRPr="00A8683D" w:rsidRDefault="00315844" w:rsidP="00753ACC">
            <w:pPr>
              <w:pStyle w:val="Tekstaslentels"/>
            </w:pPr>
            <w:r w:rsidRPr="00A8683D">
              <w:t>0.1</w:t>
            </w:r>
          </w:p>
        </w:tc>
        <w:tc>
          <w:tcPr>
            <w:tcW w:w="852" w:type="pct"/>
            <w:tcBorders>
              <w:top w:val="single" w:sz="4" w:space="0" w:color="92D050"/>
              <w:left w:val="single" w:sz="4" w:space="0" w:color="92D050"/>
              <w:bottom w:val="single" w:sz="4" w:space="0" w:color="92D050"/>
              <w:right w:val="single" w:sz="4" w:space="0" w:color="92D050"/>
            </w:tcBorders>
          </w:tcPr>
          <w:p w14:paraId="422E90CD" w14:textId="77777777" w:rsidR="006364B2" w:rsidRPr="00A8683D" w:rsidRDefault="006364B2" w:rsidP="00753ACC">
            <w:pPr>
              <w:pStyle w:val="Tekstaslentels"/>
            </w:pPr>
            <w:r w:rsidRPr="00A8683D">
              <w:t>Pradinė versija</w:t>
            </w:r>
          </w:p>
        </w:tc>
        <w:tc>
          <w:tcPr>
            <w:tcW w:w="477" w:type="pct"/>
            <w:tcBorders>
              <w:top w:val="single" w:sz="4" w:space="0" w:color="92D050"/>
              <w:left w:val="single" w:sz="4" w:space="0" w:color="92D050"/>
              <w:bottom w:val="single" w:sz="4" w:space="0" w:color="92D050"/>
              <w:right w:val="single" w:sz="4" w:space="0" w:color="92D050"/>
            </w:tcBorders>
          </w:tcPr>
          <w:p w14:paraId="0F75DBF2" w14:textId="77777777" w:rsidR="006364B2" w:rsidRPr="00A8683D" w:rsidRDefault="006364B2" w:rsidP="00753ACC">
            <w:pPr>
              <w:pStyle w:val="Tekstaslentels"/>
            </w:pPr>
          </w:p>
        </w:tc>
        <w:tc>
          <w:tcPr>
            <w:tcW w:w="1411" w:type="pct"/>
            <w:tcBorders>
              <w:top w:val="single" w:sz="4" w:space="0" w:color="92D050"/>
              <w:left w:val="single" w:sz="4" w:space="0" w:color="92D050"/>
              <w:bottom w:val="single" w:sz="4" w:space="0" w:color="92D050"/>
              <w:right w:val="single" w:sz="4" w:space="0" w:color="92D050"/>
            </w:tcBorders>
          </w:tcPr>
          <w:p w14:paraId="378393BA" w14:textId="77777777" w:rsidR="006364B2" w:rsidRPr="00A8683D" w:rsidRDefault="006364B2" w:rsidP="00753ACC">
            <w:pPr>
              <w:pStyle w:val="Tekstaslentels"/>
            </w:pPr>
          </w:p>
        </w:tc>
        <w:tc>
          <w:tcPr>
            <w:tcW w:w="1033" w:type="pct"/>
            <w:tcBorders>
              <w:top w:val="single" w:sz="4" w:space="0" w:color="92D050"/>
              <w:left w:val="single" w:sz="4" w:space="0" w:color="92D050"/>
              <w:bottom w:val="single" w:sz="4" w:space="0" w:color="92D050"/>
              <w:right w:val="single" w:sz="4" w:space="0" w:color="92D050"/>
            </w:tcBorders>
          </w:tcPr>
          <w:p w14:paraId="4DC724FB" w14:textId="77777777" w:rsidR="006364B2" w:rsidRPr="00A8683D" w:rsidRDefault="00D12EF9" w:rsidP="00753ACC">
            <w:pPr>
              <w:pStyle w:val="Tekstaslentels"/>
            </w:pPr>
            <w:r>
              <w:t>Valdas Medelinskas</w:t>
            </w:r>
            <w:r w:rsidR="00FD0EF3">
              <w:t xml:space="preserve"> </w:t>
            </w:r>
          </w:p>
        </w:tc>
      </w:tr>
      <w:tr w:rsidR="0003682D" w:rsidRPr="00A8683D" w14:paraId="193CB118" w14:textId="77777777" w:rsidTr="0003682D">
        <w:tc>
          <w:tcPr>
            <w:tcW w:w="730" w:type="pct"/>
            <w:tcBorders>
              <w:top w:val="single" w:sz="4" w:space="0" w:color="92D050"/>
              <w:left w:val="single" w:sz="4" w:space="0" w:color="92D050"/>
              <w:bottom w:val="single" w:sz="4" w:space="0" w:color="92D050"/>
              <w:right w:val="single" w:sz="4" w:space="0" w:color="92D050"/>
            </w:tcBorders>
          </w:tcPr>
          <w:p w14:paraId="6C38BFA5" w14:textId="77777777" w:rsidR="0003682D" w:rsidRDefault="00BB77DF" w:rsidP="0003682D">
            <w:pPr>
              <w:pStyle w:val="Tekstaslentels"/>
            </w:pPr>
            <w:fldSimple w:instr="DOCPROPERTY  &quot;Date completed&quot;  \* MERGEFORMAT">
              <w:r>
                <w:t>2023-11-23</w:t>
              </w:r>
            </w:fldSimple>
          </w:p>
        </w:tc>
        <w:tc>
          <w:tcPr>
            <w:tcW w:w="497" w:type="pct"/>
            <w:tcBorders>
              <w:top w:val="single" w:sz="4" w:space="0" w:color="92D050"/>
              <w:left w:val="single" w:sz="4" w:space="0" w:color="92D050"/>
              <w:bottom w:val="single" w:sz="4" w:space="0" w:color="92D050"/>
              <w:right w:val="single" w:sz="4" w:space="0" w:color="92D050"/>
            </w:tcBorders>
          </w:tcPr>
          <w:p w14:paraId="581D022B" w14:textId="77777777" w:rsidR="0003682D" w:rsidRPr="00A8683D" w:rsidRDefault="0003682D" w:rsidP="0003682D">
            <w:pPr>
              <w:pStyle w:val="Tekstaslentels"/>
            </w:pPr>
            <w:r w:rsidRPr="00A8683D">
              <w:t>0.</w:t>
            </w:r>
            <w:r>
              <w:t>2</w:t>
            </w:r>
          </w:p>
        </w:tc>
        <w:tc>
          <w:tcPr>
            <w:tcW w:w="852" w:type="pct"/>
            <w:tcBorders>
              <w:top w:val="single" w:sz="4" w:space="0" w:color="92D050"/>
              <w:left w:val="single" w:sz="4" w:space="0" w:color="92D050"/>
              <w:bottom w:val="single" w:sz="4" w:space="0" w:color="92D050"/>
              <w:right w:val="single" w:sz="4" w:space="0" w:color="92D050"/>
            </w:tcBorders>
          </w:tcPr>
          <w:p w14:paraId="6BE914BE" w14:textId="77777777" w:rsidR="0003682D" w:rsidRPr="00A8683D" w:rsidRDefault="00150C64" w:rsidP="0003682D">
            <w:pPr>
              <w:pStyle w:val="Tekstaslentels"/>
            </w:pPr>
            <w:r>
              <w:t>Patikslinta</w:t>
            </w:r>
            <w:r w:rsidR="0003682D">
              <w:t xml:space="preserve"> versija</w:t>
            </w:r>
          </w:p>
        </w:tc>
        <w:tc>
          <w:tcPr>
            <w:tcW w:w="477" w:type="pct"/>
            <w:tcBorders>
              <w:top w:val="single" w:sz="4" w:space="0" w:color="92D050"/>
              <w:left w:val="single" w:sz="4" w:space="0" w:color="92D050"/>
              <w:bottom w:val="single" w:sz="4" w:space="0" w:color="92D050"/>
              <w:right w:val="single" w:sz="4" w:space="0" w:color="92D050"/>
            </w:tcBorders>
          </w:tcPr>
          <w:p w14:paraId="67CDB728" w14:textId="77777777" w:rsidR="0003682D" w:rsidRPr="00A8683D" w:rsidRDefault="0003682D" w:rsidP="0003682D">
            <w:pPr>
              <w:pStyle w:val="Tekstaslentels"/>
            </w:pPr>
          </w:p>
        </w:tc>
        <w:tc>
          <w:tcPr>
            <w:tcW w:w="1411" w:type="pct"/>
            <w:tcBorders>
              <w:top w:val="single" w:sz="4" w:space="0" w:color="92D050"/>
              <w:left w:val="single" w:sz="4" w:space="0" w:color="92D050"/>
              <w:bottom w:val="single" w:sz="4" w:space="0" w:color="92D050"/>
              <w:right w:val="single" w:sz="4" w:space="0" w:color="92D050"/>
            </w:tcBorders>
          </w:tcPr>
          <w:p w14:paraId="59F8565E" w14:textId="77777777" w:rsidR="0003682D" w:rsidRPr="00A8683D" w:rsidRDefault="00150C64" w:rsidP="0003682D">
            <w:pPr>
              <w:pStyle w:val="Tekstaslentels"/>
            </w:pPr>
            <w:r>
              <w:t>Pataisymai pagal gautas pastabas</w:t>
            </w:r>
          </w:p>
        </w:tc>
        <w:tc>
          <w:tcPr>
            <w:tcW w:w="1033" w:type="pct"/>
            <w:tcBorders>
              <w:top w:val="single" w:sz="4" w:space="0" w:color="92D050"/>
              <w:left w:val="single" w:sz="4" w:space="0" w:color="92D050"/>
              <w:bottom w:val="single" w:sz="4" w:space="0" w:color="92D050"/>
              <w:right w:val="single" w:sz="4" w:space="0" w:color="92D050"/>
            </w:tcBorders>
          </w:tcPr>
          <w:p w14:paraId="27163003" w14:textId="77777777" w:rsidR="0003682D" w:rsidRDefault="0003682D" w:rsidP="0003682D">
            <w:pPr>
              <w:pStyle w:val="Tekstaslentels"/>
            </w:pPr>
            <w:r>
              <w:t xml:space="preserve">Valdas Medelinskas </w:t>
            </w:r>
          </w:p>
        </w:tc>
      </w:tr>
      <w:tr w:rsidR="0003682D" w:rsidRPr="00A8683D" w14:paraId="6B8C6527" w14:textId="77777777" w:rsidTr="0003682D">
        <w:tc>
          <w:tcPr>
            <w:tcW w:w="730" w:type="pct"/>
            <w:tcBorders>
              <w:top w:val="single" w:sz="4" w:space="0" w:color="92D050"/>
              <w:left w:val="single" w:sz="4" w:space="0" w:color="92D050"/>
              <w:bottom w:val="single" w:sz="4" w:space="0" w:color="92D050"/>
              <w:right w:val="single" w:sz="4" w:space="0" w:color="92D050"/>
            </w:tcBorders>
          </w:tcPr>
          <w:p w14:paraId="48629C91" w14:textId="77777777" w:rsidR="0003682D" w:rsidRDefault="00604BF6" w:rsidP="0003682D">
            <w:pPr>
              <w:pStyle w:val="Tekstaslentels"/>
            </w:pPr>
            <w:r>
              <w:t>2023-12-12</w:t>
            </w:r>
          </w:p>
        </w:tc>
        <w:tc>
          <w:tcPr>
            <w:tcW w:w="497" w:type="pct"/>
            <w:tcBorders>
              <w:top w:val="single" w:sz="4" w:space="0" w:color="92D050"/>
              <w:left w:val="single" w:sz="4" w:space="0" w:color="92D050"/>
              <w:bottom w:val="single" w:sz="4" w:space="0" w:color="92D050"/>
              <w:right w:val="single" w:sz="4" w:space="0" w:color="92D050"/>
            </w:tcBorders>
          </w:tcPr>
          <w:p w14:paraId="0A1D3F05" w14:textId="77777777" w:rsidR="0003682D" w:rsidRPr="00A8683D" w:rsidRDefault="00604BF6" w:rsidP="0003682D">
            <w:pPr>
              <w:pStyle w:val="Tekstaslentels"/>
            </w:pPr>
            <w:r>
              <w:t>0.3</w:t>
            </w:r>
          </w:p>
        </w:tc>
        <w:tc>
          <w:tcPr>
            <w:tcW w:w="852" w:type="pct"/>
            <w:tcBorders>
              <w:top w:val="single" w:sz="4" w:space="0" w:color="92D050"/>
              <w:left w:val="single" w:sz="4" w:space="0" w:color="92D050"/>
              <w:bottom w:val="single" w:sz="4" w:space="0" w:color="92D050"/>
              <w:right w:val="single" w:sz="4" w:space="0" w:color="92D050"/>
            </w:tcBorders>
          </w:tcPr>
          <w:p w14:paraId="1F075C37" w14:textId="77777777" w:rsidR="0003682D" w:rsidRPr="00A8683D" w:rsidRDefault="00604BF6" w:rsidP="0003682D">
            <w:pPr>
              <w:pStyle w:val="Tekstaslentels"/>
            </w:pPr>
            <w:r>
              <w:t>Patikslinta versija</w:t>
            </w:r>
          </w:p>
        </w:tc>
        <w:tc>
          <w:tcPr>
            <w:tcW w:w="477" w:type="pct"/>
            <w:tcBorders>
              <w:top w:val="single" w:sz="4" w:space="0" w:color="92D050"/>
              <w:left w:val="single" w:sz="4" w:space="0" w:color="92D050"/>
              <w:bottom w:val="single" w:sz="4" w:space="0" w:color="92D050"/>
              <w:right w:val="single" w:sz="4" w:space="0" w:color="92D050"/>
            </w:tcBorders>
          </w:tcPr>
          <w:p w14:paraId="786962B3" w14:textId="77777777" w:rsidR="0003682D" w:rsidRPr="00A8683D" w:rsidRDefault="0003682D" w:rsidP="0003682D">
            <w:pPr>
              <w:pStyle w:val="Tekstaslentels"/>
            </w:pPr>
          </w:p>
        </w:tc>
        <w:tc>
          <w:tcPr>
            <w:tcW w:w="1411" w:type="pct"/>
            <w:tcBorders>
              <w:top w:val="single" w:sz="4" w:space="0" w:color="92D050"/>
              <w:left w:val="single" w:sz="4" w:space="0" w:color="92D050"/>
              <w:bottom w:val="single" w:sz="4" w:space="0" w:color="92D050"/>
              <w:right w:val="single" w:sz="4" w:space="0" w:color="92D050"/>
            </w:tcBorders>
          </w:tcPr>
          <w:p w14:paraId="7DFC5A1F" w14:textId="77777777" w:rsidR="0003682D" w:rsidRPr="00A8683D" w:rsidRDefault="00604BF6" w:rsidP="0003682D">
            <w:pPr>
              <w:pStyle w:val="Tekstaslentels"/>
            </w:pPr>
            <w:r w:rsidRPr="00604BF6">
              <w:t>Pataisymai pagal gautas pastabas</w:t>
            </w:r>
          </w:p>
        </w:tc>
        <w:tc>
          <w:tcPr>
            <w:tcW w:w="1033" w:type="pct"/>
            <w:tcBorders>
              <w:top w:val="single" w:sz="4" w:space="0" w:color="92D050"/>
              <w:left w:val="single" w:sz="4" w:space="0" w:color="92D050"/>
              <w:bottom w:val="single" w:sz="4" w:space="0" w:color="92D050"/>
              <w:right w:val="single" w:sz="4" w:space="0" w:color="92D050"/>
            </w:tcBorders>
          </w:tcPr>
          <w:p w14:paraId="551A4315" w14:textId="77777777" w:rsidR="0003682D" w:rsidRDefault="00604BF6" w:rsidP="0003682D">
            <w:pPr>
              <w:pStyle w:val="Tekstaslentels"/>
            </w:pPr>
            <w:r w:rsidRPr="00604BF6">
              <w:t>Valdas Medelinskas</w:t>
            </w:r>
          </w:p>
        </w:tc>
      </w:tr>
      <w:tr w:rsidR="007C4D9D" w:rsidRPr="00A8683D" w14:paraId="6635A1E1" w14:textId="77777777" w:rsidTr="0003682D">
        <w:tc>
          <w:tcPr>
            <w:tcW w:w="730" w:type="pct"/>
            <w:tcBorders>
              <w:top w:val="single" w:sz="4" w:space="0" w:color="92D050"/>
              <w:left w:val="single" w:sz="4" w:space="0" w:color="92D050"/>
              <w:bottom w:val="single" w:sz="4" w:space="0" w:color="92D050"/>
              <w:right w:val="single" w:sz="4" w:space="0" w:color="92D050"/>
            </w:tcBorders>
          </w:tcPr>
          <w:p w14:paraId="041171EC" w14:textId="77777777" w:rsidR="007C4D9D" w:rsidRDefault="007C4D9D" w:rsidP="007C4D9D">
            <w:pPr>
              <w:pStyle w:val="Tekstaslentels"/>
            </w:pPr>
            <w:r>
              <w:t>2024-01-18</w:t>
            </w:r>
          </w:p>
        </w:tc>
        <w:tc>
          <w:tcPr>
            <w:tcW w:w="497" w:type="pct"/>
            <w:tcBorders>
              <w:top w:val="single" w:sz="4" w:space="0" w:color="92D050"/>
              <w:left w:val="single" w:sz="4" w:space="0" w:color="92D050"/>
              <w:bottom w:val="single" w:sz="4" w:space="0" w:color="92D050"/>
              <w:right w:val="single" w:sz="4" w:space="0" w:color="92D050"/>
            </w:tcBorders>
          </w:tcPr>
          <w:p w14:paraId="2C4C1BD0" w14:textId="77777777" w:rsidR="007C4D9D" w:rsidRDefault="007C4D9D" w:rsidP="007C4D9D">
            <w:pPr>
              <w:pStyle w:val="Tekstaslentels"/>
            </w:pPr>
            <w:r>
              <w:t>0.4</w:t>
            </w:r>
          </w:p>
        </w:tc>
        <w:tc>
          <w:tcPr>
            <w:tcW w:w="852" w:type="pct"/>
            <w:tcBorders>
              <w:top w:val="single" w:sz="4" w:space="0" w:color="92D050"/>
              <w:left w:val="single" w:sz="4" w:space="0" w:color="92D050"/>
              <w:bottom w:val="single" w:sz="4" w:space="0" w:color="92D050"/>
              <w:right w:val="single" w:sz="4" w:space="0" w:color="92D050"/>
            </w:tcBorders>
          </w:tcPr>
          <w:p w14:paraId="7ED3D36D" w14:textId="77777777" w:rsidR="007C4D9D" w:rsidRDefault="007C4D9D" w:rsidP="007C4D9D">
            <w:pPr>
              <w:pStyle w:val="Tekstaslentels"/>
            </w:pPr>
            <w:r>
              <w:t>Patikslinta versija</w:t>
            </w:r>
          </w:p>
        </w:tc>
        <w:tc>
          <w:tcPr>
            <w:tcW w:w="477" w:type="pct"/>
            <w:tcBorders>
              <w:top w:val="single" w:sz="4" w:space="0" w:color="92D050"/>
              <w:left w:val="single" w:sz="4" w:space="0" w:color="92D050"/>
              <w:bottom w:val="single" w:sz="4" w:space="0" w:color="92D050"/>
              <w:right w:val="single" w:sz="4" w:space="0" w:color="92D050"/>
            </w:tcBorders>
          </w:tcPr>
          <w:p w14:paraId="1F62E6C6" w14:textId="77777777" w:rsidR="007C4D9D" w:rsidRPr="00A8683D" w:rsidRDefault="007C4D9D" w:rsidP="007C4D9D">
            <w:pPr>
              <w:pStyle w:val="Tekstaslentels"/>
            </w:pPr>
          </w:p>
        </w:tc>
        <w:tc>
          <w:tcPr>
            <w:tcW w:w="1411" w:type="pct"/>
            <w:tcBorders>
              <w:top w:val="single" w:sz="4" w:space="0" w:color="92D050"/>
              <w:left w:val="single" w:sz="4" w:space="0" w:color="92D050"/>
              <w:bottom w:val="single" w:sz="4" w:space="0" w:color="92D050"/>
              <w:right w:val="single" w:sz="4" w:space="0" w:color="92D050"/>
            </w:tcBorders>
          </w:tcPr>
          <w:p w14:paraId="303BFC3E" w14:textId="77777777" w:rsidR="007C4D9D" w:rsidRPr="00604BF6" w:rsidRDefault="007C4D9D" w:rsidP="007C4D9D">
            <w:pPr>
              <w:pStyle w:val="Tekstaslentels"/>
            </w:pPr>
            <w:r w:rsidRPr="00604BF6">
              <w:t>Pataisymai pagal gautas pastabas</w:t>
            </w:r>
          </w:p>
        </w:tc>
        <w:tc>
          <w:tcPr>
            <w:tcW w:w="1033" w:type="pct"/>
            <w:tcBorders>
              <w:top w:val="single" w:sz="4" w:space="0" w:color="92D050"/>
              <w:left w:val="single" w:sz="4" w:space="0" w:color="92D050"/>
              <w:bottom w:val="single" w:sz="4" w:space="0" w:color="92D050"/>
              <w:right w:val="single" w:sz="4" w:space="0" w:color="92D050"/>
            </w:tcBorders>
          </w:tcPr>
          <w:p w14:paraId="0848A6DA" w14:textId="77777777" w:rsidR="007C4D9D" w:rsidRPr="00604BF6" w:rsidRDefault="007C4D9D" w:rsidP="007C4D9D">
            <w:pPr>
              <w:pStyle w:val="Tekstaslentels"/>
            </w:pPr>
            <w:r w:rsidRPr="00604BF6">
              <w:t>Valdas Medelinskas</w:t>
            </w:r>
          </w:p>
        </w:tc>
      </w:tr>
      <w:tr w:rsidR="007C4D9D" w:rsidRPr="00A8683D" w14:paraId="75D4E654" w14:textId="77777777" w:rsidTr="0003682D">
        <w:tc>
          <w:tcPr>
            <w:tcW w:w="730" w:type="pct"/>
            <w:tcBorders>
              <w:top w:val="single" w:sz="4" w:space="0" w:color="92D050"/>
              <w:left w:val="single" w:sz="4" w:space="0" w:color="92D050"/>
              <w:bottom w:val="single" w:sz="4" w:space="0" w:color="92D050"/>
              <w:right w:val="single" w:sz="4" w:space="0" w:color="92D050"/>
            </w:tcBorders>
          </w:tcPr>
          <w:p w14:paraId="329026C8" w14:textId="77777777" w:rsidR="007C4D9D" w:rsidRDefault="007C4D9D" w:rsidP="007C4D9D">
            <w:pPr>
              <w:pStyle w:val="Tekstaslentels"/>
            </w:pPr>
            <w:r>
              <w:t>2024-01-25</w:t>
            </w:r>
          </w:p>
        </w:tc>
        <w:tc>
          <w:tcPr>
            <w:tcW w:w="497" w:type="pct"/>
            <w:tcBorders>
              <w:top w:val="single" w:sz="4" w:space="0" w:color="92D050"/>
              <w:left w:val="single" w:sz="4" w:space="0" w:color="92D050"/>
              <w:bottom w:val="single" w:sz="4" w:space="0" w:color="92D050"/>
              <w:right w:val="single" w:sz="4" w:space="0" w:color="92D050"/>
            </w:tcBorders>
          </w:tcPr>
          <w:p w14:paraId="5F2C8BAA" w14:textId="77777777" w:rsidR="007C4D9D" w:rsidRDefault="007C4D9D" w:rsidP="007C4D9D">
            <w:pPr>
              <w:pStyle w:val="Tekstaslentels"/>
            </w:pPr>
            <w:r>
              <w:t>0.5</w:t>
            </w:r>
          </w:p>
        </w:tc>
        <w:tc>
          <w:tcPr>
            <w:tcW w:w="852" w:type="pct"/>
            <w:tcBorders>
              <w:top w:val="single" w:sz="4" w:space="0" w:color="92D050"/>
              <w:left w:val="single" w:sz="4" w:space="0" w:color="92D050"/>
              <w:bottom w:val="single" w:sz="4" w:space="0" w:color="92D050"/>
              <w:right w:val="single" w:sz="4" w:space="0" w:color="92D050"/>
            </w:tcBorders>
          </w:tcPr>
          <w:p w14:paraId="4AF6DDC3" w14:textId="77777777" w:rsidR="007C4D9D" w:rsidRDefault="007C4D9D" w:rsidP="007C4D9D">
            <w:pPr>
              <w:pStyle w:val="Tekstaslentels"/>
            </w:pPr>
            <w:r>
              <w:t>Patikslinta versija</w:t>
            </w:r>
          </w:p>
        </w:tc>
        <w:tc>
          <w:tcPr>
            <w:tcW w:w="477" w:type="pct"/>
            <w:tcBorders>
              <w:top w:val="single" w:sz="4" w:space="0" w:color="92D050"/>
              <w:left w:val="single" w:sz="4" w:space="0" w:color="92D050"/>
              <w:bottom w:val="single" w:sz="4" w:space="0" w:color="92D050"/>
              <w:right w:val="single" w:sz="4" w:space="0" w:color="92D050"/>
            </w:tcBorders>
          </w:tcPr>
          <w:p w14:paraId="7BA655FB" w14:textId="77777777" w:rsidR="007C4D9D" w:rsidRPr="00A8683D" w:rsidRDefault="007C4D9D" w:rsidP="007C4D9D">
            <w:pPr>
              <w:pStyle w:val="Tekstaslentels"/>
            </w:pPr>
          </w:p>
        </w:tc>
        <w:tc>
          <w:tcPr>
            <w:tcW w:w="1411" w:type="pct"/>
            <w:tcBorders>
              <w:top w:val="single" w:sz="4" w:space="0" w:color="92D050"/>
              <w:left w:val="single" w:sz="4" w:space="0" w:color="92D050"/>
              <w:bottom w:val="single" w:sz="4" w:space="0" w:color="92D050"/>
              <w:right w:val="single" w:sz="4" w:space="0" w:color="92D050"/>
            </w:tcBorders>
          </w:tcPr>
          <w:p w14:paraId="373D7DB6" w14:textId="77777777" w:rsidR="007C4D9D" w:rsidRPr="00604BF6" w:rsidRDefault="007C4D9D" w:rsidP="007C4D9D">
            <w:pPr>
              <w:pStyle w:val="Tekstaslentels"/>
            </w:pPr>
            <w:r w:rsidRPr="00604BF6">
              <w:t>Pataisymai pagal gautas pastabas</w:t>
            </w:r>
          </w:p>
        </w:tc>
        <w:tc>
          <w:tcPr>
            <w:tcW w:w="1033" w:type="pct"/>
            <w:tcBorders>
              <w:top w:val="single" w:sz="4" w:space="0" w:color="92D050"/>
              <w:left w:val="single" w:sz="4" w:space="0" w:color="92D050"/>
              <w:bottom w:val="single" w:sz="4" w:space="0" w:color="92D050"/>
              <w:right w:val="single" w:sz="4" w:space="0" w:color="92D050"/>
            </w:tcBorders>
          </w:tcPr>
          <w:p w14:paraId="4D0C8EF3" w14:textId="77777777" w:rsidR="007C4D9D" w:rsidRPr="00604BF6" w:rsidRDefault="007C4D9D" w:rsidP="007C4D9D">
            <w:pPr>
              <w:pStyle w:val="Tekstaslentels"/>
            </w:pPr>
            <w:r w:rsidRPr="00604BF6">
              <w:t>Valdas Medelinskas</w:t>
            </w:r>
          </w:p>
        </w:tc>
      </w:tr>
      <w:tr w:rsidR="007F5486" w:rsidRPr="00A8683D" w14:paraId="2416B13E" w14:textId="77777777" w:rsidTr="0003682D">
        <w:tc>
          <w:tcPr>
            <w:tcW w:w="730" w:type="pct"/>
            <w:tcBorders>
              <w:top w:val="single" w:sz="4" w:space="0" w:color="92D050"/>
              <w:left w:val="single" w:sz="4" w:space="0" w:color="92D050"/>
              <w:bottom w:val="single" w:sz="4" w:space="0" w:color="92D050"/>
              <w:right w:val="single" w:sz="4" w:space="0" w:color="92D050"/>
            </w:tcBorders>
          </w:tcPr>
          <w:p w14:paraId="03950D7F" w14:textId="77777777" w:rsidR="007F5486" w:rsidRDefault="007F5486" w:rsidP="007F5486">
            <w:pPr>
              <w:pStyle w:val="Tekstaslentels"/>
            </w:pPr>
            <w:r>
              <w:t>2024-01-30</w:t>
            </w:r>
          </w:p>
        </w:tc>
        <w:tc>
          <w:tcPr>
            <w:tcW w:w="497" w:type="pct"/>
            <w:tcBorders>
              <w:top w:val="single" w:sz="4" w:space="0" w:color="92D050"/>
              <w:left w:val="single" w:sz="4" w:space="0" w:color="92D050"/>
              <w:bottom w:val="single" w:sz="4" w:space="0" w:color="92D050"/>
              <w:right w:val="single" w:sz="4" w:space="0" w:color="92D050"/>
            </w:tcBorders>
          </w:tcPr>
          <w:p w14:paraId="083360AF" w14:textId="77777777" w:rsidR="007F5486" w:rsidRDefault="007F5486" w:rsidP="007F5486">
            <w:pPr>
              <w:pStyle w:val="Tekstaslentels"/>
            </w:pPr>
            <w:r>
              <w:t>0.6</w:t>
            </w:r>
          </w:p>
        </w:tc>
        <w:tc>
          <w:tcPr>
            <w:tcW w:w="852" w:type="pct"/>
            <w:tcBorders>
              <w:top w:val="single" w:sz="4" w:space="0" w:color="92D050"/>
              <w:left w:val="single" w:sz="4" w:space="0" w:color="92D050"/>
              <w:bottom w:val="single" w:sz="4" w:space="0" w:color="92D050"/>
              <w:right w:val="single" w:sz="4" w:space="0" w:color="92D050"/>
            </w:tcBorders>
          </w:tcPr>
          <w:p w14:paraId="3610DF1C" w14:textId="77777777" w:rsidR="007F5486" w:rsidRDefault="007F5486" w:rsidP="007F5486">
            <w:pPr>
              <w:pStyle w:val="Tekstaslentels"/>
            </w:pPr>
            <w:r>
              <w:t>Patikslinta versija</w:t>
            </w:r>
          </w:p>
        </w:tc>
        <w:tc>
          <w:tcPr>
            <w:tcW w:w="477" w:type="pct"/>
            <w:tcBorders>
              <w:top w:val="single" w:sz="4" w:space="0" w:color="92D050"/>
              <w:left w:val="single" w:sz="4" w:space="0" w:color="92D050"/>
              <w:bottom w:val="single" w:sz="4" w:space="0" w:color="92D050"/>
              <w:right w:val="single" w:sz="4" w:space="0" w:color="92D050"/>
            </w:tcBorders>
          </w:tcPr>
          <w:p w14:paraId="404BFE3A" w14:textId="77777777" w:rsidR="007F5486" w:rsidRPr="00A8683D" w:rsidRDefault="007F5486" w:rsidP="007F5486">
            <w:pPr>
              <w:pStyle w:val="Tekstaslentels"/>
            </w:pPr>
          </w:p>
        </w:tc>
        <w:tc>
          <w:tcPr>
            <w:tcW w:w="1411" w:type="pct"/>
            <w:tcBorders>
              <w:top w:val="single" w:sz="4" w:space="0" w:color="92D050"/>
              <w:left w:val="single" w:sz="4" w:space="0" w:color="92D050"/>
              <w:bottom w:val="single" w:sz="4" w:space="0" w:color="92D050"/>
              <w:right w:val="single" w:sz="4" w:space="0" w:color="92D050"/>
            </w:tcBorders>
          </w:tcPr>
          <w:p w14:paraId="3E64D4BB" w14:textId="77777777" w:rsidR="007F5486" w:rsidRPr="00604BF6" w:rsidRDefault="007F5486" w:rsidP="007F5486">
            <w:pPr>
              <w:pStyle w:val="Tekstaslentels"/>
            </w:pPr>
            <w:r w:rsidRPr="00604BF6">
              <w:t>Pataisymai pagal gautas pastabas</w:t>
            </w:r>
          </w:p>
        </w:tc>
        <w:tc>
          <w:tcPr>
            <w:tcW w:w="1033" w:type="pct"/>
            <w:tcBorders>
              <w:top w:val="single" w:sz="4" w:space="0" w:color="92D050"/>
              <w:left w:val="single" w:sz="4" w:space="0" w:color="92D050"/>
              <w:bottom w:val="single" w:sz="4" w:space="0" w:color="92D050"/>
              <w:right w:val="single" w:sz="4" w:space="0" w:color="92D050"/>
            </w:tcBorders>
          </w:tcPr>
          <w:p w14:paraId="3D41E5B9" w14:textId="77777777" w:rsidR="007F5486" w:rsidRPr="00604BF6" w:rsidRDefault="007F5486" w:rsidP="007F5486">
            <w:pPr>
              <w:pStyle w:val="Tekstaslentels"/>
            </w:pPr>
            <w:r w:rsidRPr="00604BF6">
              <w:t>Valdas Medelinskas</w:t>
            </w:r>
          </w:p>
        </w:tc>
      </w:tr>
      <w:tr w:rsidR="00D70515" w:rsidRPr="00A8683D" w14:paraId="2FEF6AB1" w14:textId="77777777" w:rsidTr="0003682D">
        <w:tc>
          <w:tcPr>
            <w:tcW w:w="730" w:type="pct"/>
            <w:tcBorders>
              <w:top w:val="single" w:sz="4" w:space="0" w:color="92D050"/>
              <w:left w:val="single" w:sz="4" w:space="0" w:color="92D050"/>
              <w:bottom w:val="single" w:sz="4" w:space="0" w:color="92D050"/>
              <w:right w:val="single" w:sz="4" w:space="0" w:color="92D050"/>
            </w:tcBorders>
          </w:tcPr>
          <w:p w14:paraId="159A527F" w14:textId="77777777" w:rsidR="00D70515" w:rsidRDefault="00D70515" w:rsidP="00D70515">
            <w:pPr>
              <w:pStyle w:val="Tekstaslentels"/>
            </w:pPr>
            <w:fldSimple w:instr="DOCPROPERTY  &quot;Date completed&quot;  \* MERGEFORMAT">
              <w:r>
                <w:t>2024-02-12</w:t>
              </w:r>
            </w:fldSimple>
          </w:p>
        </w:tc>
        <w:tc>
          <w:tcPr>
            <w:tcW w:w="497" w:type="pct"/>
            <w:tcBorders>
              <w:top w:val="single" w:sz="4" w:space="0" w:color="92D050"/>
              <w:left w:val="single" w:sz="4" w:space="0" w:color="92D050"/>
              <w:bottom w:val="single" w:sz="4" w:space="0" w:color="92D050"/>
              <w:right w:val="single" w:sz="4" w:space="0" w:color="92D050"/>
            </w:tcBorders>
          </w:tcPr>
          <w:p w14:paraId="5C5B83BD" w14:textId="77777777" w:rsidR="00D70515" w:rsidRDefault="00D70515" w:rsidP="00D70515">
            <w:pPr>
              <w:pStyle w:val="Tekstaslentels"/>
            </w:pPr>
            <w:r>
              <w:t>0.7</w:t>
            </w:r>
          </w:p>
        </w:tc>
        <w:tc>
          <w:tcPr>
            <w:tcW w:w="852" w:type="pct"/>
            <w:tcBorders>
              <w:top w:val="single" w:sz="4" w:space="0" w:color="92D050"/>
              <w:left w:val="single" w:sz="4" w:space="0" w:color="92D050"/>
              <w:bottom w:val="single" w:sz="4" w:space="0" w:color="92D050"/>
              <w:right w:val="single" w:sz="4" w:space="0" w:color="92D050"/>
            </w:tcBorders>
          </w:tcPr>
          <w:p w14:paraId="3DD9CCF1" w14:textId="77777777" w:rsidR="00D70515" w:rsidRDefault="00D70515" w:rsidP="00D70515">
            <w:pPr>
              <w:pStyle w:val="Tekstaslentels"/>
            </w:pPr>
            <w:r>
              <w:t>Patikslinta versija</w:t>
            </w:r>
          </w:p>
        </w:tc>
        <w:tc>
          <w:tcPr>
            <w:tcW w:w="477" w:type="pct"/>
            <w:tcBorders>
              <w:top w:val="single" w:sz="4" w:space="0" w:color="92D050"/>
              <w:left w:val="single" w:sz="4" w:space="0" w:color="92D050"/>
              <w:bottom w:val="single" w:sz="4" w:space="0" w:color="92D050"/>
              <w:right w:val="single" w:sz="4" w:space="0" w:color="92D050"/>
            </w:tcBorders>
          </w:tcPr>
          <w:p w14:paraId="679806E0" w14:textId="77777777" w:rsidR="00D70515" w:rsidRPr="00A8683D" w:rsidRDefault="00D70515" w:rsidP="00D70515">
            <w:pPr>
              <w:pStyle w:val="Tekstaslentels"/>
            </w:pPr>
          </w:p>
        </w:tc>
        <w:tc>
          <w:tcPr>
            <w:tcW w:w="1411" w:type="pct"/>
            <w:tcBorders>
              <w:top w:val="single" w:sz="4" w:space="0" w:color="92D050"/>
              <w:left w:val="single" w:sz="4" w:space="0" w:color="92D050"/>
              <w:bottom w:val="single" w:sz="4" w:space="0" w:color="92D050"/>
              <w:right w:val="single" w:sz="4" w:space="0" w:color="92D050"/>
            </w:tcBorders>
          </w:tcPr>
          <w:p w14:paraId="4E4CAA99" w14:textId="77777777" w:rsidR="00D70515" w:rsidRPr="00604BF6" w:rsidRDefault="00D70515" w:rsidP="00D70515">
            <w:pPr>
              <w:pStyle w:val="Tekstaslentels"/>
            </w:pPr>
            <w:r w:rsidRPr="00604BF6">
              <w:t>Pataisymai pagal gautas pastabas</w:t>
            </w:r>
          </w:p>
        </w:tc>
        <w:tc>
          <w:tcPr>
            <w:tcW w:w="1033" w:type="pct"/>
            <w:tcBorders>
              <w:top w:val="single" w:sz="4" w:space="0" w:color="92D050"/>
              <w:left w:val="single" w:sz="4" w:space="0" w:color="92D050"/>
              <w:bottom w:val="single" w:sz="4" w:space="0" w:color="92D050"/>
              <w:right w:val="single" w:sz="4" w:space="0" w:color="92D050"/>
            </w:tcBorders>
          </w:tcPr>
          <w:p w14:paraId="6E3986A5" w14:textId="77777777" w:rsidR="00D70515" w:rsidRPr="00604BF6" w:rsidRDefault="00D70515" w:rsidP="00D70515">
            <w:pPr>
              <w:pStyle w:val="Tekstaslentels"/>
            </w:pPr>
            <w:r w:rsidRPr="00604BF6">
              <w:t>Valdas Medelinskas</w:t>
            </w:r>
          </w:p>
        </w:tc>
      </w:tr>
      <w:tr w:rsidR="00E24FCC" w:rsidRPr="00A8683D" w14:paraId="1C60DAFC" w14:textId="77777777" w:rsidTr="0003682D">
        <w:tc>
          <w:tcPr>
            <w:tcW w:w="730" w:type="pct"/>
            <w:tcBorders>
              <w:top w:val="single" w:sz="4" w:space="0" w:color="92D050"/>
              <w:left w:val="single" w:sz="4" w:space="0" w:color="92D050"/>
              <w:bottom w:val="single" w:sz="4" w:space="0" w:color="92D050"/>
              <w:right w:val="single" w:sz="4" w:space="0" w:color="92D050"/>
            </w:tcBorders>
          </w:tcPr>
          <w:p w14:paraId="0EDCE0CB" w14:textId="77777777" w:rsidR="00E24FCC" w:rsidRDefault="00E24FCC" w:rsidP="00E24FCC">
            <w:pPr>
              <w:pStyle w:val="Tekstaslentels"/>
            </w:pPr>
            <w:fldSimple w:instr="DOCPROPERTY  &quot;Date completed&quot;  \* MERGEFORMAT">
              <w:r>
                <w:t>2024-02-19</w:t>
              </w:r>
            </w:fldSimple>
          </w:p>
        </w:tc>
        <w:tc>
          <w:tcPr>
            <w:tcW w:w="497" w:type="pct"/>
            <w:tcBorders>
              <w:top w:val="single" w:sz="4" w:space="0" w:color="92D050"/>
              <w:left w:val="single" w:sz="4" w:space="0" w:color="92D050"/>
              <w:bottom w:val="single" w:sz="4" w:space="0" w:color="92D050"/>
              <w:right w:val="single" w:sz="4" w:space="0" w:color="92D050"/>
            </w:tcBorders>
          </w:tcPr>
          <w:p w14:paraId="4AA89314" w14:textId="77777777" w:rsidR="00E24FCC" w:rsidRDefault="00E24FCC" w:rsidP="00E24FCC">
            <w:pPr>
              <w:pStyle w:val="Tekstaslentels"/>
            </w:pPr>
            <w:r>
              <w:t>1.0</w:t>
            </w:r>
          </w:p>
        </w:tc>
        <w:tc>
          <w:tcPr>
            <w:tcW w:w="852" w:type="pct"/>
            <w:tcBorders>
              <w:top w:val="single" w:sz="4" w:space="0" w:color="92D050"/>
              <w:left w:val="single" w:sz="4" w:space="0" w:color="92D050"/>
              <w:bottom w:val="single" w:sz="4" w:space="0" w:color="92D050"/>
              <w:right w:val="single" w:sz="4" w:space="0" w:color="92D050"/>
            </w:tcBorders>
          </w:tcPr>
          <w:p w14:paraId="401F3D1C" w14:textId="77777777" w:rsidR="00E24FCC" w:rsidRDefault="00E24FCC" w:rsidP="00E24FCC">
            <w:pPr>
              <w:pStyle w:val="Tekstaslentels"/>
            </w:pPr>
            <w:r>
              <w:t>Galutinė versija</w:t>
            </w:r>
          </w:p>
        </w:tc>
        <w:tc>
          <w:tcPr>
            <w:tcW w:w="477" w:type="pct"/>
            <w:tcBorders>
              <w:top w:val="single" w:sz="4" w:space="0" w:color="92D050"/>
              <w:left w:val="single" w:sz="4" w:space="0" w:color="92D050"/>
              <w:bottom w:val="single" w:sz="4" w:space="0" w:color="92D050"/>
              <w:right w:val="single" w:sz="4" w:space="0" w:color="92D050"/>
            </w:tcBorders>
          </w:tcPr>
          <w:p w14:paraId="097822A8" w14:textId="77777777" w:rsidR="00E24FCC" w:rsidRPr="00A8683D" w:rsidRDefault="00E24FCC" w:rsidP="00E24FCC">
            <w:pPr>
              <w:pStyle w:val="Tekstaslentels"/>
            </w:pPr>
          </w:p>
        </w:tc>
        <w:tc>
          <w:tcPr>
            <w:tcW w:w="1411" w:type="pct"/>
            <w:tcBorders>
              <w:top w:val="single" w:sz="4" w:space="0" w:color="92D050"/>
              <w:left w:val="single" w:sz="4" w:space="0" w:color="92D050"/>
              <w:bottom w:val="single" w:sz="4" w:space="0" w:color="92D050"/>
              <w:right w:val="single" w:sz="4" w:space="0" w:color="92D050"/>
            </w:tcBorders>
          </w:tcPr>
          <w:p w14:paraId="60D64572" w14:textId="77777777" w:rsidR="00E24FCC" w:rsidRPr="00604BF6" w:rsidRDefault="00E24FCC" w:rsidP="00E24FCC">
            <w:pPr>
              <w:pStyle w:val="Tekstaslentels"/>
            </w:pPr>
          </w:p>
        </w:tc>
        <w:tc>
          <w:tcPr>
            <w:tcW w:w="1033" w:type="pct"/>
            <w:tcBorders>
              <w:top w:val="single" w:sz="4" w:space="0" w:color="92D050"/>
              <w:left w:val="single" w:sz="4" w:space="0" w:color="92D050"/>
              <w:bottom w:val="single" w:sz="4" w:space="0" w:color="92D050"/>
              <w:right w:val="single" w:sz="4" w:space="0" w:color="92D050"/>
            </w:tcBorders>
          </w:tcPr>
          <w:p w14:paraId="17330C05" w14:textId="77777777" w:rsidR="00E24FCC" w:rsidRPr="00604BF6" w:rsidRDefault="00E24FCC" w:rsidP="00E24FCC">
            <w:pPr>
              <w:pStyle w:val="Tekstaslentels"/>
            </w:pPr>
            <w:r w:rsidRPr="00604BF6">
              <w:t>Valdas Medelinskas</w:t>
            </w:r>
          </w:p>
        </w:tc>
      </w:tr>
    </w:tbl>
    <w:p w14:paraId="4ABDADBE" w14:textId="77777777" w:rsidR="00715AFF" w:rsidRPr="00A8683D" w:rsidRDefault="00715AFF" w:rsidP="0011069F">
      <w:pPr>
        <w:rPr>
          <w:szCs w:val="20"/>
        </w:rPr>
      </w:pPr>
    </w:p>
    <w:sectPr w:rsidR="00715AFF" w:rsidRPr="00A8683D" w:rsidSect="007E6D6C">
      <w:footerReference w:type="default" r:id="rId246"/>
      <w:pgSz w:w="11907" w:h="16840" w:code="9"/>
      <w:pgMar w:top="1134" w:right="567" w:bottom="1134" w:left="1418" w:header="567" w:footer="255"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70F91A" w14:textId="77777777" w:rsidR="00B03086" w:rsidRDefault="00B03086">
      <w:r>
        <w:separator/>
      </w:r>
    </w:p>
  </w:endnote>
  <w:endnote w:type="continuationSeparator" w:id="0">
    <w:p w14:paraId="64111364" w14:textId="77777777" w:rsidR="00B03086" w:rsidRDefault="00B03086">
      <w:r>
        <w:continuationSeparator/>
      </w:r>
    </w:p>
  </w:endnote>
  <w:endnote w:type="continuationNotice" w:id="1">
    <w:p w14:paraId="17A9C02A" w14:textId="77777777" w:rsidR="00B03086" w:rsidRDefault="00B030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MD Symbol Font">
    <w:altName w:val="Times New Roman"/>
    <w:panose1 w:val="00000000000000000000"/>
    <w:charset w:val="00"/>
    <w:family w:val="roman"/>
    <w:notTrueType/>
    <w:pitch w:val="default"/>
    <w:sig w:usb0="00000003" w:usb1="00000000" w:usb2="00000000" w:usb3="00000000" w:csb0="00000001" w:csb1="00000000"/>
  </w:font>
  <w:font w:name="TimesLT">
    <w:altName w:val="Times New Roman"/>
    <w:charset w:val="BA"/>
    <w:family w:val="roman"/>
    <w:pitch w:val="variable"/>
    <w:sig w:usb0="E0002AFF" w:usb1="C0007841"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yriad Pro">
    <w:altName w:val="Aria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w:panose1 w:val="020B0602030504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99413" w14:textId="77777777" w:rsidR="00DD26C4" w:rsidRDefault="00DD26C4">
    <w:r>
      <w:fldChar w:fldCharType="begin"/>
    </w:r>
    <w:r>
      <w:instrText xml:space="preserve">PAGE  </w:instrText>
    </w:r>
    <w:r>
      <w:fldChar w:fldCharType="separate"/>
    </w:r>
    <w:r w:rsidR="0055164F">
      <w:rPr>
        <w:noProof/>
      </w:rPr>
      <w:t>67</w:t>
    </w:r>
    <w:r>
      <w:fldChar w:fldCharType="end"/>
    </w:r>
  </w:p>
  <w:p w14:paraId="25927DB6" w14:textId="77777777" w:rsidR="00DD26C4" w:rsidRDefault="00DD26C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Borders>
        <w:top w:val="single" w:sz="4" w:space="0" w:color="BFBFBF" w:themeColor="background1" w:themeShade="BF"/>
      </w:tblBorders>
      <w:tblLook w:val="0000" w:firstRow="0" w:lastRow="0" w:firstColumn="0" w:lastColumn="0" w:noHBand="0" w:noVBand="0"/>
    </w:tblPr>
    <w:tblGrid>
      <w:gridCol w:w="2730"/>
      <w:gridCol w:w="4073"/>
      <w:gridCol w:w="3119"/>
    </w:tblGrid>
    <w:tr w:rsidR="00DD26C4" w:rsidRPr="004A3B6F" w14:paraId="3C9DE857" w14:textId="77777777" w:rsidTr="00022773">
      <w:tc>
        <w:tcPr>
          <w:tcW w:w="1375" w:type="pct"/>
          <w:tcBorders>
            <w:top w:val="single" w:sz="4" w:space="0" w:color="595959" w:themeColor="text1" w:themeTint="A6"/>
          </w:tcBorders>
        </w:tcPr>
        <w:p w14:paraId="35AFA14D" w14:textId="77777777" w:rsidR="00DD26C4" w:rsidRPr="004A3B6F" w:rsidRDefault="00DD26C4">
          <w:pPr>
            <w:pStyle w:val="Caption"/>
            <w:rPr>
              <w:color w:val="595959" w:themeColor="text1" w:themeTint="A6"/>
              <w:sz w:val="18"/>
              <w:szCs w:val="18"/>
            </w:rPr>
          </w:pPr>
        </w:p>
      </w:tc>
      <w:tc>
        <w:tcPr>
          <w:tcW w:w="2052" w:type="pct"/>
          <w:tcBorders>
            <w:top w:val="single" w:sz="4" w:space="0" w:color="595959" w:themeColor="text1" w:themeTint="A6"/>
          </w:tcBorders>
        </w:tcPr>
        <w:p w14:paraId="2DCBDDF7" w14:textId="77777777" w:rsidR="00DD26C4" w:rsidRPr="004A3B6F" w:rsidRDefault="00DD4A29">
          <w:pPr>
            <w:pStyle w:val="Caption"/>
            <w:rPr>
              <w:color w:val="595959" w:themeColor="text1" w:themeTint="A6"/>
              <w:sz w:val="18"/>
              <w:szCs w:val="18"/>
            </w:rPr>
          </w:pPr>
          <w:r>
            <w:rPr>
              <w:color w:val="595959" w:themeColor="text1" w:themeTint="A6"/>
              <w:sz w:val="18"/>
              <w:szCs w:val="18"/>
            </w:rPr>
            <w:t>2024</w:t>
          </w:r>
        </w:p>
      </w:tc>
      <w:tc>
        <w:tcPr>
          <w:tcW w:w="1572" w:type="pct"/>
          <w:tcBorders>
            <w:top w:val="single" w:sz="4" w:space="0" w:color="595959" w:themeColor="text1" w:themeTint="A6"/>
          </w:tcBorders>
        </w:tcPr>
        <w:p w14:paraId="010F2227" w14:textId="77777777" w:rsidR="00DD26C4" w:rsidRPr="004A3B6F" w:rsidRDefault="00DD26C4" w:rsidP="00544B68">
          <w:pPr>
            <w:pStyle w:val="Caption"/>
            <w:rPr>
              <w:color w:val="595959" w:themeColor="text1" w:themeTint="A6"/>
              <w:sz w:val="18"/>
              <w:szCs w:val="18"/>
            </w:rPr>
          </w:pPr>
          <w:r w:rsidRPr="004A3B6F">
            <w:rPr>
              <w:color w:val="595959" w:themeColor="text1" w:themeTint="A6"/>
              <w:sz w:val="18"/>
              <w:szCs w:val="18"/>
            </w:rPr>
            <w:t xml:space="preserve">Lapas </w:t>
          </w:r>
          <w:r w:rsidRPr="004A3B6F">
            <w:rPr>
              <w:color w:val="595959" w:themeColor="text1" w:themeTint="A6"/>
              <w:sz w:val="18"/>
              <w:szCs w:val="18"/>
            </w:rPr>
            <w:fldChar w:fldCharType="begin"/>
          </w:r>
          <w:r w:rsidRPr="004A3B6F">
            <w:rPr>
              <w:color w:val="595959" w:themeColor="text1" w:themeTint="A6"/>
              <w:sz w:val="18"/>
              <w:szCs w:val="18"/>
            </w:rPr>
            <w:instrText xml:space="preserve"> PAGE </w:instrText>
          </w:r>
          <w:r w:rsidRPr="004A3B6F">
            <w:rPr>
              <w:color w:val="595959" w:themeColor="text1" w:themeTint="A6"/>
              <w:sz w:val="18"/>
              <w:szCs w:val="18"/>
            </w:rPr>
            <w:fldChar w:fldCharType="separate"/>
          </w:r>
          <w:r>
            <w:rPr>
              <w:noProof/>
              <w:color w:val="595959" w:themeColor="text1" w:themeTint="A6"/>
              <w:sz w:val="18"/>
              <w:szCs w:val="18"/>
            </w:rPr>
            <w:t>51</w:t>
          </w:r>
          <w:r w:rsidRPr="004A3B6F">
            <w:rPr>
              <w:color w:val="595959" w:themeColor="text1" w:themeTint="A6"/>
              <w:sz w:val="18"/>
              <w:szCs w:val="18"/>
            </w:rPr>
            <w:fldChar w:fldCharType="end"/>
          </w:r>
          <w:r w:rsidRPr="004A3B6F">
            <w:rPr>
              <w:color w:val="595959" w:themeColor="text1" w:themeTint="A6"/>
              <w:sz w:val="18"/>
              <w:szCs w:val="18"/>
            </w:rPr>
            <w:t xml:space="preserve"> iš </w:t>
          </w:r>
          <w:r w:rsidRPr="004A3B6F">
            <w:rPr>
              <w:color w:val="595959" w:themeColor="text1" w:themeTint="A6"/>
              <w:sz w:val="18"/>
              <w:szCs w:val="18"/>
            </w:rPr>
            <w:fldChar w:fldCharType="begin"/>
          </w:r>
          <w:r w:rsidRPr="004A3B6F">
            <w:rPr>
              <w:color w:val="595959" w:themeColor="text1" w:themeTint="A6"/>
              <w:sz w:val="18"/>
              <w:szCs w:val="18"/>
            </w:rPr>
            <w:instrText xml:space="preserve"> NUMPAGES  \* MERGEFORMAT </w:instrText>
          </w:r>
          <w:r w:rsidRPr="004A3B6F">
            <w:rPr>
              <w:color w:val="595959" w:themeColor="text1" w:themeTint="A6"/>
              <w:sz w:val="18"/>
              <w:szCs w:val="18"/>
            </w:rPr>
            <w:fldChar w:fldCharType="separate"/>
          </w:r>
          <w:r>
            <w:rPr>
              <w:noProof/>
              <w:color w:val="595959" w:themeColor="text1" w:themeTint="A6"/>
              <w:sz w:val="18"/>
              <w:szCs w:val="18"/>
            </w:rPr>
            <w:t>155</w:t>
          </w:r>
          <w:r w:rsidRPr="004A3B6F">
            <w:rPr>
              <w:color w:val="595959" w:themeColor="text1" w:themeTint="A6"/>
              <w:sz w:val="18"/>
              <w:szCs w:val="18"/>
            </w:rPr>
            <w:fldChar w:fldCharType="end"/>
          </w:r>
        </w:p>
      </w:tc>
    </w:tr>
  </w:tbl>
  <w:p w14:paraId="10E737F6" w14:textId="77777777" w:rsidR="00DD26C4" w:rsidRPr="00544B68" w:rsidRDefault="00DD26C4" w:rsidP="002B2F0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tblBorders>
        <w:top w:val="single" w:sz="4" w:space="0" w:color="BFBFBF" w:themeColor="background1" w:themeShade="BF"/>
      </w:tblBorders>
      <w:tblLook w:val="0000" w:firstRow="0" w:lastRow="0" w:firstColumn="0" w:lastColumn="0" w:noHBand="0" w:noVBand="0"/>
    </w:tblPr>
    <w:tblGrid>
      <w:gridCol w:w="2730"/>
      <w:gridCol w:w="4073"/>
      <w:gridCol w:w="3119"/>
    </w:tblGrid>
    <w:tr w:rsidR="00DD26C4" w:rsidRPr="004A3B6F" w14:paraId="10504EAB" w14:textId="77777777" w:rsidTr="00022773">
      <w:tc>
        <w:tcPr>
          <w:tcW w:w="1375" w:type="pct"/>
          <w:tcBorders>
            <w:top w:val="single" w:sz="4" w:space="0" w:color="595959" w:themeColor="text1" w:themeTint="A6"/>
          </w:tcBorders>
        </w:tcPr>
        <w:p w14:paraId="6755BFB2" w14:textId="77777777" w:rsidR="00DD26C4" w:rsidRPr="004A3B6F" w:rsidRDefault="00DD26C4">
          <w:pPr>
            <w:pStyle w:val="Caption"/>
            <w:rPr>
              <w:color w:val="595959" w:themeColor="text1" w:themeTint="A6"/>
              <w:sz w:val="18"/>
              <w:szCs w:val="18"/>
            </w:rPr>
          </w:pPr>
        </w:p>
      </w:tc>
      <w:tc>
        <w:tcPr>
          <w:tcW w:w="2052" w:type="pct"/>
          <w:tcBorders>
            <w:top w:val="single" w:sz="4" w:space="0" w:color="595959" w:themeColor="text1" w:themeTint="A6"/>
          </w:tcBorders>
        </w:tcPr>
        <w:p w14:paraId="5FA7F57D" w14:textId="77777777" w:rsidR="00DD26C4" w:rsidRPr="004A3B6F" w:rsidRDefault="00DD4A29">
          <w:pPr>
            <w:pStyle w:val="Caption"/>
            <w:rPr>
              <w:color w:val="595959" w:themeColor="text1" w:themeTint="A6"/>
              <w:sz w:val="18"/>
              <w:szCs w:val="18"/>
            </w:rPr>
          </w:pPr>
          <w:r>
            <w:rPr>
              <w:color w:val="595959" w:themeColor="text1" w:themeTint="A6"/>
              <w:sz w:val="18"/>
              <w:szCs w:val="18"/>
            </w:rPr>
            <w:t>2024</w:t>
          </w:r>
        </w:p>
      </w:tc>
      <w:tc>
        <w:tcPr>
          <w:tcW w:w="1572" w:type="pct"/>
          <w:tcBorders>
            <w:top w:val="single" w:sz="4" w:space="0" w:color="595959" w:themeColor="text1" w:themeTint="A6"/>
          </w:tcBorders>
        </w:tcPr>
        <w:p w14:paraId="4981B6D8" w14:textId="77777777" w:rsidR="00DD26C4" w:rsidRPr="004A3B6F" w:rsidRDefault="00DD26C4" w:rsidP="00544B68">
          <w:pPr>
            <w:pStyle w:val="Caption"/>
            <w:rPr>
              <w:color w:val="595959" w:themeColor="text1" w:themeTint="A6"/>
              <w:sz w:val="18"/>
              <w:szCs w:val="18"/>
            </w:rPr>
          </w:pPr>
          <w:r w:rsidRPr="004A3B6F">
            <w:rPr>
              <w:color w:val="595959" w:themeColor="text1" w:themeTint="A6"/>
              <w:sz w:val="18"/>
              <w:szCs w:val="18"/>
            </w:rPr>
            <w:t xml:space="preserve">Lapas </w:t>
          </w:r>
          <w:r w:rsidRPr="004A3B6F">
            <w:rPr>
              <w:color w:val="595959" w:themeColor="text1" w:themeTint="A6"/>
              <w:sz w:val="18"/>
              <w:szCs w:val="18"/>
            </w:rPr>
            <w:fldChar w:fldCharType="begin"/>
          </w:r>
          <w:r w:rsidRPr="004A3B6F">
            <w:rPr>
              <w:color w:val="595959" w:themeColor="text1" w:themeTint="A6"/>
              <w:sz w:val="18"/>
              <w:szCs w:val="18"/>
            </w:rPr>
            <w:instrText xml:space="preserve"> PAGE </w:instrText>
          </w:r>
          <w:r w:rsidRPr="004A3B6F">
            <w:rPr>
              <w:color w:val="595959" w:themeColor="text1" w:themeTint="A6"/>
              <w:sz w:val="18"/>
              <w:szCs w:val="18"/>
            </w:rPr>
            <w:fldChar w:fldCharType="separate"/>
          </w:r>
          <w:r>
            <w:rPr>
              <w:noProof/>
              <w:color w:val="595959" w:themeColor="text1" w:themeTint="A6"/>
              <w:sz w:val="18"/>
              <w:szCs w:val="18"/>
            </w:rPr>
            <w:t>155</w:t>
          </w:r>
          <w:r w:rsidRPr="004A3B6F">
            <w:rPr>
              <w:color w:val="595959" w:themeColor="text1" w:themeTint="A6"/>
              <w:sz w:val="18"/>
              <w:szCs w:val="18"/>
            </w:rPr>
            <w:fldChar w:fldCharType="end"/>
          </w:r>
          <w:r w:rsidRPr="004A3B6F">
            <w:rPr>
              <w:color w:val="595959" w:themeColor="text1" w:themeTint="A6"/>
              <w:sz w:val="18"/>
              <w:szCs w:val="18"/>
            </w:rPr>
            <w:t xml:space="preserve"> iš </w:t>
          </w:r>
          <w:r w:rsidRPr="004A3B6F">
            <w:rPr>
              <w:color w:val="595959" w:themeColor="text1" w:themeTint="A6"/>
              <w:sz w:val="18"/>
              <w:szCs w:val="18"/>
            </w:rPr>
            <w:fldChar w:fldCharType="begin"/>
          </w:r>
          <w:r w:rsidRPr="004A3B6F">
            <w:rPr>
              <w:color w:val="595959" w:themeColor="text1" w:themeTint="A6"/>
              <w:sz w:val="18"/>
              <w:szCs w:val="18"/>
            </w:rPr>
            <w:instrText xml:space="preserve"> NUMPAGES  \* MERGEFORMAT </w:instrText>
          </w:r>
          <w:r w:rsidRPr="004A3B6F">
            <w:rPr>
              <w:color w:val="595959" w:themeColor="text1" w:themeTint="A6"/>
              <w:sz w:val="18"/>
              <w:szCs w:val="18"/>
            </w:rPr>
            <w:fldChar w:fldCharType="separate"/>
          </w:r>
          <w:r>
            <w:rPr>
              <w:noProof/>
              <w:color w:val="595959" w:themeColor="text1" w:themeTint="A6"/>
              <w:sz w:val="18"/>
              <w:szCs w:val="18"/>
            </w:rPr>
            <w:t>155</w:t>
          </w:r>
          <w:r w:rsidRPr="004A3B6F">
            <w:rPr>
              <w:color w:val="595959" w:themeColor="text1" w:themeTint="A6"/>
              <w:sz w:val="18"/>
              <w:szCs w:val="18"/>
            </w:rPr>
            <w:fldChar w:fldCharType="end"/>
          </w:r>
        </w:p>
      </w:tc>
    </w:tr>
  </w:tbl>
  <w:p w14:paraId="73E6B38F" w14:textId="77777777" w:rsidR="00DD26C4" w:rsidRPr="00544B68" w:rsidRDefault="00DD26C4" w:rsidP="00544B6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83730D" w14:textId="77777777" w:rsidR="00B03086" w:rsidRDefault="00B03086">
      <w:r>
        <w:separator/>
      </w:r>
    </w:p>
  </w:footnote>
  <w:footnote w:type="continuationSeparator" w:id="0">
    <w:p w14:paraId="71E1AE88" w14:textId="77777777" w:rsidR="00B03086" w:rsidRDefault="00B03086">
      <w:r>
        <w:continuationSeparator/>
      </w:r>
    </w:p>
  </w:footnote>
  <w:footnote w:type="continuationNotice" w:id="1">
    <w:p w14:paraId="3C27B03F" w14:textId="77777777" w:rsidR="00B03086" w:rsidRDefault="00B03086"/>
  </w:footnote>
  <w:footnote w:id="2">
    <w:p w14:paraId="59A12E10" w14:textId="77777777" w:rsidR="00DD26C4" w:rsidRPr="00F87467" w:rsidRDefault="00DD26C4" w:rsidP="006364B2">
      <w:pPr>
        <w:rPr>
          <w:color w:val="595959" w:themeColor="text1" w:themeTint="A6"/>
        </w:rPr>
      </w:pPr>
      <w:r w:rsidRPr="00F87467">
        <w:rPr>
          <w:color w:val="595959" w:themeColor="text1" w:themeTint="A6"/>
        </w:rPr>
        <w:footnoteRef/>
      </w:r>
      <w:r w:rsidRPr="00F87467">
        <w:rPr>
          <w:color w:val="595959" w:themeColor="text1" w:themeTint="A6"/>
        </w:rPr>
        <w:t xml:space="preserve"> Pakeitimo tipas nurodo, koks buvo atliktas pakeitimas: ar naujai pridėtas skyrius, ar koreguotas esantis.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637618"/>
    <w:multiLevelType w:val="multilevel"/>
    <w:tmpl w:val="00000002"/>
    <w:name w:val="HTML-List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 w15:restartNumberingAfterBreak="0">
    <w:nsid w:val="0563B03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 w15:restartNumberingAfterBreak="0">
    <w:nsid w:val="0563B045"/>
    <w:multiLevelType w:val="multilevel"/>
    <w:tmpl w:val="00000006"/>
    <w:name w:val="HTML-List6"/>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 w15:restartNumberingAfterBreak="0">
    <w:nsid w:val="0563C2F3"/>
    <w:multiLevelType w:val="multilevel"/>
    <w:tmpl w:val="00000007"/>
    <w:name w:val="HTML-List7"/>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4" w15:restartNumberingAfterBreak="0">
    <w:nsid w:val="0563C2F4"/>
    <w:multiLevelType w:val="multilevel"/>
    <w:tmpl w:val="00000008"/>
    <w:name w:val="HTML-List8"/>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5" w15:restartNumberingAfterBreak="0">
    <w:nsid w:val="0563D434"/>
    <w:multiLevelType w:val="multilevel"/>
    <w:tmpl w:val="00000001"/>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6" w15:restartNumberingAfterBreak="0">
    <w:nsid w:val="0563E06A"/>
    <w:multiLevelType w:val="multilevel"/>
    <w:tmpl w:val="00000002"/>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7" w15:restartNumberingAfterBreak="0">
    <w:nsid w:val="0563EC52"/>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8" w15:restartNumberingAfterBreak="0">
    <w:nsid w:val="0563EC9E"/>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9" w15:restartNumberingAfterBreak="0">
    <w:nsid w:val="0563FC3E"/>
    <w:multiLevelType w:val="multilevel"/>
    <w:tmpl w:val="00000001"/>
    <w:lvl w:ilvl="0">
      <w:start w:val="1"/>
      <w:numFmt w:val="bullet"/>
      <w:lvlText w:val="·"/>
      <w:lvlJc w:val="left"/>
      <w:pPr>
        <w:ind w:left="0" w:firstLine="0"/>
      </w:pPr>
      <w:rPr>
        <w:rFonts w:ascii="Symbol" w:hAnsi="Symbol" w:cs="Symbol"/>
        <w:color w:val="000000"/>
        <w:sz w:val="22"/>
      </w:rPr>
    </w:lvl>
    <w:lvl w:ilvl="1">
      <w:start w:val="1"/>
      <w:numFmt w:val="bullet"/>
      <w:lvlText w:val="·"/>
      <w:lvlJc w:val="left"/>
      <w:pPr>
        <w:ind w:left="0" w:firstLine="0"/>
      </w:pPr>
      <w:rPr>
        <w:rFonts w:ascii="Symbol" w:hAnsi="Symbol" w:cs="Symbol"/>
        <w:color w:val="000000"/>
        <w:sz w:val="22"/>
      </w:rPr>
    </w:lvl>
    <w:lvl w:ilvl="2">
      <w:start w:val="1"/>
      <w:numFmt w:val="bullet"/>
      <w:lvlText w:val="·"/>
      <w:lvlJc w:val="left"/>
      <w:pPr>
        <w:ind w:left="0" w:firstLine="0"/>
      </w:pPr>
      <w:rPr>
        <w:rFonts w:ascii="Symbol" w:hAnsi="Symbol" w:cs="Symbol"/>
        <w:color w:val="000000"/>
        <w:sz w:val="22"/>
      </w:rPr>
    </w:lvl>
    <w:lvl w:ilvl="3">
      <w:start w:val="1"/>
      <w:numFmt w:val="bullet"/>
      <w:lvlText w:val="·"/>
      <w:lvlJc w:val="left"/>
      <w:pPr>
        <w:ind w:left="0" w:firstLine="0"/>
      </w:pPr>
      <w:rPr>
        <w:rFonts w:ascii="Symbol" w:hAnsi="Symbol" w:cs="Symbol"/>
        <w:color w:val="000000"/>
        <w:sz w:val="22"/>
      </w:rPr>
    </w:lvl>
    <w:lvl w:ilvl="4">
      <w:start w:val="1"/>
      <w:numFmt w:val="bullet"/>
      <w:lvlText w:val="·"/>
      <w:lvlJc w:val="left"/>
      <w:pPr>
        <w:ind w:left="0" w:firstLine="0"/>
      </w:pPr>
      <w:rPr>
        <w:rFonts w:ascii="Symbol" w:hAnsi="Symbol" w:cs="Symbol"/>
        <w:color w:val="000000"/>
        <w:sz w:val="22"/>
      </w:rPr>
    </w:lvl>
    <w:lvl w:ilvl="5">
      <w:start w:val="1"/>
      <w:numFmt w:val="bullet"/>
      <w:lvlText w:val="·"/>
      <w:lvlJc w:val="left"/>
      <w:pPr>
        <w:ind w:left="0" w:firstLine="0"/>
      </w:pPr>
      <w:rPr>
        <w:rFonts w:ascii="Symbol" w:hAnsi="Symbol" w:cs="Symbol"/>
        <w:color w:val="000000"/>
        <w:sz w:val="22"/>
      </w:rPr>
    </w:lvl>
    <w:lvl w:ilvl="6">
      <w:start w:val="1"/>
      <w:numFmt w:val="bullet"/>
      <w:lvlText w:val="·"/>
      <w:lvlJc w:val="left"/>
      <w:pPr>
        <w:ind w:left="0" w:firstLine="0"/>
      </w:pPr>
      <w:rPr>
        <w:rFonts w:ascii="Symbol" w:hAnsi="Symbol" w:cs="Symbol"/>
        <w:color w:val="000000"/>
        <w:sz w:val="22"/>
      </w:r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10" w15:restartNumberingAfterBreak="0">
    <w:nsid w:val="05642E89"/>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1" w15:restartNumberingAfterBreak="0">
    <w:nsid w:val="05642E99"/>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2" w15:restartNumberingAfterBreak="0">
    <w:nsid w:val="05642E9A"/>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3" w15:restartNumberingAfterBreak="0">
    <w:nsid w:val="05642E9B"/>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4" w15:restartNumberingAfterBreak="0">
    <w:nsid w:val="056432FE"/>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5" w15:restartNumberingAfterBreak="0">
    <w:nsid w:val="0564330E"/>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6" w15:restartNumberingAfterBreak="0">
    <w:nsid w:val="0564330F"/>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7" w15:restartNumberingAfterBreak="0">
    <w:nsid w:val="056435EC"/>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8" w15:restartNumberingAfterBreak="0">
    <w:nsid w:val="0564364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19" w15:restartNumberingAfterBreak="0">
    <w:nsid w:val="05643659"/>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0" w15:restartNumberingAfterBreak="0">
    <w:nsid w:val="0564365A"/>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1" w15:restartNumberingAfterBreak="0">
    <w:nsid w:val="0564365B"/>
    <w:multiLevelType w:val="multilevel"/>
    <w:tmpl w:val="00000004"/>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2" w15:restartNumberingAfterBreak="0">
    <w:nsid w:val="05644B0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3" w15:restartNumberingAfterBreak="0">
    <w:nsid w:val="0EC6941A"/>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92D1056"/>
    <w:multiLevelType w:val="multilevel"/>
    <w:tmpl w:val="AA3671BE"/>
    <w:lvl w:ilvl="0">
      <w:start w:val="1"/>
      <w:numFmt w:val="decimal"/>
      <w:pStyle w:val="Heading1"/>
      <w:suff w:val="space"/>
      <w:lvlText w:val="%1."/>
      <w:lvlJc w:val="left"/>
      <w:pPr>
        <w:ind w:left="432" w:hanging="432"/>
      </w:pPr>
      <w:rPr>
        <w:rFonts w:hint="default"/>
        <w:b/>
        <w:i w:val="0"/>
      </w:rPr>
    </w:lvl>
    <w:lvl w:ilvl="1">
      <w:start w:val="1"/>
      <w:numFmt w:val="decimal"/>
      <w:pStyle w:val="Heading2"/>
      <w:suff w:val="space"/>
      <w:lvlText w:val="%1.%2."/>
      <w:lvlJc w:val="left"/>
      <w:pPr>
        <w:ind w:left="150" w:hanging="576"/>
      </w:pPr>
      <w:rPr>
        <w:rFonts w:ascii="Times New Roman" w:hAnsi="Times New Roman" w:cs="Times New Roman" w:hint="default"/>
        <w:b/>
        <w:bCs w:val="0"/>
        <w:i w:val="0"/>
        <w:iCs w:val="0"/>
        <w:caps w:val="0"/>
        <w:smallCaps w:val="0"/>
        <w:strike w:val="0"/>
        <w:dstrike w:val="0"/>
        <w:noProof w:val="0"/>
        <w:vanish w:val="0"/>
        <w:color w:val="447524"/>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suff w:val="space"/>
      <w:lvlText w:val="%1.%2.%3."/>
      <w:lvlJc w:val="left"/>
      <w:pPr>
        <w:ind w:left="861" w:hanging="720"/>
      </w:pPr>
      <w:rPr>
        <w:rFonts w:hint="default"/>
        <w:color w:val="447524"/>
      </w:rPr>
    </w:lvl>
    <w:lvl w:ilvl="3">
      <w:start w:val="1"/>
      <w:numFmt w:val="decimal"/>
      <w:pStyle w:val="Heading4"/>
      <w:suff w:val="space"/>
      <w:lvlText w:val="%1.%2.%3.%4."/>
      <w:lvlJc w:val="left"/>
      <w:pPr>
        <w:ind w:left="438" w:hanging="864"/>
      </w:pPr>
      <w:rPr>
        <w:b/>
        <w:bCs w:val="0"/>
        <w:i w:val="0"/>
        <w:iCs w:val="0"/>
        <w:caps w:val="0"/>
        <w:smallCaps w:val="0"/>
        <w:strike w:val="0"/>
        <w:dstrike w:val="0"/>
        <w:noProof w:val="0"/>
        <w:vanish w:val="0"/>
        <w:color w:val="447524"/>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suff w:val="space"/>
      <w:lvlText w:val="%1.%2.%3.%4.%5."/>
      <w:lvlJc w:val="left"/>
      <w:pPr>
        <w:ind w:left="582" w:hanging="100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726"/>
        </w:tabs>
        <w:ind w:left="726" w:hanging="1152"/>
      </w:pPr>
      <w:rPr>
        <w:rFonts w:hint="default"/>
        <w:color w:val="447524"/>
      </w:rPr>
    </w:lvl>
    <w:lvl w:ilvl="6">
      <w:start w:val="1"/>
      <w:numFmt w:val="decimal"/>
      <w:pStyle w:val="Heading7"/>
      <w:lvlText w:val="%1.%2.%3.%4.%5.%6.%7"/>
      <w:lvlJc w:val="left"/>
      <w:pPr>
        <w:tabs>
          <w:tab w:val="num" w:pos="870"/>
        </w:tabs>
        <w:ind w:left="870" w:hanging="1296"/>
      </w:pPr>
      <w:rPr>
        <w:rFonts w:hint="default"/>
        <w:color w:val="447524"/>
      </w:rPr>
    </w:lvl>
    <w:lvl w:ilvl="7">
      <w:start w:val="1"/>
      <w:numFmt w:val="decimal"/>
      <w:pStyle w:val="Heading8"/>
      <w:lvlText w:val="%1.%2.%3.%4.%5.%6.%7.%8"/>
      <w:lvlJc w:val="left"/>
      <w:pPr>
        <w:tabs>
          <w:tab w:val="num" w:pos="1014"/>
        </w:tabs>
        <w:ind w:left="1014" w:hanging="1440"/>
      </w:pPr>
      <w:rPr>
        <w:rFonts w:hint="default"/>
        <w:color w:val="447524"/>
      </w:rPr>
    </w:lvl>
    <w:lvl w:ilvl="8">
      <w:start w:val="1"/>
      <w:numFmt w:val="decimal"/>
      <w:pStyle w:val="Heading9"/>
      <w:lvlText w:val="%1.%2.%3.%4.%5.%6.%7.%8.%9"/>
      <w:lvlJc w:val="left"/>
      <w:pPr>
        <w:tabs>
          <w:tab w:val="num" w:pos="1158"/>
        </w:tabs>
        <w:ind w:left="1158" w:hanging="1584"/>
      </w:pPr>
      <w:rPr>
        <w:rFonts w:hint="default"/>
        <w:color w:val="447524"/>
      </w:rPr>
    </w:lvl>
  </w:abstractNum>
  <w:abstractNum w:abstractNumId="25" w15:restartNumberingAfterBreak="0">
    <w:nsid w:val="1FB687DF"/>
    <w:multiLevelType w:val="multilevel"/>
    <w:tmpl w:val="00000001"/>
    <w:name w:val="HTML-List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6" w15:restartNumberingAfterBreak="0">
    <w:nsid w:val="1FB6C584"/>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7" w15:restartNumberingAfterBreak="0">
    <w:nsid w:val="1FB6FD4D"/>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8" w15:restartNumberingAfterBreak="0">
    <w:nsid w:val="1FB6FD9B"/>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29" w15:restartNumberingAfterBreak="0">
    <w:nsid w:val="1FB711CF"/>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0" w15:restartNumberingAfterBreak="0">
    <w:nsid w:val="1FB7B19A"/>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1" w15:restartNumberingAfterBreak="0">
    <w:nsid w:val="1FB7B1C8"/>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2" w15:restartNumberingAfterBreak="0">
    <w:nsid w:val="1FB7B284"/>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3" w15:restartNumberingAfterBreak="0">
    <w:nsid w:val="1FB7B2A3"/>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4" w15:restartNumberingAfterBreak="0">
    <w:nsid w:val="1FB7D231"/>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5" w15:restartNumberingAfterBreak="0">
    <w:nsid w:val="1FB7DE66"/>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6" w15:restartNumberingAfterBreak="0">
    <w:nsid w:val="1FB7DE67"/>
    <w:multiLevelType w:val="multilevel"/>
    <w:tmpl w:val="0000000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7" w15:restartNumberingAfterBreak="0">
    <w:nsid w:val="1FB7DE68"/>
    <w:multiLevelType w:val="multilevel"/>
    <w:tmpl w:val="0000000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8" w15:restartNumberingAfterBreak="0">
    <w:nsid w:val="1FB7E1B2"/>
    <w:multiLevelType w:val="multilevel"/>
    <w:tmpl w:val="0000000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9" w15:restartNumberingAfterBreak="0">
    <w:nsid w:val="2F5B01C9"/>
    <w:multiLevelType w:val="multilevel"/>
    <w:tmpl w:val="CD409FCA"/>
    <w:lvl w:ilvl="0">
      <w:start w:val="1"/>
      <w:numFmt w:val="decimal"/>
      <w:pStyle w:val="Numeracija"/>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317E6300"/>
    <w:multiLevelType w:val="hybridMultilevel"/>
    <w:tmpl w:val="6DCE18EE"/>
    <w:lvl w:ilvl="0" w:tplc="0427000F">
      <w:start w:val="1"/>
      <w:numFmt w:val="bullet"/>
      <w:pStyle w:val="Bullets1"/>
      <w:lvlText w:val=""/>
      <w:lvlJc w:val="left"/>
      <w:pPr>
        <w:tabs>
          <w:tab w:val="num" w:pos="1780"/>
        </w:tabs>
        <w:ind w:left="1780" w:hanging="360"/>
      </w:pPr>
      <w:rPr>
        <w:rFonts w:ascii="Symbol" w:hAnsi="Symbol" w:hint="default"/>
        <w:color w:val="auto"/>
      </w:rPr>
    </w:lvl>
    <w:lvl w:ilvl="1" w:tplc="04270019">
      <w:start w:val="1"/>
      <w:numFmt w:val="bullet"/>
      <w:pStyle w:val="Bullets2"/>
      <w:lvlText w:val="o"/>
      <w:lvlJc w:val="left"/>
      <w:pPr>
        <w:tabs>
          <w:tab w:val="num" w:pos="2576"/>
        </w:tabs>
        <w:ind w:left="2576" w:hanging="360"/>
      </w:pPr>
      <w:rPr>
        <w:rFonts w:ascii="Courier New" w:hAnsi="Courier New" w:cs="Courier New" w:hint="default"/>
      </w:rPr>
    </w:lvl>
    <w:lvl w:ilvl="2" w:tplc="0427001B">
      <w:start w:val="1"/>
      <w:numFmt w:val="bullet"/>
      <w:lvlText w:val=""/>
      <w:lvlJc w:val="left"/>
      <w:pPr>
        <w:tabs>
          <w:tab w:val="num" w:pos="3296"/>
        </w:tabs>
        <w:ind w:left="3296" w:hanging="360"/>
      </w:pPr>
      <w:rPr>
        <w:rFonts w:ascii="Wingdings" w:hAnsi="Wingdings" w:hint="default"/>
      </w:rPr>
    </w:lvl>
    <w:lvl w:ilvl="3" w:tplc="0427000F">
      <w:start w:val="1"/>
      <w:numFmt w:val="bullet"/>
      <w:lvlText w:val=""/>
      <w:lvlJc w:val="left"/>
      <w:pPr>
        <w:tabs>
          <w:tab w:val="num" w:pos="4016"/>
        </w:tabs>
        <w:ind w:left="4016" w:hanging="360"/>
      </w:pPr>
      <w:rPr>
        <w:rFonts w:ascii="Symbol" w:hAnsi="Symbol" w:hint="default"/>
      </w:rPr>
    </w:lvl>
    <w:lvl w:ilvl="4" w:tplc="04270019" w:tentative="1">
      <w:start w:val="1"/>
      <w:numFmt w:val="bullet"/>
      <w:lvlText w:val="o"/>
      <w:lvlJc w:val="left"/>
      <w:pPr>
        <w:tabs>
          <w:tab w:val="num" w:pos="4736"/>
        </w:tabs>
        <w:ind w:left="4736" w:hanging="360"/>
      </w:pPr>
      <w:rPr>
        <w:rFonts w:ascii="Courier New" w:hAnsi="Courier New" w:cs="Courier New" w:hint="default"/>
      </w:rPr>
    </w:lvl>
    <w:lvl w:ilvl="5" w:tplc="0427001B" w:tentative="1">
      <w:start w:val="1"/>
      <w:numFmt w:val="bullet"/>
      <w:lvlText w:val=""/>
      <w:lvlJc w:val="left"/>
      <w:pPr>
        <w:tabs>
          <w:tab w:val="num" w:pos="5456"/>
        </w:tabs>
        <w:ind w:left="5456" w:hanging="360"/>
      </w:pPr>
      <w:rPr>
        <w:rFonts w:ascii="Wingdings" w:hAnsi="Wingdings" w:hint="default"/>
      </w:rPr>
    </w:lvl>
    <w:lvl w:ilvl="6" w:tplc="0427000F" w:tentative="1">
      <w:start w:val="1"/>
      <w:numFmt w:val="bullet"/>
      <w:lvlText w:val=""/>
      <w:lvlJc w:val="left"/>
      <w:pPr>
        <w:tabs>
          <w:tab w:val="num" w:pos="6176"/>
        </w:tabs>
        <w:ind w:left="6176" w:hanging="360"/>
      </w:pPr>
      <w:rPr>
        <w:rFonts w:ascii="Symbol" w:hAnsi="Symbol" w:hint="default"/>
      </w:rPr>
    </w:lvl>
    <w:lvl w:ilvl="7" w:tplc="04270019" w:tentative="1">
      <w:start w:val="1"/>
      <w:numFmt w:val="bullet"/>
      <w:lvlText w:val="o"/>
      <w:lvlJc w:val="left"/>
      <w:pPr>
        <w:tabs>
          <w:tab w:val="num" w:pos="6896"/>
        </w:tabs>
        <w:ind w:left="6896" w:hanging="360"/>
      </w:pPr>
      <w:rPr>
        <w:rFonts w:ascii="Courier New" w:hAnsi="Courier New" w:cs="Courier New" w:hint="default"/>
      </w:rPr>
    </w:lvl>
    <w:lvl w:ilvl="8" w:tplc="0427001B" w:tentative="1">
      <w:start w:val="1"/>
      <w:numFmt w:val="bullet"/>
      <w:lvlText w:val=""/>
      <w:lvlJc w:val="left"/>
      <w:pPr>
        <w:tabs>
          <w:tab w:val="num" w:pos="7616"/>
        </w:tabs>
        <w:ind w:left="7616" w:hanging="360"/>
      </w:pPr>
      <w:rPr>
        <w:rFonts w:ascii="Wingdings" w:hAnsi="Wingdings" w:hint="default"/>
      </w:rPr>
    </w:lvl>
  </w:abstractNum>
  <w:abstractNum w:abstractNumId="41" w15:restartNumberingAfterBreak="0">
    <w:nsid w:val="34F73465"/>
    <w:multiLevelType w:val="multilevel"/>
    <w:tmpl w:val="8BC0DFC8"/>
    <w:lvl w:ilvl="0">
      <w:start w:val="1"/>
      <w:numFmt w:val="decimal"/>
      <w:pStyle w:val="Numeruotastekstas"/>
      <w:lvlText w:val="%1."/>
      <w:lvlJc w:val="left"/>
      <w:pPr>
        <w:tabs>
          <w:tab w:val="num" w:pos="924"/>
        </w:tabs>
        <w:ind w:left="924" w:hanging="357"/>
      </w:pPr>
      <w:rPr>
        <w:rFonts w:hint="default"/>
      </w:rPr>
    </w:lvl>
    <w:lvl w:ilvl="1">
      <w:start w:val="1"/>
      <w:numFmt w:val="decimal"/>
      <w:lvlText w:val="%1.%2."/>
      <w:lvlJc w:val="left"/>
      <w:pPr>
        <w:tabs>
          <w:tab w:val="num" w:pos="1134"/>
        </w:tabs>
        <w:ind w:left="1418" w:hanging="494"/>
      </w:pPr>
      <w:rPr>
        <w:rFonts w:hint="default"/>
      </w:rPr>
    </w:lvl>
    <w:lvl w:ilvl="2">
      <w:start w:val="1"/>
      <w:numFmt w:val="decimal"/>
      <w:lvlText w:val="%1.%2.%3."/>
      <w:lvlJc w:val="left"/>
      <w:pPr>
        <w:tabs>
          <w:tab w:val="num" w:pos="1985"/>
        </w:tabs>
        <w:ind w:left="1985" w:hanging="567"/>
      </w:pPr>
      <w:rPr>
        <w:rFonts w:hint="default"/>
      </w:rPr>
    </w:lvl>
    <w:lvl w:ilvl="3">
      <w:start w:val="1"/>
      <w:numFmt w:val="decimal"/>
      <w:lvlText w:val="%1.%2.%3.%4."/>
      <w:lvlJc w:val="left"/>
      <w:pPr>
        <w:tabs>
          <w:tab w:val="num" w:pos="669"/>
        </w:tabs>
        <w:ind w:left="597" w:hanging="648"/>
      </w:pPr>
      <w:rPr>
        <w:rFonts w:hint="default"/>
      </w:rPr>
    </w:lvl>
    <w:lvl w:ilvl="4">
      <w:start w:val="1"/>
      <w:numFmt w:val="decimal"/>
      <w:lvlText w:val="%1.%2.%3.%4.%5."/>
      <w:lvlJc w:val="left"/>
      <w:pPr>
        <w:tabs>
          <w:tab w:val="num" w:pos="1389"/>
        </w:tabs>
        <w:ind w:left="1101" w:hanging="792"/>
      </w:pPr>
      <w:rPr>
        <w:rFonts w:hint="default"/>
      </w:rPr>
    </w:lvl>
    <w:lvl w:ilvl="5">
      <w:start w:val="1"/>
      <w:numFmt w:val="decimal"/>
      <w:lvlText w:val="%1.%2.%3.%4.%5.%6."/>
      <w:lvlJc w:val="left"/>
      <w:pPr>
        <w:tabs>
          <w:tab w:val="num" w:pos="1749"/>
        </w:tabs>
        <w:ind w:left="1605" w:hanging="936"/>
      </w:pPr>
      <w:rPr>
        <w:rFonts w:hint="default"/>
      </w:rPr>
    </w:lvl>
    <w:lvl w:ilvl="6">
      <w:start w:val="1"/>
      <w:numFmt w:val="decimal"/>
      <w:lvlText w:val="%1.%2.%3.%4.%5.%6.%7."/>
      <w:lvlJc w:val="left"/>
      <w:pPr>
        <w:tabs>
          <w:tab w:val="num" w:pos="2469"/>
        </w:tabs>
        <w:ind w:left="2109" w:hanging="1080"/>
      </w:pPr>
      <w:rPr>
        <w:rFonts w:hint="default"/>
      </w:rPr>
    </w:lvl>
    <w:lvl w:ilvl="7">
      <w:start w:val="1"/>
      <w:numFmt w:val="decimal"/>
      <w:lvlText w:val="%1.%2.%3.%4.%5.%6.%7.%8."/>
      <w:lvlJc w:val="left"/>
      <w:pPr>
        <w:tabs>
          <w:tab w:val="num" w:pos="2829"/>
        </w:tabs>
        <w:ind w:left="2613" w:hanging="1224"/>
      </w:pPr>
      <w:rPr>
        <w:rFonts w:hint="default"/>
      </w:rPr>
    </w:lvl>
    <w:lvl w:ilvl="8">
      <w:start w:val="1"/>
      <w:numFmt w:val="decimal"/>
      <w:lvlText w:val="%1.%2.%3.%4.%5.%6.%7.%8.%9."/>
      <w:lvlJc w:val="left"/>
      <w:pPr>
        <w:tabs>
          <w:tab w:val="num" w:pos="3549"/>
        </w:tabs>
        <w:ind w:left="3189" w:hanging="1440"/>
      </w:pPr>
      <w:rPr>
        <w:rFonts w:hint="default"/>
      </w:rPr>
    </w:lvl>
  </w:abstractNum>
  <w:abstractNum w:abstractNumId="42" w15:restartNumberingAfterBreak="0">
    <w:nsid w:val="35DB43BE"/>
    <w:multiLevelType w:val="hybridMultilevel"/>
    <w:tmpl w:val="D2EC51D8"/>
    <w:lvl w:ilvl="0" w:tplc="2B9EB06C">
      <w:start w:val="1"/>
      <w:numFmt w:val="decimal"/>
      <w:pStyle w:val="Scenarijausnumeravimas"/>
      <w:lvlText w:val="%1."/>
      <w:lvlJc w:val="left"/>
      <w:pPr>
        <w:ind w:left="785" w:hanging="360"/>
      </w:pPr>
      <w:rPr>
        <w:rFonts w:hint="default"/>
      </w:rPr>
    </w:lvl>
    <w:lvl w:ilvl="1" w:tplc="04270019" w:tentative="1">
      <w:start w:val="1"/>
      <w:numFmt w:val="lowerLetter"/>
      <w:lvlText w:val="%2."/>
      <w:lvlJc w:val="left"/>
      <w:pPr>
        <w:tabs>
          <w:tab w:val="num" w:pos="1800"/>
        </w:tabs>
        <w:ind w:left="1800" w:hanging="360"/>
      </w:pPr>
    </w:lvl>
    <w:lvl w:ilvl="2" w:tplc="0427001B" w:tentative="1">
      <w:start w:val="1"/>
      <w:numFmt w:val="lowerRoman"/>
      <w:lvlText w:val="%3."/>
      <w:lvlJc w:val="right"/>
      <w:pPr>
        <w:tabs>
          <w:tab w:val="num" w:pos="2520"/>
        </w:tabs>
        <w:ind w:left="2520" w:hanging="180"/>
      </w:pPr>
    </w:lvl>
    <w:lvl w:ilvl="3" w:tplc="0427000F" w:tentative="1">
      <w:start w:val="1"/>
      <w:numFmt w:val="decimal"/>
      <w:lvlText w:val="%4."/>
      <w:lvlJc w:val="left"/>
      <w:pPr>
        <w:tabs>
          <w:tab w:val="num" w:pos="3240"/>
        </w:tabs>
        <w:ind w:left="3240" w:hanging="360"/>
      </w:pPr>
    </w:lvl>
    <w:lvl w:ilvl="4" w:tplc="04270019" w:tentative="1">
      <w:start w:val="1"/>
      <w:numFmt w:val="lowerLetter"/>
      <w:lvlText w:val="%5."/>
      <w:lvlJc w:val="left"/>
      <w:pPr>
        <w:tabs>
          <w:tab w:val="num" w:pos="3960"/>
        </w:tabs>
        <w:ind w:left="3960" w:hanging="360"/>
      </w:pPr>
    </w:lvl>
    <w:lvl w:ilvl="5" w:tplc="0427001B" w:tentative="1">
      <w:start w:val="1"/>
      <w:numFmt w:val="lowerRoman"/>
      <w:lvlText w:val="%6."/>
      <w:lvlJc w:val="right"/>
      <w:pPr>
        <w:tabs>
          <w:tab w:val="num" w:pos="4680"/>
        </w:tabs>
        <w:ind w:left="4680" w:hanging="180"/>
      </w:pPr>
    </w:lvl>
    <w:lvl w:ilvl="6" w:tplc="0427000F" w:tentative="1">
      <w:start w:val="1"/>
      <w:numFmt w:val="decimal"/>
      <w:lvlText w:val="%7."/>
      <w:lvlJc w:val="left"/>
      <w:pPr>
        <w:tabs>
          <w:tab w:val="num" w:pos="5400"/>
        </w:tabs>
        <w:ind w:left="5400" w:hanging="360"/>
      </w:pPr>
    </w:lvl>
    <w:lvl w:ilvl="7" w:tplc="04270019" w:tentative="1">
      <w:start w:val="1"/>
      <w:numFmt w:val="lowerLetter"/>
      <w:lvlText w:val="%8."/>
      <w:lvlJc w:val="left"/>
      <w:pPr>
        <w:tabs>
          <w:tab w:val="num" w:pos="6120"/>
        </w:tabs>
        <w:ind w:left="6120" w:hanging="360"/>
      </w:pPr>
    </w:lvl>
    <w:lvl w:ilvl="8" w:tplc="0427001B" w:tentative="1">
      <w:start w:val="1"/>
      <w:numFmt w:val="lowerRoman"/>
      <w:lvlText w:val="%9."/>
      <w:lvlJc w:val="right"/>
      <w:pPr>
        <w:tabs>
          <w:tab w:val="num" w:pos="6840"/>
        </w:tabs>
        <w:ind w:left="6840" w:hanging="180"/>
      </w:pPr>
    </w:lvl>
  </w:abstractNum>
  <w:abstractNum w:abstractNumId="43" w15:restartNumberingAfterBreak="0">
    <w:nsid w:val="37015FE2"/>
    <w:multiLevelType w:val="hybridMultilevel"/>
    <w:tmpl w:val="798C7526"/>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37AD1E2A"/>
    <w:multiLevelType w:val="singleLevel"/>
    <w:tmpl w:val="F0A6AC78"/>
    <w:lvl w:ilvl="0">
      <w:start w:val="1"/>
      <w:numFmt w:val="bullet"/>
      <w:pStyle w:val="special"/>
      <w:lvlText w:val=""/>
      <w:lvlJc w:val="left"/>
      <w:pPr>
        <w:tabs>
          <w:tab w:val="num" w:pos="360"/>
        </w:tabs>
        <w:ind w:left="360" w:hanging="360"/>
      </w:pPr>
      <w:rPr>
        <w:rFonts w:ascii="Wingdings" w:hAnsi="Wingdings" w:hint="default"/>
      </w:rPr>
    </w:lvl>
  </w:abstractNum>
  <w:abstractNum w:abstractNumId="45" w15:restartNumberingAfterBreak="0">
    <w:nsid w:val="3BAA1AA8"/>
    <w:multiLevelType w:val="hybridMultilevel"/>
    <w:tmpl w:val="9D4ACF98"/>
    <w:lvl w:ilvl="0" w:tplc="8DF432A2">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 w15:restartNumberingAfterBreak="0">
    <w:nsid w:val="3C49AFA3"/>
    <w:multiLevelType w:val="multilevel"/>
    <w:tmpl w:val="FFFFFF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0E309B9"/>
    <w:multiLevelType w:val="multilevel"/>
    <w:tmpl w:val="066836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424E7557"/>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49" w15:restartNumberingAfterBreak="0">
    <w:nsid w:val="42A86D8F"/>
    <w:multiLevelType w:val="singleLevel"/>
    <w:tmpl w:val="36E8C51A"/>
    <w:lvl w:ilvl="0">
      <w:start w:val="1"/>
      <w:numFmt w:val="decimal"/>
      <w:pStyle w:val="tabletext"/>
      <w:lvlText w:val="%1 pav."/>
      <w:lvlJc w:val="left"/>
      <w:pPr>
        <w:tabs>
          <w:tab w:val="num" w:pos="1080"/>
        </w:tabs>
        <w:ind w:left="360" w:hanging="360"/>
      </w:pPr>
    </w:lvl>
  </w:abstractNum>
  <w:abstractNum w:abstractNumId="50" w15:restartNumberingAfterBreak="0">
    <w:nsid w:val="55E75091"/>
    <w:multiLevelType w:val="hybridMultilevel"/>
    <w:tmpl w:val="2B34CDF2"/>
    <w:lvl w:ilvl="0" w:tplc="04270001">
      <w:start w:val="1"/>
      <w:numFmt w:val="decimal"/>
      <w:pStyle w:val="Priedas"/>
      <w:lvlText w:val="Priedas %1."/>
      <w:lvlJc w:val="left"/>
      <w:pPr>
        <w:tabs>
          <w:tab w:val="num" w:pos="1287"/>
        </w:tabs>
        <w:ind w:left="1287" w:hanging="1287"/>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51" w15:restartNumberingAfterBreak="0">
    <w:nsid w:val="561A62C6"/>
    <w:multiLevelType w:val="multilevel"/>
    <w:tmpl w:val="6178A800"/>
    <w:name w:val="List_AS"/>
    <w:lvl w:ilvl="0">
      <w:start w:val="1"/>
      <w:numFmt w:val="decimal"/>
      <w:lvlText w:val="%1."/>
      <w:lvlJc w:val="left"/>
      <w:rPr>
        <w:b/>
        <w:bCs/>
        <w:color w:val="004080"/>
        <w:sz w:val="32"/>
        <w:szCs w:val="32"/>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numFmt w:val="decimal"/>
      <w:lvlText w:val="%1.%2.%3.%4.%5.%6.%7"/>
      <w:lvlJc w:val="left"/>
    </w:lvl>
    <w:lvl w:ilvl="7">
      <w:numFmt w:val="decimal"/>
      <w:lvlText w:val="%1.%2.%3.%4.%5.%6.%7.%8"/>
      <w:lvlJc w:val="left"/>
    </w:lvl>
    <w:lvl w:ilvl="8">
      <w:numFmt w:val="decimal"/>
      <w:lvlText w:val="%1.%2.%3.%4.%5.%6.%7.%8.%9"/>
      <w:lvlJc w:val="left"/>
    </w:lvl>
  </w:abstractNum>
  <w:abstractNum w:abstractNumId="52" w15:restartNumberingAfterBreak="0">
    <w:nsid w:val="56AA7A54"/>
    <w:multiLevelType w:val="hybridMultilevel"/>
    <w:tmpl w:val="97180828"/>
    <w:lvl w:ilvl="0" w:tplc="FFFFFFFF">
      <w:start w:val="1"/>
      <w:numFmt w:val="bullet"/>
      <w:pStyle w:val="Bulletedintable"/>
      <w:lvlText w:val=""/>
      <w:lvlJc w:val="left"/>
      <w:pPr>
        <w:tabs>
          <w:tab w:val="num" w:pos="170"/>
        </w:tabs>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8EA4B37"/>
    <w:multiLevelType w:val="hybridMultilevel"/>
    <w:tmpl w:val="0C3E15B8"/>
    <w:lvl w:ilvl="0" w:tplc="8842F3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D026A73"/>
    <w:multiLevelType w:val="multilevel"/>
    <w:tmpl w:val="CADE4740"/>
    <w:lvl w:ilvl="0">
      <w:start w:val="1"/>
      <w:numFmt w:val="bullet"/>
      <w:pStyle w:val="Sraas1"/>
      <w:lvlText w:val=""/>
      <w:lvlJc w:val="left"/>
      <w:pPr>
        <w:tabs>
          <w:tab w:val="num" w:pos="1117"/>
        </w:tabs>
        <w:ind w:left="284" w:hanging="284"/>
      </w:pPr>
      <w:rPr>
        <w:rFonts w:ascii="Symbol" w:hAnsi="Symbol" w:hint="default"/>
        <w:color w:val="000000" w:themeColor="text1"/>
        <w:sz w:val="16"/>
      </w:rPr>
    </w:lvl>
    <w:lvl w:ilvl="1">
      <w:start w:val="1"/>
      <w:numFmt w:val="bullet"/>
      <w:lvlText w:val=""/>
      <w:lvlJc w:val="left"/>
      <w:pPr>
        <w:tabs>
          <w:tab w:val="num" w:pos="1684"/>
        </w:tabs>
        <w:ind w:left="851" w:hanging="284"/>
      </w:pPr>
      <w:rPr>
        <w:rFonts w:ascii="Wingdings" w:hAnsi="Wingdings" w:hint="default"/>
        <w:color w:val="000000" w:themeColor="text1"/>
        <w:sz w:val="12"/>
      </w:rPr>
    </w:lvl>
    <w:lvl w:ilvl="2">
      <w:start w:val="1"/>
      <w:numFmt w:val="bullet"/>
      <w:lvlText w:val=""/>
      <w:lvlJc w:val="left"/>
      <w:pPr>
        <w:tabs>
          <w:tab w:val="num" w:pos="2251"/>
        </w:tabs>
        <w:ind w:left="1418" w:hanging="284"/>
      </w:pPr>
      <w:rPr>
        <w:rFonts w:ascii="Wingdings" w:hAnsi="Wingdings" w:hint="default"/>
        <w:color w:val="000000" w:themeColor="text1"/>
        <w:sz w:val="12"/>
      </w:rPr>
    </w:lvl>
    <w:lvl w:ilvl="3">
      <w:start w:val="1"/>
      <w:numFmt w:val="bullet"/>
      <w:lvlText w:val=""/>
      <w:lvlJc w:val="left"/>
      <w:pPr>
        <w:tabs>
          <w:tab w:val="num" w:pos="2818"/>
        </w:tabs>
        <w:ind w:left="1985" w:hanging="284"/>
      </w:pPr>
      <w:rPr>
        <w:rFonts w:ascii="Wingdings" w:hAnsi="Wingdings" w:hint="default"/>
        <w:color w:val="000000" w:themeColor="text1"/>
        <w:sz w:val="12"/>
      </w:rPr>
    </w:lvl>
    <w:lvl w:ilvl="4">
      <w:start w:val="1"/>
      <w:numFmt w:val="bullet"/>
      <w:lvlText w:val=""/>
      <w:lvlJc w:val="left"/>
      <w:pPr>
        <w:tabs>
          <w:tab w:val="num" w:pos="3385"/>
        </w:tabs>
        <w:ind w:left="2552" w:hanging="284"/>
      </w:pPr>
      <w:rPr>
        <w:rFonts w:ascii="Wingdings" w:hAnsi="Wingdings" w:hint="default"/>
        <w:color w:val="000000" w:themeColor="text1"/>
        <w:sz w:val="12"/>
      </w:rPr>
    </w:lvl>
    <w:lvl w:ilvl="5">
      <w:start w:val="1"/>
      <w:numFmt w:val="bullet"/>
      <w:lvlText w:val="o"/>
      <w:lvlJc w:val="left"/>
      <w:pPr>
        <w:tabs>
          <w:tab w:val="num" w:pos="3952"/>
        </w:tabs>
        <w:ind w:left="3119" w:hanging="284"/>
      </w:pPr>
      <w:rPr>
        <w:rFonts w:ascii="Courier New" w:hAnsi="Courier New" w:hint="default"/>
        <w:color w:val="000000" w:themeColor="text1"/>
        <w:sz w:val="12"/>
      </w:rPr>
    </w:lvl>
    <w:lvl w:ilvl="6">
      <w:start w:val="1"/>
      <w:numFmt w:val="bullet"/>
      <w:lvlText w:val=""/>
      <w:lvlJc w:val="left"/>
      <w:pPr>
        <w:tabs>
          <w:tab w:val="num" w:pos="4519"/>
        </w:tabs>
        <w:ind w:left="3686" w:hanging="284"/>
      </w:pPr>
      <w:rPr>
        <w:rFonts w:ascii="Wingdings" w:hAnsi="Wingdings" w:hint="default"/>
        <w:color w:val="000000" w:themeColor="text1"/>
        <w:sz w:val="16"/>
      </w:rPr>
    </w:lvl>
    <w:lvl w:ilvl="7">
      <w:start w:val="1"/>
      <w:numFmt w:val="bullet"/>
      <w:lvlText w:val=""/>
      <w:lvlJc w:val="left"/>
      <w:pPr>
        <w:tabs>
          <w:tab w:val="num" w:pos="5086"/>
        </w:tabs>
        <w:ind w:left="4253" w:hanging="284"/>
      </w:pPr>
      <w:rPr>
        <w:rFonts w:ascii="Wingdings" w:hAnsi="Wingdings" w:hint="default"/>
        <w:color w:val="000000" w:themeColor="text1"/>
        <w:sz w:val="16"/>
      </w:rPr>
    </w:lvl>
    <w:lvl w:ilvl="8">
      <w:start w:val="1"/>
      <w:numFmt w:val="bullet"/>
      <w:lvlText w:val=""/>
      <w:lvlJc w:val="left"/>
      <w:pPr>
        <w:tabs>
          <w:tab w:val="num" w:pos="5653"/>
        </w:tabs>
        <w:ind w:left="4820" w:hanging="284"/>
      </w:pPr>
      <w:rPr>
        <w:rFonts w:ascii="Wingdings" w:hAnsi="Wingdings" w:hint="default"/>
        <w:color w:val="000000" w:themeColor="text1"/>
        <w:sz w:val="16"/>
      </w:rPr>
    </w:lvl>
  </w:abstractNum>
  <w:abstractNum w:abstractNumId="55" w15:restartNumberingAfterBreak="0">
    <w:nsid w:val="6AC723DB"/>
    <w:multiLevelType w:val="hybridMultilevel"/>
    <w:tmpl w:val="800484B8"/>
    <w:lvl w:ilvl="0" w:tplc="0314906A">
      <w:start w:val="1"/>
      <w:numFmt w:val="decimal"/>
      <w:lvlText w:val="%1."/>
      <w:lvlJc w:val="left"/>
      <w:pPr>
        <w:ind w:left="1117" w:hanging="360"/>
      </w:pPr>
    </w:lvl>
    <w:lvl w:ilvl="1" w:tplc="04270019" w:tentative="1">
      <w:start w:val="1"/>
      <w:numFmt w:val="lowerLetter"/>
      <w:lvlText w:val="%2."/>
      <w:lvlJc w:val="left"/>
      <w:pPr>
        <w:ind w:left="1837" w:hanging="360"/>
      </w:pPr>
    </w:lvl>
    <w:lvl w:ilvl="2" w:tplc="0427001B" w:tentative="1">
      <w:start w:val="1"/>
      <w:numFmt w:val="lowerRoman"/>
      <w:lvlText w:val="%3."/>
      <w:lvlJc w:val="right"/>
      <w:pPr>
        <w:ind w:left="2557" w:hanging="180"/>
      </w:pPr>
    </w:lvl>
    <w:lvl w:ilvl="3" w:tplc="0427000F" w:tentative="1">
      <w:start w:val="1"/>
      <w:numFmt w:val="decimal"/>
      <w:lvlText w:val="%4."/>
      <w:lvlJc w:val="left"/>
      <w:pPr>
        <w:ind w:left="3277" w:hanging="360"/>
      </w:pPr>
    </w:lvl>
    <w:lvl w:ilvl="4" w:tplc="04270019" w:tentative="1">
      <w:start w:val="1"/>
      <w:numFmt w:val="lowerLetter"/>
      <w:lvlText w:val="%5."/>
      <w:lvlJc w:val="left"/>
      <w:pPr>
        <w:ind w:left="3997" w:hanging="360"/>
      </w:pPr>
    </w:lvl>
    <w:lvl w:ilvl="5" w:tplc="0427001B" w:tentative="1">
      <w:start w:val="1"/>
      <w:numFmt w:val="lowerRoman"/>
      <w:lvlText w:val="%6."/>
      <w:lvlJc w:val="right"/>
      <w:pPr>
        <w:ind w:left="4717" w:hanging="180"/>
      </w:pPr>
    </w:lvl>
    <w:lvl w:ilvl="6" w:tplc="0427000F" w:tentative="1">
      <w:start w:val="1"/>
      <w:numFmt w:val="decimal"/>
      <w:lvlText w:val="%7."/>
      <w:lvlJc w:val="left"/>
      <w:pPr>
        <w:ind w:left="5437" w:hanging="360"/>
      </w:pPr>
    </w:lvl>
    <w:lvl w:ilvl="7" w:tplc="04270019" w:tentative="1">
      <w:start w:val="1"/>
      <w:numFmt w:val="lowerLetter"/>
      <w:lvlText w:val="%8."/>
      <w:lvlJc w:val="left"/>
      <w:pPr>
        <w:ind w:left="6157" w:hanging="360"/>
      </w:pPr>
    </w:lvl>
    <w:lvl w:ilvl="8" w:tplc="0427001B" w:tentative="1">
      <w:start w:val="1"/>
      <w:numFmt w:val="lowerRoman"/>
      <w:lvlText w:val="%9."/>
      <w:lvlJc w:val="right"/>
      <w:pPr>
        <w:ind w:left="6877" w:hanging="180"/>
      </w:pPr>
    </w:lvl>
  </w:abstractNum>
  <w:abstractNum w:abstractNumId="56" w15:restartNumberingAfterBreak="0">
    <w:nsid w:val="6DAE7887"/>
    <w:multiLevelType w:val="hybridMultilevel"/>
    <w:tmpl w:val="0D2CBD62"/>
    <w:lvl w:ilvl="0" w:tplc="109808A8">
      <w:start w:val="1"/>
      <w:numFmt w:val="bullet"/>
      <w:pStyle w:val="Lentelssraas"/>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7" w15:restartNumberingAfterBreak="0">
    <w:nsid w:val="6EF16A95"/>
    <w:multiLevelType w:val="hybridMultilevel"/>
    <w:tmpl w:val="4856658C"/>
    <w:lvl w:ilvl="0" w:tplc="0FBE278C">
      <w:start w:val="1"/>
      <w:numFmt w:val="bullet"/>
      <w:pStyle w:val="ListParagraph"/>
      <w:lvlText w:val=""/>
      <w:lvlJc w:val="left"/>
      <w:pPr>
        <w:ind w:left="1117" w:hanging="360"/>
      </w:pPr>
      <w:rPr>
        <w:rFonts w:ascii="Symbol" w:hAnsi="Symbol" w:hint="default"/>
      </w:rPr>
    </w:lvl>
    <w:lvl w:ilvl="1" w:tplc="04270003" w:tentative="1">
      <w:start w:val="1"/>
      <w:numFmt w:val="bullet"/>
      <w:lvlText w:val="o"/>
      <w:lvlJc w:val="left"/>
      <w:pPr>
        <w:ind w:left="1837" w:hanging="360"/>
      </w:pPr>
      <w:rPr>
        <w:rFonts w:ascii="Courier New" w:hAnsi="Courier New" w:cs="Courier New" w:hint="default"/>
      </w:rPr>
    </w:lvl>
    <w:lvl w:ilvl="2" w:tplc="04270005" w:tentative="1">
      <w:start w:val="1"/>
      <w:numFmt w:val="bullet"/>
      <w:lvlText w:val=""/>
      <w:lvlJc w:val="left"/>
      <w:pPr>
        <w:ind w:left="2557" w:hanging="360"/>
      </w:pPr>
      <w:rPr>
        <w:rFonts w:ascii="Wingdings" w:hAnsi="Wingdings" w:hint="default"/>
      </w:rPr>
    </w:lvl>
    <w:lvl w:ilvl="3" w:tplc="04270001" w:tentative="1">
      <w:start w:val="1"/>
      <w:numFmt w:val="bullet"/>
      <w:lvlText w:val=""/>
      <w:lvlJc w:val="left"/>
      <w:pPr>
        <w:ind w:left="3277" w:hanging="360"/>
      </w:pPr>
      <w:rPr>
        <w:rFonts w:ascii="Symbol" w:hAnsi="Symbol" w:hint="default"/>
      </w:rPr>
    </w:lvl>
    <w:lvl w:ilvl="4" w:tplc="04270003" w:tentative="1">
      <w:start w:val="1"/>
      <w:numFmt w:val="bullet"/>
      <w:lvlText w:val="o"/>
      <w:lvlJc w:val="left"/>
      <w:pPr>
        <w:ind w:left="3997" w:hanging="360"/>
      </w:pPr>
      <w:rPr>
        <w:rFonts w:ascii="Courier New" w:hAnsi="Courier New" w:cs="Courier New" w:hint="default"/>
      </w:rPr>
    </w:lvl>
    <w:lvl w:ilvl="5" w:tplc="04270005" w:tentative="1">
      <w:start w:val="1"/>
      <w:numFmt w:val="bullet"/>
      <w:lvlText w:val=""/>
      <w:lvlJc w:val="left"/>
      <w:pPr>
        <w:ind w:left="4717" w:hanging="360"/>
      </w:pPr>
      <w:rPr>
        <w:rFonts w:ascii="Wingdings" w:hAnsi="Wingdings" w:hint="default"/>
      </w:rPr>
    </w:lvl>
    <w:lvl w:ilvl="6" w:tplc="04270001" w:tentative="1">
      <w:start w:val="1"/>
      <w:numFmt w:val="bullet"/>
      <w:lvlText w:val=""/>
      <w:lvlJc w:val="left"/>
      <w:pPr>
        <w:ind w:left="5437" w:hanging="360"/>
      </w:pPr>
      <w:rPr>
        <w:rFonts w:ascii="Symbol" w:hAnsi="Symbol" w:hint="default"/>
      </w:rPr>
    </w:lvl>
    <w:lvl w:ilvl="7" w:tplc="04270003" w:tentative="1">
      <w:start w:val="1"/>
      <w:numFmt w:val="bullet"/>
      <w:lvlText w:val="o"/>
      <w:lvlJc w:val="left"/>
      <w:pPr>
        <w:ind w:left="6157" w:hanging="360"/>
      </w:pPr>
      <w:rPr>
        <w:rFonts w:ascii="Courier New" w:hAnsi="Courier New" w:cs="Courier New" w:hint="default"/>
      </w:rPr>
    </w:lvl>
    <w:lvl w:ilvl="8" w:tplc="04270005" w:tentative="1">
      <w:start w:val="1"/>
      <w:numFmt w:val="bullet"/>
      <w:lvlText w:val=""/>
      <w:lvlJc w:val="left"/>
      <w:pPr>
        <w:ind w:left="6877" w:hanging="360"/>
      </w:pPr>
      <w:rPr>
        <w:rFonts w:ascii="Wingdings" w:hAnsi="Wingdings" w:hint="default"/>
      </w:rPr>
    </w:lvl>
  </w:abstractNum>
  <w:abstractNum w:abstractNumId="58" w15:restartNumberingAfterBreak="0">
    <w:nsid w:val="7AB41239"/>
    <w:multiLevelType w:val="multilevel"/>
    <w:tmpl w:val="A8A099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Antraste3tuned"/>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206867876">
    <w:abstractNumId w:val="23"/>
  </w:num>
  <w:num w:numId="2" w16cid:durableId="1856075273">
    <w:abstractNumId w:val="40"/>
  </w:num>
  <w:num w:numId="3" w16cid:durableId="1014461187">
    <w:abstractNumId w:val="24"/>
  </w:num>
  <w:num w:numId="4" w16cid:durableId="1213691967">
    <w:abstractNumId w:val="50"/>
  </w:num>
  <w:num w:numId="5" w16cid:durableId="1735541964">
    <w:abstractNumId w:val="49"/>
  </w:num>
  <w:num w:numId="6" w16cid:durableId="2055621755">
    <w:abstractNumId w:val="44"/>
  </w:num>
  <w:num w:numId="7" w16cid:durableId="1525971255">
    <w:abstractNumId w:val="48"/>
  </w:num>
  <w:num w:numId="8" w16cid:durableId="943003260">
    <w:abstractNumId w:val="41"/>
  </w:num>
  <w:num w:numId="9" w16cid:durableId="566376174">
    <w:abstractNumId w:val="42"/>
  </w:num>
  <w:num w:numId="10" w16cid:durableId="607546961">
    <w:abstractNumId w:val="56"/>
  </w:num>
  <w:num w:numId="11" w16cid:durableId="691687488">
    <w:abstractNumId w:val="54"/>
  </w:num>
  <w:num w:numId="12" w16cid:durableId="1372539239">
    <w:abstractNumId w:val="52"/>
  </w:num>
  <w:num w:numId="13" w16cid:durableId="1045761052">
    <w:abstractNumId w:val="58"/>
  </w:num>
  <w:num w:numId="14" w16cid:durableId="121925831">
    <w:abstractNumId w:val="47"/>
  </w:num>
  <w:num w:numId="15" w16cid:durableId="293339486">
    <w:abstractNumId w:val="39"/>
  </w:num>
  <w:num w:numId="16" w16cid:durableId="1509710641">
    <w:abstractNumId w:val="26"/>
  </w:num>
  <w:num w:numId="17" w16cid:durableId="658459326">
    <w:abstractNumId w:val="27"/>
  </w:num>
  <w:num w:numId="18" w16cid:durableId="816266279">
    <w:abstractNumId w:val="28"/>
  </w:num>
  <w:num w:numId="19" w16cid:durableId="233395503">
    <w:abstractNumId w:val="29"/>
  </w:num>
  <w:num w:numId="20" w16cid:durableId="638342790">
    <w:abstractNumId w:val="24"/>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85975076">
    <w:abstractNumId w:val="56"/>
  </w:num>
  <w:num w:numId="22" w16cid:durableId="897941246">
    <w:abstractNumId w:val="5"/>
    <w:lvlOverride w:ilvl="0"/>
    <w:lvlOverride w:ilvl="1"/>
    <w:lvlOverride w:ilvl="2"/>
    <w:lvlOverride w:ilvl="3"/>
    <w:lvlOverride w:ilvl="4"/>
    <w:lvlOverride w:ilvl="5"/>
    <w:lvlOverride w:ilvl="6"/>
    <w:lvlOverride w:ilvl="7">
      <w:startOverride w:val="1"/>
    </w:lvlOverride>
    <w:lvlOverride w:ilvl="8">
      <w:startOverride w:val="1"/>
    </w:lvlOverride>
  </w:num>
  <w:num w:numId="23" w16cid:durableId="1107699897">
    <w:abstractNumId w:val="6"/>
    <w:lvlOverride w:ilvl="0"/>
    <w:lvlOverride w:ilvl="1"/>
    <w:lvlOverride w:ilvl="2"/>
    <w:lvlOverride w:ilvl="3"/>
    <w:lvlOverride w:ilvl="4"/>
    <w:lvlOverride w:ilvl="5"/>
    <w:lvlOverride w:ilvl="6"/>
    <w:lvlOverride w:ilvl="7">
      <w:startOverride w:val="1"/>
    </w:lvlOverride>
    <w:lvlOverride w:ilvl="8">
      <w:startOverride w:val="1"/>
    </w:lvlOverride>
  </w:num>
  <w:num w:numId="24" w16cid:durableId="558907234">
    <w:abstractNumId w:val="9"/>
    <w:lvlOverride w:ilvl="0"/>
    <w:lvlOverride w:ilvl="1"/>
    <w:lvlOverride w:ilvl="2"/>
    <w:lvlOverride w:ilvl="3"/>
    <w:lvlOverride w:ilvl="4"/>
    <w:lvlOverride w:ilvl="5"/>
    <w:lvlOverride w:ilvl="6"/>
    <w:lvlOverride w:ilvl="7">
      <w:startOverride w:val="1"/>
    </w:lvlOverride>
    <w:lvlOverride w:ilvl="8">
      <w:startOverride w:val="1"/>
    </w:lvlOverride>
  </w:num>
  <w:num w:numId="25" w16cid:durableId="2020884455">
    <w:abstractNumId w:val="9"/>
  </w:num>
  <w:num w:numId="26" w16cid:durableId="709459312">
    <w:abstractNumId w:val="30"/>
  </w:num>
  <w:num w:numId="27" w16cid:durableId="1343893456">
    <w:abstractNumId w:val="31"/>
  </w:num>
  <w:num w:numId="28" w16cid:durableId="1329215357">
    <w:abstractNumId w:val="32"/>
  </w:num>
  <w:num w:numId="29" w16cid:durableId="448668877">
    <w:abstractNumId w:val="33"/>
  </w:num>
  <w:num w:numId="30" w16cid:durableId="1713185721">
    <w:abstractNumId w:val="34"/>
  </w:num>
  <w:num w:numId="31" w16cid:durableId="584263483">
    <w:abstractNumId w:val="35"/>
  </w:num>
  <w:num w:numId="32" w16cid:durableId="359014283">
    <w:abstractNumId w:val="36"/>
  </w:num>
  <w:num w:numId="33" w16cid:durableId="1198784916">
    <w:abstractNumId w:val="37"/>
  </w:num>
  <w:num w:numId="34" w16cid:durableId="605231345">
    <w:abstractNumId w:val="38"/>
  </w:num>
  <w:num w:numId="35" w16cid:durableId="1305155752">
    <w:abstractNumId w:val="22"/>
  </w:num>
  <w:num w:numId="36" w16cid:durableId="952439358">
    <w:abstractNumId w:val="10"/>
  </w:num>
  <w:num w:numId="37" w16cid:durableId="1769815714">
    <w:abstractNumId w:val="11"/>
  </w:num>
  <w:num w:numId="38" w16cid:durableId="1840272132">
    <w:abstractNumId w:val="12"/>
  </w:num>
  <w:num w:numId="39" w16cid:durableId="365637650">
    <w:abstractNumId w:val="13"/>
  </w:num>
  <w:num w:numId="40" w16cid:durableId="1377044051">
    <w:abstractNumId w:val="14"/>
  </w:num>
  <w:num w:numId="41" w16cid:durableId="1237126788">
    <w:abstractNumId w:val="15"/>
  </w:num>
  <w:num w:numId="42" w16cid:durableId="746927366">
    <w:abstractNumId w:val="16"/>
  </w:num>
  <w:num w:numId="43" w16cid:durableId="1483040746">
    <w:abstractNumId w:val="17"/>
  </w:num>
  <w:num w:numId="44" w16cid:durableId="1762484997">
    <w:abstractNumId w:val="18"/>
  </w:num>
  <w:num w:numId="45" w16cid:durableId="1475415070">
    <w:abstractNumId w:val="19"/>
  </w:num>
  <w:num w:numId="46" w16cid:durableId="1596746068">
    <w:abstractNumId w:val="20"/>
  </w:num>
  <w:num w:numId="47" w16cid:durableId="422386454">
    <w:abstractNumId w:val="21"/>
  </w:num>
  <w:num w:numId="48" w16cid:durableId="568883911">
    <w:abstractNumId w:val="57"/>
  </w:num>
  <w:num w:numId="49" w16cid:durableId="1158113069">
    <w:abstractNumId w:val="7"/>
  </w:num>
  <w:num w:numId="50" w16cid:durableId="856965644">
    <w:abstractNumId w:val="8"/>
  </w:num>
  <w:num w:numId="51" w16cid:durableId="1076052507">
    <w:abstractNumId w:val="55"/>
  </w:num>
  <w:num w:numId="52" w16cid:durableId="1233734517">
    <w:abstractNumId w:val="45"/>
  </w:num>
  <w:num w:numId="53" w16cid:durableId="1736514078">
    <w:abstractNumId w:val="1"/>
  </w:num>
  <w:num w:numId="54" w16cid:durableId="1896357550">
    <w:abstractNumId w:val="53"/>
  </w:num>
  <w:num w:numId="55" w16cid:durableId="1891578035">
    <w:abstractNumId w:val="46"/>
  </w:num>
  <w:num w:numId="56" w16cid:durableId="592470094">
    <w:abstractNumId w:val="43"/>
  </w:num>
  <w:num w:numId="57" w16cid:durableId="1326324221">
    <w:abstractNumId w:val="5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hideGrammaticalErrors/>
  <w:activeWritingStyle w:appName="MSWord" w:lang="lt-LT" w:vendorID="71"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enforcement="1" w:cryptProviderType="rsaAES" w:cryptAlgorithmClass="hash" w:cryptAlgorithmType="typeAny" w:cryptAlgorithmSid="14" w:cryptSpinCount="100000" w:hash="mu2/fj5AkiLsSipOBcpWZlPS0s9xnICEvMyBywgFJf8DHGgaagElLaGf/Q7gFcrguAt/b0XyFdmPf+iNmfD4yg==" w:salt="/zSbhIkHzafcMobNws2DVw=="/>
  <w:defaultTabStop w:val="720"/>
  <w:hyphenationZone w:val="396"/>
  <w:drawingGridHorizontalSpacing w:val="100"/>
  <w:displayHorizontalDrawingGridEvery w:val="0"/>
  <w:displayVerticalDrawingGridEvery w:val="0"/>
  <w:noPunctuationKerning/>
  <w:characterSpacingControl w:val="doNotCompress"/>
  <w:hdrShapeDefaults>
    <o:shapedefaults v:ext="edit" spidmax="2056"/>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4B68"/>
    <w:rsid w:val="000000FD"/>
    <w:rsid w:val="00000164"/>
    <w:rsid w:val="00000535"/>
    <w:rsid w:val="000005F6"/>
    <w:rsid w:val="00000FBF"/>
    <w:rsid w:val="00001D2F"/>
    <w:rsid w:val="00001DE3"/>
    <w:rsid w:val="00001F5B"/>
    <w:rsid w:val="00001F89"/>
    <w:rsid w:val="00002536"/>
    <w:rsid w:val="0000399A"/>
    <w:rsid w:val="00003AEB"/>
    <w:rsid w:val="00003B50"/>
    <w:rsid w:val="00004A46"/>
    <w:rsid w:val="0000512D"/>
    <w:rsid w:val="000058B0"/>
    <w:rsid w:val="00006510"/>
    <w:rsid w:val="000066ED"/>
    <w:rsid w:val="00006898"/>
    <w:rsid w:val="00006B07"/>
    <w:rsid w:val="00007216"/>
    <w:rsid w:val="000073AB"/>
    <w:rsid w:val="0000794C"/>
    <w:rsid w:val="00007963"/>
    <w:rsid w:val="00007AE7"/>
    <w:rsid w:val="00007E7D"/>
    <w:rsid w:val="00010264"/>
    <w:rsid w:val="000107C9"/>
    <w:rsid w:val="00010AAF"/>
    <w:rsid w:val="00011433"/>
    <w:rsid w:val="00011D76"/>
    <w:rsid w:val="00011F81"/>
    <w:rsid w:val="0001287B"/>
    <w:rsid w:val="00013178"/>
    <w:rsid w:val="000133E4"/>
    <w:rsid w:val="00013618"/>
    <w:rsid w:val="000136DA"/>
    <w:rsid w:val="0001426C"/>
    <w:rsid w:val="00015799"/>
    <w:rsid w:val="000157E7"/>
    <w:rsid w:val="0001594E"/>
    <w:rsid w:val="00015B5B"/>
    <w:rsid w:val="00015BA7"/>
    <w:rsid w:val="00016280"/>
    <w:rsid w:val="000167E1"/>
    <w:rsid w:val="000177B4"/>
    <w:rsid w:val="0001796A"/>
    <w:rsid w:val="00017C41"/>
    <w:rsid w:val="00020C26"/>
    <w:rsid w:val="00021600"/>
    <w:rsid w:val="0002254A"/>
    <w:rsid w:val="0002262B"/>
    <w:rsid w:val="00022773"/>
    <w:rsid w:val="00022DE2"/>
    <w:rsid w:val="0002319C"/>
    <w:rsid w:val="00023B72"/>
    <w:rsid w:val="00023EDF"/>
    <w:rsid w:val="00024323"/>
    <w:rsid w:val="000243B0"/>
    <w:rsid w:val="00024F6A"/>
    <w:rsid w:val="00025279"/>
    <w:rsid w:val="00025920"/>
    <w:rsid w:val="00025CBE"/>
    <w:rsid w:val="00025DCA"/>
    <w:rsid w:val="00025F0B"/>
    <w:rsid w:val="000262B0"/>
    <w:rsid w:val="00026723"/>
    <w:rsid w:val="00026D5A"/>
    <w:rsid w:val="0002708D"/>
    <w:rsid w:val="0002728A"/>
    <w:rsid w:val="000276C7"/>
    <w:rsid w:val="00027B90"/>
    <w:rsid w:val="00030394"/>
    <w:rsid w:val="0003058F"/>
    <w:rsid w:val="00030FBD"/>
    <w:rsid w:val="0003211C"/>
    <w:rsid w:val="00032C07"/>
    <w:rsid w:val="00033301"/>
    <w:rsid w:val="00033CCC"/>
    <w:rsid w:val="00034480"/>
    <w:rsid w:val="000347A1"/>
    <w:rsid w:val="00034809"/>
    <w:rsid w:val="000349AC"/>
    <w:rsid w:val="000351EA"/>
    <w:rsid w:val="00035415"/>
    <w:rsid w:val="000358F0"/>
    <w:rsid w:val="00036091"/>
    <w:rsid w:val="0003650B"/>
    <w:rsid w:val="0003682D"/>
    <w:rsid w:val="00037282"/>
    <w:rsid w:val="00040456"/>
    <w:rsid w:val="0004086F"/>
    <w:rsid w:val="00040941"/>
    <w:rsid w:val="00040F5C"/>
    <w:rsid w:val="0004107F"/>
    <w:rsid w:val="000418F5"/>
    <w:rsid w:val="00041CBF"/>
    <w:rsid w:val="00041E1D"/>
    <w:rsid w:val="00041F22"/>
    <w:rsid w:val="00041FF8"/>
    <w:rsid w:val="000426B1"/>
    <w:rsid w:val="00042C36"/>
    <w:rsid w:val="000436E3"/>
    <w:rsid w:val="00044830"/>
    <w:rsid w:val="00044A6A"/>
    <w:rsid w:val="00044F42"/>
    <w:rsid w:val="0004544A"/>
    <w:rsid w:val="00045863"/>
    <w:rsid w:val="00045D0C"/>
    <w:rsid w:val="00045EF6"/>
    <w:rsid w:val="000479F1"/>
    <w:rsid w:val="00047C1E"/>
    <w:rsid w:val="0005016F"/>
    <w:rsid w:val="00050C97"/>
    <w:rsid w:val="00051BF2"/>
    <w:rsid w:val="00051EAF"/>
    <w:rsid w:val="00052F4C"/>
    <w:rsid w:val="0005388E"/>
    <w:rsid w:val="00054FAB"/>
    <w:rsid w:val="0005509A"/>
    <w:rsid w:val="0005538F"/>
    <w:rsid w:val="00055759"/>
    <w:rsid w:val="000560FD"/>
    <w:rsid w:val="00056203"/>
    <w:rsid w:val="00056260"/>
    <w:rsid w:val="00056B64"/>
    <w:rsid w:val="00056DB1"/>
    <w:rsid w:val="000570AD"/>
    <w:rsid w:val="00057149"/>
    <w:rsid w:val="00057B95"/>
    <w:rsid w:val="00060281"/>
    <w:rsid w:val="0006171F"/>
    <w:rsid w:val="00062EDE"/>
    <w:rsid w:val="00063083"/>
    <w:rsid w:val="0006481E"/>
    <w:rsid w:val="00064B12"/>
    <w:rsid w:val="0006527C"/>
    <w:rsid w:val="00065306"/>
    <w:rsid w:val="0006555A"/>
    <w:rsid w:val="000656B4"/>
    <w:rsid w:val="000658EE"/>
    <w:rsid w:val="00065D90"/>
    <w:rsid w:val="00066E55"/>
    <w:rsid w:val="0006752E"/>
    <w:rsid w:val="000675B4"/>
    <w:rsid w:val="0007008A"/>
    <w:rsid w:val="000701E3"/>
    <w:rsid w:val="00070227"/>
    <w:rsid w:val="0007048E"/>
    <w:rsid w:val="000709D1"/>
    <w:rsid w:val="00071DEB"/>
    <w:rsid w:val="00072090"/>
    <w:rsid w:val="000727EA"/>
    <w:rsid w:val="00072CB6"/>
    <w:rsid w:val="00073769"/>
    <w:rsid w:val="00074561"/>
    <w:rsid w:val="00074632"/>
    <w:rsid w:val="000746E7"/>
    <w:rsid w:val="00074BED"/>
    <w:rsid w:val="00074D21"/>
    <w:rsid w:val="000751BB"/>
    <w:rsid w:val="00075C72"/>
    <w:rsid w:val="00075E70"/>
    <w:rsid w:val="00076781"/>
    <w:rsid w:val="00076867"/>
    <w:rsid w:val="000808EB"/>
    <w:rsid w:val="00080C7E"/>
    <w:rsid w:val="00080DD7"/>
    <w:rsid w:val="00081559"/>
    <w:rsid w:val="00081F18"/>
    <w:rsid w:val="000821DE"/>
    <w:rsid w:val="00082485"/>
    <w:rsid w:val="00082CC2"/>
    <w:rsid w:val="00084116"/>
    <w:rsid w:val="00084562"/>
    <w:rsid w:val="000846B0"/>
    <w:rsid w:val="000848B2"/>
    <w:rsid w:val="00084A31"/>
    <w:rsid w:val="00084D1C"/>
    <w:rsid w:val="000853A1"/>
    <w:rsid w:val="00085B53"/>
    <w:rsid w:val="000861DE"/>
    <w:rsid w:val="000864EB"/>
    <w:rsid w:val="0008688F"/>
    <w:rsid w:val="00087211"/>
    <w:rsid w:val="0008732C"/>
    <w:rsid w:val="000875C7"/>
    <w:rsid w:val="000875E7"/>
    <w:rsid w:val="00087680"/>
    <w:rsid w:val="0008773E"/>
    <w:rsid w:val="00087CF7"/>
    <w:rsid w:val="00092598"/>
    <w:rsid w:val="00092BE3"/>
    <w:rsid w:val="0009321A"/>
    <w:rsid w:val="000942AA"/>
    <w:rsid w:val="00094BB2"/>
    <w:rsid w:val="00095834"/>
    <w:rsid w:val="0009631D"/>
    <w:rsid w:val="00096627"/>
    <w:rsid w:val="00096DAB"/>
    <w:rsid w:val="00097046"/>
    <w:rsid w:val="000979BF"/>
    <w:rsid w:val="000A018A"/>
    <w:rsid w:val="000A0943"/>
    <w:rsid w:val="000A0BD1"/>
    <w:rsid w:val="000A1B0C"/>
    <w:rsid w:val="000A1D2C"/>
    <w:rsid w:val="000A2ACA"/>
    <w:rsid w:val="000A3C37"/>
    <w:rsid w:val="000A4023"/>
    <w:rsid w:val="000A449D"/>
    <w:rsid w:val="000A4611"/>
    <w:rsid w:val="000A4F16"/>
    <w:rsid w:val="000A546F"/>
    <w:rsid w:val="000A5B58"/>
    <w:rsid w:val="000A6576"/>
    <w:rsid w:val="000A6674"/>
    <w:rsid w:val="000A6B78"/>
    <w:rsid w:val="000A76DA"/>
    <w:rsid w:val="000A781F"/>
    <w:rsid w:val="000A7A72"/>
    <w:rsid w:val="000A7D43"/>
    <w:rsid w:val="000B02AA"/>
    <w:rsid w:val="000B0A2C"/>
    <w:rsid w:val="000B153C"/>
    <w:rsid w:val="000B1DDE"/>
    <w:rsid w:val="000B3A1C"/>
    <w:rsid w:val="000B3E94"/>
    <w:rsid w:val="000B40E3"/>
    <w:rsid w:val="000B41B8"/>
    <w:rsid w:val="000B448C"/>
    <w:rsid w:val="000B45D9"/>
    <w:rsid w:val="000B4655"/>
    <w:rsid w:val="000B6C67"/>
    <w:rsid w:val="000B6E32"/>
    <w:rsid w:val="000B7117"/>
    <w:rsid w:val="000B7D7D"/>
    <w:rsid w:val="000C0312"/>
    <w:rsid w:val="000C0BA6"/>
    <w:rsid w:val="000C115C"/>
    <w:rsid w:val="000C1609"/>
    <w:rsid w:val="000C1B2F"/>
    <w:rsid w:val="000C1F4E"/>
    <w:rsid w:val="000C262F"/>
    <w:rsid w:val="000C37FA"/>
    <w:rsid w:val="000C3C1B"/>
    <w:rsid w:val="000C49A5"/>
    <w:rsid w:val="000C5451"/>
    <w:rsid w:val="000C5706"/>
    <w:rsid w:val="000C6E05"/>
    <w:rsid w:val="000C784D"/>
    <w:rsid w:val="000D0121"/>
    <w:rsid w:val="000D0959"/>
    <w:rsid w:val="000D0D90"/>
    <w:rsid w:val="000D0E63"/>
    <w:rsid w:val="000D1ABC"/>
    <w:rsid w:val="000D1C6A"/>
    <w:rsid w:val="000D21B8"/>
    <w:rsid w:val="000D21E2"/>
    <w:rsid w:val="000D2FAA"/>
    <w:rsid w:val="000D33DB"/>
    <w:rsid w:val="000D3450"/>
    <w:rsid w:val="000D41CE"/>
    <w:rsid w:val="000D488A"/>
    <w:rsid w:val="000D49C4"/>
    <w:rsid w:val="000D49F9"/>
    <w:rsid w:val="000D4D02"/>
    <w:rsid w:val="000D4F65"/>
    <w:rsid w:val="000D5574"/>
    <w:rsid w:val="000D56AA"/>
    <w:rsid w:val="000D5A2D"/>
    <w:rsid w:val="000D5E2D"/>
    <w:rsid w:val="000D5F38"/>
    <w:rsid w:val="000D6083"/>
    <w:rsid w:val="000D69C7"/>
    <w:rsid w:val="000D6DA7"/>
    <w:rsid w:val="000D7163"/>
    <w:rsid w:val="000D79D0"/>
    <w:rsid w:val="000E07A0"/>
    <w:rsid w:val="000E083C"/>
    <w:rsid w:val="000E1418"/>
    <w:rsid w:val="000E323E"/>
    <w:rsid w:val="000E3CF0"/>
    <w:rsid w:val="000E3DF0"/>
    <w:rsid w:val="000E4793"/>
    <w:rsid w:val="000E4B0A"/>
    <w:rsid w:val="000E53E0"/>
    <w:rsid w:val="000E567C"/>
    <w:rsid w:val="000E5A8E"/>
    <w:rsid w:val="000E5AA5"/>
    <w:rsid w:val="000E6E97"/>
    <w:rsid w:val="000E6E98"/>
    <w:rsid w:val="000E7B59"/>
    <w:rsid w:val="000F1C88"/>
    <w:rsid w:val="000F25CC"/>
    <w:rsid w:val="000F263C"/>
    <w:rsid w:val="000F3B37"/>
    <w:rsid w:val="000F4818"/>
    <w:rsid w:val="000F4F9A"/>
    <w:rsid w:val="000F5499"/>
    <w:rsid w:val="000F631B"/>
    <w:rsid w:val="000F6446"/>
    <w:rsid w:val="000F646B"/>
    <w:rsid w:val="000F64F9"/>
    <w:rsid w:val="000F6EE0"/>
    <w:rsid w:val="000F77C8"/>
    <w:rsid w:val="000F78CC"/>
    <w:rsid w:val="001005AC"/>
    <w:rsid w:val="00100D16"/>
    <w:rsid w:val="00102441"/>
    <w:rsid w:val="00102733"/>
    <w:rsid w:val="00102D76"/>
    <w:rsid w:val="00102F9F"/>
    <w:rsid w:val="00103218"/>
    <w:rsid w:val="001035C7"/>
    <w:rsid w:val="001038F0"/>
    <w:rsid w:val="00103A4C"/>
    <w:rsid w:val="00103C6D"/>
    <w:rsid w:val="00104EDE"/>
    <w:rsid w:val="00106CE8"/>
    <w:rsid w:val="001070A4"/>
    <w:rsid w:val="0010717B"/>
    <w:rsid w:val="001074B3"/>
    <w:rsid w:val="0011029D"/>
    <w:rsid w:val="0011042E"/>
    <w:rsid w:val="001104AD"/>
    <w:rsid w:val="0011069F"/>
    <w:rsid w:val="00110ADC"/>
    <w:rsid w:val="001119F3"/>
    <w:rsid w:val="00111B01"/>
    <w:rsid w:val="00111CA7"/>
    <w:rsid w:val="00111FA5"/>
    <w:rsid w:val="00113641"/>
    <w:rsid w:val="001136BF"/>
    <w:rsid w:val="001138F3"/>
    <w:rsid w:val="00114B76"/>
    <w:rsid w:val="00115048"/>
    <w:rsid w:val="00115122"/>
    <w:rsid w:val="001155FC"/>
    <w:rsid w:val="00116821"/>
    <w:rsid w:val="00116A3B"/>
    <w:rsid w:val="00116E44"/>
    <w:rsid w:val="00116F99"/>
    <w:rsid w:val="001172CA"/>
    <w:rsid w:val="00117A08"/>
    <w:rsid w:val="00117E70"/>
    <w:rsid w:val="00120077"/>
    <w:rsid w:val="00120628"/>
    <w:rsid w:val="00121204"/>
    <w:rsid w:val="001218B9"/>
    <w:rsid w:val="00121FD9"/>
    <w:rsid w:val="00122285"/>
    <w:rsid w:val="001222AF"/>
    <w:rsid w:val="00122C56"/>
    <w:rsid w:val="00122D24"/>
    <w:rsid w:val="00122E79"/>
    <w:rsid w:val="00123B7D"/>
    <w:rsid w:val="001244EB"/>
    <w:rsid w:val="00125723"/>
    <w:rsid w:val="00125748"/>
    <w:rsid w:val="0012591A"/>
    <w:rsid w:val="00125B2B"/>
    <w:rsid w:val="00126E56"/>
    <w:rsid w:val="00127182"/>
    <w:rsid w:val="0012729E"/>
    <w:rsid w:val="00127B21"/>
    <w:rsid w:val="001303BE"/>
    <w:rsid w:val="001304B2"/>
    <w:rsid w:val="00130659"/>
    <w:rsid w:val="00131163"/>
    <w:rsid w:val="00131ACB"/>
    <w:rsid w:val="001327AD"/>
    <w:rsid w:val="0013283A"/>
    <w:rsid w:val="00132F9D"/>
    <w:rsid w:val="0013322C"/>
    <w:rsid w:val="0013379C"/>
    <w:rsid w:val="00135509"/>
    <w:rsid w:val="00135928"/>
    <w:rsid w:val="00136403"/>
    <w:rsid w:val="00137B7A"/>
    <w:rsid w:val="00137D2F"/>
    <w:rsid w:val="00137FB9"/>
    <w:rsid w:val="00140544"/>
    <w:rsid w:val="001409CF"/>
    <w:rsid w:val="00140A04"/>
    <w:rsid w:val="0014196E"/>
    <w:rsid w:val="00142A05"/>
    <w:rsid w:val="00142D73"/>
    <w:rsid w:val="0014494B"/>
    <w:rsid w:val="00145083"/>
    <w:rsid w:val="001460A6"/>
    <w:rsid w:val="0014615B"/>
    <w:rsid w:val="00146D0A"/>
    <w:rsid w:val="001471C1"/>
    <w:rsid w:val="001472F0"/>
    <w:rsid w:val="00147A8A"/>
    <w:rsid w:val="00150851"/>
    <w:rsid w:val="00150876"/>
    <w:rsid w:val="00150913"/>
    <w:rsid w:val="00150C64"/>
    <w:rsid w:val="00150DCE"/>
    <w:rsid w:val="00150F7F"/>
    <w:rsid w:val="001520B6"/>
    <w:rsid w:val="00152E40"/>
    <w:rsid w:val="00153236"/>
    <w:rsid w:val="00153D42"/>
    <w:rsid w:val="0015438E"/>
    <w:rsid w:val="00154698"/>
    <w:rsid w:val="00154E92"/>
    <w:rsid w:val="00155471"/>
    <w:rsid w:val="0015658B"/>
    <w:rsid w:val="00156902"/>
    <w:rsid w:val="001569E1"/>
    <w:rsid w:val="00156AE0"/>
    <w:rsid w:val="001570AA"/>
    <w:rsid w:val="001573D6"/>
    <w:rsid w:val="00157A45"/>
    <w:rsid w:val="00157B7C"/>
    <w:rsid w:val="001599C1"/>
    <w:rsid w:val="00161418"/>
    <w:rsid w:val="001614F9"/>
    <w:rsid w:val="00161622"/>
    <w:rsid w:val="00161C0D"/>
    <w:rsid w:val="00161D0A"/>
    <w:rsid w:val="00161ECD"/>
    <w:rsid w:val="00161EE4"/>
    <w:rsid w:val="0016218D"/>
    <w:rsid w:val="001627DD"/>
    <w:rsid w:val="00162981"/>
    <w:rsid w:val="00162A89"/>
    <w:rsid w:val="001635B4"/>
    <w:rsid w:val="00163BFE"/>
    <w:rsid w:val="00165337"/>
    <w:rsid w:val="00165AC6"/>
    <w:rsid w:val="00165D9C"/>
    <w:rsid w:val="0016601C"/>
    <w:rsid w:val="00166706"/>
    <w:rsid w:val="00166853"/>
    <w:rsid w:val="00166BA6"/>
    <w:rsid w:val="001673E8"/>
    <w:rsid w:val="001677E8"/>
    <w:rsid w:val="00167B37"/>
    <w:rsid w:val="0016F15D"/>
    <w:rsid w:val="00170568"/>
    <w:rsid w:val="00170FB6"/>
    <w:rsid w:val="001714DC"/>
    <w:rsid w:val="001717E1"/>
    <w:rsid w:val="00171932"/>
    <w:rsid w:val="00171D76"/>
    <w:rsid w:val="0017226C"/>
    <w:rsid w:val="001723CB"/>
    <w:rsid w:val="00172FDD"/>
    <w:rsid w:val="001731AB"/>
    <w:rsid w:val="0017345E"/>
    <w:rsid w:val="001741CC"/>
    <w:rsid w:val="00174DBA"/>
    <w:rsid w:val="001752C6"/>
    <w:rsid w:val="00175320"/>
    <w:rsid w:val="00175827"/>
    <w:rsid w:val="001758C7"/>
    <w:rsid w:val="001759EE"/>
    <w:rsid w:val="00175DD1"/>
    <w:rsid w:val="0017647B"/>
    <w:rsid w:val="00176966"/>
    <w:rsid w:val="00176EF9"/>
    <w:rsid w:val="00176F3E"/>
    <w:rsid w:val="00176FC2"/>
    <w:rsid w:val="001770DD"/>
    <w:rsid w:val="001778B3"/>
    <w:rsid w:val="00180BD9"/>
    <w:rsid w:val="0018166F"/>
    <w:rsid w:val="00181B6F"/>
    <w:rsid w:val="00182448"/>
    <w:rsid w:val="00182883"/>
    <w:rsid w:val="00182C37"/>
    <w:rsid w:val="00182C91"/>
    <w:rsid w:val="0018374A"/>
    <w:rsid w:val="001839CF"/>
    <w:rsid w:val="00183B81"/>
    <w:rsid w:val="00184AA3"/>
    <w:rsid w:val="0018598E"/>
    <w:rsid w:val="00185C59"/>
    <w:rsid w:val="00186554"/>
    <w:rsid w:val="001866D7"/>
    <w:rsid w:val="001872C0"/>
    <w:rsid w:val="001877BB"/>
    <w:rsid w:val="001877FD"/>
    <w:rsid w:val="001879D7"/>
    <w:rsid w:val="00187AA0"/>
    <w:rsid w:val="00187FC8"/>
    <w:rsid w:val="00190BD1"/>
    <w:rsid w:val="001923A5"/>
    <w:rsid w:val="001923E8"/>
    <w:rsid w:val="00192F9B"/>
    <w:rsid w:val="0019341A"/>
    <w:rsid w:val="00193E04"/>
    <w:rsid w:val="00194612"/>
    <w:rsid w:val="00194D84"/>
    <w:rsid w:val="00195578"/>
    <w:rsid w:val="00195666"/>
    <w:rsid w:val="0019571D"/>
    <w:rsid w:val="00195888"/>
    <w:rsid w:val="00195B0A"/>
    <w:rsid w:val="00195F40"/>
    <w:rsid w:val="001960C0"/>
    <w:rsid w:val="0019690D"/>
    <w:rsid w:val="00197037"/>
    <w:rsid w:val="001976AA"/>
    <w:rsid w:val="00197D65"/>
    <w:rsid w:val="001A0378"/>
    <w:rsid w:val="001A049A"/>
    <w:rsid w:val="001A0573"/>
    <w:rsid w:val="001A0666"/>
    <w:rsid w:val="001A0C79"/>
    <w:rsid w:val="001A0CD9"/>
    <w:rsid w:val="001A1266"/>
    <w:rsid w:val="001A1BD2"/>
    <w:rsid w:val="001A2C97"/>
    <w:rsid w:val="001A2ECF"/>
    <w:rsid w:val="001A3330"/>
    <w:rsid w:val="001A37D8"/>
    <w:rsid w:val="001A4005"/>
    <w:rsid w:val="001A4AFF"/>
    <w:rsid w:val="001A52D9"/>
    <w:rsid w:val="001A5443"/>
    <w:rsid w:val="001A54D0"/>
    <w:rsid w:val="001A5592"/>
    <w:rsid w:val="001A56E8"/>
    <w:rsid w:val="001A5D44"/>
    <w:rsid w:val="001A6575"/>
    <w:rsid w:val="001A675D"/>
    <w:rsid w:val="001A7427"/>
    <w:rsid w:val="001B0193"/>
    <w:rsid w:val="001B03D4"/>
    <w:rsid w:val="001B11E7"/>
    <w:rsid w:val="001B1EB8"/>
    <w:rsid w:val="001B2B2E"/>
    <w:rsid w:val="001B2C31"/>
    <w:rsid w:val="001B2D06"/>
    <w:rsid w:val="001B2D87"/>
    <w:rsid w:val="001B30A6"/>
    <w:rsid w:val="001B353C"/>
    <w:rsid w:val="001B3F3D"/>
    <w:rsid w:val="001B4410"/>
    <w:rsid w:val="001B4595"/>
    <w:rsid w:val="001B4832"/>
    <w:rsid w:val="001B48D2"/>
    <w:rsid w:val="001B4E5D"/>
    <w:rsid w:val="001B6573"/>
    <w:rsid w:val="001B67CC"/>
    <w:rsid w:val="001B6B26"/>
    <w:rsid w:val="001B7417"/>
    <w:rsid w:val="001B7959"/>
    <w:rsid w:val="001B7E87"/>
    <w:rsid w:val="001C0091"/>
    <w:rsid w:val="001C045E"/>
    <w:rsid w:val="001C1A90"/>
    <w:rsid w:val="001C30A0"/>
    <w:rsid w:val="001C36E6"/>
    <w:rsid w:val="001C3992"/>
    <w:rsid w:val="001C422D"/>
    <w:rsid w:val="001C47E4"/>
    <w:rsid w:val="001C50C7"/>
    <w:rsid w:val="001C6D62"/>
    <w:rsid w:val="001C6F9B"/>
    <w:rsid w:val="001C70AF"/>
    <w:rsid w:val="001D0C9E"/>
    <w:rsid w:val="001D1417"/>
    <w:rsid w:val="001D19D9"/>
    <w:rsid w:val="001D2562"/>
    <w:rsid w:val="001D354A"/>
    <w:rsid w:val="001D3707"/>
    <w:rsid w:val="001D3FEF"/>
    <w:rsid w:val="001D4B2D"/>
    <w:rsid w:val="001D4E28"/>
    <w:rsid w:val="001D6F44"/>
    <w:rsid w:val="001D7FE3"/>
    <w:rsid w:val="001E051B"/>
    <w:rsid w:val="001E0770"/>
    <w:rsid w:val="001E1021"/>
    <w:rsid w:val="001E1479"/>
    <w:rsid w:val="001E1805"/>
    <w:rsid w:val="001E1FEC"/>
    <w:rsid w:val="001E22FF"/>
    <w:rsid w:val="001E278F"/>
    <w:rsid w:val="001E387B"/>
    <w:rsid w:val="001E45D9"/>
    <w:rsid w:val="001E5467"/>
    <w:rsid w:val="001E54F5"/>
    <w:rsid w:val="001E5725"/>
    <w:rsid w:val="001E5A03"/>
    <w:rsid w:val="001E6437"/>
    <w:rsid w:val="001E6930"/>
    <w:rsid w:val="001E7070"/>
    <w:rsid w:val="001E7222"/>
    <w:rsid w:val="001F0ACC"/>
    <w:rsid w:val="001F0E9D"/>
    <w:rsid w:val="001F14DE"/>
    <w:rsid w:val="001F1883"/>
    <w:rsid w:val="001F1B96"/>
    <w:rsid w:val="001F1FCA"/>
    <w:rsid w:val="001F20B8"/>
    <w:rsid w:val="001F2932"/>
    <w:rsid w:val="001F2E47"/>
    <w:rsid w:val="001F2EB0"/>
    <w:rsid w:val="001F2FA5"/>
    <w:rsid w:val="001F3966"/>
    <w:rsid w:val="001F39D0"/>
    <w:rsid w:val="001F42E2"/>
    <w:rsid w:val="001F4781"/>
    <w:rsid w:val="001F4CAE"/>
    <w:rsid w:val="001F4F3A"/>
    <w:rsid w:val="001F6383"/>
    <w:rsid w:val="001F640C"/>
    <w:rsid w:val="001F655D"/>
    <w:rsid w:val="001F66D8"/>
    <w:rsid w:val="001F7587"/>
    <w:rsid w:val="001F792F"/>
    <w:rsid w:val="00201355"/>
    <w:rsid w:val="002013A6"/>
    <w:rsid w:val="00201ED7"/>
    <w:rsid w:val="0020269F"/>
    <w:rsid w:val="00203071"/>
    <w:rsid w:val="00203B70"/>
    <w:rsid w:val="00203C6E"/>
    <w:rsid w:val="00204101"/>
    <w:rsid w:val="0020440B"/>
    <w:rsid w:val="002049BF"/>
    <w:rsid w:val="00204CD5"/>
    <w:rsid w:val="00204CE2"/>
    <w:rsid w:val="00204D18"/>
    <w:rsid w:val="00204E3F"/>
    <w:rsid w:val="002051EB"/>
    <w:rsid w:val="002053AA"/>
    <w:rsid w:val="002054B1"/>
    <w:rsid w:val="0020560A"/>
    <w:rsid w:val="00205895"/>
    <w:rsid w:val="00206E5B"/>
    <w:rsid w:val="0020705D"/>
    <w:rsid w:val="0020763A"/>
    <w:rsid w:val="002078B1"/>
    <w:rsid w:val="00211224"/>
    <w:rsid w:val="0021213E"/>
    <w:rsid w:val="0021228D"/>
    <w:rsid w:val="00213125"/>
    <w:rsid w:val="002131B0"/>
    <w:rsid w:val="002131FE"/>
    <w:rsid w:val="00213A81"/>
    <w:rsid w:val="00213F22"/>
    <w:rsid w:val="00213FB9"/>
    <w:rsid w:val="002154C3"/>
    <w:rsid w:val="002157C9"/>
    <w:rsid w:val="00215C93"/>
    <w:rsid w:val="00215C96"/>
    <w:rsid w:val="00215EE8"/>
    <w:rsid w:val="00216512"/>
    <w:rsid w:val="0021793F"/>
    <w:rsid w:val="00220609"/>
    <w:rsid w:val="00220874"/>
    <w:rsid w:val="00220969"/>
    <w:rsid w:val="002214F8"/>
    <w:rsid w:val="0022192C"/>
    <w:rsid w:val="002219C8"/>
    <w:rsid w:val="0022220A"/>
    <w:rsid w:val="00222532"/>
    <w:rsid w:val="00222623"/>
    <w:rsid w:val="00222770"/>
    <w:rsid w:val="002229A9"/>
    <w:rsid w:val="002231D0"/>
    <w:rsid w:val="0022434D"/>
    <w:rsid w:val="0022534A"/>
    <w:rsid w:val="0022563B"/>
    <w:rsid w:val="00225942"/>
    <w:rsid w:val="00225F42"/>
    <w:rsid w:val="00226638"/>
    <w:rsid w:val="00230823"/>
    <w:rsid w:val="002308FB"/>
    <w:rsid w:val="00230F21"/>
    <w:rsid w:val="002311F0"/>
    <w:rsid w:val="00231690"/>
    <w:rsid w:val="002317FC"/>
    <w:rsid w:val="002326FF"/>
    <w:rsid w:val="00232BC4"/>
    <w:rsid w:val="00233127"/>
    <w:rsid w:val="00233776"/>
    <w:rsid w:val="0023393B"/>
    <w:rsid w:val="0023409B"/>
    <w:rsid w:val="002340D3"/>
    <w:rsid w:val="00234742"/>
    <w:rsid w:val="00234C46"/>
    <w:rsid w:val="0023531C"/>
    <w:rsid w:val="00235585"/>
    <w:rsid w:val="00235A34"/>
    <w:rsid w:val="00235D60"/>
    <w:rsid w:val="002361C4"/>
    <w:rsid w:val="00237CC7"/>
    <w:rsid w:val="00240120"/>
    <w:rsid w:val="00240910"/>
    <w:rsid w:val="00241367"/>
    <w:rsid w:val="0024245F"/>
    <w:rsid w:val="00243A85"/>
    <w:rsid w:val="00243BC8"/>
    <w:rsid w:val="00243C04"/>
    <w:rsid w:val="00243CF1"/>
    <w:rsid w:val="00243FD8"/>
    <w:rsid w:val="00244503"/>
    <w:rsid w:val="00244C24"/>
    <w:rsid w:val="00244C34"/>
    <w:rsid w:val="00244E55"/>
    <w:rsid w:val="0024531A"/>
    <w:rsid w:val="0024581D"/>
    <w:rsid w:val="00245FE2"/>
    <w:rsid w:val="0024661D"/>
    <w:rsid w:val="0024708F"/>
    <w:rsid w:val="00247358"/>
    <w:rsid w:val="002473F1"/>
    <w:rsid w:val="00250988"/>
    <w:rsid w:val="00250ABE"/>
    <w:rsid w:val="00251606"/>
    <w:rsid w:val="00253875"/>
    <w:rsid w:val="00254130"/>
    <w:rsid w:val="00254567"/>
    <w:rsid w:val="0025485A"/>
    <w:rsid w:val="002548E8"/>
    <w:rsid w:val="002558CF"/>
    <w:rsid w:val="002559FB"/>
    <w:rsid w:val="00256249"/>
    <w:rsid w:val="00256347"/>
    <w:rsid w:val="0025770A"/>
    <w:rsid w:val="0025786C"/>
    <w:rsid w:val="00257B3A"/>
    <w:rsid w:val="00257CAE"/>
    <w:rsid w:val="00260494"/>
    <w:rsid w:val="00260F92"/>
    <w:rsid w:val="002614FA"/>
    <w:rsid w:val="002622BD"/>
    <w:rsid w:val="00262A6B"/>
    <w:rsid w:val="00262D02"/>
    <w:rsid w:val="00263546"/>
    <w:rsid w:val="002638F1"/>
    <w:rsid w:val="00263B79"/>
    <w:rsid w:val="00264E44"/>
    <w:rsid w:val="00264F1F"/>
    <w:rsid w:val="002650D4"/>
    <w:rsid w:val="0026557E"/>
    <w:rsid w:val="0026634A"/>
    <w:rsid w:val="0026686B"/>
    <w:rsid w:val="0026754B"/>
    <w:rsid w:val="002675D1"/>
    <w:rsid w:val="00270A04"/>
    <w:rsid w:val="00271794"/>
    <w:rsid w:val="0027208C"/>
    <w:rsid w:val="0027209D"/>
    <w:rsid w:val="002721AB"/>
    <w:rsid w:val="0027252A"/>
    <w:rsid w:val="00272577"/>
    <w:rsid w:val="0027294E"/>
    <w:rsid w:val="00272CB0"/>
    <w:rsid w:val="00273163"/>
    <w:rsid w:val="002742E3"/>
    <w:rsid w:val="00276149"/>
    <w:rsid w:val="002770D5"/>
    <w:rsid w:val="00277DD2"/>
    <w:rsid w:val="00280C22"/>
    <w:rsid w:val="002811CB"/>
    <w:rsid w:val="0028122D"/>
    <w:rsid w:val="0028135A"/>
    <w:rsid w:val="0028186B"/>
    <w:rsid w:val="002831AD"/>
    <w:rsid w:val="00283556"/>
    <w:rsid w:val="002836DD"/>
    <w:rsid w:val="00283739"/>
    <w:rsid w:val="00284032"/>
    <w:rsid w:val="0028403E"/>
    <w:rsid w:val="00284582"/>
    <w:rsid w:val="002850A9"/>
    <w:rsid w:val="00285813"/>
    <w:rsid w:val="00285850"/>
    <w:rsid w:val="00285998"/>
    <w:rsid w:val="00285AC5"/>
    <w:rsid w:val="00286F23"/>
    <w:rsid w:val="0028745B"/>
    <w:rsid w:val="00287AC6"/>
    <w:rsid w:val="00287D09"/>
    <w:rsid w:val="00287D8E"/>
    <w:rsid w:val="00290235"/>
    <w:rsid w:val="0029034B"/>
    <w:rsid w:val="00291681"/>
    <w:rsid w:val="00291A38"/>
    <w:rsid w:val="0029201F"/>
    <w:rsid w:val="00292075"/>
    <w:rsid w:val="0029230D"/>
    <w:rsid w:val="0029235C"/>
    <w:rsid w:val="00292B37"/>
    <w:rsid w:val="002937F0"/>
    <w:rsid w:val="00293963"/>
    <w:rsid w:val="00293A69"/>
    <w:rsid w:val="00293F7A"/>
    <w:rsid w:val="00294EDA"/>
    <w:rsid w:val="002954BD"/>
    <w:rsid w:val="00295868"/>
    <w:rsid w:val="00295898"/>
    <w:rsid w:val="00295BC3"/>
    <w:rsid w:val="00295DFB"/>
    <w:rsid w:val="00295E0A"/>
    <w:rsid w:val="00296732"/>
    <w:rsid w:val="002968D3"/>
    <w:rsid w:val="002975A3"/>
    <w:rsid w:val="002A0176"/>
    <w:rsid w:val="002A01EC"/>
    <w:rsid w:val="002A0F02"/>
    <w:rsid w:val="002A1234"/>
    <w:rsid w:val="002A15E3"/>
    <w:rsid w:val="002A2506"/>
    <w:rsid w:val="002A2591"/>
    <w:rsid w:val="002A2A32"/>
    <w:rsid w:val="002A2B03"/>
    <w:rsid w:val="002A3278"/>
    <w:rsid w:val="002A3670"/>
    <w:rsid w:val="002A36F3"/>
    <w:rsid w:val="002A4F4E"/>
    <w:rsid w:val="002A530B"/>
    <w:rsid w:val="002A5836"/>
    <w:rsid w:val="002A5907"/>
    <w:rsid w:val="002A6097"/>
    <w:rsid w:val="002A636D"/>
    <w:rsid w:val="002A7856"/>
    <w:rsid w:val="002A7DB8"/>
    <w:rsid w:val="002B06A4"/>
    <w:rsid w:val="002B082C"/>
    <w:rsid w:val="002B0E66"/>
    <w:rsid w:val="002B1AF2"/>
    <w:rsid w:val="002B23BB"/>
    <w:rsid w:val="002B2480"/>
    <w:rsid w:val="002B267A"/>
    <w:rsid w:val="002B2F08"/>
    <w:rsid w:val="002B4002"/>
    <w:rsid w:val="002B54EF"/>
    <w:rsid w:val="002B5E7A"/>
    <w:rsid w:val="002B600D"/>
    <w:rsid w:val="002B6016"/>
    <w:rsid w:val="002B7622"/>
    <w:rsid w:val="002B788F"/>
    <w:rsid w:val="002B78F8"/>
    <w:rsid w:val="002B7CB6"/>
    <w:rsid w:val="002C02F4"/>
    <w:rsid w:val="002C0A49"/>
    <w:rsid w:val="002C1127"/>
    <w:rsid w:val="002C138A"/>
    <w:rsid w:val="002C14E7"/>
    <w:rsid w:val="002C1654"/>
    <w:rsid w:val="002C1C7A"/>
    <w:rsid w:val="002C2C1F"/>
    <w:rsid w:val="002C2F86"/>
    <w:rsid w:val="002C318A"/>
    <w:rsid w:val="002C3708"/>
    <w:rsid w:val="002C3A2F"/>
    <w:rsid w:val="002C3BC2"/>
    <w:rsid w:val="002C3D72"/>
    <w:rsid w:val="002C471E"/>
    <w:rsid w:val="002C50AF"/>
    <w:rsid w:val="002C50EE"/>
    <w:rsid w:val="002C6F99"/>
    <w:rsid w:val="002C6FEF"/>
    <w:rsid w:val="002C7384"/>
    <w:rsid w:val="002C7751"/>
    <w:rsid w:val="002C7C75"/>
    <w:rsid w:val="002C7DD3"/>
    <w:rsid w:val="002C7E57"/>
    <w:rsid w:val="002CF477"/>
    <w:rsid w:val="002D0EF6"/>
    <w:rsid w:val="002D3055"/>
    <w:rsid w:val="002D30F5"/>
    <w:rsid w:val="002D3239"/>
    <w:rsid w:val="002D33AA"/>
    <w:rsid w:val="002D3A76"/>
    <w:rsid w:val="002D3AAD"/>
    <w:rsid w:val="002D4806"/>
    <w:rsid w:val="002D4AD1"/>
    <w:rsid w:val="002D4B85"/>
    <w:rsid w:val="002D4BA9"/>
    <w:rsid w:val="002D5347"/>
    <w:rsid w:val="002D628B"/>
    <w:rsid w:val="002D652D"/>
    <w:rsid w:val="002D680C"/>
    <w:rsid w:val="002D69FA"/>
    <w:rsid w:val="002D6B0C"/>
    <w:rsid w:val="002D7317"/>
    <w:rsid w:val="002D7E84"/>
    <w:rsid w:val="002D7FD7"/>
    <w:rsid w:val="002E0471"/>
    <w:rsid w:val="002E1550"/>
    <w:rsid w:val="002E15D7"/>
    <w:rsid w:val="002E2A22"/>
    <w:rsid w:val="002E30CC"/>
    <w:rsid w:val="002E3267"/>
    <w:rsid w:val="002E50EC"/>
    <w:rsid w:val="002E5325"/>
    <w:rsid w:val="002E5E5C"/>
    <w:rsid w:val="002E6111"/>
    <w:rsid w:val="002E6375"/>
    <w:rsid w:val="002E65D4"/>
    <w:rsid w:val="002E6E28"/>
    <w:rsid w:val="002E746B"/>
    <w:rsid w:val="002E79BF"/>
    <w:rsid w:val="002F060A"/>
    <w:rsid w:val="002F063F"/>
    <w:rsid w:val="002F0966"/>
    <w:rsid w:val="002F0A02"/>
    <w:rsid w:val="002F1208"/>
    <w:rsid w:val="002F19A9"/>
    <w:rsid w:val="002F23D3"/>
    <w:rsid w:val="002F2CB9"/>
    <w:rsid w:val="002F34EC"/>
    <w:rsid w:val="002F3AF2"/>
    <w:rsid w:val="002F408C"/>
    <w:rsid w:val="002F4814"/>
    <w:rsid w:val="002F4990"/>
    <w:rsid w:val="002F4A4F"/>
    <w:rsid w:val="002F5077"/>
    <w:rsid w:val="002F5496"/>
    <w:rsid w:val="002F5E5D"/>
    <w:rsid w:val="002F6DB6"/>
    <w:rsid w:val="002F7209"/>
    <w:rsid w:val="003000FC"/>
    <w:rsid w:val="0030054A"/>
    <w:rsid w:val="00300B94"/>
    <w:rsid w:val="00300C3C"/>
    <w:rsid w:val="003012A2"/>
    <w:rsid w:val="003012A7"/>
    <w:rsid w:val="003017CE"/>
    <w:rsid w:val="00301BF0"/>
    <w:rsid w:val="0030211B"/>
    <w:rsid w:val="00302287"/>
    <w:rsid w:val="00302634"/>
    <w:rsid w:val="003030A1"/>
    <w:rsid w:val="003033D5"/>
    <w:rsid w:val="00303CB6"/>
    <w:rsid w:val="00303ED4"/>
    <w:rsid w:val="003045FD"/>
    <w:rsid w:val="003049B9"/>
    <w:rsid w:val="00304BFB"/>
    <w:rsid w:val="003057C2"/>
    <w:rsid w:val="00305958"/>
    <w:rsid w:val="00305BDC"/>
    <w:rsid w:val="00306D09"/>
    <w:rsid w:val="0030753F"/>
    <w:rsid w:val="00311821"/>
    <w:rsid w:val="00311A87"/>
    <w:rsid w:val="003125B1"/>
    <w:rsid w:val="003134B5"/>
    <w:rsid w:val="003141F8"/>
    <w:rsid w:val="00314C7E"/>
    <w:rsid w:val="00315309"/>
    <w:rsid w:val="00315619"/>
    <w:rsid w:val="00315844"/>
    <w:rsid w:val="00315C28"/>
    <w:rsid w:val="00316873"/>
    <w:rsid w:val="00317945"/>
    <w:rsid w:val="00320183"/>
    <w:rsid w:val="003207CC"/>
    <w:rsid w:val="003217C6"/>
    <w:rsid w:val="003233C9"/>
    <w:rsid w:val="0032369E"/>
    <w:rsid w:val="003244E0"/>
    <w:rsid w:val="0032516C"/>
    <w:rsid w:val="0032517E"/>
    <w:rsid w:val="00325D2E"/>
    <w:rsid w:val="00325FDE"/>
    <w:rsid w:val="00326405"/>
    <w:rsid w:val="00326782"/>
    <w:rsid w:val="00326A5D"/>
    <w:rsid w:val="00326B06"/>
    <w:rsid w:val="00326B37"/>
    <w:rsid w:val="00326E42"/>
    <w:rsid w:val="00327083"/>
    <w:rsid w:val="003279E3"/>
    <w:rsid w:val="00327A43"/>
    <w:rsid w:val="00327A67"/>
    <w:rsid w:val="00327F3C"/>
    <w:rsid w:val="00330257"/>
    <w:rsid w:val="00330762"/>
    <w:rsid w:val="003309CD"/>
    <w:rsid w:val="00330A70"/>
    <w:rsid w:val="00330F4F"/>
    <w:rsid w:val="003310F0"/>
    <w:rsid w:val="0033128F"/>
    <w:rsid w:val="00332090"/>
    <w:rsid w:val="003320DE"/>
    <w:rsid w:val="00332C0F"/>
    <w:rsid w:val="0033305D"/>
    <w:rsid w:val="00333251"/>
    <w:rsid w:val="003332DC"/>
    <w:rsid w:val="003336A1"/>
    <w:rsid w:val="0033382E"/>
    <w:rsid w:val="00334300"/>
    <w:rsid w:val="0033493D"/>
    <w:rsid w:val="00334AE8"/>
    <w:rsid w:val="00334E81"/>
    <w:rsid w:val="0033509A"/>
    <w:rsid w:val="00335178"/>
    <w:rsid w:val="00335882"/>
    <w:rsid w:val="003360D6"/>
    <w:rsid w:val="00336419"/>
    <w:rsid w:val="00337844"/>
    <w:rsid w:val="00337903"/>
    <w:rsid w:val="00340260"/>
    <w:rsid w:val="00340882"/>
    <w:rsid w:val="00340937"/>
    <w:rsid w:val="00340AE5"/>
    <w:rsid w:val="00340D7C"/>
    <w:rsid w:val="003418FD"/>
    <w:rsid w:val="00341C8A"/>
    <w:rsid w:val="003423BC"/>
    <w:rsid w:val="0034342A"/>
    <w:rsid w:val="0034351C"/>
    <w:rsid w:val="00343A05"/>
    <w:rsid w:val="00343A21"/>
    <w:rsid w:val="00343AFD"/>
    <w:rsid w:val="00343C1E"/>
    <w:rsid w:val="00343F1B"/>
    <w:rsid w:val="00344469"/>
    <w:rsid w:val="00344495"/>
    <w:rsid w:val="00344866"/>
    <w:rsid w:val="00344D84"/>
    <w:rsid w:val="00345349"/>
    <w:rsid w:val="0034558C"/>
    <w:rsid w:val="00345791"/>
    <w:rsid w:val="003457B4"/>
    <w:rsid w:val="00346B35"/>
    <w:rsid w:val="00347012"/>
    <w:rsid w:val="003470AC"/>
    <w:rsid w:val="0034738F"/>
    <w:rsid w:val="003475DC"/>
    <w:rsid w:val="0034798D"/>
    <w:rsid w:val="003508DA"/>
    <w:rsid w:val="00350C70"/>
    <w:rsid w:val="003514A2"/>
    <w:rsid w:val="00351642"/>
    <w:rsid w:val="0035172C"/>
    <w:rsid w:val="00351908"/>
    <w:rsid w:val="0035244D"/>
    <w:rsid w:val="0035255B"/>
    <w:rsid w:val="00352914"/>
    <w:rsid w:val="00352DED"/>
    <w:rsid w:val="003530AC"/>
    <w:rsid w:val="003532BC"/>
    <w:rsid w:val="003540E0"/>
    <w:rsid w:val="00355820"/>
    <w:rsid w:val="00355862"/>
    <w:rsid w:val="00355D11"/>
    <w:rsid w:val="00356840"/>
    <w:rsid w:val="00356E76"/>
    <w:rsid w:val="00357308"/>
    <w:rsid w:val="0035745C"/>
    <w:rsid w:val="00357CBC"/>
    <w:rsid w:val="003604F2"/>
    <w:rsid w:val="00360D62"/>
    <w:rsid w:val="00361846"/>
    <w:rsid w:val="00361C04"/>
    <w:rsid w:val="00361E06"/>
    <w:rsid w:val="00361FCE"/>
    <w:rsid w:val="00361FDB"/>
    <w:rsid w:val="003626AF"/>
    <w:rsid w:val="00362819"/>
    <w:rsid w:val="00362D03"/>
    <w:rsid w:val="00362D3D"/>
    <w:rsid w:val="00363C99"/>
    <w:rsid w:val="00363E79"/>
    <w:rsid w:val="0036400F"/>
    <w:rsid w:val="00364194"/>
    <w:rsid w:val="003649EB"/>
    <w:rsid w:val="003666D3"/>
    <w:rsid w:val="0036673D"/>
    <w:rsid w:val="00366968"/>
    <w:rsid w:val="003676B4"/>
    <w:rsid w:val="00367A44"/>
    <w:rsid w:val="003701A8"/>
    <w:rsid w:val="0037028F"/>
    <w:rsid w:val="003714E8"/>
    <w:rsid w:val="00372385"/>
    <w:rsid w:val="0037249D"/>
    <w:rsid w:val="0037293A"/>
    <w:rsid w:val="00372C1F"/>
    <w:rsid w:val="003733D6"/>
    <w:rsid w:val="003735FE"/>
    <w:rsid w:val="00373B46"/>
    <w:rsid w:val="00374256"/>
    <w:rsid w:val="0037433D"/>
    <w:rsid w:val="0037463E"/>
    <w:rsid w:val="003754A5"/>
    <w:rsid w:val="0037560F"/>
    <w:rsid w:val="0037588B"/>
    <w:rsid w:val="00375DB9"/>
    <w:rsid w:val="00375E41"/>
    <w:rsid w:val="003761D3"/>
    <w:rsid w:val="0037621D"/>
    <w:rsid w:val="00376730"/>
    <w:rsid w:val="0037674D"/>
    <w:rsid w:val="00376C7F"/>
    <w:rsid w:val="00376EF0"/>
    <w:rsid w:val="00376F03"/>
    <w:rsid w:val="0037705A"/>
    <w:rsid w:val="00377591"/>
    <w:rsid w:val="00377DFC"/>
    <w:rsid w:val="003800C9"/>
    <w:rsid w:val="00380670"/>
    <w:rsid w:val="00381837"/>
    <w:rsid w:val="00381883"/>
    <w:rsid w:val="003819CE"/>
    <w:rsid w:val="00381D71"/>
    <w:rsid w:val="00382335"/>
    <w:rsid w:val="00382933"/>
    <w:rsid w:val="00384462"/>
    <w:rsid w:val="0038468D"/>
    <w:rsid w:val="00384BBD"/>
    <w:rsid w:val="00384D30"/>
    <w:rsid w:val="00385202"/>
    <w:rsid w:val="0038654B"/>
    <w:rsid w:val="00386770"/>
    <w:rsid w:val="0038693C"/>
    <w:rsid w:val="00387215"/>
    <w:rsid w:val="00387390"/>
    <w:rsid w:val="00387494"/>
    <w:rsid w:val="003878EB"/>
    <w:rsid w:val="00387B2E"/>
    <w:rsid w:val="00387D4C"/>
    <w:rsid w:val="0039028F"/>
    <w:rsid w:val="00392833"/>
    <w:rsid w:val="00392DC3"/>
    <w:rsid w:val="00392DF7"/>
    <w:rsid w:val="003931CF"/>
    <w:rsid w:val="00393E70"/>
    <w:rsid w:val="00395659"/>
    <w:rsid w:val="00395869"/>
    <w:rsid w:val="00395A21"/>
    <w:rsid w:val="0039637B"/>
    <w:rsid w:val="0039695A"/>
    <w:rsid w:val="003969E2"/>
    <w:rsid w:val="00396DC3"/>
    <w:rsid w:val="00397352"/>
    <w:rsid w:val="00397448"/>
    <w:rsid w:val="00397E02"/>
    <w:rsid w:val="0039C017"/>
    <w:rsid w:val="0039DFC7"/>
    <w:rsid w:val="003A0066"/>
    <w:rsid w:val="003A01EA"/>
    <w:rsid w:val="003A0D49"/>
    <w:rsid w:val="003A0DF6"/>
    <w:rsid w:val="003A0F7C"/>
    <w:rsid w:val="003A12A5"/>
    <w:rsid w:val="003A1C91"/>
    <w:rsid w:val="003A23EE"/>
    <w:rsid w:val="003A430F"/>
    <w:rsid w:val="003A493B"/>
    <w:rsid w:val="003A4C3B"/>
    <w:rsid w:val="003A542D"/>
    <w:rsid w:val="003A58E5"/>
    <w:rsid w:val="003A6449"/>
    <w:rsid w:val="003A70DB"/>
    <w:rsid w:val="003A7323"/>
    <w:rsid w:val="003A793E"/>
    <w:rsid w:val="003A7C9F"/>
    <w:rsid w:val="003B0F5B"/>
    <w:rsid w:val="003B1272"/>
    <w:rsid w:val="003B14E5"/>
    <w:rsid w:val="003B14EB"/>
    <w:rsid w:val="003B16ED"/>
    <w:rsid w:val="003B2580"/>
    <w:rsid w:val="003B2F1A"/>
    <w:rsid w:val="003B3233"/>
    <w:rsid w:val="003B32EC"/>
    <w:rsid w:val="003B393B"/>
    <w:rsid w:val="003B3F42"/>
    <w:rsid w:val="003B4668"/>
    <w:rsid w:val="003B4BF4"/>
    <w:rsid w:val="003B5201"/>
    <w:rsid w:val="003B5C0F"/>
    <w:rsid w:val="003B5EEE"/>
    <w:rsid w:val="003B6128"/>
    <w:rsid w:val="003B644B"/>
    <w:rsid w:val="003B6F4B"/>
    <w:rsid w:val="003B743A"/>
    <w:rsid w:val="003B7493"/>
    <w:rsid w:val="003B74A2"/>
    <w:rsid w:val="003B78C3"/>
    <w:rsid w:val="003B7FBD"/>
    <w:rsid w:val="003C01B1"/>
    <w:rsid w:val="003C0517"/>
    <w:rsid w:val="003C12DD"/>
    <w:rsid w:val="003C1616"/>
    <w:rsid w:val="003C2233"/>
    <w:rsid w:val="003C3E6D"/>
    <w:rsid w:val="003C42E9"/>
    <w:rsid w:val="003C434B"/>
    <w:rsid w:val="003C477A"/>
    <w:rsid w:val="003C4CB6"/>
    <w:rsid w:val="003C512F"/>
    <w:rsid w:val="003C6095"/>
    <w:rsid w:val="003C6211"/>
    <w:rsid w:val="003C64B8"/>
    <w:rsid w:val="003C6F3F"/>
    <w:rsid w:val="003C7A41"/>
    <w:rsid w:val="003C7B81"/>
    <w:rsid w:val="003D07F8"/>
    <w:rsid w:val="003D080B"/>
    <w:rsid w:val="003D0C18"/>
    <w:rsid w:val="003D0EB3"/>
    <w:rsid w:val="003D0EB7"/>
    <w:rsid w:val="003D0FBB"/>
    <w:rsid w:val="003D1DFC"/>
    <w:rsid w:val="003D20B3"/>
    <w:rsid w:val="003D22DA"/>
    <w:rsid w:val="003D3275"/>
    <w:rsid w:val="003D3280"/>
    <w:rsid w:val="003D3A2D"/>
    <w:rsid w:val="003D3C0C"/>
    <w:rsid w:val="003D42D4"/>
    <w:rsid w:val="003D4319"/>
    <w:rsid w:val="003D521F"/>
    <w:rsid w:val="003D536A"/>
    <w:rsid w:val="003D5CCB"/>
    <w:rsid w:val="003D708A"/>
    <w:rsid w:val="003E056C"/>
    <w:rsid w:val="003E05C2"/>
    <w:rsid w:val="003E09EF"/>
    <w:rsid w:val="003E0B62"/>
    <w:rsid w:val="003E20D0"/>
    <w:rsid w:val="003E4127"/>
    <w:rsid w:val="003E5536"/>
    <w:rsid w:val="003E5D1B"/>
    <w:rsid w:val="003E6028"/>
    <w:rsid w:val="003E63CC"/>
    <w:rsid w:val="003E652B"/>
    <w:rsid w:val="003E6AD6"/>
    <w:rsid w:val="003E711C"/>
    <w:rsid w:val="003E73F9"/>
    <w:rsid w:val="003E7628"/>
    <w:rsid w:val="003E7A63"/>
    <w:rsid w:val="003E7BEE"/>
    <w:rsid w:val="003F02C8"/>
    <w:rsid w:val="003F049F"/>
    <w:rsid w:val="003F097B"/>
    <w:rsid w:val="003F0C0D"/>
    <w:rsid w:val="003F13D6"/>
    <w:rsid w:val="003F1729"/>
    <w:rsid w:val="003F1DDC"/>
    <w:rsid w:val="003F3645"/>
    <w:rsid w:val="003F3E2D"/>
    <w:rsid w:val="003F3ECA"/>
    <w:rsid w:val="003F413E"/>
    <w:rsid w:val="003F48CD"/>
    <w:rsid w:val="003F4A64"/>
    <w:rsid w:val="003F50C9"/>
    <w:rsid w:val="003F56F7"/>
    <w:rsid w:val="003F6C18"/>
    <w:rsid w:val="003F6E77"/>
    <w:rsid w:val="003F7D23"/>
    <w:rsid w:val="00400041"/>
    <w:rsid w:val="00400CC7"/>
    <w:rsid w:val="00402AA1"/>
    <w:rsid w:val="004031CC"/>
    <w:rsid w:val="004037DE"/>
    <w:rsid w:val="00403A74"/>
    <w:rsid w:val="00403BE7"/>
    <w:rsid w:val="004040EA"/>
    <w:rsid w:val="00405A6C"/>
    <w:rsid w:val="00406BCD"/>
    <w:rsid w:val="00407B31"/>
    <w:rsid w:val="00407F20"/>
    <w:rsid w:val="00407FB3"/>
    <w:rsid w:val="004104DB"/>
    <w:rsid w:val="0041070A"/>
    <w:rsid w:val="004107F7"/>
    <w:rsid w:val="00410CE7"/>
    <w:rsid w:val="0041175C"/>
    <w:rsid w:val="00411B41"/>
    <w:rsid w:val="00411B86"/>
    <w:rsid w:val="00411D7C"/>
    <w:rsid w:val="00412E4B"/>
    <w:rsid w:val="00412EEE"/>
    <w:rsid w:val="00413FC2"/>
    <w:rsid w:val="0041474E"/>
    <w:rsid w:val="004154DB"/>
    <w:rsid w:val="00415A7E"/>
    <w:rsid w:val="00415E94"/>
    <w:rsid w:val="00416644"/>
    <w:rsid w:val="004168C6"/>
    <w:rsid w:val="00416BD8"/>
    <w:rsid w:val="00417176"/>
    <w:rsid w:val="004172E6"/>
    <w:rsid w:val="004178BF"/>
    <w:rsid w:val="00417B32"/>
    <w:rsid w:val="00417B90"/>
    <w:rsid w:val="00417D07"/>
    <w:rsid w:val="00420A1E"/>
    <w:rsid w:val="0042122E"/>
    <w:rsid w:val="00421383"/>
    <w:rsid w:val="00421BED"/>
    <w:rsid w:val="00421DB5"/>
    <w:rsid w:val="0042276B"/>
    <w:rsid w:val="00422AB5"/>
    <w:rsid w:val="00422BB9"/>
    <w:rsid w:val="0042354F"/>
    <w:rsid w:val="00423A7D"/>
    <w:rsid w:val="00424096"/>
    <w:rsid w:val="0042502B"/>
    <w:rsid w:val="004251C7"/>
    <w:rsid w:val="00425CE9"/>
    <w:rsid w:val="0042646A"/>
    <w:rsid w:val="0042686E"/>
    <w:rsid w:val="00426F91"/>
    <w:rsid w:val="004270B0"/>
    <w:rsid w:val="004273D9"/>
    <w:rsid w:val="00427C40"/>
    <w:rsid w:val="00427CB8"/>
    <w:rsid w:val="004300EB"/>
    <w:rsid w:val="004301CE"/>
    <w:rsid w:val="00432380"/>
    <w:rsid w:val="00432E66"/>
    <w:rsid w:val="00433124"/>
    <w:rsid w:val="004331F2"/>
    <w:rsid w:val="00433326"/>
    <w:rsid w:val="004338B1"/>
    <w:rsid w:val="004339CA"/>
    <w:rsid w:val="004348A1"/>
    <w:rsid w:val="00434AF6"/>
    <w:rsid w:val="00435A8A"/>
    <w:rsid w:val="00436860"/>
    <w:rsid w:val="004368F0"/>
    <w:rsid w:val="004368F5"/>
    <w:rsid w:val="0043751C"/>
    <w:rsid w:val="00437BE6"/>
    <w:rsid w:val="00437BFE"/>
    <w:rsid w:val="004403F7"/>
    <w:rsid w:val="00440633"/>
    <w:rsid w:val="00440ACF"/>
    <w:rsid w:val="00440B91"/>
    <w:rsid w:val="00440D75"/>
    <w:rsid w:val="00440FFF"/>
    <w:rsid w:val="00441032"/>
    <w:rsid w:val="004425DC"/>
    <w:rsid w:val="004432A7"/>
    <w:rsid w:val="00443472"/>
    <w:rsid w:val="0044378B"/>
    <w:rsid w:val="004444D4"/>
    <w:rsid w:val="00444C0F"/>
    <w:rsid w:val="00445710"/>
    <w:rsid w:val="00445D53"/>
    <w:rsid w:val="00446E44"/>
    <w:rsid w:val="00447C80"/>
    <w:rsid w:val="004501AA"/>
    <w:rsid w:val="0045050A"/>
    <w:rsid w:val="0045087D"/>
    <w:rsid w:val="00450AE5"/>
    <w:rsid w:val="00450C12"/>
    <w:rsid w:val="00452373"/>
    <w:rsid w:val="00452969"/>
    <w:rsid w:val="004531DA"/>
    <w:rsid w:val="00453963"/>
    <w:rsid w:val="0045400D"/>
    <w:rsid w:val="004545A3"/>
    <w:rsid w:val="00454894"/>
    <w:rsid w:val="00454B73"/>
    <w:rsid w:val="0045530D"/>
    <w:rsid w:val="004576DC"/>
    <w:rsid w:val="00457797"/>
    <w:rsid w:val="004577BC"/>
    <w:rsid w:val="0046055F"/>
    <w:rsid w:val="00460B6D"/>
    <w:rsid w:val="00461278"/>
    <w:rsid w:val="00461779"/>
    <w:rsid w:val="00462528"/>
    <w:rsid w:val="00462F00"/>
    <w:rsid w:val="004633AC"/>
    <w:rsid w:val="004640D0"/>
    <w:rsid w:val="00464246"/>
    <w:rsid w:val="0046463A"/>
    <w:rsid w:val="00465C29"/>
    <w:rsid w:val="00466E19"/>
    <w:rsid w:val="004676F4"/>
    <w:rsid w:val="00467A23"/>
    <w:rsid w:val="00467AB2"/>
    <w:rsid w:val="004706BC"/>
    <w:rsid w:val="00470C60"/>
    <w:rsid w:val="00471059"/>
    <w:rsid w:val="00471215"/>
    <w:rsid w:val="00471790"/>
    <w:rsid w:val="0047198F"/>
    <w:rsid w:val="00471B1D"/>
    <w:rsid w:val="00471FD6"/>
    <w:rsid w:val="004723CA"/>
    <w:rsid w:val="0047257D"/>
    <w:rsid w:val="004728F0"/>
    <w:rsid w:val="00472A1B"/>
    <w:rsid w:val="004732CA"/>
    <w:rsid w:val="004732EF"/>
    <w:rsid w:val="004737DC"/>
    <w:rsid w:val="00473AC7"/>
    <w:rsid w:val="00473B36"/>
    <w:rsid w:val="004740BB"/>
    <w:rsid w:val="004743C3"/>
    <w:rsid w:val="00474FE0"/>
    <w:rsid w:val="00476BE7"/>
    <w:rsid w:val="00476E1D"/>
    <w:rsid w:val="004772B0"/>
    <w:rsid w:val="004772E5"/>
    <w:rsid w:val="004776F8"/>
    <w:rsid w:val="00480288"/>
    <w:rsid w:val="004804C4"/>
    <w:rsid w:val="00480B0B"/>
    <w:rsid w:val="0048123A"/>
    <w:rsid w:val="00481D9E"/>
    <w:rsid w:val="00482A51"/>
    <w:rsid w:val="00482E36"/>
    <w:rsid w:val="00483D04"/>
    <w:rsid w:val="00484303"/>
    <w:rsid w:val="004850CD"/>
    <w:rsid w:val="004861EB"/>
    <w:rsid w:val="004864BB"/>
    <w:rsid w:val="00487004"/>
    <w:rsid w:val="00487A2E"/>
    <w:rsid w:val="0049046B"/>
    <w:rsid w:val="004906A7"/>
    <w:rsid w:val="00490C8C"/>
    <w:rsid w:val="00490D71"/>
    <w:rsid w:val="004919C2"/>
    <w:rsid w:val="00491E41"/>
    <w:rsid w:val="0049274B"/>
    <w:rsid w:val="004935FF"/>
    <w:rsid w:val="00493D73"/>
    <w:rsid w:val="00493E2A"/>
    <w:rsid w:val="0049497E"/>
    <w:rsid w:val="0049499A"/>
    <w:rsid w:val="004949DF"/>
    <w:rsid w:val="00495706"/>
    <w:rsid w:val="00496598"/>
    <w:rsid w:val="00496AD2"/>
    <w:rsid w:val="004970F3"/>
    <w:rsid w:val="004974EE"/>
    <w:rsid w:val="00497CFA"/>
    <w:rsid w:val="004A0E1D"/>
    <w:rsid w:val="004A0FC1"/>
    <w:rsid w:val="004A12D0"/>
    <w:rsid w:val="004A28CE"/>
    <w:rsid w:val="004A2A5E"/>
    <w:rsid w:val="004A2E7F"/>
    <w:rsid w:val="004A3249"/>
    <w:rsid w:val="004A3288"/>
    <w:rsid w:val="004A3B6F"/>
    <w:rsid w:val="004A3C85"/>
    <w:rsid w:val="004A3FDD"/>
    <w:rsid w:val="004A42F2"/>
    <w:rsid w:val="004A46AE"/>
    <w:rsid w:val="004A492C"/>
    <w:rsid w:val="004A52B4"/>
    <w:rsid w:val="004A5309"/>
    <w:rsid w:val="004A531E"/>
    <w:rsid w:val="004A637B"/>
    <w:rsid w:val="004A721E"/>
    <w:rsid w:val="004A78AE"/>
    <w:rsid w:val="004A7B04"/>
    <w:rsid w:val="004B09CE"/>
    <w:rsid w:val="004B18B9"/>
    <w:rsid w:val="004B1F61"/>
    <w:rsid w:val="004B3696"/>
    <w:rsid w:val="004B3880"/>
    <w:rsid w:val="004B3D3A"/>
    <w:rsid w:val="004B4393"/>
    <w:rsid w:val="004B53E5"/>
    <w:rsid w:val="004B59E2"/>
    <w:rsid w:val="004B5C93"/>
    <w:rsid w:val="004B5CDF"/>
    <w:rsid w:val="004B6189"/>
    <w:rsid w:val="004B6510"/>
    <w:rsid w:val="004B683D"/>
    <w:rsid w:val="004B6D9F"/>
    <w:rsid w:val="004B72B1"/>
    <w:rsid w:val="004B7349"/>
    <w:rsid w:val="004B7C4A"/>
    <w:rsid w:val="004C0B70"/>
    <w:rsid w:val="004C17E9"/>
    <w:rsid w:val="004C1B59"/>
    <w:rsid w:val="004C28C5"/>
    <w:rsid w:val="004C2B9F"/>
    <w:rsid w:val="004C377F"/>
    <w:rsid w:val="004C4066"/>
    <w:rsid w:val="004C49AF"/>
    <w:rsid w:val="004C4C3A"/>
    <w:rsid w:val="004C5094"/>
    <w:rsid w:val="004C5130"/>
    <w:rsid w:val="004C52B6"/>
    <w:rsid w:val="004C6E40"/>
    <w:rsid w:val="004C7B41"/>
    <w:rsid w:val="004D1D4F"/>
    <w:rsid w:val="004D25EB"/>
    <w:rsid w:val="004D300A"/>
    <w:rsid w:val="004D3174"/>
    <w:rsid w:val="004D32BE"/>
    <w:rsid w:val="004D34F1"/>
    <w:rsid w:val="004D3626"/>
    <w:rsid w:val="004D3ADC"/>
    <w:rsid w:val="004D41CE"/>
    <w:rsid w:val="004D4CAE"/>
    <w:rsid w:val="004D54AC"/>
    <w:rsid w:val="004D60B1"/>
    <w:rsid w:val="004D66F1"/>
    <w:rsid w:val="004D6906"/>
    <w:rsid w:val="004D6954"/>
    <w:rsid w:val="004D6B76"/>
    <w:rsid w:val="004D763F"/>
    <w:rsid w:val="004D784E"/>
    <w:rsid w:val="004D7D6D"/>
    <w:rsid w:val="004E063A"/>
    <w:rsid w:val="004E078E"/>
    <w:rsid w:val="004E0F2D"/>
    <w:rsid w:val="004E1232"/>
    <w:rsid w:val="004E1286"/>
    <w:rsid w:val="004E1731"/>
    <w:rsid w:val="004E2042"/>
    <w:rsid w:val="004E22D1"/>
    <w:rsid w:val="004E2311"/>
    <w:rsid w:val="004E2355"/>
    <w:rsid w:val="004E2C4E"/>
    <w:rsid w:val="004E2E58"/>
    <w:rsid w:val="004E326C"/>
    <w:rsid w:val="004E37BF"/>
    <w:rsid w:val="004E38C3"/>
    <w:rsid w:val="004E3C0B"/>
    <w:rsid w:val="004E3EE8"/>
    <w:rsid w:val="004E4A05"/>
    <w:rsid w:val="004E4DEA"/>
    <w:rsid w:val="004E5020"/>
    <w:rsid w:val="004E51A4"/>
    <w:rsid w:val="004E51F4"/>
    <w:rsid w:val="004E58C8"/>
    <w:rsid w:val="004E61F3"/>
    <w:rsid w:val="004E7449"/>
    <w:rsid w:val="004E76F2"/>
    <w:rsid w:val="004E7920"/>
    <w:rsid w:val="004F05CB"/>
    <w:rsid w:val="004F1C2C"/>
    <w:rsid w:val="004F2061"/>
    <w:rsid w:val="004F2215"/>
    <w:rsid w:val="004F22D2"/>
    <w:rsid w:val="004F249F"/>
    <w:rsid w:val="004F2A3A"/>
    <w:rsid w:val="004F2EBF"/>
    <w:rsid w:val="004F2F16"/>
    <w:rsid w:val="004F3004"/>
    <w:rsid w:val="004F3086"/>
    <w:rsid w:val="004F3337"/>
    <w:rsid w:val="004F3ADD"/>
    <w:rsid w:val="004F4A8A"/>
    <w:rsid w:val="004F4C9F"/>
    <w:rsid w:val="004F4EE6"/>
    <w:rsid w:val="004F5155"/>
    <w:rsid w:val="004F59EA"/>
    <w:rsid w:val="004F5F93"/>
    <w:rsid w:val="004F6F80"/>
    <w:rsid w:val="004F7165"/>
    <w:rsid w:val="004F7E57"/>
    <w:rsid w:val="004F7FE5"/>
    <w:rsid w:val="00500272"/>
    <w:rsid w:val="005007E7"/>
    <w:rsid w:val="005012E0"/>
    <w:rsid w:val="005019DC"/>
    <w:rsid w:val="0050268F"/>
    <w:rsid w:val="005028DD"/>
    <w:rsid w:val="005029AE"/>
    <w:rsid w:val="005038C5"/>
    <w:rsid w:val="005040D9"/>
    <w:rsid w:val="00504289"/>
    <w:rsid w:val="005042D7"/>
    <w:rsid w:val="00504545"/>
    <w:rsid w:val="00505375"/>
    <w:rsid w:val="00505F02"/>
    <w:rsid w:val="00506BD9"/>
    <w:rsid w:val="005074AB"/>
    <w:rsid w:val="005077FC"/>
    <w:rsid w:val="00507D77"/>
    <w:rsid w:val="00507F3F"/>
    <w:rsid w:val="0051021A"/>
    <w:rsid w:val="0051069C"/>
    <w:rsid w:val="00511211"/>
    <w:rsid w:val="005112D5"/>
    <w:rsid w:val="005118BD"/>
    <w:rsid w:val="00511F52"/>
    <w:rsid w:val="00512918"/>
    <w:rsid w:val="00512E3F"/>
    <w:rsid w:val="0051319B"/>
    <w:rsid w:val="005141E3"/>
    <w:rsid w:val="00514908"/>
    <w:rsid w:val="00514E15"/>
    <w:rsid w:val="00514FE6"/>
    <w:rsid w:val="00515B5E"/>
    <w:rsid w:val="00516A52"/>
    <w:rsid w:val="00517327"/>
    <w:rsid w:val="005176F9"/>
    <w:rsid w:val="0051786F"/>
    <w:rsid w:val="00517A2B"/>
    <w:rsid w:val="00521557"/>
    <w:rsid w:val="00521EF9"/>
    <w:rsid w:val="005224C9"/>
    <w:rsid w:val="005235B3"/>
    <w:rsid w:val="005236A7"/>
    <w:rsid w:val="00523EE1"/>
    <w:rsid w:val="0052461F"/>
    <w:rsid w:val="00525102"/>
    <w:rsid w:val="005259F8"/>
    <w:rsid w:val="00525FF6"/>
    <w:rsid w:val="005279E7"/>
    <w:rsid w:val="00530393"/>
    <w:rsid w:val="00530A65"/>
    <w:rsid w:val="0053143A"/>
    <w:rsid w:val="0053163F"/>
    <w:rsid w:val="00531A32"/>
    <w:rsid w:val="00532270"/>
    <w:rsid w:val="00532F39"/>
    <w:rsid w:val="00533DB1"/>
    <w:rsid w:val="00533FFD"/>
    <w:rsid w:val="0053418B"/>
    <w:rsid w:val="00534251"/>
    <w:rsid w:val="00534E60"/>
    <w:rsid w:val="005356A8"/>
    <w:rsid w:val="00535763"/>
    <w:rsid w:val="005367BD"/>
    <w:rsid w:val="00536E67"/>
    <w:rsid w:val="005379FB"/>
    <w:rsid w:val="00537AD9"/>
    <w:rsid w:val="00537C67"/>
    <w:rsid w:val="00537FE3"/>
    <w:rsid w:val="005402F0"/>
    <w:rsid w:val="00540A74"/>
    <w:rsid w:val="00540AEB"/>
    <w:rsid w:val="00540B40"/>
    <w:rsid w:val="00540CB8"/>
    <w:rsid w:val="00540F2D"/>
    <w:rsid w:val="0054114C"/>
    <w:rsid w:val="00542B36"/>
    <w:rsid w:val="00542C42"/>
    <w:rsid w:val="005435DA"/>
    <w:rsid w:val="005438AE"/>
    <w:rsid w:val="00543ECD"/>
    <w:rsid w:val="0054415D"/>
    <w:rsid w:val="00544607"/>
    <w:rsid w:val="0054476D"/>
    <w:rsid w:val="00544B68"/>
    <w:rsid w:val="005452C3"/>
    <w:rsid w:val="00545339"/>
    <w:rsid w:val="005459EC"/>
    <w:rsid w:val="00545CEA"/>
    <w:rsid w:val="0054612D"/>
    <w:rsid w:val="005463C5"/>
    <w:rsid w:val="00546759"/>
    <w:rsid w:val="0055077F"/>
    <w:rsid w:val="005508DE"/>
    <w:rsid w:val="00550B2D"/>
    <w:rsid w:val="00550B45"/>
    <w:rsid w:val="00550D21"/>
    <w:rsid w:val="00550E74"/>
    <w:rsid w:val="0055164F"/>
    <w:rsid w:val="00551C78"/>
    <w:rsid w:val="005527D7"/>
    <w:rsid w:val="005528FF"/>
    <w:rsid w:val="00552BF5"/>
    <w:rsid w:val="00552E37"/>
    <w:rsid w:val="00553382"/>
    <w:rsid w:val="005533D1"/>
    <w:rsid w:val="00553A34"/>
    <w:rsid w:val="00553AAC"/>
    <w:rsid w:val="00553EA8"/>
    <w:rsid w:val="005545B6"/>
    <w:rsid w:val="00554A09"/>
    <w:rsid w:val="00554C33"/>
    <w:rsid w:val="005550DA"/>
    <w:rsid w:val="00555447"/>
    <w:rsid w:val="00555DC9"/>
    <w:rsid w:val="00555DD8"/>
    <w:rsid w:val="00555DFB"/>
    <w:rsid w:val="00556230"/>
    <w:rsid w:val="00556D37"/>
    <w:rsid w:val="00556FBB"/>
    <w:rsid w:val="00557138"/>
    <w:rsid w:val="0055725F"/>
    <w:rsid w:val="005600E4"/>
    <w:rsid w:val="00560905"/>
    <w:rsid w:val="00560A81"/>
    <w:rsid w:val="005644E8"/>
    <w:rsid w:val="00564A5D"/>
    <w:rsid w:val="00565119"/>
    <w:rsid w:val="00565BC6"/>
    <w:rsid w:val="00565EB8"/>
    <w:rsid w:val="00565EE2"/>
    <w:rsid w:val="00566214"/>
    <w:rsid w:val="00566752"/>
    <w:rsid w:val="00566A82"/>
    <w:rsid w:val="005670F9"/>
    <w:rsid w:val="0056731A"/>
    <w:rsid w:val="00567886"/>
    <w:rsid w:val="00567E9A"/>
    <w:rsid w:val="00570343"/>
    <w:rsid w:val="00570AB6"/>
    <w:rsid w:val="00570CAE"/>
    <w:rsid w:val="00570D41"/>
    <w:rsid w:val="00571044"/>
    <w:rsid w:val="005712FD"/>
    <w:rsid w:val="005713C2"/>
    <w:rsid w:val="0057151E"/>
    <w:rsid w:val="0057271D"/>
    <w:rsid w:val="00572CE7"/>
    <w:rsid w:val="00572D12"/>
    <w:rsid w:val="005734FE"/>
    <w:rsid w:val="00573C03"/>
    <w:rsid w:val="00574746"/>
    <w:rsid w:val="00574D81"/>
    <w:rsid w:val="00575267"/>
    <w:rsid w:val="005756CD"/>
    <w:rsid w:val="0057599A"/>
    <w:rsid w:val="00575C4B"/>
    <w:rsid w:val="00576A85"/>
    <w:rsid w:val="00576B7F"/>
    <w:rsid w:val="00576DB8"/>
    <w:rsid w:val="00577D46"/>
    <w:rsid w:val="00580501"/>
    <w:rsid w:val="00580B4B"/>
    <w:rsid w:val="00580E55"/>
    <w:rsid w:val="0058185E"/>
    <w:rsid w:val="00581B0F"/>
    <w:rsid w:val="00581F55"/>
    <w:rsid w:val="00582376"/>
    <w:rsid w:val="00582D0B"/>
    <w:rsid w:val="0058301D"/>
    <w:rsid w:val="005835F5"/>
    <w:rsid w:val="00583A22"/>
    <w:rsid w:val="00584AF1"/>
    <w:rsid w:val="00584FEC"/>
    <w:rsid w:val="00585082"/>
    <w:rsid w:val="0058565D"/>
    <w:rsid w:val="00585F54"/>
    <w:rsid w:val="005864E8"/>
    <w:rsid w:val="0058744F"/>
    <w:rsid w:val="00587826"/>
    <w:rsid w:val="00587F4F"/>
    <w:rsid w:val="00590CE1"/>
    <w:rsid w:val="00590F0D"/>
    <w:rsid w:val="00592333"/>
    <w:rsid w:val="00592EF8"/>
    <w:rsid w:val="00593A45"/>
    <w:rsid w:val="00593AE5"/>
    <w:rsid w:val="005954EC"/>
    <w:rsid w:val="005956BB"/>
    <w:rsid w:val="00595871"/>
    <w:rsid w:val="0059625A"/>
    <w:rsid w:val="00596438"/>
    <w:rsid w:val="00596F8C"/>
    <w:rsid w:val="005A016B"/>
    <w:rsid w:val="005A0E1A"/>
    <w:rsid w:val="005A1341"/>
    <w:rsid w:val="005A171D"/>
    <w:rsid w:val="005A19FF"/>
    <w:rsid w:val="005A1AFC"/>
    <w:rsid w:val="005A20BF"/>
    <w:rsid w:val="005A2695"/>
    <w:rsid w:val="005A3DE5"/>
    <w:rsid w:val="005A3FAB"/>
    <w:rsid w:val="005A4B64"/>
    <w:rsid w:val="005A4ECE"/>
    <w:rsid w:val="005A54E2"/>
    <w:rsid w:val="005A5957"/>
    <w:rsid w:val="005A5A4B"/>
    <w:rsid w:val="005A5C5E"/>
    <w:rsid w:val="005A60F1"/>
    <w:rsid w:val="005A657F"/>
    <w:rsid w:val="005A6EEF"/>
    <w:rsid w:val="005A77AB"/>
    <w:rsid w:val="005B0779"/>
    <w:rsid w:val="005B1AD5"/>
    <w:rsid w:val="005B1C6E"/>
    <w:rsid w:val="005B1F50"/>
    <w:rsid w:val="005B21B2"/>
    <w:rsid w:val="005B2292"/>
    <w:rsid w:val="005B288F"/>
    <w:rsid w:val="005B376E"/>
    <w:rsid w:val="005B41EB"/>
    <w:rsid w:val="005B4F38"/>
    <w:rsid w:val="005B5097"/>
    <w:rsid w:val="005B57DC"/>
    <w:rsid w:val="005B59AE"/>
    <w:rsid w:val="005B5C01"/>
    <w:rsid w:val="005B5D4C"/>
    <w:rsid w:val="005B6527"/>
    <w:rsid w:val="005B7063"/>
    <w:rsid w:val="005B7FB8"/>
    <w:rsid w:val="005C019A"/>
    <w:rsid w:val="005C0843"/>
    <w:rsid w:val="005C168A"/>
    <w:rsid w:val="005C2953"/>
    <w:rsid w:val="005C3132"/>
    <w:rsid w:val="005C33B1"/>
    <w:rsid w:val="005C354C"/>
    <w:rsid w:val="005C3930"/>
    <w:rsid w:val="005C3A91"/>
    <w:rsid w:val="005C429F"/>
    <w:rsid w:val="005C4FEB"/>
    <w:rsid w:val="005C5039"/>
    <w:rsid w:val="005C5098"/>
    <w:rsid w:val="005C52C7"/>
    <w:rsid w:val="005C5309"/>
    <w:rsid w:val="005C63D5"/>
    <w:rsid w:val="005C67E3"/>
    <w:rsid w:val="005C6D35"/>
    <w:rsid w:val="005C7778"/>
    <w:rsid w:val="005C7F3A"/>
    <w:rsid w:val="005D0716"/>
    <w:rsid w:val="005D0E22"/>
    <w:rsid w:val="005D13C4"/>
    <w:rsid w:val="005D13DD"/>
    <w:rsid w:val="005D1F72"/>
    <w:rsid w:val="005D2295"/>
    <w:rsid w:val="005D2FA8"/>
    <w:rsid w:val="005D3A31"/>
    <w:rsid w:val="005D4D2D"/>
    <w:rsid w:val="005D54CB"/>
    <w:rsid w:val="005D61CF"/>
    <w:rsid w:val="005D66CC"/>
    <w:rsid w:val="005D6D0B"/>
    <w:rsid w:val="005D6FA9"/>
    <w:rsid w:val="005D7027"/>
    <w:rsid w:val="005D71B7"/>
    <w:rsid w:val="005D79AD"/>
    <w:rsid w:val="005E0DB4"/>
    <w:rsid w:val="005E11CA"/>
    <w:rsid w:val="005E1424"/>
    <w:rsid w:val="005E17DE"/>
    <w:rsid w:val="005E1B19"/>
    <w:rsid w:val="005E263D"/>
    <w:rsid w:val="005E2EB3"/>
    <w:rsid w:val="005E2EEB"/>
    <w:rsid w:val="005E3945"/>
    <w:rsid w:val="005E3B81"/>
    <w:rsid w:val="005E3DF4"/>
    <w:rsid w:val="005E43DE"/>
    <w:rsid w:val="005E446A"/>
    <w:rsid w:val="005E476D"/>
    <w:rsid w:val="005E497D"/>
    <w:rsid w:val="005E4B19"/>
    <w:rsid w:val="005E540A"/>
    <w:rsid w:val="005E6702"/>
    <w:rsid w:val="005E6D94"/>
    <w:rsid w:val="005E7202"/>
    <w:rsid w:val="005E7C41"/>
    <w:rsid w:val="005F0392"/>
    <w:rsid w:val="005F0DF9"/>
    <w:rsid w:val="005F10B7"/>
    <w:rsid w:val="005F1837"/>
    <w:rsid w:val="005F23A2"/>
    <w:rsid w:val="005F25EC"/>
    <w:rsid w:val="005F2D62"/>
    <w:rsid w:val="005F2E83"/>
    <w:rsid w:val="005F3109"/>
    <w:rsid w:val="005F3895"/>
    <w:rsid w:val="005F3EB2"/>
    <w:rsid w:val="005F4113"/>
    <w:rsid w:val="005F4130"/>
    <w:rsid w:val="005F5637"/>
    <w:rsid w:val="005F614F"/>
    <w:rsid w:val="005F6E0A"/>
    <w:rsid w:val="005F71DC"/>
    <w:rsid w:val="005F736C"/>
    <w:rsid w:val="005F7392"/>
    <w:rsid w:val="005F752E"/>
    <w:rsid w:val="005F78AC"/>
    <w:rsid w:val="005F7ABE"/>
    <w:rsid w:val="005F7E09"/>
    <w:rsid w:val="00600A8C"/>
    <w:rsid w:val="00600E00"/>
    <w:rsid w:val="00601168"/>
    <w:rsid w:val="0060188F"/>
    <w:rsid w:val="00601C8B"/>
    <w:rsid w:val="006026F1"/>
    <w:rsid w:val="0060273F"/>
    <w:rsid w:val="006029DD"/>
    <w:rsid w:val="00602F6A"/>
    <w:rsid w:val="00603A8E"/>
    <w:rsid w:val="006041BF"/>
    <w:rsid w:val="00604577"/>
    <w:rsid w:val="00604BB2"/>
    <w:rsid w:val="00604BF6"/>
    <w:rsid w:val="00605246"/>
    <w:rsid w:val="0060530F"/>
    <w:rsid w:val="00605A70"/>
    <w:rsid w:val="00606006"/>
    <w:rsid w:val="00606E62"/>
    <w:rsid w:val="00607133"/>
    <w:rsid w:val="006073AE"/>
    <w:rsid w:val="00607A77"/>
    <w:rsid w:val="00607DAC"/>
    <w:rsid w:val="00607E1D"/>
    <w:rsid w:val="0061037C"/>
    <w:rsid w:val="00610CDB"/>
    <w:rsid w:val="006112B5"/>
    <w:rsid w:val="006113A7"/>
    <w:rsid w:val="00611491"/>
    <w:rsid w:val="0061186E"/>
    <w:rsid w:val="00611937"/>
    <w:rsid w:val="006122A6"/>
    <w:rsid w:val="00612D0D"/>
    <w:rsid w:val="00612D39"/>
    <w:rsid w:val="006144F7"/>
    <w:rsid w:val="00615899"/>
    <w:rsid w:val="00615FBD"/>
    <w:rsid w:val="006166E9"/>
    <w:rsid w:val="0061705D"/>
    <w:rsid w:val="006173F0"/>
    <w:rsid w:val="0061766E"/>
    <w:rsid w:val="00617693"/>
    <w:rsid w:val="0062092A"/>
    <w:rsid w:val="006210BD"/>
    <w:rsid w:val="0062113B"/>
    <w:rsid w:val="006212DE"/>
    <w:rsid w:val="00621C83"/>
    <w:rsid w:val="0062204F"/>
    <w:rsid w:val="006224F2"/>
    <w:rsid w:val="00622850"/>
    <w:rsid w:val="0062397F"/>
    <w:rsid w:val="00623EF3"/>
    <w:rsid w:val="0062417E"/>
    <w:rsid w:val="006246D7"/>
    <w:rsid w:val="006253C9"/>
    <w:rsid w:val="006253D2"/>
    <w:rsid w:val="0062542D"/>
    <w:rsid w:val="00626128"/>
    <w:rsid w:val="00626432"/>
    <w:rsid w:val="00626B23"/>
    <w:rsid w:val="006271CF"/>
    <w:rsid w:val="006272A8"/>
    <w:rsid w:val="00627F74"/>
    <w:rsid w:val="006305C9"/>
    <w:rsid w:val="00631280"/>
    <w:rsid w:val="006316B6"/>
    <w:rsid w:val="00631850"/>
    <w:rsid w:val="00632192"/>
    <w:rsid w:val="006326AD"/>
    <w:rsid w:val="00632812"/>
    <w:rsid w:val="00632CF1"/>
    <w:rsid w:val="00632F5F"/>
    <w:rsid w:val="00633DC1"/>
    <w:rsid w:val="00633DF9"/>
    <w:rsid w:val="006341F0"/>
    <w:rsid w:val="00634233"/>
    <w:rsid w:val="0063489F"/>
    <w:rsid w:val="00634DF5"/>
    <w:rsid w:val="00635A25"/>
    <w:rsid w:val="00635B7E"/>
    <w:rsid w:val="00635CC5"/>
    <w:rsid w:val="006362A2"/>
    <w:rsid w:val="00636487"/>
    <w:rsid w:val="006364B2"/>
    <w:rsid w:val="00636AD4"/>
    <w:rsid w:val="00636BD0"/>
    <w:rsid w:val="00636D5E"/>
    <w:rsid w:val="00637049"/>
    <w:rsid w:val="00637D3B"/>
    <w:rsid w:val="00637EC0"/>
    <w:rsid w:val="0064028B"/>
    <w:rsid w:val="006403C7"/>
    <w:rsid w:val="0064052D"/>
    <w:rsid w:val="00640592"/>
    <w:rsid w:val="00640AFB"/>
    <w:rsid w:val="00640CEE"/>
    <w:rsid w:val="00640F59"/>
    <w:rsid w:val="00640FED"/>
    <w:rsid w:val="006410B3"/>
    <w:rsid w:val="00641402"/>
    <w:rsid w:val="00642570"/>
    <w:rsid w:val="00642E0E"/>
    <w:rsid w:val="0064362C"/>
    <w:rsid w:val="00643CD1"/>
    <w:rsid w:val="00644210"/>
    <w:rsid w:val="006444FE"/>
    <w:rsid w:val="00645B8E"/>
    <w:rsid w:val="00645BB1"/>
    <w:rsid w:val="00645DD7"/>
    <w:rsid w:val="0064652E"/>
    <w:rsid w:val="00646CE4"/>
    <w:rsid w:val="00646F33"/>
    <w:rsid w:val="00646FA5"/>
    <w:rsid w:val="00647107"/>
    <w:rsid w:val="0064716C"/>
    <w:rsid w:val="00647370"/>
    <w:rsid w:val="006474FE"/>
    <w:rsid w:val="00647FE0"/>
    <w:rsid w:val="006501E9"/>
    <w:rsid w:val="006504EB"/>
    <w:rsid w:val="00650E6D"/>
    <w:rsid w:val="00651029"/>
    <w:rsid w:val="00651146"/>
    <w:rsid w:val="006511D6"/>
    <w:rsid w:val="006516A0"/>
    <w:rsid w:val="0065174F"/>
    <w:rsid w:val="006517AE"/>
    <w:rsid w:val="00651BA1"/>
    <w:rsid w:val="00652126"/>
    <w:rsid w:val="00652937"/>
    <w:rsid w:val="00652A6D"/>
    <w:rsid w:val="00652C07"/>
    <w:rsid w:val="006534B6"/>
    <w:rsid w:val="00653665"/>
    <w:rsid w:val="00653E04"/>
    <w:rsid w:val="00654295"/>
    <w:rsid w:val="006544AE"/>
    <w:rsid w:val="006546E2"/>
    <w:rsid w:val="00654D36"/>
    <w:rsid w:val="0065643C"/>
    <w:rsid w:val="00656B67"/>
    <w:rsid w:val="006573C8"/>
    <w:rsid w:val="006578DA"/>
    <w:rsid w:val="00661156"/>
    <w:rsid w:val="006613DC"/>
    <w:rsid w:val="00661A07"/>
    <w:rsid w:val="00661BF7"/>
    <w:rsid w:val="00661F01"/>
    <w:rsid w:val="0066218A"/>
    <w:rsid w:val="00662206"/>
    <w:rsid w:val="006628F8"/>
    <w:rsid w:val="00663B4E"/>
    <w:rsid w:val="006643D9"/>
    <w:rsid w:val="006656B8"/>
    <w:rsid w:val="00665A50"/>
    <w:rsid w:val="006668DB"/>
    <w:rsid w:val="00666B33"/>
    <w:rsid w:val="00666BBC"/>
    <w:rsid w:val="00667A8C"/>
    <w:rsid w:val="00667B2A"/>
    <w:rsid w:val="006705BD"/>
    <w:rsid w:val="006705E4"/>
    <w:rsid w:val="00671368"/>
    <w:rsid w:val="00671549"/>
    <w:rsid w:val="00671588"/>
    <w:rsid w:val="006715FB"/>
    <w:rsid w:val="00671C8D"/>
    <w:rsid w:val="00672F4E"/>
    <w:rsid w:val="0067324B"/>
    <w:rsid w:val="006734CF"/>
    <w:rsid w:val="00674B16"/>
    <w:rsid w:val="006767BD"/>
    <w:rsid w:val="00676DAB"/>
    <w:rsid w:val="0067723A"/>
    <w:rsid w:val="00677A67"/>
    <w:rsid w:val="006805AA"/>
    <w:rsid w:val="00681356"/>
    <w:rsid w:val="006813C6"/>
    <w:rsid w:val="006813F7"/>
    <w:rsid w:val="00681F8A"/>
    <w:rsid w:val="00682604"/>
    <w:rsid w:val="00682E8D"/>
    <w:rsid w:val="00682F4B"/>
    <w:rsid w:val="00682F6C"/>
    <w:rsid w:val="0068335B"/>
    <w:rsid w:val="00683F0A"/>
    <w:rsid w:val="00684E12"/>
    <w:rsid w:val="00685E29"/>
    <w:rsid w:val="0068603B"/>
    <w:rsid w:val="00686C50"/>
    <w:rsid w:val="00686EA2"/>
    <w:rsid w:val="0068729A"/>
    <w:rsid w:val="00687577"/>
    <w:rsid w:val="006878D4"/>
    <w:rsid w:val="006913FD"/>
    <w:rsid w:val="00691991"/>
    <w:rsid w:val="006924BD"/>
    <w:rsid w:val="00692F28"/>
    <w:rsid w:val="00693A88"/>
    <w:rsid w:val="00694072"/>
    <w:rsid w:val="00694125"/>
    <w:rsid w:val="00694EB6"/>
    <w:rsid w:val="006953B9"/>
    <w:rsid w:val="006959B7"/>
    <w:rsid w:val="006967D2"/>
    <w:rsid w:val="0069753F"/>
    <w:rsid w:val="00697AA0"/>
    <w:rsid w:val="006A075C"/>
    <w:rsid w:val="006A0896"/>
    <w:rsid w:val="006A10BF"/>
    <w:rsid w:val="006A1468"/>
    <w:rsid w:val="006A1581"/>
    <w:rsid w:val="006A1F24"/>
    <w:rsid w:val="006A20BC"/>
    <w:rsid w:val="006A2BC9"/>
    <w:rsid w:val="006A37DB"/>
    <w:rsid w:val="006A394A"/>
    <w:rsid w:val="006A3F5E"/>
    <w:rsid w:val="006A3F97"/>
    <w:rsid w:val="006A4691"/>
    <w:rsid w:val="006A4996"/>
    <w:rsid w:val="006A4DA8"/>
    <w:rsid w:val="006A5107"/>
    <w:rsid w:val="006A551F"/>
    <w:rsid w:val="006A638B"/>
    <w:rsid w:val="006A665E"/>
    <w:rsid w:val="006A6838"/>
    <w:rsid w:val="006A6946"/>
    <w:rsid w:val="006A6961"/>
    <w:rsid w:val="006A6B93"/>
    <w:rsid w:val="006A6E47"/>
    <w:rsid w:val="006A6F05"/>
    <w:rsid w:val="006A6FA3"/>
    <w:rsid w:val="006A7792"/>
    <w:rsid w:val="006B007D"/>
    <w:rsid w:val="006B0F3A"/>
    <w:rsid w:val="006B14EA"/>
    <w:rsid w:val="006B1C81"/>
    <w:rsid w:val="006B1F6B"/>
    <w:rsid w:val="006B292C"/>
    <w:rsid w:val="006B2E05"/>
    <w:rsid w:val="006B339D"/>
    <w:rsid w:val="006B3557"/>
    <w:rsid w:val="006B3D21"/>
    <w:rsid w:val="006B459D"/>
    <w:rsid w:val="006B4B76"/>
    <w:rsid w:val="006B5383"/>
    <w:rsid w:val="006B588A"/>
    <w:rsid w:val="006B5E9A"/>
    <w:rsid w:val="006B5F43"/>
    <w:rsid w:val="006B652E"/>
    <w:rsid w:val="006B68F8"/>
    <w:rsid w:val="006B6E6E"/>
    <w:rsid w:val="006B79E1"/>
    <w:rsid w:val="006C0F8C"/>
    <w:rsid w:val="006C0FAC"/>
    <w:rsid w:val="006C0FE4"/>
    <w:rsid w:val="006C101D"/>
    <w:rsid w:val="006C116B"/>
    <w:rsid w:val="006C12A3"/>
    <w:rsid w:val="006C15AF"/>
    <w:rsid w:val="006C165D"/>
    <w:rsid w:val="006C223C"/>
    <w:rsid w:val="006C243C"/>
    <w:rsid w:val="006C2487"/>
    <w:rsid w:val="006C2E50"/>
    <w:rsid w:val="006C3260"/>
    <w:rsid w:val="006C355C"/>
    <w:rsid w:val="006C39AA"/>
    <w:rsid w:val="006C3AA2"/>
    <w:rsid w:val="006C3CD1"/>
    <w:rsid w:val="006C3F7F"/>
    <w:rsid w:val="006C436C"/>
    <w:rsid w:val="006C494F"/>
    <w:rsid w:val="006C4D48"/>
    <w:rsid w:val="006C4EC5"/>
    <w:rsid w:val="006C5E72"/>
    <w:rsid w:val="006C600F"/>
    <w:rsid w:val="006C6D68"/>
    <w:rsid w:val="006D08DD"/>
    <w:rsid w:val="006D09B5"/>
    <w:rsid w:val="006D13EF"/>
    <w:rsid w:val="006D1552"/>
    <w:rsid w:val="006D25E0"/>
    <w:rsid w:val="006D2B6F"/>
    <w:rsid w:val="006D3268"/>
    <w:rsid w:val="006D35D1"/>
    <w:rsid w:val="006D3EBE"/>
    <w:rsid w:val="006D48EB"/>
    <w:rsid w:val="006D56E1"/>
    <w:rsid w:val="006D664E"/>
    <w:rsid w:val="006D6823"/>
    <w:rsid w:val="006D69B8"/>
    <w:rsid w:val="006D6AF4"/>
    <w:rsid w:val="006D74B7"/>
    <w:rsid w:val="006D7B8F"/>
    <w:rsid w:val="006E0022"/>
    <w:rsid w:val="006E0920"/>
    <w:rsid w:val="006E09E2"/>
    <w:rsid w:val="006E19EC"/>
    <w:rsid w:val="006E20BF"/>
    <w:rsid w:val="006E24CE"/>
    <w:rsid w:val="006E2742"/>
    <w:rsid w:val="006E3223"/>
    <w:rsid w:val="006E32AE"/>
    <w:rsid w:val="006E33A3"/>
    <w:rsid w:val="006E3463"/>
    <w:rsid w:val="006E4938"/>
    <w:rsid w:val="006E5420"/>
    <w:rsid w:val="006E5628"/>
    <w:rsid w:val="006E57E6"/>
    <w:rsid w:val="006E5978"/>
    <w:rsid w:val="006E5FE6"/>
    <w:rsid w:val="006E6431"/>
    <w:rsid w:val="006E6913"/>
    <w:rsid w:val="006E6C5F"/>
    <w:rsid w:val="006E73FA"/>
    <w:rsid w:val="006E7852"/>
    <w:rsid w:val="006E78C9"/>
    <w:rsid w:val="006F04CA"/>
    <w:rsid w:val="006F08EB"/>
    <w:rsid w:val="006F1622"/>
    <w:rsid w:val="006F1799"/>
    <w:rsid w:val="006F1ECD"/>
    <w:rsid w:val="006F2667"/>
    <w:rsid w:val="006F2886"/>
    <w:rsid w:val="006F305C"/>
    <w:rsid w:val="006F3B14"/>
    <w:rsid w:val="006F4225"/>
    <w:rsid w:val="006F5184"/>
    <w:rsid w:val="006F54D7"/>
    <w:rsid w:val="006F5625"/>
    <w:rsid w:val="006F5E10"/>
    <w:rsid w:val="006F629C"/>
    <w:rsid w:val="006F683A"/>
    <w:rsid w:val="007004A9"/>
    <w:rsid w:val="0070079E"/>
    <w:rsid w:val="00700AF2"/>
    <w:rsid w:val="007011D3"/>
    <w:rsid w:val="00701851"/>
    <w:rsid w:val="00701BC3"/>
    <w:rsid w:val="0070284C"/>
    <w:rsid w:val="00702ACD"/>
    <w:rsid w:val="00702B10"/>
    <w:rsid w:val="00702D8B"/>
    <w:rsid w:val="007032B1"/>
    <w:rsid w:val="00703CDD"/>
    <w:rsid w:val="00704148"/>
    <w:rsid w:val="007044FC"/>
    <w:rsid w:val="0070460F"/>
    <w:rsid w:val="007047D9"/>
    <w:rsid w:val="007054E8"/>
    <w:rsid w:val="00705500"/>
    <w:rsid w:val="007063CB"/>
    <w:rsid w:val="007063EB"/>
    <w:rsid w:val="00706DF3"/>
    <w:rsid w:val="00706F66"/>
    <w:rsid w:val="0071005A"/>
    <w:rsid w:val="007100A1"/>
    <w:rsid w:val="007104A6"/>
    <w:rsid w:val="00710848"/>
    <w:rsid w:val="00710E4B"/>
    <w:rsid w:val="00711344"/>
    <w:rsid w:val="007116BF"/>
    <w:rsid w:val="00711E3A"/>
    <w:rsid w:val="00711F6F"/>
    <w:rsid w:val="007125C9"/>
    <w:rsid w:val="007127FF"/>
    <w:rsid w:val="00712856"/>
    <w:rsid w:val="0071322F"/>
    <w:rsid w:val="0071359D"/>
    <w:rsid w:val="007142C3"/>
    <w:rsid w:val="00714756"/>
    <w:rsid w:val="00714817"/>
    <w:rsid w:val="00714BB8"/>
    <w:rsid w:val="00714F38"/>
    <w:rsid w:val="00715AFF"/>
    <w:rsid w:val="00716696"/>
    <w:rsid w:val="00716996"/>
    <w:rsid w:val="00716FDE"/>
    <w:rsid w:val="00717B8C"/>
    <w:rsid w:val="00720461"/>
    <w:rsid w:val="007208AF"/>
    <w:rsid w:val="00721322"/>
    <w:rsid w:val="007216A5"/>
    <w:rsid w:val="007216FB"/>
    <w:rsid w:val="0072181C"/>
    <w:rsid w:val="0072194B"/>
    <w:rsid w:val="00721F52"/>
    <w:rsid w:val="007223F1"/>
    <w:rsid w:val="00722FDD"/>
    <w:rsid w:val="00723997"/>
    <w:rsid w:val="0072459E"/>
    <w:rsid w:val="00724889"/>
    <w:rsid w:val="00724F6D"/>
    <w:rsid w:val="00724FF9"/>
    <w:rsid w:val="00725A56"/>
    <w:rsid w:val="00726805"/>
    <w:rsid w:val="00727805"/>
    <w:rsid w:val="007278CB"/>
    <w:rsid w:val="00727EAB"/>
    <w:rsid w:val="007304CE"/>
    <w:rsid w:val="00730674"/>
    <w:rsid w:val="00730FF5"/>
    <w:rsid w:val="007313A1"/>
    <w:rsid w:val="0073185C"/>
    <w:rsid w:val="007326F8"/>
    <w:rsid w:val="0073402B"/>
    <w:rsid w:val="007345F9"/>
    <w:rsid w:val="007346BE"/>
    <w:rsid w:val="00734ED3"/>
    <w:rsid w:val="00736360"/>
    <w:rsid w:val="007364BF"/>
    <w:rsid w:val="00736DC9"/>
    <w:rsid w:val="0073713A"/>
    <w:rsid w:val="0073787D"/>
    <w:rsid w:val="00737B0A"/>
    <w:rsid w:val="00740707"/>
    <w:rsid w:val="007408BF"/>
    <w:rsid w:val="0074092B"/>
    <w:rsid w:val="00740F4D"/>
    <w:rsid w:val="007411EC"/>
    <w:rsid w:val="00741227"/>
    <w:rsid w:val="0074145B"/>
    <w:rsid w:val="00741E45"/>
    <w:rsid w:val="00742063"/>
    <w:rsid w:val="007426D4"/>
    <w:rsid w:val="0074289D"/>
    <w:rsid w:val="00742FEC"/>
    <w:rsid w:val="007441DB"/>
    <w:rsid w:val="007442B3"/>
    <w:rsid w:val="00744964"/>
    <w:rsid w:val="00745957"/>
    <w:rsid w:val="00746529"/>
    <w:rsid w:val="00747826"/>
    <w:rsid w:val="007501F1"/>
    <w:rsid w:val="00750214"/>
    <w:rsid w:val="0075023F"/>
    <w:rsid w:val="0075119C"/>
    <w:rsid w:val="0075128C"/>
    <w:rsid w:val="0075212E"/>
    <w:rsid w:val="0075221F"/>
    <w:rsid w:val="00752699"/>
    <w:rsid w:val="00752A38"/>
    <w:rsid w:val="00753279"/>
    <w:rsid w:val="00753893"/>
    <w:rsid w:val="00753ACC"/>
    <w:rsid w:val="0075426B"/>
    <w:rsid w:val="00754B11"/>
    <w:rsid w:val="0075523D"/>
    <w:rsid w:val="007556AE"/>
    <w:rsid w:val="00755BD7"/>
    <w:rsid w:val="0075619F"/>
    <w:rsid w:val="00756291"/>
    <w:rsid w:val="007562F4"/>
    <w:rsid w:val="00756325"/>
    <w:rsid w:val="00756F36"/>
    <w:rsid w:val="00757938"/>
    <w:rsid w:val="00757BB8"/>
    <w:rsid w:val="00760130"/>
    <w:rsid w:val="00760138"/>
    <w:rsid w:val="00760739"/>
    <w:rsid w:val="00760D42"/>
    <w:rsid w:val="00762BA5"/>
    <w:rsid w:val="00762E6B"/>
    <w:rsid w:val="0076336B"/>
    <w:rsid w:val="00764649"/>
    <w:rsid w:val="007646E4"/>
    <w:rsid w:val="00764B01"/>
    <w:rsid w:val="0076583F"/>
    <w:rsid w:val="00765EA5"/>
    <w:rsid w:val="00766242"/>
    <w:rsid w:val="0076655B"/>
    <w:rsid w:val="0076687A"/>
    <w:rsid w:val="007668AE"/>
    <w:rsid w:val="00766956"/>
    <w:rsid w:val="00766F3A"/>
    <w:rsid w:val="007677BD"/>
    <w:rsid w:val="007678F0"/>
    <w:rsid w:val="00767EF2"/>
    <w:rsid w:val="00767F7F"/>
    <w:rsid w:val="007707F2"/>
    <w:rsid w:val="007716F9"/>
    <w:rsid w:val="00771A9A"/>
    <w:rsid w:val="007732E3"/>
    <w:rsid w:val="00773EB5"/>
    <w:rsid w:val="00773FF0"/>
    <w:rsid w:val="00774F7D"/>
    <w:rsid w:val="00775132"/>
    <w:rsid w:val="0077622A"/>
    <w:rsid w:val="0077627D"/>
    <w:rsid w:val="007766C5"/>
    <w:rsid w:val="00777543"/>
    <w:rsid w:val="007777D7"/>
    <w:rsid w:val="00777C6D"/>
    <w:rsid w:val="00777FA8"/>
    <w:rsid w:val="0078023F"/>
    <w:rsid w:val="007807EE"/>
    <w:rsid w:val="00780B5F"/>
    <w:rsid w:val="007812E2"/>
    <w:rsid w:val="00781401"/>
    <w:rsid w:val="00782134"/>
    <w:rsid w:val="00782BC3"/>
    <w:rsid w:val="007833C0"/>
    <w:rsid w:val="00783CEC"/>
    <w:rsid w:val="00784908"/>
    <w:rsid w:val="00785A53"/>
    <w:rsid w:val="00785C4C"/>
    <w:rsid w:val="00785CB3"/>
    <w:rsid w:val="00785CC8"/>
    <w:rsid w:val="00785D6C"/>
    <w:rsid w:val="00785E0E"/>
    <w:rsid w:val="00785ED9"/>
    <w:rsid w:val="00786212"/>
    <w:rsid w:val="007867DE"/>
    <w:rsid w:val="007868E1"/>
    <w:rsid w:val="007871D4"/>
    <w:rsid w:val="0078759A"/>
    <w:rsid w:val="00787D2A"/>
    <w:rsid w:val="00790096"/>
    <w:rsid w:val="007900D4"/>
    <w:rsid w:val="00790274"/>
    <w:rsid w:val="00790E34"/>
    <w:rsid w:val="00792322"/>
    <w:rsid w:val="00792A29"/>
    <w:rsid w:val="007930FD"/>
    <w:rsid w:val="0079433B"/>
    <w:rsid w:val="0079474E"/>
    <w:rsid w:val="00794C3D"/>
    <w:rsid w:val="00795252"/>
    <w:rsid w:val="00797175"/>
    <w:rsid w:val="00797424"/>
    <w:rsid w:val="007A0227"/>
    <w:rsid w:val="007A044F"/>
    <w:rsid w:val="007A094A"/>
    <w:rsid w:val="007A0FB6"/>
    <w:rsid w:val="007A1B09"/>
    <w:rsid w:val="007A1D8C"/>
    <w:rsid w:val="007A21C3"/>
    <w:rsid w:val="007A24FD"/>
    <w:rsid w:val="007A30C4"/>
    <w:rsid w:val="007A3C41"/>
    <w:rsid w:val="007A41D7"/>
    <w:rsid w:val="007A4243"/>
    <w:rsid w:val="007A4272"/>
    <w:rsid w:val="007A47D7"/>
    <w:rsid w:val="007A5119"/>
    <w:rsid w:val="007A515F"/>
    <w:rsid w:val="007A51AB"/>
    <w:rsid w:val="007A6810"/>
    <w:rsid w:val="007A6B03"/>
    <w:rsid w:val="007A754E"/>
    <w:rsid w:val="007A76EC"/>
    <w:rsid w:val="007A77C0"/>
    <w:rsid w:val="007A79C9"/>
    <w:rsid w:val="007A7A7B"/>
    <w:rsid w:val="007B094D"/>
    <w:rsid w:val="007B1717"/>
    <w:rsid w:val="007B19CF"/>
    <w:rsid w:val="007B21AE"/>
    <w:rsid w:val="007B2295"/>
    <w:rsid w:val="007B290C"/>
    <w:rsid w:val="007B382A"/>
    <w:rsid w:val="007B39CC"/>
    <w:rsid w:val="007B3BE5"/>
    <w:rsid w:val="007B3E28"/>
    <w:rsid w:val="007B502B"/>
    <w:rsid w:val="007B52A8"/>
    <w:rsid w:val="007B55C7"/>
    <w:rsid w:val="007B57CB"/>
    <w:rsid w:val="007B729C"/>
    <w:rsid w:val="007B7ACB"/>
    <w:rsid w:val="007C0523"/>
    <w:rsid w:val="007C08D3"/>
    <w:rsid w:val="007C12CC"/>
    <w:rsid w:val="007C14B0"/>
    <w:rsid w:val="007C17AB"/>
    <w:rsid w:val="007C18D5"/>
    <w:rsid w:val="007C1E01"/>
    <w:rsid w:val="007C2C12"/>
    <w:rsid w:val="007C35EA"/>
    <w:rsid w:val="007C3E92"/>
    <w:rsid w:val="007C3EAE"/>
    <w:rsid w:val="007C4122"/>
    <w:rsid w:val="007C4D9D"/>
    <w:rsid w:val="007C51C6"/>
    <w:rsid w:val="007C5367"/>
    <w:rsid w:val="007C59A5"/>
    <w:rsid w:val="007C5BFF"/>
    <w:rsid w:val="007C655A"/>
    <w:rsid w:val="007C731D"/>
    <w:rsid w:val="007C7D5F"/>
    <w:rsid w:val="007D03A3"/>
    <w:rsid w:val="007D070D"/>
    <w:rsid w:val="007D09C8"/>
    <w:rsid w:val="007D0AD8"/>
    <w:rsid w:val="007D120B"/>
    <w:rsid w:val="007D1914"/>
    <w:rsid w:val="007D1BAF"/>
    <w:rsid w:val="007D235B"/>
    <w:rsid w:val="007D25DD"/>
    <w:rsid w:val="007D2936"/>
    <w:rsid w:val="007D35BD"/>
    <w:rsid w:val="007D3A43"/>
    <w:rsid w:val="007D44AE"/>
    <w:rsid w:val="007D4E26"/>
    <w:rsid w:val="007D512D"/>
    <w:rsid w:val="007D568A"/>
    <w:rsid w:val="007D598B"/>
    <w:rsid w:val="007D5A36"/>
    <w:rsid w:val="007D5B38"/>
    <w:rsid w:val="007D5CEB"/>
    <w:rsid w:val="007D5E10"/>
    <w:rsid w:val="007D6107"/>
    <w:rsid w:val="007D70F3"/>
    <w:rsid w:val="007D76B2"/>
    <w:rsid w:val="007D7852"/>
    <w:rsid w:val="007E0AA3"/>
    <w:rsid w:val="007E0F0D"/>
    <w:rsid w:val="007E1788"/>
    <w:rsid w:val="007E186A"/>
    <w:rsid w:val="007E2831"/>
    <w:rsid w:val="007E404A"/>
    <w:rsid w:val="007E42DE"/>
    <w:rsid w:val="007E432A"/>
    <w:rsid w:val="007E46B2"/>
    <w:rsid w:val="007E5548"/>
    <w:rsid w:val="007E567B"/>
    <w:rsid w:val="007E57D0"/>
    <w:rsid w:val="007E5B2F"/>
    <w:rsid w:val="007E5BCB"/>
    <w:rsid w:val="007E5BF1"/>
    <w:rsid w:val="007E6089"/>
    <w:rsid w:val="007E635C"/>
    <w:rsid w:val="007E6D5C"/>
    <w:rsid w:val="007E6D6C"/>
    <w:rsid w:val="007E6E18"/>
    <w:rsid w:val="007E7DB5"/>
    <w:rsid w:val="007F0169"/>
    <w:rsid w:val="007F0453"/>
    <w:rsid w:val="007F11F3"/>
    <w:rsid w:val="007F2011"/>
    <w:rsid w:val="007F22EC"/>
    <w:rsid w:val="007F2394"/>
    <w:rsid w:val="007F243B"/>
    <w:rsid w:val="007F2632"/>
    <w:rsid w:val="007F28AE"/>
    <w:rsid w:val="007F2EB4"/>
    <w:rsid w:val="007F3721"/>
    <w:rsid w:val="007F3E85"/>
    <w:rsid w:val="007F3E86"/>
    <w:rsid w:val="007F4912"/>
    <w:rsid w:val="007F532B"/>
    <w:rsid w:val="007F5486"/>
    <w:rsid w:val="007F59B3"/>
    <w:rsid w:val="007F5E2F"/>
    <w:rsid w:val="007F62D4"/>
    <w:rsid w:val="007F7947"/>
    <w:rsid w:val="007F7C46"/>
    <w:rsid w:val="007F7EFB"/>
    <w:rsid w:val="0080003A"/>
    <w:rsid w:val="00801287"/>
    <w:rsid w:val="00801295"/>
    <w:rsid w:val="008012F7"/>
    <w:rsid w:val="0080195B"/>
    <w:rsid w:val="0080196A"/>
    <w:rsid w:val="008019F4"/>
    <w:rsid w:val="008023D0"/>
    <w:rsid w:val="00802605"/>
    <w:rsid w:val="008032F7"/>
    <w:rsid w:val="00803D15"/>
    <w:rsid w:val="008043C1"/>
    <w:rsid w:val="00804652"/>
    <w:rsid w:val="0080479E"/>
    <w:rsid w:val="00804CB5"/>
    <w:rsid w:val="008054AE"/>
    <w:rsid w:val="00805E6F"/>
    <w:rsid w:val="0080654C"/>
    <w:rsid w:val="00807036"/>
    <w:rsid w:val="008103E6"/>
    <w:rsid w:val="00810585"/>
    <w:rsid w:val="00811362"/>
    <w:rsid w:val="0081136B"/>
    <w:rsid w:val="0081263D"/>
    <w:rsid w:val="008127D6"/>
    <w:rsid w:val="00812C50"/>
    <w:rsid w:val="00813039"/>
    <w:rsid w:val="008134ED"/>
    <w:rsid w:val="00813D9C"/>
    <w:rsid w:val="008146D8"/>
    <w:rsid w:val="0081485D"/>
    <w:rsid w:val="00815322"/>
    <w:rsid w:val="00815D17"/>
    <w:rsid w:val="00815F5D"/>
    <w:rsid w:val="00816113"/>
    <w:rsid w:val="0081664C"/>
    <w:rsid w:val="008166D6"/>
    <w:rsid w:val="00816741"/>
    <w:rsid w:val="00817179"/>
    <w:rsid w:val="00817DFD"/>
    <w:rsid w:val="008202DD"/>
    <w:rsid w:val="00820316"/>
    <w:rsid w:val="00820CDC"/>
    <w:rsid w:val="0082125E"/>
    <w:rsid w:val="00821625"/>
    <w:rsid w:val="0082164A"/>
    <w:rsid w:val="008217F8"/>
    <w:rsid w:val="0082187C"/>
    <w:rsid w:val="00821D51"/>
    <w:rsid w:val="008222E3"/>
    <w:rsid w:val="00822486"/>
    <w:rsid w:val="00822B6C"/>
    <w:rsid w:val="00822C4F"/>
    <w:rsid w:val="0082318B"/>
    <w:rsid w:val="00823382"/>
    <w:rsid w:val="00823844"/>
    <w:rsid w:val="00825EEE"/>
    <w:rsid w:val="008260FE"/>
    <w:rsid w:val="0082613E"/>
    <w:rsid w:val="00826476"/>
    <w:rsid w:val="00826998"/>
    <w:rsid w:val="00826D02"/>
    <w:rsid w:val="00826EAE"/>
    <w:rsid w:val="00826FE8"/>
    <w:rsid w:val="00827BA1"/>
    <w:rsid w:val="0083061A"/>
    <w:rsid w:val="00831D65"/>
    <w:rsid w:val="00831EFB"/>
    <w:rsid w:val="00832C36"/>
    <w:rsid w:val="0083328E"/>
    <w:rsid w:val="0083347A"/>
    <w:rsid w:val="00833AE8"/>
    <w:rsid w:val="0083416F"/>
    <w:rsid w:val="008342EA"/>
    <w:rsid w:val="00834430"/>
    <w:rsid w:val="00834796"/>
    <w:rsid w:val="00834FD7"/>
    <w:rsid w:val="008352D2"/>
    <w:rsid w:val="0083535E"/>
    <w:rsid w:val="00835425"/>
    <w:rsid w:val="00835A01"/>
    <w:rsid w:val="00835A2C"/>
    <w:rsid w:val="008362AB"/>
    <w:rsid w:val="00836305"/>
    <w:rsid w:val="0083653A"/>
    <w:rsid w:val="008367B1"/>
    <w:rsid w:val="00836A7A"/>
    <w:rsid w:val="00836BF6"/>
    <w:rsid w:val="00837C27"/>
    <w:rsid w:val="00837CC1"/>
    <w:rsid w:val="00837DA9"/>
    <w:rsid w:val="0084003F"/>
    <w:rsid w:val="00840178"/>
    <w:rsid w:val="0084143E"/>
    <w:rsid w:val="00841E46"/>
    <w:rsid w:val="00842124"/>
    <w:rsid w:val="00842D23"/>
    <w:rsid w:val="00843AE4"/>
    <w:rsid w:val="00843E53"/>
    <w:rsid w:val="0084416C"/>
    <w:rsid w:val="0084529D"/>
    <w:rsid w:val="0084565C"/>
    <w:rsid w:val="00846012"/>
    <w:rsid w:val="008463DB"/>
    <w:rsid w:val="0084651D"/>
    <w:rsid w:val="00846D58"/>
    <w:rsid w:val="008475C5"/>
    <w:rsid w:val="00850C6A"/>
    <w:rsid w:val="008513AD"/>
    <w:rsid w:val="0085146E"/>
    <w:rsid w:val="008517C4"/>
    <w:rsid w:val="00853F07"/>
    <w:rsid w:val="008541AB"/>
    <w:rsid w:val="008547BE"/>
    <w:rsid w:val="00854B22"/>
    <w:rsid w:val="00854E51"/>
    <w:rsid w:val="00855260"/>
    <w:rsid w:val="00856CC9"/>
    <w:rsid w:val="0085718D"/>
    <w:rsid w:val="008577EF"/>
    <w:rsid w:val="008614FA"/>
    <w:rsid w:val="008615CE"/>
    <w:rsid w:val="00861DC1"/>
    <w:rsid w:val="00862918"/>
    <w:rsid w:val="00862DB1"/>
    <w:rsid w:val="008633A0"/>
    <w:rsid w:val="00864488"/>
    <w:rsid w:val="00864B74"/>
    <w:rsid w:val="00864EB4"/>
    <w:rsid w:val="00865035"/>
    <w:rsid w:val="00865BAC"/>
    <w:rsid w:val="00865C7B"/>
    <w:rsid w:val="0086634C"/>
    <w:rsid w:val="00866CF9"/>
    <w:rsid w:val="00866E34"/>
    <w:rsid w:val="008675A9"/>
    <w:rsid w:val="00867A05"/>
    <w:rsid w:val="008704D5"/>
    <w:rsid w:val="00870DCB"/>
    <w:rsid w:val="00871286"/>
    <w:rsid w:val="00871DBA"/>
    <w:rsid w:val="00872783"/>
    <w:rsid w:val="00873986"/>
    <w:rsid w:val="008747A0"/>
    <w:rsid w:val="0087494D"/>
    <w:rsid w:val="00875358"/>
    <w:rsid w:val="008756A5"/>
    <w:rsid w:val="00875A1A"/>
    <w:rsid w:val="00875FD7"/>
    <w:rsid w:val="008761AB"/>
    <w:rsid w:val="008769DE"/>
    <w:rsid w:val="00876C36"/>
    <w:rsid w:val="00876F6D"/>
    <w:rsid w:val="0087712E"/>
    <w:rsid w:val="0087736E"/>
    <w:rsid w:val="00880363"/>
    <w:rsid w:val="008805AC"/>
    <w:rsid w:val="008808F9"/>
    <w:rsid w:val="008809A3"/>
    <w:rsid w:val="00880B43"/>
    <w:rsid w:val="0088112F"/>
    <w:rsid w:val="00881453"/>
    <w:rsid w:val="008815F8"/>
    <w:rsid w:val="00881A0A"/>
    <w:rsid w:val="00881BE6"/>
    <w:rsid w:val="00882070"/>
    <w:rsid w:val="0088295A"/>
    <w:rsid w:val="00882AB5"/>
    <w:rsid w:val="00882DF9"/>
    <w:rsid w:val="00883AB8"/>
    <w:rsid w:val="00884E52"/>
    <w:rsid w:val="008868E2"/>
    <w:rsid w:val="00886A41"/>
    <w:rsid w:val="008873A4"/>
    <w:rsid w:val="0088750B"/>
    <w:rsid w:val="00887C11"/>
    <w:rsid w:val="00887F45"/>
    <w:rsid w:val="00887F4C"/>
    <w:rsid w:val="00890305"/>
    <w:rsid w:val="00890586"/>
    <w:rsid w:val="008909AB"/>
    <w:rsid w:val="00890DD3"/>
    <w:rsid w:val="00890F3C"/>
    <w:rsid w:val="00890FD2"/>
    <w:rsid w:val="0089145C"/>
    <w:rsid w:val="008916F6"/>
    <w:rsid w:val="00891C88"/>
    <w:rsid w:val="00892164"/>
    <w:rsid w:val="00892514"/>
    <w:rsid w:val="008933E3"/>
    <w:rsid w:val="00893C52"/>
    <w:rsid w:val="0089438A"/>
    <w:rsid w:val="00894745"/>
    <w:rsid w:val="008951F3"/>
    <w:rsid w:val="00895429"/>
    <w:rsid w:val="0089581B"/>
    <w:rsid w:val="008962DB"/>
    <w:rsid w:val="0089764D"/>
    <w:rsid w:val="00897CF7"/>
    <w:rsid w:val="00897E67"/>
    <w:rsid w:val="008A0163"/>
    <w:rsid w:val="008A11C8"/>
    <w:rsid w:val="008A1250"/>
    <w:rsid w:val="008A17A2"/>
    <w:rsid w:val="008A1F54"/>
    <w:rsid w:val="008A2310"/>
    <w:rsid w:val="008A26A4"/>
    <w:rsid w:val="008A2F41"/>
    <w:rsid w:val="008A3C7B"/>
    <w:rsid w:val="008A48BF"/>
    <w:rsid w:val="008A5018"/>
    <w:rsid w:val="008A555B"/>
    <w:rsid w:val="008A6397"/>
    <w:rsid w:val="008A6475"/>
    <w:rsid w:val="008A6F2F"/>
    <w:rsid w:val="008A715B"/>
    <w:rsid w:val="008A7214"/>
    <w:rsid w:val="008A75A8"/>
    <w:rsid w:val="008A7EFA"/>
    <w:rsid w:val="008B01EF"/>
    <w:rsid w:val="008B0604"/>
    <w:rsid w:val="008B0D38"/>
    <w:rsid w:val="008B118F"/>
    <w:rsid w:val="008B155F"/>
    <w:rsid w:val="008B1B39"/>
    <w:rsid w:val="008B1D6E"/>
    <w:rsid w:val="008B2351"/>
    <w:rsid w:val="008B2E5B"/>
    <w:rsid w:val="008B30FD"/>
    <w:rsid w:val="008B3386"/>
    <w:rsid w:val="008B46B0"/>
    <w:rsid w:val="008B500A"/>
    <w:rsid w:val="008B5740"/>
    <w:rsid w:val="008B59D5"/>
    <w:rsid w:val="008B5E7E"/>
    <w:rsid w:val="008B64E8"/>
    <w:rsid w:val="008B661D"/>
    <w:rsid w:val="008B678B"/>
    <w:rsid w:val="008B694F"/>
    <w:rsid w:val="008B6EE8"/>
    <w:rsid w:val="008C08F9"/>
    <w:rsid w:val="008C1D34"/>
    <w:rsid w:val="008C2384"/>
    <w:rsid w:val="008C258B"/>
    <w:rsid w:val="008C438E"/>
    <w:rsid w:val="008C444C"/>
    <w:rsid w:val="008C4F31"/>
    <w:rsid w:val="008C5938"/>
    <w:rsid w:val="008C59D8"/>
    <w:rsid w:val="008C6573"/>
    <w:rsid w:val="008C66AD"/>
    <w:rsid w:val="008C6ABC"/>
    <w:rsid w:val="008C6AC3"/>
    <w:rsid w:val="008C6C8B"/>
    <w:rsid w:val="008C722A"/>
    <w:rsid w:val="008C7671"/>
    <w:rsid w:val="008C78A2"/>
    <w:rsid w:val="008C7C0B"/>
    <w:rsid w:val="008D007E"/>
    <w:rsid w:val="008D053A"/>
    <w:rsid w:val="008D0C82"/>
    <w:rsid w:val="008D0D92"/>
    <w:rsid w:val="008D1DC5"/>
    <w:rsid w:val="008D200E"/>
    <w:rsid w:val="008D29D8"/>
    <w:rsid w:val="008D2B7C"/>
    <w:rsid w:val="008D338D"/>
    <w:rsid w:val="008D3DC3"/>
    <w:rsid w:val="008D49FE"/>
    <w:rsid w:val="008D4D11"/>
    <w:rsid w:val="008D649E"/>
    <w:rsid w:val="008D64CE"/>
    <w:rsid w:val="008D67BB"/>
    <w:rsid w:val="008D69DD"/>
    <w:rsid w:val="008D71D4"/>
    <w:rsid w:val="008D722D"/>
    <w:rsid w:val="008D7700"/>
    <w:rsid w:val="008D7E64"/>
    <w:rsid w:val="008E0331"/>
    <w:rsid w:val="008E0C14"/>
    <w:rsid w:val="008E1BFF"/>
    <w:rsid w:val="008E1F24"/>
    <w:rsid w:val="008E208E"/>
    <w:rsid w:val="008E2425"/>
    <w:rsid w:val="008E27D9"/>
    <w:rsid w:val="008E39F8"/>
    <w:rsid w:val="008E3CDF"/>
    <w:rsid w:val="008E4592"/>
    <w:rsid w:val="008E4BA2"/>
    <w:rsid w:val="008E511E"/>
    <w:rsid w:val="008E5250"/>
    <w:rsid w:val="008E56A8"/>
    <w:rsid w:val="008E5AE3"/>
    <w:rsid w:val="008E6051"/>
    <w:rsid w:val="008E6211"/>
    <w:rsid w:val="008E6DDA"/>
    <w:rsid w:val="008E7304"/>
    <w:rsid w:val="008E7BA8"/>
    <w:rsid w:val="008E7CAD"/>
    <w:rsid w:val="008F050B"/>
    <w:rsid w:val="008F0CD4"/>
    <w:rsid w:val="008F0F8E"/>
    <w:rsid w:val="008F16CF"/>
    <w:rsid w:val="008F26BB"/>
    <w:rsid w:val="008F2844"/>
    <w:rsid w:val="008F298C"/>
    <w:rsid w:val="008F2A82"/>
    <w:rsid w:val="008F4166"/>
    <w:rsid w:val="008F4D71"/>
    <w:rsid w:val="008F5370"/>
    <w:rsid w:val="008F55AE"/>
    <w:rsid w:val="008F5923"/>
    <w:rsid w:val="008F5EC9"/>
    <w:rsid w:val="008F65AA"/>
    <w:rsid w:val="008F6C30"/>
    <w:rsid w:val="008F6C77"/>
    <w:rsid w:val="008F6C7F"/>
    <w:rsid w:val="008F77CE"/>
    <w:rsid w:val="00900143"/>
    <w:rsid w:val="00900219"/>
    <w:rsid w:val="00900613"/>
    <w:rsid w:val="00900DAE"/>
    <w:rsid w:val="00900F5A"/>
    <w:rsid w:val="00902107"/>
    <w:rsid w:val="009021BC"/>
    <w:rsid w:val="00902427"/>
    <w:rsid w:val="00903E3F"/>
    <w:rsid w:val="0090415E"/>
    <w:rsid w:val="009042EB"/>
    <w:rsid w:val="0090437D"/>
    <w:rsid w:val="0090537B"/>
    <w:rsid w:val="0090546F"/>
    <w:rsid w:val="009061F4"/>
    <w:rsid w:val="009062F3"/>
    <w:rsid w:val="00910014"/>
    <w:rsid w:val="0091085F"/>
    <w:rsid w:val="00910863"/>
    <w:rsid w:val="00910CD1"/>
    <w:rsid w:val="009114CF"/>
    <w:rsid w:val="00911EBA"/>
    <w:rsid w:val="00912357"/>
    <w:rsid w:val="009128FA"/>
    <w:rsid w:val="00912E1C"/>
    <w:rsid w:val="00913676"/>
    <w:rsid w:val="00913C8F"/>
    <w:rsid w:val="00914282"/>
    <w:rsid w:val="0091508C"/>
    <w:rsid w:val="00915D8D"/>
    <w:rsid w:val="00916359"/>
    <w:rsid w:val="009163FF"/>
    <w:rsid w:val="0091678A"/>
    <w:rsid w:val="009167F6"/>
    <w:rsid w:val="009171F0"/>
    <w:rsid w:val="009178F4"/>
    <w:rsid w:val="00917D6B"/>
    <w:rsid w:val="00920C93"/>
    <w:rsid w:val="00921154"/>
    <w:rsid w:val="009214AD"/>
    <w:rsid w:val="00923018"/>
    <w:rsid w:val="0092308B"/>
    <w:rsid w:val="009237FF"/>
    <w:rsid w:val="009238F7"/>
    <w:rsid w:val="009239A0"/>
    <w:rsid w:val="00923A4E"/>
    <w:rsid w:val="009243C9"/>
    <w:rsid w:val="009243E5"/>
    <w:rsid w:val="00924789"/>
    <w:rsid w:val="009255DA"/>
    <w:rsid w:val="0092566B"/>
    <w:rsid w:val="00925DEA"/>
    <w:rsid w:val="00925E2A"/>
    <w:rsid w:val="00926E03"/>
    <w:rsid w:val="00927265"/>
    <w:rsid w:val="0093013E"/>
    <w:rsid w:val="00930974"/>
    <w:rsid w:val="009315D4"/>
    <w:rsid w:val="00931C41"/>
    <w:rsid w:val="009327F8"/>
    <w:rsid w:val="0093281E"/>
    <w:rsid w:val="00932CE9"/>
    <w:rsid w:val="0093311B"/>
    <w:rsid w:val="0093316D"/>
    <w:rsid w:val="00933A1C"/>
    <w:rsid w:val="00934E95"/>
    <w:rsid w:val="00935758"/>
    <w:rsid w:val="00935C29"/>
    <w:rsid w:val="00935D95"/>
    <w:rsid w:val="00935FD9"/>
    <w:rsid w:val="0093604B"/>
    <w:rsid w:val="00937E2D"/>
    <w:rsid w:val="00937ECB"/>
    <w:rsid w:val="00940C3F"/>
    <w:rsid w:val="00940E5B"/>
    <w:rsid w:val="0094118E"/>
    <w:rsid w:val="00941656"/>
    <w:rsid w:val="009417F3"/>
    <w:rsid w:val="009430F8"/>
    <w:rsid w:val="009431CB"/>
    <w:rsid w:val="009432A3"/>
    <w:rsid w:val="00943784"/>
    <w:rsid w:val="00943DFC"/>
    <w:rsid w:val="009445BF"/>
    <w:rsid w:val="00944B8F"/>
    <w:rsid w:val="00944C46"/>
    <w:rsid w:val="00944D8E"/>
    <w:rsid w:val="00945EA5"/>
    <w:rsid w:val="00946251"/>
    <w:rsid w:val="009465E7"/>
    <w:rsid w:val="009468DE"/>
    <w:rsid w:val="0094711F"/>
    <w:rsid w:val="0094713E"/>
    <w:rsid w:val="00947454"/>
    <w:rsid w:val="00947A73"/>
    <w:rsid w:val="009500FE"/>
    <w:rsid w:val="009501BA"/>
    <w:rsid w:val="00950ADA"/>
    <w:rsid w:val="00950FAC"/>
    <w:rsid w:val="009511E5"/>
    <w:rsid w:val="009522DE"/>
    <w:rsid w:val="00952383"/>
    <w:rsid w:val="00952649"/>
    <w:rsid w:val="00952E8A"/>
    <w:rsid w:val="0095342A"/>
    <w:rsid w:val="009537EE"/>
    <w:rsid w:val="0095393B"/>
    <w:rsid w:val="00954741"/>
    <w:rsid w:val="009560E4"/>
    <w:rsid w:val="00956880"/>
    <w:rsid w:val="00957D2C"/>
    <w:rsid w:val="00957EED"/>
    <w:rsid w:val="009606C4"/>
    <w:rsid w:val="00960A7D"/>
    <w:rsid w:val="00960E80"/>
    <w:rsid w:val="00960F36"/>
    <w:rsid w:val="00961381"/>
    <w:rsid w:val="0096146B"/>
    <w:rsid w:val="009615CE"/>
    <w:rsid w:val="009615E7"/>
    <w:rsid w:val="009616FE"/>
    <w:rsid w:val="0096177D"/>
    <w:rsid w:val="009626AC"/>
    <w:rsid w:val="0096272E"/>
    <w:rsid w:val="009631B1"/>
    <w:rsid w:val="00963301"/>
    <w:rsid w:val="0096338D"/>
    <w:rsid w:val="00963577"/>
    <w:rsid w:val="00963F75"/>
    <w:rsid w:val="00964195"/>
    <w:rsid w:val="0096474A"/>
    <w:rsid w:val="00964D9E"/>
    <w:rsid w:val="00965843"/>
    <w:rsid w:val="00965AEA"/>
    <w:rsid w:val="00965B0E"/>
    <w:rsid w:val="00965CFC"/>
    <w:rsid w:val="00966310"/>
    <w:rsid w:val="00966A74"/>
    <w:rsid w:val="00966D30"/>
    <w:rsid w:val="00966E20"/>
    <w:rsid w:val="00967136"/>
    <w:rsid w:val="009679B8"/>
    <w:rsid w:val="00967C9C"/>
    <w:rsid w:val="00967E23"/>
    <w:rsid w:val="00971155"/>
    <w:rsid w:val="00971331"/>
    <w:rsid w:val="00971908"/>
    <w:rsid w:val="00971A6F"/>
    <w:rsid w:val="00971BE3"/>
    <w:rsid w:val="00971D23"/>
    <w:rsid w:val="0097235D"/>
    <w:rsid w:val="0097293C"/>
    <w:rsid w:val="00972CE7"/>
    <w:rsid w:val="00972D9F"/>
    <w:rsid w:val="00972EEA"/>
    <w:rsid w:val="0097313F"/>
    <w:rsid w:val="009732BA"/>
    <w:rsid w:val="009736C0"/>
    <w:rsid w:val="009741CB"/>
    <w:rsid w:val="00974C1A"/>
    <w:rsid w:val="00974E9F"/>
    <w:rsid w:val="00974F86"/>
    <w:rsid w:val="0097555A"/>
    <w:rsid w:val="00975F43"/>
    <w:rsid w:val="00976126"/>
    <w:rsid w:val="00976DA1"/>
    <w:rsid w:val="009778C5"/>
    <w:rsid w:val="009810A2"/>
    <w:rsid w:val="009814A3"/>
    <w:rsid w:val="00982796"/>
    <w:rsid w:val="009829D6"/>
    <w:rsid w:val="00982E9C"/>
    <w:rsid w:val="00982FE0"/>
    <w:rsid w:val="009832FB"/>
    <w:rsid w:val="00983C21"/>
    <w:rsid w:val="00983D23"/>
    <w:rsid w:val="00984311"/>
    <w:rsid w:val="009849D8"/>
    <w:rsid w:val="00984DF9"/>
    <w:rsid w:val="0098513A"/>
    <w:rsid w:val="0098526A"/>
    <w:rsid w:val="00986008"/>
    <w:rsid w:val="009861DB"/>
    <w:rsid w:val="009866C5"/>
    <w:rsid w:val="00987142"/>
    <w:rsid w:val="00987679"/>
    <w:rsid w:val="009876E0"/>
    <w:rsid w:val="00990050"/>
    <w:rsid w:val="00991171"/>
    <w:rsid w:val="00991214"/>
    <w:rsid w:val="009914CE"/>
    <w:rsid w:val="00991516"/>
    <w:rsid w:val="0099184D"/>
    <w:rsid w:val="00991C31"/>
    <w:rsid w:val="00992C63"/>
    <w:rsid w:val="009940C0"/>
    <w:rsid w:val="009941C5"/>
    <w:rsid w:val="00995E1D"/>
    <w:rsid w:val="00996625"/>
    <w:rsid w:val="00996AA7"/>
    <w:rsid w:val="00996FB7"/>
    <w:rsid w:val="00997449"/>
    <w:rsid w:val="0099759A"/>
    <w:rsid w:val="009978D2"/>
    <w:rsid w:val="009979F7"/>
    <w:rsid w:val="009A0163"/>
    <w:rsid w:val="009A0DB7"/>
    <w:rsid w:val="009A10D1"/>
    <w:rsid w:val="009A1625"/>
    <w:rsid w:val="009A1996"/>
    <w:rsid w:val="009A19F4"/>
    <w:rsid w:val="009A1AF3"/>
    <w:rsid w:val="009A1F1F"/>
    <w:rsid w:val="009A251F"/>
    <w:rsid w:val="009A2721"/>
    <w:rsid w:val="009A331C"/>
    <w:rsid w:val="009A39FF"/>
    <w:rsid w:val="009A3CCC"/>
    <w:rsid w:val="009A4B33"/>
    <w:rsid w:val="009A4FD9"/>
    <w:rsid w:val="009A55AA"/>
    <w:rsid w:val="009A5B90"/>
    <w:rsid w:val="009A6341"/>
    <w:rsid w:val="009A6442"/>
    <w:rsid w:val="009A6B80"/>
    <w:rsid w:val="009A6B8E"/>
    <w:rsid w:val="009A7546"/>
    <w:rsid w:val="009A7B55"/>
    <w:rsid w:val="009B1F92"/>
    <w:rsid w:val="009B202F"/>
    <w:rsid w:val="009B25F4"/>
    <w:rsid w:val="009B28E4"/>
    <w:rsid w:val="009B2BB2"/>
    <w:rsid w:val="009B2E24"/>
    <w:rsid w:val="009B325D"/>
    <w:rsid w:val="009B3372"/>
    <w:rsid w:val="009B3D81"/>
    <w:rsid w:val="009B4794"/>
    <w:rsid w:val="009B4E59"/>
    <w:rsid w:val="009B5666"/>
    <w:rsid w:val="009B5A3B"/>
    <w:rsid w:val="009B5D46"/>
    <w:rsid w:val="009B5D77"/>
    <w:rsid w:val="009B5F89"/>
    <w:rsid w:val="009B6C1B"/>
    <w:rsid w:val="009B6EA9"/>
    <w:rsid w:val="009B6F4F"/>
    <w:rsid w:val="009B7980"/>
    <w:rsid w:val="009B7F37"/>
    <w:rsid w:val="009C06B8"/>
    <w:rsid w:val="009C0753"/>
    <w:rsid w:val="009C0D48"/>
    <w:rsid w:val="009C10C8"/>
    <w:rsid w:val="009C183F"/>
    <w:rsid w:val="009C1B44"/>
    <w:rsid w:val="009C1C7F"/>
    <w:rsid w:val="009C2150"/>
    <w:rsid w:val="009C22BA"/>
    <w:rsid w:val="009C3600"/>
    <w:rsid w:val="009C3AE3"/>
    <w:rsid w:val="009C4657"/>
    <w:rsid w:val="009C4AC3"/>
    <w:rsid w:val="009C6E3B"/>
    <w:rsid w:val="009C7391"/>
    <w:rsid w:val="009C7EC1"/>
    <w:rsid w:val="009C7F5C"/>
    <w:rsid w:val="009D143F"/>
    <w:rsid w:val="009D1A59"/>
    <w:rsid w:val="009D1AE5"/>
    <w:rsid w:val="009D1D5A"/>
    <w:rsid w:val="009D287B"/>
    <w:rsid w:val="009D320B"/>
    <w:rsid w:val="009D3BD5"/>
    <w:rsid w:val="009D3FDE"/>
    <w:rsid w:val="009D550E"/>
    <w:rsid w:val="009D58AF"/>
    <w:rsid w:val="009D5CFA"/>
    <w:rsid w:val="009D6D0C"/>
    <w:rsid w:val="009D77A2"/>
    <w:rsid w:val="009E033F"/>
    <w:rsid w:val="009E05C7"/>
    <w:rsid w:val="009E0F45"/>
    <w:rsid w:val="009E1161"/>
    <w:rsid w:val="009E139A"/>
    <w:rsid w:val="009E14D4"/>
    <w:rsid w:val="009E1AAE"/>
    <w:rsid w:val="009E1B88"/>
    <w:rsid w:val="009E261F"/>
    <w:rsid w:val="009E3BA5"/>
    <w:rsid w:val="009E3CD8"/>
    <w:rsid w:val="009E3E1C"/>
    <w:rsid w:val="009E43DB"/>
    <w:rsid w:val="009E44DC"/>
    <w:rsid w:val="009E47D9"/>
    <w:rsid w:val="009E575E"/>
    <w:rsid w:val="009E5BBE"/>
    <w:rsid w:val="009E5BC6"/>
    <w:rsid w:val="009E5EA8"/>
    <w:rsid w:val="009E6463"/>
    <w:rsid w:val="009E65B4"/>
    <w:rsid w:val="009E6B56"/>
    <w:rsid w:val="009E77FF"/>
    <w:rsid w:val="009E7BC8"/>
    <w:rsid w:val="009F0232"/>
    <w:rsid w:val="009F0366"/>
    <w:rsid w:val="009F0C5B"/>
    <w:rsid w:val="009F1A16"/>
    <w:rsid w:val="009F1B90"/>
    <w:rsid w:val="009F1CD2"/>
    <w:rsid w:val="009F22AE"/>
    <w:rsid w:val="009F2565"/>
    <w:rsid w:val="009F2B8C"/>
    <w:rsid w:val="009F2DC3"/>
    <w:rsid w:val="009F3AE4"/>
    <w:rsid w:val="009F3EED"/>
    <w:rsid w:val="009F4992"/>
    <w:rsid w:val="009F4B99"/>
    <w:rsid w:val="009F5875"/>
    <w:rsid w:val="009F60B0"/>
    <w:rsid w:val="009F6745"/>
    <w:rsid w:val="009F6BDD"/>
    <w:rsid w:val="009F7F71"/>
    <w:rsid w:val="00A000CB"/>
    <w:rsid w:val="00A00E4D"/>
    <w:rsid w:val="00A01388"/>
    <w:rsid w:val="00A0143D"/>
    <w:rsid w:val="00A01B75"/>
    <w:rsid w:val="00A02D8F"/>
    <w:rsid w:val="00A03735"/>
    <w:rsid w:val="00A03CD0"/>
    <w:rsid w:val="00A03F56"/>
    <w:rsid w:val="00A0402B"/>
    <w:rsid w:val="00A04601"/>
    <w:rsid w:val="00A04705"/>
    <w:rsid w:val="00A04943"/>
    <w:rsid w:val="00A05CE1"/>
    <w:rsid w:val="00A05F3C"/>
    <w:rsid w:val="00A06504"/>
    <w:rsid w:val="00A07124"/>
    <w:rsid w:val="00A07BA1"/>
    <w:rsid w:val="00A10791"/>
    <w:rsid w:val="00A10A39"/>
    <w:rsid w:val="00A10BB0"/>
    <w:rsid w:val="00A11101"/>
    <w:rsid w:val="00A11373"/>
    <w:rsid w:val="00A1162D"/>
    <w:rsid w:val="00A11BF4"/>
    <w:rsid w:val="00A1228C"/>
    <w:rsid w:val="00A132D0"/>
    <w:rsid w:val="00A13843"/>
    <w:rsid w:val="00A14268"/>
    <w:rsid w:val="00A146A0"/>
    <w:rsid w:val="00A1477E"/>
    <w:rsid w:val="00A14C38"/>
    <w:rsid w:val="00A15866"/>
    <w:rsid w:val="00A15B20"/>
    <w:rsid w:val="00A15BA8"/>
    <w:rsid w:val="00A15C9D"/>
    <w:rsid w:val="00A1623C"/>
    <w:rsid w:val="00A168AC"/>
    <w:rsid w:val="00A17175"/>
    <w:rsid w:val="00A1762F"/>
    <w:rsid w:val="00A17701"/>
    <w:rsid w:val="00A177CF"/>
    <w:rsid w:val="00A17A4C"/>
    <w:rsid w:val="00A17BA8"/>
    <w:rsid w:val="00A20284"/>
    <w:rsid w:val="00A2128C"/>
    <w:rsid w:val="00A21350"/>
    <w:rsid w:val="00A2180F"/>
    <w:rsid w:val="00A21A7D"/>
    <w:rsid w:val="00A22394"/>
    <w:rsid w:val="00A22BB2"/>
    <w:rsid w:val="00A23C7D"/>
    <w:rsid w:val="00A23F24"/>
    <w:rsid w:val="00A2450F"/>
    <w:rsid w:val="00A24925"/>
    <w:rsid w:val="00A24979"/>
    <w:rsid w:val="00A2565B"/>
    <w:rsid w:val="00A262B2"/>
    <w:rsid w:val="00A26638"/>
    <w:rsid w:val="00A26768"/>
    <w:rsid w:val="00A26858"/>
    <w:rsid w:val="00A26D17"/>
    <w:rsid w:val="00A26ECC"/>
    <w:rsid w:val="00A2722C"/>
    <w:rsid w:val="00A30366"/>
    <w:rsid w:val="00A30465"/>
    <w:rsid w:val="00A31C0E"/>
    <w:rsid w:val="00A31FCD"/>
    <w:rsid w:val="00A323DC"/>
    <w:rsid w:val="00A3242E"/>
    <w:rsid w:val="00A32C8C"/>
    <w:rsid w:val="00A33972"/>
    <w:rsid w:val="00A34766"/>
    <w:rsid w:val="00A35912"/>
    <w:rsid w:val="00A359A2"/>
    <w:rsid w:val="00A36035"/>
    <w:rsid w:val="00A37533"/>
    <w:rsid w:val="00A40B26"/>
    <w:rsid w:val="00A412BE"/>
    <w:rsid w:val="00A416F5"/>
    <w:rsid w:val="00A41846"/>
    <w:rsid w:val="00A41BFE"/>
    <w:rsid w:val="00A438B7"/>
    <w:rsid w:val="00A43FD1"/>
    <w:rsid w:val="00A44814"/>
    <w:rsid w:val="00A45F12"/>
    <w:rsid w:val="00A46175"/>
    <w:rsid w:val="00A466AD"/>
    <w:rsid w:val="00A4777C"/>
    <w:rsid w:val="00A4790F"/>
    <w:rsid w:val="00A5060F"/>
    <w:rsid w:val="00A50A0B"/>
    <w:rsid w:val="00A51838"/>
    <w:rsid w:val="00A51CAA"/>
    <w:rsid w:val="00A52101"/>
    <w:rsid w:val="00A52408"/>
    <w:rsid w:val="00A5284A"/>
    <w:rsid w:val="00A5343D"/>
    <w:rsid w:val="00A5354E"/>
    <w:rsid w:val="00A53613"/>
    <w:rsid w:val="00A53E2F"/>
    <w:rsid w:val="00A540AF"/>
    <w:rsid w:val="00A54167"/>
    <w:rsid w:val="00A5429E"/>
    <w:rsid w:val="00A5483E"/>
    <w:rsid w:val="00A55073"/>
    <w:rsid w:val="00A55F92"/>
    <w:rsid w:val="00A56D41"/>
    <w:rsid w:val="00A56EC7"/>
    <w:rsid w:val="00A57292"/>
    <w:rsid w:val="00A57B5E"/>
    <w:rsid w:val="00A57C34"/>
    <w:rsid w:val="00A57D87"/>
    <w:rsid w:val="00A601F7"/>
    <w:rsid w:val="00A60B4C"/>
    <w:rsid w:val="00A60BDE"/>
    <w:rsid w:val="00A61889"/>
    <w:rsid w:val="00A61A63"/>
    <w:rsid w:val="00A61C3C"/>
    <w:rsid w:val="00A61EE0"/>
    <w:rsid w:val="00A62070"/>
    <w:rsid w:val="00A62693"/>
    <w:rsid w:val="00A62A1C"/>
    <w:rsid w:val="00A62D9D"/>
    <w:rsid w:val="00A63B60"/>
    <w:rsid w:val="00A64465"/>
    <w:rsid w:val="00A64F99"/>
    <w:rsid w:val="00A668EA"/>
    <w:rsid w:val="00A66A99"/>
    <w:rsid w:val="00A674FF"/>
    <w:rsid w:val="00A6782D"/>
    <w:rsid w:val="00A67BBB"/>
    <w:rsid w:val="00A67FFE"/>
    <w:rsid w:val="00A704AE"/>
    <w:rsid w:val="00A709F3"/>
    <w:rsid w:val="00A712A4"/>
    <w:rsid w:val="00A71519"/>
    <w:rsid w:val="00A719E2"/>
    <w:rsid w:val="00A72387"/>
    <w:rsid w:val="00A72A18"/>
    <w:rsid w:val="00A72A35"/>
    <w:rsid w:val="00A72CDA"/>
    <w:rsid w:val="00A73AA7"/>
    <w:rsid w:val="00A73AF9"/>
    <w:rsid w:val="00A73DFC"/>
    <w:rsid w:val="00A7430F"/>
    <w:rsid w:val="00A74AD9"/>
    <w:rsid w:val="00A75205"/>
    <w:rsid w:val="00A75212"/>
    <w:rsid w:val="00A75607"/>
    <w:rsid w:val="00A75F0C"/>
    <w:rsid w:val="00A75F20"/>
    <w:rsid w:val="00A76332"/>
    <w:rsid w:val="00A77E39"/>
    <w:rsid w:val="00A80412"/>
    <w:rsid w:val="00A80EEC"/>
    <w:rsid w:val="00A81546"/>
    <w:rsid w:val="00A81AF4"/>
    <w:rsid w:val="00A81BB1"/>
    <w:rsid w:val="00A81C67"/>
    <w:rsid w:val="00A81F73"/>
    <w:rsid w:val="00A82167"/>
    <w:rsid w:val="00A83244"/>
    <w:rsid w:val="00A833CD"/>
    <w:rsid w:val="00A834BB"/>
    <w:rsid w:val="00A84033"/>
    <w:rsid w:val="00A84370"/>
    <w:rsid w:val="00A84B1E"/>
    <w:rsid w:val="00A84EF0"/>
    <w:rsid w:val="00A857B8"/>
    <w:rsid w:val="00A858F7"/>
    <w:rsid w:val="00A8636B"/>
    <w:rsid w:val="00A8683D"/>
    <w:rsid w:val="00A86B27"/>
    <w:rsid w:val="00A878C8"/>
    <w:rsid w:val="00A87E54"/>
    <w:rsid w:val="00A9037E"/>
    <w:rsid w:val="00A90C0C"/>
    <w:rsid w:val="00A90F68"/>
    <w:rsid w:val="00A910D0"/>
    <w:rsid w:val="00A917EF"/>
    <w:rsid w:val="00A91BE1"/>
    <w:rsid w:val="00A91D24"/>
    <w:rsid w:val="00A91EE5"/>
    <w:rsid w:val="00A926F1"/>
    <w:rsid w:val="00A92706"/>
    <w:rsid w:val="00A92AF2"/>
    <w:rsid w:val="00A9337E"/>
    <w:rsid w:val="00A9359F"/>
    <w:rsid w:val="00A93663"/>
    <w:rsid w:val="00A937D8"/>
    <w:rsid w:val="00A93B84"/>
    <w:rsid w:val="00A941D5"/>
    <w:rsid w:val="00A947E0"/>
    <w:rsid w:val="00A94F20"/>
    <w:rsid w:val="00A95537"/>
    <w:rsid w:val="00A9616D"/>
    <w:rsid w:val="00A96A3C"/>
    <w:rsid w:val="00A96C81"/>
    <w:rsid w:val="00A97513"/>
    <w:rsid w:val="00A97F49"/>
    <w:rsid w:val="00AA0107"/>
    <w:rsid w:val="00AA01D5"/>
    <w:rsid w:val="00AA020F"/>
    <w:rsid w:val="00AA032C"/>
    <w:rsid w:val="00AA0700"/>
    <w:rsid w:val="00AA073E"/>
    <w:rsid w:val="00AA075F"/>
    <w:rsid w:val="00AA0C5D"/>
    <w:rsid w:val="00AA0CC2"/>
    <w:rsid w:val="00AA1997"/>
    <w:rsid w:val="00AA1D40"/>
    <w:rsid w:val="00AA2B63"/>
    <w:rsid w:val="00AA2BD1"/>
    <w:rsid w:val="00AA318B"/>
    <w:rsid w:val="00AA369B"/>
    <w:rsid w:val="00AA3D03"/>
    <w:rsid w:val="00AA410C"/>
    <w:rsid w:val="00AA49BB"/>
    <w:rsid w:val="00AA5DF1"/>
    <w:rsid w:val="00AA5F3B"/>
    <w:rsid w:val="00AA61D4"/>
    <w:rsid w:val="00AA6461"/>
    <w:rsid w:val="00AA6F2F"/>
    <w:rsid w:val="00AA7247"/>
    <w:rsid w:val="00AB09FE"/>
    <w:rsid w:val="00AB0BE6"/>
    <w:rsid w:val="00AB0BF7"/>
    <w:rsid w:val="00AB1342"/>
    <w:rsid w:val="00AB156B"/>
    <w:rsid w:val="00AB1EBE"/>
    <w:rsid w:val="00AB212C"/>
    <w:rsid w:val="00AB2624"/>
    <w:rsid w:val="00AB2E52"/>
    <w:rsid w:val="00AB3430"/>
    <w:rsid w:val="00AB370C"/>
    <w:rsid w:val="00AB42DF"/>
    <w:rsid w:val="00AB4867"/>
    <w:rsid w:val="00AB51DF"/>
    <w:rsid w:val="00AB5AC8"/>
    <w:rsid w:val="00AB5B73"/>
    <w:rsid w:val="00AB5BBB"/>
    <w:rsid w:val="00AB5CA6"/>
    <w:rsid w:val="00AB67C9"/>
    <w:rsid w:val="00AB77DF"/>
    <w:rsid w:val="00AB7826"/>
    <w:rsid w:val="00AC0199"/>
    <w:rsid w:val="00AC051A"/>
    <w:rsid w:val="00AC088F"/>
    <w:rsid w:val="00AC0B0A"/>
    <w:rsid w:val="00AC0E44"/>
    <w:rsid w:val="00AC12E4"/>
    <w:rsid w:val="00AC1510"/>
    <w:rsid w:val="00AC1862"/>
    <w:rsid w:val="00AC1AD4"/>
    <w:rsid w:val="00AC1B30"/>
    <w:rsid w:val="00AC3528"/>
    <w:rsid w:val="00AC38F3"/>
    <w:rsid w:val="00AC3E01"/>
    <w:rsid w:val="00AC41BA"/>
    <w:rsid w:val="00AC5304"/>
    <w:rsid w:val="00AC5A4A"/>
    <w:rsid w:val="00AC6790"/>
    <w:rsid w:val="00AC76BA"/>
    <w:rsid w:val="00AC789A"/>
    <w:rsid w:val="00AC7C53"/>
    <w:rsid w:val="00AC7CD9"/>
    <w:rsid w:val="00AD0B16"/>
    <w:rsid w:val="00AD0C45"/>
    <w:rsid w:val="00AD15D0"/>
    <w:rsid w:val="00AD297F"/>
    <w:rsid w:val="00AD3157"/>
    <w:rsid w:val="00AD456D"/>
    <w:rsid w:val="00AD462A"/>
    <w:rsid w:val="00AD50C0"/>
    <w:rsid w:val="00AD5470"/>
    <w:rsid w:val="00AD54BA"/>
    <w:rsid w:val="00AD5E84"/>
    <w:rsid w:val="00AD6EA8"/>
    <w:rsid w:val="00AD7126"/>
    <w:rsid w:val="00AD7A27"/>
    <w:rsid w:val="00AD7A2A"/>
    <w:rsid w:val="00AD7CAC"/>
    <w:rsid w:val="00AE00A3"/>
    <w:rsid w:val="00AE03C3"/>
    <w:rsid w:val="00AE0B69"/>
    <w:rsid w:val="00AE10AE"/>
    <w:rsid w:val="00AE1189"/>
    <w:rsid w:val="00AE19E8"/>
    <w:rsid w:val="00AE1DC4"/>
    <w:rsid w:val="00AE20D0"/>
    <w:rsid w:val="00AE2304"/>
    <w:rsid w:val="00AE2EBA"/>
    <w:rsid w:val="00AE3098"/>
    <w:rsid w:val="00AE31A2"/>
    <w:rsid w:val="00AE3E6A"/>
    <w:rsid w:val="00AE42DE"/>
    <w:rsid w:val="00AE4ACC"/>
    <w:rsid w:val="00AE54E2"/>
    <w:rsid w:val="00AE5769"/>
    <w:rsid w:val="00AE5B26"/>
    <w:rsid w:val="00AE6223"/>
    <w:rsid w:val="00AE6495"/>
    <w:rsid w:val="00AE6D1C"/>
    <w:rsid w:val="00AE7075"/>
    <w:rsid w:val="00AE779C"/>
    <w:rsid w:val="00AE79F3"/>
    <w:rsid w:val="00AE7C87"/>
    <w:rsid w:val="00AE7D65"/>
    <w:rsid w:val="00AE7F52"/>
    <w:rsid w:val="00AF0338"/>
    <w:rsid w:val="00AF2FB4"/>
    <w:rsid w:val="00AF3071"/>
    <w:rsid w:val="00AF33E2"/>
    <w:rsid w:val="00AF42CC"/>
    <w:rsid w:val="00AF4ED4"/>
    <w:rsid w:val="00AF4FFC"/>
    <w:rsid w:val="00AF5B61"/>
    <w:rsid w:val="00AF7290"/>
    <w:rsid w:val="00AF7491"/>
    <w:rsid w:val="00AF74DC"/>
    <w:rsid w:val="00B00369"/>
    <w:rsid w:val="00B00400"/>
    <w:rsid w:val="00B00401"/>
    <w:rsid w:val="00B006C3"/>
    <w:rsid w:val="00B00DC2"/>
    <w:rsid w:val="00B00FA4"/>
    <w:rsid w:val="00B0108C"/>
    <w:rsid w:val="00B018DB"/>
    <w:rsid w:val="00B0228F"/>
    <w:rsid w:val="00B03086"/>
    <w:rsid w:val="00B03C25"/>
    <w:rsid w:val="00B04239"/>
    <w:rsid w:val="00B04587"/>
    <w:rsid w:val="00B04DC1"/>
    <w:rsid w:val="00B04DCD"/>
    <w:rsid w:val="00B0501A"/>
    <w:rsid w:val="00B0559C"/>
    <w:rsid w:val="00B05936"/>
    <w:rsid w:val="00B06097"/>
    <w:rsid w:val="00B07A4A"/>
    <w:rsid w:val="00B07F69"/>
    <w:rsid w:val="00B1088C"/>
    <w:rsid w:val="00B111A3"/>
    <w:rsid w:val="00B1267A"/>
    <w:rsid w:val="00B130FE"/>
    <w:rsid w:val="00B142A3"/>
    <w:rsid w:val="00B14D85"/>
    <w:rsid w:val="00B152E0"/>
    <w:rsid w:val="00B1599B"/>
    <w:rsid w:val="00B167C7"/>
    <w:rsid w:val="00B174C2"/>
    <w:rsid w:val="00B1773D"/>
    <w:rsid w:val="00B17D2F"/>
    <w:rsid w:val="00B20004"/>
    <w:rsid w:val="00B20099"/>
    <w:rsid w:val="00B209E9"/>
    <w:rsid w:val="00B20CF8"/>
    <w:rsid w:val="00B20ED1"/>
    <w:rsid w:val="00B21308"/>
    <w:rsid w:val="00B21C26"/>
    <w:rsid w:val="00B222F2"/>
    <w:rsid w:val="00B22467"/>
    <w:rsid w:val="00B22654"/>
    <w:rsid w:val="00B22A8C"/>
    <w:rsid w:val="00B238F6"/>
    <w:rsid w:val="00B23915"/>
    <w:rsid w:val="00B23D41"/>
    <w:rsid w:val="00B24686"/>
    <w:rsid w:val="00B246E2"/>
    <w:rsid w:val="00B25559"/>
    <w:rsid w:val="00B26179"/>
    <w:rsid w:val="00B26803"/>
    <w:rsid w:val="00B26EB7"/>
    <w:rsid w:val="00B26F00"/>
    <w:rsid w:val="00B27216"/>
    <w:rsid w:val="00B27F6F"/>
    <w:rsid w:val="00B313F7"/>
    <w:rsid w:val="00B31AB3"/>
    <w:rsid w:val="00B32A0E"/>
    <w:rsid w:val="00B3323F"/>
    <w:rsid w:val="00B33290"/>
    <w:rsid w:val="00B33698"/>
    <w:rsid w:val="00B34070"/>
    <w:rsid w:val="00B352B9"/>
    <w:rsid w:val="00B3611A"/>
    <w:rsid w:val="00B367E6"/>
    <w:rsid w:val="00B36EEB"/>
    <w:rsid w:val="00B37012"/>
    <w:rsid w:val="00B3701B"/>
    <w:rsid w:val="00B409A9"/>
    <w:rsid w:val="00B41737"/>
    <w:rsid w:val="00B41951"/>
    <w:rsid w:val="00B42361"/>
    <w:rsid w:val="00B425E1"/>
    <w:rsid w:val="00B428D0"/>
    <w:rsid w:val="00B42C6B"/>
    <w:rsid w:val="00B42E1D"/>
    <w:rsid w:val="00B4310E"/>
    <w:rsid w:val="00B4409D"/>
    <w:rsid w:val="00B44A92"/>
    <w:rsid w:val="00B44B3F"/>
    <w:rsid w:val="00B4531D"/>
    <w:rsid w:val="00B45B26"/>
    <w:rsid w:val="00B46A3B"/>
    <w:rsid w:val="00B472C0"/>
    <w:rsid w:val="00B47A1F"/>
    <w:rsid w:val="00B47D00"/>
    <w:rsid w:val="00B502EC"/>
    <w:rsid w:val="00B50474"/>
    <w:rsid w:val="00B50F72"/>
    <w:rsid w:val="00B51088"/>
    <w:rsid w:val="00B51117"/>
    <w:rsid w:val="00B51149"/>
    <w:rsid w:val="00B51C58"/>
    <w:rsid w:val="00B522A6"/>
    <w:rsid w:val="00B5268E"/>
    <w:rsid w:val="00B52C02"/>
    <w:rsid w:val="00B52D13"/>
    <w:rsid w:val="00B52D99"/>
    <w:rsid w:val="00B536F8"/>
    <w:rsid w:val="00B53F2A"/>
    <w:rsid w:val="00B544E8"/>
    <w:rsid w:val="00B55440"/>
    <w:rsid w:val="00B5576F"/>
    <w:rsid w:val="00B55DC4"/>
    <w:rsid w:val="00B55FB1"/>
    <w:rsid w:val="00B568CC"/>
    <w:rsid w:val="00B569BC"/>
    <w:rsid w:val="00B56A17"/>
    <w:rsid w:val="00B56C2C"/>
    <w:rsid w:val="00B57183"/>
    <w:rsid w:val="00B57A2E"/>
    <w:rsid w:val="00B57FA0"/>
    <w:rsid w:val="00B6064F"/>
    <w:rsid w:val="00B60EBB"/>
    <w:rsid w:val="00B6121B"/>
    <w:rsid w:val="00B6125F"/>
    <w:rsid w:val="00B614BE"/>
    <w:rsid w:val="00B62048"/>
    <w:rsid w:val="00B62375"/>
    <w:rsid w:val="00B62E88"/>
    <w:rsid w:val="00B63B68"/>
    <w:rsid w:val="00B648E2"/>
    <w:rsid w:val="00B64D93"/>
    <w:rsid w:val="00B65A8C"/>
    <w:rsid w:val="00B65BA4"/>
    <w:rsid w:val="00B667F5"/>
    <w:rsid w:val="00B67B9C"/>
    <w:rsid w:val="00B67C74"/>
    <w:rsid w:val="00B67E34"/>
    <w:rsid w:val="00B700A8"/>
    <w:rsid w:val="00B705B4"/>
    <w:rsid w:val="00B705B9"/>
    <w:rsid w:val="00B7089E"/>
    <w:rsid w:val="00B721B9"/>
    <w:rsid w:val="00B72347"/>
    <w:rsid w:val="00B72C91"/>
    <w:rsid w:val="00B72F71"/>
    <w:rsid w:val="00B731D9"/>
    <w:rsid w:val="00B737C8"/>
    <w:rsid w:val="00B73C22"/>
    <w:rsid w:val="00B7435E"/>
    <w:rsid w:val="00B74404"/>
    <w:rsid w:val="00B761C6"/>
    <w:rsid w:val="00B76559"/>
    <w:rsid w:val="00B7667B"/>
    <w:rsid w:val="00B767E9"/>
    <w:rsid w:val="00B7698E"/>
    <w:rsid w:val="00B769F5"/>
    <w:rsid w:val="00B800BC"/>
    <w:rsid w:val="00B8018B"/>
    <w:rsid w:val="00B80543"/>
    <w:rsid w:val="00B80A27"/>
    <w:rsid w:val="00B80E4B"/>
    <w:rsid w:val="00B81DEC"/>
    <w:rsid w:val="00B82292"/>
    <w:rsid w:val="00B826CF"/>
    <w:rsid w:val="00B82D1F"/>
    <w:rsid w:val="00B82DD7"/>
    <w:rsid w:val="00B82FFE"/>
    <w:rsid w:val="00B83487"/>
    <w:rsid w:val="00B8385A"/>
    <w:rsid w:val="00B83F26"/>
    <w:rsid w:val="00B8441D"/>
    <w:rsid w:val="00B84FBC"/>
    <w:rsid w:val="00B85608"/>
    <w:rsid w:val="00B858EF"/>
    <w:rsid w:val="00B85E97"/>
    <w:rsid w:val="00B86568"/>
    <w:rsid w:val="00B86DDE"/>
    <w:rsid w:val="00B8707A"/>
    <w:rsid w:val="00B876F0"/>
    <w:rsid w:val="00B878F7"/>
    <w:rsid w:val="00B87F62"/>
    <w:rsid w:val="00B9002C"/>
    <w:rsid w:val="00B900E1"/>
    <w:rsid w:val="00B90D34"/>
    <w:rsid w:val="00B90FC6"/>
    <w:rsid w:val="00B91249"/>
    <w:rsid w:val="00B9257E"/>
    <w:rsid w:val="00B93350"/>
    <w:rsid w:val="00B93867"/>
    <w:rsid w:val="00B93CBE"/>
    <w:rsid w:val="00B94564"/>
    <w:rsid w:val="00B979EA"/>
    <w:rsid w:val="00BA0334"/>
    <w:rsid w:val="00BA05E8"/>
    <w:rsid w:val="00BA2013"/>
    <w:rsid w:val="00BA29B5"/>
    <w:rsid w:val="00BA391D"/>
    <w:rsid w:val="00BA431A"/>
    <w:rsid w:val="00BA4545"/>
    <w:rsid w:val="00BA4901"/>
    <w:rsid w:val="00BA4A7F"/>
    <w:rsid w:val="00BA579B"/>
    <w:rsid w:val="00BA5949"/>
    <w:rsid w:val="00BA5A00"/>
    <w:rsid w:val="00BA61FF"/>
    <w:rsid w:val="00BA630A"/>
    <w:rsid w:val="00BA6365"/>
    <w:rsid w:val="00BA6EC2"/>
    <w:rsid w:val="00BA7160"/>
    <w:rsid w:val="00BA761D"/>
    <w:rsid w:val="00BA77D7"/>
    <w:rsid w:val="00BA7E7C"/>
    <w:rsid w:val="00BA7ECF"/>
    <w:rsid w:val="00BB01FD"/>
    <w:rsid w:val="00BB071B"/>
    <w:rsid w:val="00BB0837"/>
    <w:rsid w:val="00BB0960"/>
    <w:rsid w:val="00BB144E"/>
    <w:rsid w:val="00BB17BF"/>
    <w:rsid w:val="00BB1A8C"/>
    <w:rsid w:val="00BB23F1"/>
    <w:rsid w:val="00BB2425"/>
    <w:rsid w:val="00BB2E5D"/>
    <w:rsid w:val="00BB4357"/>
    <w:rsid w:val="00BB43DC"/>
    <w:rsid w:val="00BB4CBC"/>
    <w:rsid w:val="00BB5039"/>
    <w:rsid w:val="00BB5413"/>
    <w:rsid w:val="00BB571E"/>
    <w:rsid w:val="00BB57E8"/>
    <w:rsid w:val="00BB5C24"/>
    <w:rsid w:val="00BB5D83"/>
    <w:rsid w:val="00BB60B1"/>
    <w:rsid w:val="00BB7690"/>
    <w:rsid w:val="00BB77DF"/>
    <w:rsid w:val="00BB7E70"/>
    <w:rsid w:val="00BC0012"/>
    <w:rsid w:val="00BC0F23"/>
    <w:rsid w:val="00BC147C"/>
    <w:rsid w:val="00BC2BF2"/>
    <w:rsid w:val="00BC2E0D"/>
    <w:rsid w:val="00BC39A8"/>
    <w:rsid w:val="00BC49D4"/>
    <w:rsid w:val="00BC524E"/>
    <w:rsid w:val="00BC567A"/>
    <w:rsid w:val="00BC56D3"/>
    <w:rsid w:val="00BC5A8B"/>
    <w:rsid w:val="00BC659F"/>
    <w:rsid w:val="00BD04F2"/>
    <w:rsid w:val="00BD117C"/>
    <w:rsid w:val="00BD1D9E"/>
    <w:rsid w:val="00BD2085"/>
    <w:rsid w:val="00BD2A8E"/>
    <w:rsid w:val="00BD2CCB"/>
    <w:rsid w:val="00BD3127"/>
    <w:rsid w:val="00BD3315"/>
    <w:rsid w:val="00BD36A7"/>
    <w:rsid w:val="00BD3F56"/>
    <w:rsid w:val="00BD47F0"/>
    <w:rsid w:val="00BD49BD"/>
    <w:rsid w:val="00BD568F"/>
    <w:rsid w:val="00BD670D"/>
    <w:rsid w:val="00BD68A8"/>
    <w:rsid w:val="00BD77CF"/>
    <w:rsid w:val="00BD7CD8"/>
    <w:rsid w:val="00BE0B5A"/>
    <w:rsid w:val="00BE0D9F"/>
    <w:rsid w:val="00BE1C39"/>
    <w:rsid w:val="00BE22CB"/>
    <w:rsid w:val="00BE29CA"/>
    <w:rsid w:val="00BE2C0F"/>
    <w:rsid w:val="00BE2CC7"/>
    <w:rsid w:val="00BE3949"/>
    <w:rsid w:val="00BE3CD9"/>
    <w:rsid w:val="00BE3F64"/>
    <w:rsid w:val="00BE4B05"/>
    <w:rsid w:val="00BE5278"/>
    <w:rsid w:val="00BE5C39"/>
    <w:rsid w:val="00BE5CF2"/>
    <w:rsid w:val="00BE7D24"/>
    <w:rsid w:val="00BF0028"/>
    <w:rsid w:val="00BF08C0"/>
    <w:rsid w:val="00BF0CDD"/>
    <w:rsid w:val="00BF1075"/>
    <w:rsid w:val="00BF12BA"/>
    <w:rsid w:val="00BF1496"/>
    <w:rsid w:val="00BF153E"/>
    <w:rsid w:val="00BF1BBC"/>
    <w:rsid w:val="00BF1E5D"/>
    <w:rsid w:val="00BF2876"/>
    <w:rsid w:val="00BF2E31"/>
    <w:rsid w:val="00BF3667"/>
    <w:rsid w:val="00BF3C29"/>
    <w:rsid w:val="00BF3EA9"/>
    <w:rsid w:val="00BF4239"/>
    <w:rsid w:val="00BF474F"/>
    <w:rsid w:val="00BF4825"/>
    <w:rsid w:val="00BF51A7"/>
    <w:rsid w:val="00BF51EB"/>
    <w:rsid w:val="00BF6098"/>
    <w:rsid w:val="00BF6682"/>
    <w:rsid w:val="00BF6B4A"/>
    <w:rsid w:val="00BF7875"/>
    <w:rsid w:val="00BF7A9F"/>
    <w:rsid w:val="00BF7BA9"/>
    <w:rsid w:val="00C0079C"/>
    <w:rsid w:val="00C00F97"/>
    <w:rsid w:val="00C013C1"/>
    <w:rsid w:val="00C019A7"/>
    <w:rsid w:val="00C024E0"/>
    <w:rsid w:val="00C02603"/>
    <w:rsid w:val="00C02949"/>
    <w:rsid w:val="00C02F08"/>
    <w:rsid w:val="00C04038"/>
    <w:rsid w:val="00C04B34"/>
    <w:rsid w:val="00C04BBC"/>
    <w:rsid w:val="00C04EE2"/>
    <w:rsid w:val="00C05708"/>
    <w:rsid w:val="00C060A2"/>
    <w:rsid w:val="00C061CA"/>
    <w:rsid w:val="00C064AC"/>
    <w:rsid w:val="00C0679F"/>
    <w:rsid w:val="00C069B3"/>
    <w:rsid w:val="00C07254"/>
    <w:rsid w:val="00C07385"/>
    <w:rsid w:val="00C10A2C"/>
    <w:rsid w:val="00C10A93"/>
    <w:rsid w:val="00C10F65"/>
    <w:rsid w:val="00C11183"/>
    <w:rsid w:val="00C12F19"/>
    <w:rsid w:val="00C12FCB"/>
    <w:rsid w:val="00C13164"/>
    <w:rsid w:val="00C13302"/>
    <w:rsid w:val="00C13DED"/>
    <w:rsid w:val="00C1415B"/>
    <w:rsid w:val="00C14B7E"/>
    <w:rsid w:val="00C14E0A"/>
    <w:rsid w:val="00C153BF"/>
    <w:rsid w:val="00C159D7"/>
    <w:rsid w:val="00C15DBA"/>
    <w:rsid w:val="00C16BCF"/>
    <w:rsid w:val="00C17240"/>
    <w:rsid w:val="00C17B34"/>
    <w:rsid w:val="00C1FAA3"/>
    <w:rsid w:val="00C20495"/>
    <w:rsid w:val="00C204E1"/>
    <w:rsid w:val="00C2106B"/>
    <w:rsid w:val="00C21159"/>
    <w:rsid w:val="00C21870"/>
    <w:rsid w:val="00C21B23"/>
    <w:rsid w:val="00C22863"/>
    <w:rsid w:val="00C22EC5"/>
    <w:rsid w:val="00C232AA"/>
    <w:rsid w:val="00C233EB"/>
    <w:rsid w:val="00C23AE9"/>
    <w:rsid w:val="00C24327"/>
    <w:rsid w:val="00C247EB"/>
    <w:rsid w:val="00C24989"/>
    <w:rsid w:val="00C254D7"/>
    <w:rsid w:val="00C25C52"/>
    <w:rsid w:val="00C25D11"/>
    <w:rsid w:val="00C25DA6"/>
    <w:rsid w:val="00C25DF2"/>
    <w:rsid w:val="00C26943"/>
    <w:rsid w:val="00C26A51"/>
    <w:rsid w:val="00C27432"/>
    <w:rsid w:val="00C30229"/>
    <w:rsid w:val="00C31528"/>
    <w:rsid w:val="00C3160B"/>
    <w:rsid w:val="00C318E8"/>
    <w:rsid w:val="00C31B56"/>
    <w:rsid w:val="00C32F8F"/>
    <w:rsid w:val="00C33068"/>
    <w:rsid w:val="00C337AD"/>
    <w:rsid w:val="00C34122"/>
    <w:rsid w:val="00C34D2A"/>
    <w:rsid w:val="00C3623C"/>
    <w:rsid w:val="00C37688"/>
    <w:rsid w:val="00C37E9A"/>
    <w:rsid w:val="00C37ECE"/>
    <w:rsid w:val="00C4058F"/>
    <w:rsid w:val="00C40793"/>
    <w:rsid w:val="00C40888"/>
    <w:rsid w:val="00C408DD"/>
    <w:rsid w:val="00C430BA"/>
    <w:rsid w:val="00C4317F"/>
    <w:rsid w:val="00C435D7"/>
    <w:rsid w:val="00C437DA"/>
    <w:rsid w:val="00C437EC"/>
    <w:rsid w:val="00C43A71"/>
    <w:rsid w:val="00C43DE5"/>
    <w:rsid w:val="00C4405B"/>
    <w:rsid w:val="00C440F4"/>
    <w:rsid w:val="00C44728"/>
    <w:rsid w:val="00C44E18"/>
    <w:rsid w:val="00C451C2"/>
    <w:rsid w:val="00C455BC"/>
    <w:rsid w:val="00C45FFA"/>
    <w:rsid w:val="00C464C8"/>
    <w:rsid w:val="00C47417"/>
    <w:rsid w:val="00C47852"/>
    <w:rsid w:val="00C47B4B"/>
    <w:rsid w:val="00C47D05"/>
    <w:rsid w:val="00C47F01"/>
    <w:rsid w:val="00C500B0"/>
    <w:rsid w:val="00C5019B"/>
    <w:rsid w:val="00C50B32"/>
    <w:rsid w:val="00C50D10"/>
    <w:rsid w:val="00C50D88"/>
    <w:rsid w:val="00C511C0"/>
    <w:rsid w:val="00C5166E"/>
    <w:rsid w:val="00C51838"/>
    <w:rsid w:val="00C51E67"/>
    <w:rsid w:val="00C5278E"/>
    <w:rsid w:val="00C53175"/>
    <w:rsid w:val="00C5323D"/>
    <w:rsid w:val="00C53896"/>
    <w:rsid w:val="00C53901"/>
    <w:rsid w:val="00C53CA9"/>
    <w:rsid w:val="00C5442E"/>
    <w:rsid w:val="00C547AC"/>
    <w:rsid w:val="00C557B6"/>
    <w:rsid w:val="00C5624C"/>
    <w:rsid w:val="00C565B5"/>
    <w:rsid w:val="00C565FA"/>
    <w:rsid w:val="00C568D5"/>
    <w:rsid w:val="00C56977"/>
    <w:rsid w:val="00C56A48"/>
    <w:rsid w:val="00C57C07"/>
    <w:rsid w:val="00C57C5D"/>
    <w:rsid w:val="00C57E35"/>
    <w:rsid w:val="00C57E60"/>
    <w:rsid w:val="00C60144"/>
    <w:rsid w:val="00C61481"/>
    <w:rsid w:val="00C615C9"/>
    <w:rsid w:val="00C61A6C"/>
    <w:rsid w:val="00C61F4F"/>
    <w:rsid w:val="00C62303"/>
    <w:rsid w:val="00C62AB5"/>
    <w:rsid w:val="00C635A8"/>
    <w:rsid w:val="00C6438E"/>
    <w:rsid w:val="00C64811"/>
    <w:rsid w:val="00C648DE"/>
    <w:rsid w:val="00C6502D"/>
    <w:rsid w:val="00C6609B"/>
    <w:rsid w:val="00C661E3"/>
    <w:rsid w:val="00C66313"/>
    <w:rsid w:val="00C6658F"/>
    <w:rsid w:val="00C6668D"/>
    <w:rsid w:val="00C66DC7"/>
    <w:rsid w:val="00C6706D"/>
    <w:rsid w:val="00C678FB"/>
    <w:rsid w:val="00C70217"/>
    <w:rsid w:val="00C70481"/>
    <w:rsid w:val="00C704D9"/>
    <w:rsid w:val="00C71A10"/>
    <w:rsid w:val="00C71FA2"/>
    <w:rsid w:val="00C721B7"/>
    <w:rsid w:val="00C72558"/>
    <w:rsid w:val="00C72814"/>
    <w:rsid w:val="00C736EA"/>
    <w:rsid w:val="00C73E80"/>
    <w:rsid w:val="00C74489"/>
    <w:rsid w:val="00C746FE"/>
    <w:rsid w:val="00C74AB6"/>
    <w:rsid w:val="00C74CB5"/>
    <w:rsid w:val="00C74CFF"/>
    <w:rsid w:val="00C7516D"/>
    <w:rsid w:val="00C75350"/>
    <w:rsid w:val="00C757B0"/>
    <w:rsid w:val="00C75FEB"/>
    <w:rsid w:val="00C76074"/>
    <w:rsid w:val="00C76BAE"/>
    <w:rsid w:val="00C76CE9"/>
    <w:rsid w:val="00C7703E"/>
    <w:rsid w:val="00C77F4A"/>
    <w:rsid w:val="00C807A8"/>
    <w:rsid w:val="00C80891"/>
    <w:rsid w:val="00C80950"/>
    <w:rsid w:val="00C809B5"/>
    <w:rsid w:val="00C8154F"/>
    <w:rsid w:val="00C81577"/>
    <w:rsid w:val="00C82124"/>
    <w:rsid w:val="00C82C63"/>
    <w:rsid w:val="00C82ECA"/>
    <w:rsid w:val="00C83BCE"/>
    <w:rsid w:val="00C84012"/>
    <w:rsid w:val="00C84734"/>
    <w:rsid w:val="00C8505B"/>
    <w:rsid w:val="00C8563A"/>
    <w:rsid w:val="00C857C1"/>
    <w:rsid w:val="00C85A4D"/>
    <w:rsid w:val="00C86D63"/>
    <w:rsid w:val="00C871EC"/>
    <w:rsid w:val="00C90485"/>
    <w:rsid w:val="00C90998"/>
    <w:rsid w:val="00C910E4"/>
    <w:rsid w:val="00C91D4A"/>
    <w:rsid w:val="00C91EF0"/>
    <w:rsid w:val="00C92EFB"/>
    <w:rsid w:val="00C93177"/>
    <w:rsid w:val="00C9326F"/>
    <w:rsid w:val="00C9332D"/>
    <w:rsid w:val="00C93D35"/>
    <w:rsid w:val="00C94770"/>
    <w:rsid w:val="00C948BA"/>
    <w:rsid w:val="00C94AB7"/>
    <w:rsid w:val="00C94BB9"/>
    <w:rsid w:val="00C94CBF"/>
    <w:rsid w:val="00C94F87"/>
    <w:rsid w:val="00C94FA1"/>
    <w:rsid w:val="00C952E7"/>
    <w:rsid w:val="00C95BD0"/>
    <w:rsid w:val="00C95F6D"/>
    <w:rsid w:val="00C962BC"/>
    <w:rsid w:val="00C966CD"/>
    <w:rsid w:val="00C969B1"/>
    <w:rsid w:val="00C976B0"/>
    <w:rsid w:val="00C97A72"/>
    <w:rsid w:val="00CA0BA3"/>
    <w:rsid w:val="00CA107C"/>
    <w:rsid w:val="00CA11CD"/>
    <w:rsid w:val="00CA12F6"/>
    <w:rsid w:val="00CA236E"/>
    <w:rsid w:val="00CA23CD"/>
    <w:rsid w:val="00CA2CDD"/>
    <w:rsid w:val="00CA3954"/>
    <w:rsid w:val="00CA399F"/>
    <w:rsid w:val="00CA419E"/>
    <w:rsid w:val="00CA6407"/>
    <w:rsid w:val="00CA6527"/>
    <w:rsid w:val="00CA6C45"/>
    <w:rsid w:val="00CA6DAC"/>
    <w:rsid w:val="00CA6F11"/>
    <w:rsid w:val="00CA71B4"/>
    <w:rsid w:val="00CA74B1"/>
    <w:rsid w:val="00CA7BA7"/>
    <w:rsid w:val="00CA7DA8"/>
    <w:rsid w:val="00CB0937"/>
    <w:rsid w:val="00CB0A31"/>
    <w:rsid w:val="00CB0D65"/>
    <w:rsid w:val="00CB1604"/>
    <w:rsid w:val="00CB1AB9"/>
    <w:rsid w:val="00CB220D"/>
    <w:rsid w:val="00CB23A0"/>
    <w:rsid w:val="00CB2816"/>
    <w:rsid w:val="00CB2994"/>
    <w:rsid w:val="00CB2F3F"/>
    <w:rsid w:val="00CB330C"/>
    <w:rsid w:val="00CB3476"/>
    <w:rsid w:val="00CB3BE5"/>
    <w:rsid w:val="00CB4DC7"/>
    <w:rsid w:val="00CB5773"/>
    <w:rsid w:val="00CB5C1F"/>
    <w:rsid w:val="00CB65A3"/>
    <w:rsid w:val="00CB6C48"/>
    <w:rsid w:val="00CB7304"/>
    <w:rsid w:val="00CB758E"/>
    <w:rsid w:val="00CB7F05"/>
    <w:rsid w:val="00CC1A33"/>
    <w:rsid w:val="00CC1A6A"/>
    <w:rsid w:val="00CC1D3B"/>
    <w:rsid w:val="00CC1EAB"/>
    <w:rsid w:val="00CC2429"/>
    <w:rsid w:val="00CC2621"/>
    <w:rsid w:val="00CC2F77"/>
    <w:rsid w:val="00CC367A"/>
    <w:rsid w:val="00CC396B"/>
    <w:rsid w:val="00CC39C6"/>
    <w:rsid w:val="00CC3C06"/>
    <w:rsid w:val="00CC4DC9"/>
    <w:rsid w:val="00CC539A"/>
    <w:rsid w:val="00CC6029"/>
    <w:rsid w:val="00CC6351"/>
    <w:rsid w:val="00CC6978"/>
    <w:rsid w:val="00CC6EFD"/>
    <w:rsid w:val="00CC6FFB"/>
    <w:rsid w:val="00CC7348"/>
    <w:rsid w:val="00CC7839"/>
    <w:rsid w:val="00CC790B"/>
    <w:rsid w:val="00CC7E98"/>
    <w:rsid w:val="00CD0EF8"/>
    <w:rsid w:val="00CD1098"/>
    <w:rsid w:val="00CD2336"/>
    <w:rsid w:val="00CD2582"/>
    <w:rsid w:val="00CD2F29"/>
    <w:rsid w:val="00CD3087"/>
    <w:rsid w:val="00CD3CA9"/>
    <w:rsid w:val="00CD4CA1"/>
    <w:rsid w:val="00CD4DCF"/>
    <w:rsid w:val="00CD4E5E"/>
    <w:rsid w:val="00CD638E"/>
    <w:rsid w:val="00CD6AE9"/>
    <w:rsid w:val="00CD7F8B"/>
    <w:rsid w:val="00CE006D"/>
    <w:rsid w:val="00CE03B5"/>
    <w:rsid w:val="00CE08AC"/>
    <w:rsid w:val="00CE10BA"/>
    <w:rsid w:val="00CE1A56"/>
    <w:rsid w:val="00CE1B2E"/>
    <w:rsid w:val="00CE290C"/>
    <w:rsid w:val="00CE314E"/>
    <w:rsid w:val="00CE37F7"/>
    <w:rsid w:val="00CE3B46"/>
    <w:rsid w:val="00CE3D77"/>
    <w:rsid w:val="00CE4D0A"/>
    <w:rsid w:val="00CE5054"/>
    <w:rsid w:val="00CE51F2"/>
    <w:rsid w:val="00CE5254"/>
    <w:rsid w:val="00CE575A"/>
    <w:rsid w:val="00CE5E9D"/>
    <w:rsid w:val="00CE6804"/>
    <w:rsid w:val="00CE69D4"/>
    <w:rsid w:val="00CE6C76"/>
    <w:rsid w:val="00CE78C9"/>
    <w:rsid w:val="00CE7C38"/>
    <w:rsid w:val="00CE7D5B"/>
    <w:rsid w:val="00CE7F8D"/>
    <w:rsid w:val="00CF0361"/>
    <w:rsid w:val="00CF134B"/>
    <w:rsid w:val="00CF15A8"/>
    <w:rsid w:val="00CF1887"/>
    <w:rsid w:val="00CF1D37"/>
    <w:rsid w:val="00CF1DEE"/>
    <w:rsid w:val="00CF2C14"/>
    <w:rsid w:val="00CF352A"/>
    <w:rsid w:val="00CF36AD"/>
    <w:rsid w:val="00CF36D1"/>
    <w:rsid w:val="00D00194"/>
    <w:rsid w:val="00D001BA"/>
    <w:rsid w:val="00D0041A"/>
    <w:rsid w:val="00D01510"/>
    <w:rsid w:val="00D01697"/>
    <w:rsid w:val="00D01BC2"/>
    <w:rsid w:val="00D02760"/>
    <w:rsid w:val="00D0277E"/>
    <w:rsid w:val="00D02B10"/>
    <w:rsid w:val="00D02D57"/>
    <w:rsid w:val="00D0310E"/>
    <w:rsid w:val="00D0342C"/>
    <w:rsid w:val="00D041E3"/>
    <w:rsid w:val="00D04B56"/>
    <w:rsid w:val="00D04D03"/>
    <w:rsid w:val="00D05A39"/>
    <w:rsid w:val="00D05FBF"/>
    <w:rsid w:val="00D0744C"/>
    <w:rsid w:val="00D07732"/>
    <w:rsid w:val="00D078A7"/>
    <w:rsid w:val="00D07A59"/>
    <w:rsid w:val="00D07C4B"/>
    <w:rsid w:val="00D07CF8"/>
    <w:rsid w:val="00D105A5"/>
    <w:rsid w:val="00D107D4"/>
    <w:rsid w:val="00D11448"/>
    <w:rsid w:val="00D11748"/>
    <w:rsid w:val="00D11B29"/>
    <w:rsid w:val="00D11C4A"/>
    <w:rsid w:val="00D11CB4"/>
    <w:rsid w:val="00D11E72"/>
    <w:rsid w:val="00D12EF9"/>
    <w:rsid w:val="00D1337A"/>
    <w:rsid w:val="00D1344E"/>
    <w:rsid w:val="00D134E4"/>
    <w:rsid w:val="00D1367A"/>
    <w:rsid w:val="00D137BF"/>
    <w:rsid w:val="00D13E81"/>
    <w:rsid w:val="00D141AE"/>
    <w:rsid w:val="00D1423B"/>
    <w:rsid w:val="00D145CF"/>
    <w:rsid w:val="00D14880"/>
    <w:rsid w:val="00D149D9"/>
    <w:rsid w:val="00D14F29"/>
    <w:rsid w:val="00D152CD"/>
    <w:rsid w:val="00D155F9"/>
    <w:rsid w:val="00D1598D"/>
    <w:rsid w:val="00D159AF"/>
    <w:rsid w:val="00D15A10"/>
    <w:rsid w:val="00D15DBC"/>
    <w:rsid w:val="00D161D8"/>
    <w:rsid w:val="00D16674"/>
    <w:rsid w:val="00D170B0"/>
    <w:rsid w:val="00D17778"/>
    <w:rsid w:val="00D178A4"/>
    <w:rsid w:val="00D17CB0"/>
    <w:rsid w:val="00D20292"/>
    <w:rsid w:val="00D20BFE"/>
    <w:rsid w:val="00D21318"/>
    <w:rsid w:val="00D2178B"/>
    <w:rsid w:val="00D21C78"/>
    <w:rsid w:val="00D22C3C"/>
    <w:rsid w:val="00D2400E"/>
    <w:rsid w:val="00D248AD"/>
    <w:rsid w:val="00D24EAC"/>
    <w:rsid w:val="00D25678"/>
    <w:rsid w:val="00D2608F"/>
    <w:rsid w:val="00D2615B"/>
    <w:rsid w:val="00D278FA"/>
    <w:rsid w:val="00D27C26"/>
    <w:rsid w:val="00D27CD9"/>
    <w:rsid w:val="00D3072C"/>
    <w:rsid w:val="00D31C3D"/>
    <w:rsid w:val="00D31F8D"/>
    <w:rsid w:val="00D32186"/>
    <w:rsid w:val="00D3224C"/>
    <w:rsid w:val="00D34382"/>
    <w:rsid w:val="00D34676"/>
    <w:rsid w:val="00D350D8"/>
    <w:rsid w:val="00D35634"/>
    <w:rsid w:val="00D3582A"/>
    <w:rsid w:val="00D35B65"/>
    <w:rsid w:val="00D35ED3"/>
    <w:rsid w:val="00D361E7"/>
    <w:rsid w:val="00D36F58"/>
    <w:rsid w:val="00D370FA"/>
    <w:rsid w:val="00D37E00"/>
    <w:rsid w:val="00D37F93"/>
    <w:rsid w:val="00D412E6"/>
    <w:rsid w:val="00D415B3"/>
    <w:rsid w:val="00D4179B"/>
    <w:rsid w:val="00D43562"/>
    <w:rsid w:val="00D437EB"/>
    <w:rsid w:val="00D440A8"/>
    <w:rsid w:val="00D44181"/>
    <w:rsid w:val="00D44564"/>
    <w:rsid w:val="00D44C2C"/>
    <w:rsid w:val="00D45D64"/>
    <w:rsid w:val="00D46048"/>
    <w:rsid w:val="00D4733B"/>
    <w:rsid w:val="00D47476"/>
    <w:rsid w:val="00D50237"/>
    <w:rsid w:val="00D503DA"/>
    <w:rsid w:val="00D50595"/>
    <w:rsid w:val="00D508D8"/>
    <w:rsid w:val="00D50E6C"/>
    <w:rsid w:val="00D510BF"/>
    <w:rsid w:val="00D51650"/>
    <w:rsid w:val="00D51FE4"/>
    <w:rsid w:val="00D52665"/>
    <w:rsid w:val="00D534AA"/>
    <w:rsid w:val="00D537C7"/>
    <w:rsid w:val="00D54540"/>
    <w:rsid w:val="00D54EAB"/>
    <w:rsid w:val="00D551B3"/>
    <w:rsid w:val="00D55670"/>
    <w:rsid w:val="00D55792"/>
    <w:rsid w:val="00D567EF"/>
    <w:rsid w:val="00D56980"/>
    <w:rsid w:val="00D57C8A"/>
    <w:rsid w:val="00D6048C"/>
    <w:rsid w:val="00D6194F"/>
    <w:rsid w:val="00D61EA7"/>
    <w:rsid w:val="00D620C1"/>
    <w:rsid w:val="00D62B6D"/>
    <w:rsid w:val="00D630B3"/>
    <w:rsid w:val="00D63D36"/>
    <w:rsid w:val="00D6423C"/>
    <w:rsid w:val="00D64535"/>
    <w:rsid w:val="00D6494F"/>
    <w:rsid w:val="00D65502"/>
    <w:rsid w:val="00D65FCB"/>
    <w:rsid w:val="00D66873"/>
    <w:rsid w:val="00D66E8D"/>
    <w:rsid w:val="00D672D8"/>
    <w:rsid w:val="00D702C4"/>
    <w:rsid w:val="00D70515"/>
    <w:rsid w:val="00D70571"/>
    <w:rsid w:val="00D70676"/>
    <w:rsid w:val="00D72520"/>
    <w:rsid w:val="00D72AE8"/>
    <w:rsid w:val="00D72BD8"/>
    <w:rsid w:val="00D73180"/>
    <w:rsid w:val="00D731D3"/>
    <w:rsid w:val="00D732B5"/>
    <w:rsid w:val="00D7335F"/>
    <w:rsid w:val="00D7366F"/>
    <w:rsid w:val="00D738FA"/>
    <w:rsid w:val="00D73BF4"/>
    <w:rsid w:val="00D73D64"/>
    <w:rsid w:val="00D7486C"/>
    <w:rsid w:val="00D75730"/>
    <w:rsid w:val="00D75BC9"/>
    <w:rsid w:val="00D7613D"/>
    <w:rsid w:val="00D77026"/>
    <w:rsid w:val="00D773E5"/>
    <w:rsid w:val="00D77C2E"/>
    <w:rsid w:val="00D77C32"/>
    <w:rsid w:val="00D77E83"/>
    <w:rsid w:val="00D806B6"/>
    <w:rsid w:val="00D80EE6"/>
    <w:rsid w:val="00D81BE1"/>
    <w:rsid w:val="00D82449"/>
    <w:rsid w:val="00D82FC7"/>
    <w:rsid w:val="00D83281"/>
    <w:rsid w:val="00D84604"/>
    <w:rsid w:val="00D85297"/>
    <w:rsid w:val="00D862CD"/>
    <w:rsid w:val="00D8737E"/>
    <w:rsid w:val="00D873FE"/>
    <w:rsid w:val="00D87500"/>
    <w:rsid w:val="00D87AA7"/>
    <w:rsid w:val="00D90847"/>
    <w:rsid w:val="00D9095A"/>
    <w:rsid w:val="00D90BA6"/>
    <w:rsid w:val="00D91260"/>
    <w:rsid w:val="00D91AEE"/>
    <w:rsid w:val="00D91D00"/>
    <w:rsid w:val="00D91F0F"/>
    <w:rsid w:val="00D92C7D"/>
    <w:rsid w:val="00D92F0F"/>
    <w:rsid w:val="00D934F3"/>
    <w:rsid w:val="00D945A9"/>
    <w:rsid w:val="00D9490D"/>
    <w:rsid w:val="00D94BC9"/>
    <w:rsid w:val="00D95795"/>
    <w:rsid w:val="00D95B7C"/>
    <w:rsid w:val="00D96053"/>
    <w:rsid w:val="00D96624"/>
    <w:rsid w:val="00D96B5B"/>
    <w:rsid w:val="00D973E2"/>
    <w:rsid w:val="00DA02C0"/>
    <w:rsid w:val="00DA0337"/>
    <w:rsid w:val="00DA0451"/>
    <w:rsid w:val="00DA0FE3"/>
    <w:rsid w:val="00DA13F9"/>
    <w:rsid w:val="00DA1440"/>
    <w:rsid w:val="00DA1580"/>
    <w:rsid w:val="00DA1CAE"/>
    <w:rsid w:val="00DA242C"/>
    <w:rsid w:val="00DA2513"/>
    <w:rsid w:val="00DA2BB5"/>
    <w:rsid w:val="00DA2CF7"/>
    <w:rsid w:val="00DA4A0E"/>
    <w:rsid w:val="00DA4C78"/>
    <w:rsid w:val="00DA4E01"/>
    <w:rsid w:val="00DA4FCA"/>
    <w:rsid w:val="00DA5015"/>
    <w:rsid w:val="00DA58DF"/>
    <w:rsid w:val="00DA5D43"/>
    <w:rsid w:val="00DA5D4E"/>
    <w:rsid w:val="00DA61C2"/>
    <w:rsid w:val="00DA6A04"/>
    <w:rsid w:val="00DA7A35"/>
    <w:rsid w:val="00DA7AA4"/>
    <w:rsid w:val="00DA7BEF"/>
    <w:rsid w:val="00DB108F"/>
    <w:rsid w:val="00DB10A2"/>
    <w:rsid w:val="00DB1280"/>
    <w:rsid w:val="00DB1302"/>
    <w:rsid w:val="00DB1B68"/>
    <w:rsid w:val="00DB26CD"/>
    <w:rsid w:val="00DB2DA2"/>
    <w:rsid w:val="00DB2E6C"/>
    <w:rsid w:val="00DB2FF5"/>
    <w:rsid w:val="00DB390C"/>
    <w:rsid w:val="00DB5AD6"/>
    <w:rsid w:val="00DB5D12"/>
    <w:rsid w:val="00DB63DB"/>
    <w:rsid w:val="00DB6733"/>
    <w:rsid w:val="00DB7560"/>
    <w:rsid w:val="00DB7F51"/>
    <w:rsid w:val="00DC0187"/>
    <w:rsid w:val="00DC04B0"/>
    <w:rsid w:val="00DC0C75"/>
    <w:rsid w:val="00DC14B8"/>
    <w:rsid w:val="00DC18C5"/>
    <w:rsid w:val="00DC1A31"/>
    <w:rsid w:val="00DC2D00"/>
    <w:rsid w:val="00DC2D8C"/>
    <w:rsid w:val="00DC36D5"/>
    <w:rsid w:val="00DC3C9C"/>
    <w:rsid w:val="00DC403C"/>
    <w:rsid w:val="00DC4993"/>
    <w:rsid w:val="00DC4F35"/>
    <w:rsid w:val="00DC5042"/>
    <w:rsid w:val="00DC5130"/>
    <w:rsid w:val="00DC5EE8"/>
    <w:rsid w:val="00DC659F"/>
    <w:rsid w:val="00DC68EB"/>
    <w:rsid w:val="00DC698E"/>
    <w:rsid w:val="00DC70A9"/>
    <w:rsid w:val="00DC7FCB"/>
    <w:rsid w:val="00DD0680"/>
    <w:rsid w:val="00DD0A6E"/>
    <w:rsid w:val="00DD1699"/>
    <w:rsid w:val="00DD1AF2"/>
    <w:rsid w:val="00DD22F2"/>
    <w:rsid w:val="00DD26C4"/>
    <w:rsid w:val="00DD32CF"/>
    <w:rsid w:val="00DD46F5"/>
    <w:rsid w:val="00DD4A29"/>
    <w:rsid w:val="00DD4D5B"/>
    <w:rsid w:val="00DD51C3"/>
    <w:rsid w:val="00DD5A2E"/>
    <w:rsid w:val="00DD5B47"/>
    <w:rsid w:val="00DD62FE"/>
    <w:rsid w:val="00DD6B5B"/>
    <w:rsid w:val="00DD6FC2"/>
    <w:rsid w:val="00DD7257"/>
    <w:rsid w:val="00DD73AA"/>
    <w:rsid w:val="00DD73C2"/>
    <w:rsid w:val="00DD780B"/>
    <w:rsid w:val="00DE033B"/>
    <w:rsid w:val="00DE1DFA"/>
    <w:rsid w:val="00DE25A6"/>
    <w:rsid w:val="00DE28E5"/>
    <w:rsid w:val="00DE3037"/>
    <w:rsid w:val="00DE34DA"/>
    <w:rsid w:val="00DE36E4"/>
    <w:rsid w:val="00DE3E47"/>
    <w:rsid w:val="00DE412D"/>
    <w:rsid w:val="00DE43AA"/>
    <w:rsid w:val="00DE47AE"/>
    <w:rsid w:val="00DE4E5A"/>
    <w:rsid w:val="00DE4E95"/>
    <w:rsid w:val="00DE539C"/>
    <w:rsid w:val="00DE53EC"/>
    <w:rsid w:val="00DE58CE"/>
    <w:rsid w:val="00DE5E00"/>
    <w:rsid w:val="00DE5F8E"/>
    <w:rsid w:val="00DE64E7"/>
    <w:rsid w:val="00DE6D8B"/>
    <w:rsid w:val="00DE725D"/>
    <w:rsid w:val="00DE74DD"/>
    <w:rsid w:val="00DE7AB8"/>
    <w:rsid w:val="00DF0127"/>
    <w:rsid w:val="00DF013C"/>
    <w:rsid w:val="00DF0606"/>
    <w:rsid w:val="00DF0BE7"/>
    <w:rsid w:val="00DF0E0E"/>
    <w:rsid w:val="00DF1008"/>
    <w:rsid w:val="00DF154D"/>
    <w:rsid w:val="00DF1737"/>
    <w:rsid w:val="00DF1A1F"/>
    <w:rsid w:val="00DF21F1"/>
    <w:rsid w:val="00DF2507"/>
    <w:rsid w:val="00DF2C7B"/>
    <w:rsid w:val="00DF30DD"/>
    <w:rsid w:val="00DF40CE"/>
    <w:rsid w:val="00DF4342"/>
    <w:rsid w:val="00DF44D1"/>
    <w:rsid w:val="00DF4510"/>
    <w:rsid w:val="00DF4BB4"/>
    <w:rsid w:val="00DF5204"/>
    <w:rsid w:val="00DF520F"/>
    <w:rsid w:val="00DF543E"/>
    <w:rsid w:val="00DF56DB"/>
    <w:rsid w:val="00DF6382"/>
    <w:rsid w:val="00DF66CE"/>
    <w:rsid w:val="00DF71D5"/>
    <w:rsid w:val="00DF72C5"/>
    <w:rsid w:val="00DF7E42"/>
    <w:rsid w:val="00E00055"/>
    <w:rsid w:val="00E002B2"/>
    <w:rsid w:val="00E0085B"/>
    <w:rsid w:val="00E014A9"/>
    <w:rsid w:val="00E01851"/>
    <w:rsid w:val="00E026F5"/>
    <w:rsid w:val="00E03722"/>
    <w:rsid w:val="00E0384F"/>
    <w:rsid w:val="00E038B4"/>
    <w:rsid w:val="00E03EF5"/>
    <w:rsid w:val="00E05487"/>
    <w:rsid w:val="00E057D4"/>
    <w:rsid w:val="00E05AAF"/>
    <w:rsid w:val="00E05BA7"/>
    <w:rsid w:val="00E05D82"/>
    <w:rsid w:val="00E06D6C"/>
    <w:rsid w:val="00E07E93"/>
    <w:rsid w:val="00E10200"/>
    <w:rsid w:val="00E113FF"/>
    <w:rsid w:val="00E11763"/>
    <w:rsid w:val="00E11B97"/>
    <w:rsid w:val="00E125F2"/>
    <w:rsid w:val="00E12C0F"/>
    <w:rsid w:val="00E13040"/>
    <w:rsid w:val="00E136CC"/>
    <w:rsid w:val="00E138D4"/>
    <w:rsid w:val="00E14765"/>
    <w:rsid w:val="00E14AB0"/>
    <w:rsid w:val="00E150A9"/>
    <w:rsid w:val="00E150BC"/>
    <w:rsid w:val="00E16121"/>
    <w:rsid w:val="00E163D6"/>
    <w:rsid w:val="00E1693E"/>
    <w:rsid w:val="00E16D51"/>
    <w:rsid w:val="00E17098"/>
    <w:rsid w:val="00E170AE"/>
    <w:rsid w:val="00E1750F"/>
    <w:rsid w:val="00E1758B"/>
    <w:rsid w:val="00E17704"/>
    <w:rsid w:val="00E202B4"/>
    <w:rsid w:val="00E20573"/>
    <w:rsid w:val="00E20BCE"/>
    <w:rsid w:val="00E21B5A"/>
    <w:rsid w:val="00E21BC1"/>
    <w:rsid w:val="00E21D51"/>
    <w:rsid w:val="00E223A9"/>
    <w:rsid w:val="00E22775"/>
    <w:rsid w:val="00E22FB0"/>
    <w:rsid w:val="00E23D0C"/>
    <w:rsid w:val="00E23F88"/>
    <w:rsid w:val="00E24174"/>
    <w:rsid w:val="00E2432A"/>
    <w:rsid w:val="00E246A1"/>
    <w:rsid w:val="00E24FCC"/>
    <w:rsid w:val="00E2545D"/>
    <w:rsid w:val="00E25525"/>
    <w:rsid w:val="00E25E92"/>
    <w:rsid w:val="00E26B92"/>
    <w:rsid w:val="00E272E5"/>
    <w:rsid w:val="00E2742A"/>
    <w:rsid w:val="00E27EC0"/>
    <w:rsid w:val="00E30557"/>
    <w:rsid w:val="00E322F3"/>
    <w:rsid w:val="00E32D6B"/>
    <w:rsid w:val="00E33632"/>
    <w:rsid w:val="00E33B91"/>
    <w:rsid w:val="00E33E8A"/>
    <w:rsid w:val="00E34407"/>
    <w:rsid w:val="00E3492F"/>
    <w:rsid w:val="00E351AE"/>
    <w:rsid w:val="00E35294"/>
    <w:rsid w:val="00E356B1"/>
    <w:rsid w:val="00E36403"/>
    <w:rsid w:val="00E3683C"/>
    <w:rsid w:val="00E3693F"/>
    <w:rsid w:val="00E36DC9"/>
    <w:rsid w:val="00E373C7"/>
    <w:rsid w:val="00E3749B"/>
    <w:rsid w:val="00E402EF"/>
    <w:rsid w:val="00E40955"/>
    <w:rsid w:val="00E40AD0"/>
    <w:rsid w:val="00E41292"/>
    <w:rsid w:val="00E4143D"/>
    <w:rsid w:val="00E41F0E"/>
    <w:rsid w:val="00E42277"/>
    <w:rsid w:val="00E42955"/>
    <w:rsid w:val="00E42A69"/>
    <w:rsid w:val="00E42B91"/>
    <w:rsid w:val="00E4428B"/>
    <w:rsid w:val="00E444AD"/>
    <w:rsid w:val="00E447D8"/>
    <w:rsid w:val="00E4552B"/>
    <w:rsid w:val="00E45BAB"/>
    <w:rsid w:val="00E46629"/>
    <w:rsid w:val="00E470C0"/>
    <w:rsid w:val="00E52575"/>
    <w:rsid w:val="00E53035"/>
    <w:rsid w:val="00E5320D"/>
    <w:rsid w:val="00E53935"/>
    <w:rsid w:val="00E5482D"/>
    <w:rsid w:val="00E54D14"/>
    <w:rsid w:val="00E55A2B"/>
    <w:rsid w:val="00E55B39"/>
    <w:rsid w:val="00E55D00"/>
    <w:rsid w:val="00E560A5"/>
    <w:rsid w:val="00E562FC"/>
    <w:rsid w:val="00E569BF"/>
    <w:rsid w:val="00E56B94"/>
    <w:rsid w:val="00E57683"/>
    <w:rsid w:val="00E57CDF"/>
    <w:rsid w:val="00E57E2E"/>
    <w:rsid w:val="00E57E86"/>
    <w:rsid w:val="00E604F4"/>
    <w:rsid w:val="00E608EB"/>
    <w:rsid w:val="00E60F92"/>
    <w:rsid w:val="00E61363"/>
    <w:rsid w:val="00E61444"/>
    <w:rsid w:val="00E62293"/>
    <w:rsid w:val="00E62333"/>
    <w:rsid w:val="00E629C0"/>
    <w:rsid w:val="00E62C9C"/>
    <w:rsid w:val="00E62E21"/>
    <w:rsid w:val="00E635E9"/>
    <w:rsid w:val="00E63772"/>
    <w:rsid w:val="00E63BEE"/>
    <w:rsid w:val="00E63CF3"/>
    <w:rsid w:val="00E64052"/>
    <w:rsid w:val="00E655DA"/>
    <w:rsid w:val="00E65F54"/>
    <w:rsid w:val="00E67148"/>
    <w:rsid w:val="00E6728D"/>
    <w:rsid w:val="00E6779F"/>
    <w:rsid w:val="00E67D49"/>
    <w:rsid w:val="00E7015C"/>
    <w:rsid w:val="00E70982"/>
    <w:rsid w:val="00E7170B"/>
    <w:rsid w:val="00E71830"/>
    <w:rsid w:val="00E7199D"/>
    <w:rsid w:val="00E72024"/>
    <w:rsid w:val="00E720CE"/>
    <w:rsid w:val="00E72BDE"/>
    <w:rsid w:val="00E73818"/>
    <w:rsid w:val="00E74018"/>
    <w:rsid w:val="00E74F40"/>
    <w:rsid w:val="00E756F9"/>
    <w:rsid w:val="00E760E9"/>
    <w:rsid w:val="00E7645C"/>
    <w:rsid w:val="00E766E5"/>
    <w:rsid w:val="00E767C0"/>
    <w:rsid w:val="00E76BF3"/>
    <w:rsid w:val="00E7784D"/>
    <w:rsid w:val="00E8033B"/>
    <w:rsid w:val="00E8033E"/>
    <w:rsid w:val="00E807E1"/>
    <w:rsid w:val="00E80C22"/>
    <w:rsid w:val="00E80D8E"/>
    <w:rsid w:val="00E80DBE"/>
    <w:rsid w:val="00E80E1D"/>
    <w:rsid w:val="00E8194A"/>
    <w:rsid w:val="00E839A6"/>
    <w:rsid w:val="00E8404A"/>
    <w:rsid w:val="00E843F2"/>
    <w:rsid w:val="00E84C86"/>
    <w:rsid w:val="00E84DDD"/>
    <w:rsid w:val="00E851B4"/>
    <w:rsid w:val="00E85475"/>
    <w:rsid w:val="00E855CB"/>
    <w:rsid w:val="00E85728"/>
    <w:rsid w:val="00E85D98"/>
    <w:rsid w:val="00E863FA"/>
    <w:rsid w:val="00E8661D"/>
    <w:rsid w:val="00E86986"/>
    <w:rsid w:val="00E871FB"/>
    <w:rsid w:val="00E878ED"/>
    <w:rsid w:val="00E90397"/>
    <w:rsid w:val="00E90E56"/>
    <w:rsid w:val="00E910F8"/>
    <w:rsid w:val="00E911C1"/>
    <w:rsid w:val="00E91C52"/>
    <w:rsid w:val="00E91C93"/>
    <w:rsid w:val="00E928FD"/>
    <w:rsid w:val="00E92A7E"/>
    <w:rsid w:val="00E92AA5"/>
    <w:rsid w:val="00E9304D"/>
    <w:rsid w:val="00E931E5"/>
    <w:rsid w:val="00E93AEA"/>
    <w:rsid w:val="00E943F0"/>
    <w:rsid w:val="00E95466"/>
    <w:rsid w:val="00E954C6"/>
    <w:rsid w:val="00E95A4C"/>
    <w:rsid w:val="00E95AEA"/>
    <w:rsid w:val="00E95FC4"/>
    <w:rsid w:val="00E96E72"/>
    <w:rsid w:val="00E97D28"/>
    <w:rsid w:val="00E97DD6"/>
    <w:rsid w:val="00EA2BC9"/>
    <w:rsid w:val="00EA2F15"/>
    <w:rsid w:val="00EA3A3C"/>
    <w:rsid w:val="00EA3C7D"/>
    <w:rsid w:val="00EA401E"/>
    <w:rsid w:val="00EA4B02"/>
    <w:rsid w:val="00EA4B9E"/>
    <w:rsid w:val="00EA5104"/>
    <w:rsid w:val="00EA593E"/>
    <w:rsid w:val="00EA5BB6"/>
    <w:rsid w:val="00EA5DA2"/>
    <w:rsid w:val="00EA61C1"/>
    <w:rsid w:val="00EA61F6"/>
    <w:rsid w:val="00EA62DE"/>
    <w:rsid w:val="00EA7139"/>
    <w:rsid w:val="00EA7A92"/>
    <w:rsid w:val="00EA7DB6"/>
    <w:rsid w:val="00EB04BB"/>
    <w:rsid w:val="00EB0C97"/>
    <w:rsid w:val="00EB0D45"/>
    <w:rsid w:val="00EB0DB1"/>
    <w:rsid w:val="00EB2614"/>
    <w:rsid w:val="00EB2655"/>
    <w:rsid w:val="00EB34AD"/>
    <w:rsid w:val="00EB3BFE"/>
    <w:rsid w:val="00EB3F03"/>
    <w:rsid w:val="00EB45EB"/>
    <w:rsid w:val="00EB47D9"/>
    <w:rsid w:val="00EB4F19"/>
    <w:rsid w:val="00EB584B"/>
    <w:rsid w:val="00EB6155"/>
    <w:rsid w:val="00EB6DA2"/>
    <w:rsid w:val="00EC0005"/>
    <w:rsid w:val="00EC0065"/>
    <w:rsid w:val="00EC0EC6"/>
    <w:rsid w:val="00EC18FE"/>
    <w:rsid w:val="00EC30AE"/>
    <w:rsid w:val="00EC33CE"/>
    <w:rsid w:val="00EC360E"/>
    <w:rsid w:val="00EC3706"/>
    <w:rsid w:val="00EC418C"/>
    <w:rsid w:val="00EC45E6"/>
    <w:rsid w:val="00EC473B"/>
    <w:rsid w:val="00EC4B24"/>
    <w:rsid w:val="00EC5B51"/>
    <w:rsid w:val="00EC5D9E"/>
    <w:rsid w:val="00EC603D"/>
    <w:rsid w:val="00EC636A"/>
    <w:rsid w:val="00EC765F"/>
    <w:rsid w:val="00ED0414"/>
    <w:rsid w:val="00ED0621"/>
    <w:rsid w:val="00ED0756"/>
    <w:rsid w:val="00ED0AC8"/>
    <w:rsid w:val="00ED0CB9"/>
    <w:rsid w:val="00ED1066"/>
    <w:rsid w:val="00ED17D6"/>
    <w:rsid w:val="00ED23E8"/>
    <w:rsid w:val="00ED25B8"/>
    <w:rsid w:val="00ED2F86"/>
    <w:rsid w:val="00ED3C90"/>
    <w:rsid w:val="00ED439D"/>
    <w:rsid w:val="00ED4832"/>
    <w:rsid w:val="00ED517C"/>
    <w:rsid w:val="00ED6111"/>
    <w:rsid w:val="00ED66BA"/>
    <w:rsid w:val="00ED6780"/>
    <w:rsid w:val="00ED6E06"/>
    <w:rsid w:val="00ED7FC3"/>
    <w:rsid w:val="00EE0974"/>
    <w:rsid w:val="00EE0C44"/>
    <w:rsid w:val="00EE1016"/>
    <w:rsid w:val="00EE1071"/>
    <w:rsid w:val="00EE1184"/>
    <w:rsid w:val="00EE1594"/>
    <w:rsid w:val="00EE18CE"/>
    <w:rsid w:val="00EE1A76"/>
    <w:rsid w:val="00EE1A7D"/>
    <w:rsid w:val="00EE22A7"/>
    <w:rsid w:val="00EE3064"/>
    <w:rsid w:val="00EE35FB"/>
    <w:rsid w:val="00EE3CE6"/>
    <w:rsid w:val="00EE3E61"/>
    <w:rsid w:val="00EE3F0F"/>
    <w:rsid w:val="00EE5632"/>
    <w:rsid w:val="00EE59C9"/>
    <w:rsid w:val="00EE611C"/>
    <w:rsid w:val="00EE66D5"/>
    <w:rsid w:val="00EF05E3"/>
    <w:rsid w:val="00EF069D"/>
    <w:rsid w:val="00EF086D"/>
    <w:rsid w:val="00EF08A1"/>
    <w:rsid w:val="00EF2760"/>
    <w:rsid w:val="00EF3BBB"/>
    <w:rsid w:val="00EF3BE7"/>
    <w:rsid w:val="00EF3EA6"/>
    <w:rsid w:val="00EF3ED4"/>
    <w:rsid w:val="00EF3F81"/>
    <w:rsid w:val="00EF422C"/>
    <w:rsid w:val="00EF4A7D"/>
    <w:rsid w:val="00EF4DF4"/>
    <w:rsid w:val="00EF4DFA"/>
    <w:rsid w:val="00EF5833"/>
    <w:rsid w:val="00EF65F9"/>
    <w:rsid w:val="00EF69AA"/>
    <w:rsid w:val="00EF6C36"/>
    <w:rsid w:val="00EF6CE8"/>
    <w:rsid w:val="00F00016"/>
    <w:rsid w:val="00F0063E"/>
    <w:rsid w:val="00F00AE4"/>
    <w:rsid w:val="00F00C3F"/>
    <w:rsid w:val="00F0125A"/>
    <w:rsid w:val="00F0137B"/>
    <w:rsid w:val="00F01CAE"/>
    <w:rsid w:val="00F01E43"/>
    <w:rsid w:val="00F02800"/>
    <w:rsid w:val="00F02EA2"/>
    <w:rsid w:val="00F04073"/>
    <w:rsid w:val="00F04B1D"/>
    <w:rsid w:val="00F04B6E"/>
    <w:rsid w:val="00F05978"/>
    <w:rsid w:val="00F05CC6"/>
    <w:rsid w:val="00F061F6"/>
    <w:rsid w:val="00F06605"/>
    <w:rsid w:val="00F07379"/>
    <w:rsid w:val="00F079FA"/>
    <w:rsid w:val="00F07B38"/>
    <w:rsid w:val="00F10CBB"/>
    <w:rsid w:val="00F10D2F"/>
    <w:rsid w:val="00F11384"/>
    <w:rsid w:val="00F11EC2"/>
    <w:rsid w:val="00F12530"/>
    <w:rsid w:val="00F12AE4"/>
    <w:rsid w:val="00F12D9E"/>
    <w:rsid w:val="00F1343D"/>
    <w:rsid w:val="00F13835"/>
    <w:rsid w:val="00F14777"/>
    <w:rsid w:val="00F14EFB"/>
    <w:rsid w:val="00F150ED"/>
    <w:rsid w:val="00F150F8"/>
    <w:rsid w:val="00F15482"/>
    <w:rsid w:val="00F15664"/>
    <w:rsid w:val="00F15958"/>
    <w:rsid w:val="00F15DE6"/>
    <w:rsid w:val="00F163A3"/>
    <w:rsid w:val="00F167C0"/>
    <w:rsid w:val="00F16C71"/>
    <w:rsid w:val="00F16F32"/>
    <w:rsid w:val="00F17DAA"/>
    <w:rsid w:val="00F20200"/>
    <w:rsid w:val="00F2064C"/>
    <w:rsid w:val="00F217EC"/>
    <w:rsid w:val="00F21A9C"/>
    <w:rsid w:val="00F220AA"/>
    <w:rsid w:val="00F221F5"/>
    <w:rsid w:val="00F223F4"/>
    <w:rsid w:val="00F22A1F"/>
    <w:rsid w:val="00F2311F"/>
    <w:rsid w:val="00F2359B"/>
    <w:rsid w:val="00F23961"/>
    <w:rsid w:val="00F23CEF"/>
    <w:rsid w:val="00F23D14"/>
    <w:rsid w:val="00F244BF"/>
    <w:rsid w:val="00F24D17"/>
    <w:rsid w:val="00F24F6B"/>
    <w:rsid w:val="00F25C3F"/>
    <w:rsid w:val="00F2665F"/>
    <w:rsid w:val="00F26880"/>
    <w:rsid w:val="00F274CF"/>
    <w:rsid w:val="00F277B2"/>
    <w:rsid w:val="00F27B37"/>
    <w:rsid w:val="00F301CD"/>
    <w:rsid w:val="00F30A9B"/>
    <w:rsid w:val="00F324AF"/>
    <w:rsid w:val="00F3292B"/>
    <w:rsid w:val="00F336EA"/>
    <w:rsid w:val="00F33CAF"/>
    <w:rsid w:val="00F33D60"/>
    <w:rsid w:val="00F3410C"/>
    <w:rsid w:val="00F34C03"/>
    <w:rsid w:val="00F35F5A"/>
    <w:rsid w:val="00F35FFD"/>
    <w:rsid w:val="00F3706D"/>
    <w:rsid w:val="00F3776E"/>
    <w:rsid w:val="00F404CF"/>
    <w:rsid w:val="00F4085C"/>
    <w:rsid w:val="00F413A7"/>
    <w:rsid w:val="00F413C5"/>
    <w:rsid w:val="00F4178C"/>
    <w:rsid w:val="00F41D5F"/>
    <w:rsid w:val="00F42562"/>
    <w:rsid w:val="00F42EA1"/>
    <w:rsid w:val="00F430C3"/>
    <w:rsid w:val="00F4446F"/>
    <w:rsid w:val="00F444F4"/>
    <w:rsid w:val="00F445B4"/>
    <w:rsid w:val="00F44C73"/>
    <w:rsid w:val="00F44C89"/>
    <w:rsid w:val="00F44D37"/>
    <w:rsid w:val="00F45D7E"/>
    <w:rsid w:val="00F45E54"/>
    <w:rsid w:val="00F46956"/>
    <w:rsid w:val="00F47742"/>
    <w:rsid w:val="00F50336"/>
    <w:rsid w:val="00F50351"/>
    <w:rsid w:val="00F50C96"/>
    <w:rsid w:val="00F50F86"/>
    <w:rsid w:val="00F5335B"/>
    <w:rsid w:val="00F54AF0"/>
    <w:rsid w:val="00F55605"/>
    <w:rsid w:val="00F55608"/>
    <w:rsid w:val="00F5562E"/>
    <w:rsid w:val="00F556D0"/>
    <w:rsid w:val="00F55ED1"/>
    <w:rsid w:val="00F5609F"/>
    <w:rsid w:val="00F56343"/>
    <w:rsid w:val="00F56C69"/>
    <w:rsid w:val="00F575F4"/>
    <w:rsid w:val="00F602AC"/>
    <w:rsid w:val="00F60C1A"/>
    <w:rsid w:val="00F60CD5"/>
    <w:rsid w:val="00F612A2"/>
    <w:rsid w:val="00F614A3"/>
    <w:rsid w:val="00F61B15"/>
    <w:rsid w:val="00F61FC4"/>
    <w:rsid w:val="00F620FA"/>
    <w:rsid w:val="00F62258"/>
    <w:rsid w:val="00F62CF4"/>
    <w:rsid w:val="00F632A0"/>
    <w:rsid w:val="00F63CF0"/>
    <w:rsid w:val="00F63FD9"/>
    <w:rsid w:val="00F6433B"/>
    <w:rsid w:val="00F65748"/>
    <w:rsid w:val="00F657A7"/>
    <w:rsid w:val="00F65E06"/>
    <w:rsid w:val="00F65EC6"/>
    <w:rsid w:val="00F662F5"/>
    <w:rsid w:val="00F667E8"/>
    <w:rsid w:val="00F66A37"/>
    <w:rsid w:val="00F66F30"/>
    <w:rsid w:val="00F67E86"/>
    <w:rsid w:val="00F702C2"/>
    <w:rsid w:val="00F70448"/>
    <w:rsid w:val="00F70FF4"/>
    <w:rsid w:val="00F71582"/>
    <w:rsid w:val="00F71B26"/>
    <w:rsid w:val="00F71B53"/>
    <w:rsid w:val="00F71E4A"/>
    <w:rsid w:val="00F72003"/>
    <w:rsid w:val="00F7303D"/>
    <w:rsid w:val="00F73D60"/>
    <w:rsid w:val="00F7417A"/>
    <w:rsid w:val="00F741F6"/>
    <w:rsid w:val="00F7462F"/>
    <w:rsid w:val="00F74D27"/>
    <w:rsid w:val="00F74F50"/>
    <w:rsid w:val="00F7553B"/>
    <w:rsid w:val="00F75F8A"/>
    <w:rsid w:val="00F7602C"/>
    <w:rsid w:val="00F774A4"/>
    <w:rsid w:val="00F776A0"/>
    <w:rsid w:val="00F77A94"/>
    <w:rsid w:val="00F77DC8"/>
    <w:rsid w:val="00F77F77"/>
    <w:rsid w:val="00F80019"/>
    <w:rsid w:val="00F80604"/>
    <w:rsid w:val="00F806BD"/>
    <w:rsid w:val="00F80C04"/>
    <w:rsid w:val="00F80CCB"/>
    <w:rsid w:val="00F818BA"/>
    <w:rsid w:val="00F81C15"/>
    <w:rsid w:val="00F81D1E"/>
    <w:rsid w:val="00F82697"/>
    <w:rsid w:val="00F82B97"/>
    <w:rsid w:val="00F82E23"/>
    <w:rsid w:val="00F833C2"/>
    <w:rsid w:val="00F838BE"/>
    <w:rsid w:val="00F83B36"/>
    <w:rsid w:val="00F8461B"/>
    <w:rsid w:val="00F84D7C"/>
    <w:rsid w:val="00F852FF"/>
    <w:rsid w:val="00F853A0"/>
    <w:rsid w:val="00F855A3"/>
    <w:rsid w:val="00F86877"/>
    <w:rsid w:val="00F86ED9"/>
    <w:rsid w:val="00F8705D"/>
    <w:rsid w:val="00F87131"/>
    <w:rsid w:val="00F87467"/>
    <w:rsid w:val="00F90D7B"/>
    <w:rsid w:val="00F91067"/>
    <w:rsid w:val="00F910C6"/>
    <w:rsid w:val="00F922E1"/>
    <w:rsid w:val="00F92539"/>
    <w:rsid w:val="00F9260A"/>
    <w:rsid w:val="00F92C9D"/>
    <w:rsid w:val="00F92FB7"/>
    <w:rsid w:val="00F92FD9"/>
    <w:rsid w:val="00F9392A"/>
    <w:rsid w:val="00F93A7C"/>
    <w:rsid w:val="00F93F75"/>
    <w:rsid w:val="00F9430A"/>
    <w:rsid w:val="00F94FF5"/>
    <w:rsid w:val="00F950AF"/>
    <w:rsid w:val="00F9523A"/>
    <w:rsid w:val="00F9559F"/>
    <w:rsid w:val="00F95861"/>
    <w:rsid w:val="00F95A42"/>
    <w:rsid w:val="00F9732B"/>
    <w:rsid w:val="00F97C2B"/>
    <w:rsid w:val="00FA0BFF"/>
    <w:rsid w:val="00FA1296"/>
    <w:rsid w:val="00FA12EE"/>
    <w:rsid w:val="00FA1343"/>
    <w:rsid w:val="00FA16CF"/>
    <w:rsid w:val="00FA1CDE"/>
    <w:rsid w:val="00FA1EB9"/>
    <w:rsid w:val="00FA20F0"/>
    <w:rsid w:val="00FA2170"/>
    <w:rsid w:val="00FA27FD"/>
    <w:rsid w:val="00FA2912"/>
    <w:rsid w:val="00FA2EDE"/>
    <w:rsid w:val="00FA300A"/>
    <w:rsid w:val="00FA3054"/>
    <w:rsid w:val="00FA369D"/>
    <w:rsid w:val="00FA4098"/>
    <w:rsid w:val="00FA4255"/>
    <w:rsid w:val="00FA52FA"/>
    <w:rsid w:val="00FA6A19"/>
    <w:rsid w:val="00FA6E26"/>
    <w:rsid w:val="00FA70D8"/>
    <w:rsid w:val="00FA7440"/>
    <w:rsid w:val="00FA796E"/>
    <w:rsid w:val="00FA7B44"/>
    <w:rsid w:val="00FA7CB4"/>
    <w:rsid w:val="00FB0057"/>
    <w:rsid w:val="00FB013F"/>
    <w:rsid w:val="00FB0B83"/>
    <w:rsid w:val="00FB0C0D"/>
    <w:rsid w:val="00FB1062"/>
    <w:rsid w:val="00FB154A"/>
    <w:rsid w:val="00FB202D"/>
    <w:rsid w:val="00FB24A3"/>
    <w:rsid w:val="00FB2996"/>
    <w:rsid w:val="00FB2DEA"/>
    <w:rsid w:val="00FB2F1A"/>
    <w:rsid w:val="00FB312E"/>
    <w:rsid w:val="00FB52C4"/>
    <w:rsid w:val="00FB5BC6"/>
    <w:rsid w:val="00FB667D"/>
    <w:rsid w:val="00FB6C40"/>
    <w:rsid w:val="00FB70F0"/>
    <w:rsid w:val="00FB7B81"/>
    <w:rsid w:val="00FB7BB2"/>
    <w:rsid w:val="00FB7E2E"/>
    <w:rsid w:val="00FC0106"/>
    <w:rsid w:val="00FC0F61"/>
    <w:rsid w:val="00FC17C5"/>
    <w:rsid w:val="00FC1869"/>
    <w:rsid w:val="00FC19CF"/>
    <w:rsid w:val="00FC1E53"/>
    <w:rsid w:val="00FC3559"/>
    <w:rsid w:val="00FC3991"/>
    <w:rsid w:val="00FC3CD8"/>
    <w:rsid w:val="00FC4B8E"/>
    <w:rsid w:val="00FC58F7"/>
    <w:rsid w:val="00FC7175"/>
    <w:rsid w:val="00FC7254"/>
    <w:rsid w:val="00FC75EA"/>
    <w:rsid w:val="00FD0426"/>
    <w:rsid w:val="00FD07D1"/>
    <w:rsid w:val="00FD0DA0"/>
    <w:rsid w:val="00FD0EF3"/>
    <w:rsid w:val="00FD1121"/>
    <w:rsid w:val="00FD11B2"/>
    <w:rsid w:val="00FD206C"/>
    <w:rsid w:val="00FD2697"/>
    <w:rsid w:val="00FD3871"/>
    <w:rsid w:val="00FD39F7"/>
    <w:rsid w:val="00FD3D60"/>
    <w:rsid w:val="00FD3EEE"/>
    <w:rsid w:val="00FD436C"/>
    <w:rsid w:val="00FD46B2"/>
    <w:rsid w:val="00FD70F6"/>
    <w:rsid w:val="00FD7366"/>
    <w:rsid w:val="00FD75FA"/>
    <w:rsid w:val="00FD77CB"/>
    <w:rsid w:val="00FD7D2E"/>
    <w:rsid w:val="00FE09EC"/>
    <w:rsid w:val="00FE0C9F"/>
    <w:rsid w:val="00FE10E2"/>
    <w:rsid w:val="00FE1453"/>
    <w:rsid w:val="00FE1671"/>
    <w:rsid w:val="00FE1904"/>
    <w:rsid w:val="00FE19A2"/>
    <w:rsid w:val="00FE29FA"/>
    <w:rsid w:val="00FE3160"/>
    <w:rsid w:val="00FE353A"/>
    <w:rsid w:val="00FE4164"/>
    <w:rsid w:val="00FE42CD"/>
    <w:rsid w:val="00FE4645"/>
    <w:rsid w:val="00FE5818"/>
    <w:rsid w:val="00FE5B27"/>
    <w:rsid w:val="00FE60EF"/>
    <w:rsid w:val="00FE68F0"/>
    <w:rsid w:val="00FE6B4E"/>
    <w:rsid w:val="00FE6E5F"/>
    <w:rsid w:val="00FF053F"/>
    <w:rsid w:val="00FF08A5"/>
    <w:rsid w:val="00FF1399"/>
    <w:rsid w:val="00FF169F"/>
    <w:rsid w:val="00FF16EB"/>
    <w:rsid w:val="00FF2249"/>
    <w:rsid w:val="00FF2520"/>
    <w:rsid w:val="00FF2976"/>
    <w:rsid w:val="00FF2F91"/>
    <w:rsid w:val="00FF32A1"/>
    <w:rsid w:val="00FF3474"/>
    <w:rsid w:val="00FF3A97"/>
    <w:rsid w:val="00FF3BBC"/>
    <w:rsid w:val="00FF4E34"/>
    <w:rsid w:val="00FF5F59"/>
    <w:rsid w:val="00FF7F6A"/>
    <w:rsid w:val="0132B5C3"/>
    <w:rsid w:val="01569B2D"/>
    <w:rsid w:val="0190DB09"/>
    <w:rsid w:val="02059121"/>
    <w:rsid w:val="02533C96"/>
    <w:rsid w:val="0295335A"/>
    <w:rsid w:val="029CFE96"/>
    <w:rsid w:val="02F976C8"/>
    <w:rsid w:val="033862CC"/>
    <w:rsid w:val="034A8D68"/>
    <w:rsid w:val="034B4B1F"/>
    <w:rsid w:val="034C4A8E"/>
    <w:rsid w:val="03BA7C6A"/>
    <w:rsid w:val="03C25685"/>
    <w:rsid w:val="03D75880"/>
    <w:rsid w:val="03D9C25B"/>
    <w:rsid w:val="0431E61F"/>
    <w:rsid w:val="0437EC61"/>
    <w:rsid w:val="0444CC73"/>
    <w:rsid w:val="044C199D"/>
    <w:rsid w:val="046571D1"/>
    <w:rsid w:val="046C83C0"/>
    <w:rsid w:val="0472F343"/>
    <w:rsid w:val="0476364B"/>
    <w:rsid w:val="0497CDB5"/>
    <w:rsid w:val="04ABE421"/>
    <w:rsid w:val="04C71376"/>
    <w:rsid w:val="04CCC0EF"/>
    <w:rsid w:val="04CEFE9D"/>
    <w:rsid w:val="04E57728"/>
    <w:rsid w:val="05079D1F"/>
    <w:rsid w:val="051BD93E"/>
    <w:rsid w:val="052AF9C5"/>
    <w:rsid w:val="05375A56"/>
    <w:rsid w:val="0561E9E5"/>
    <w:rsid w:val="057825E2"/>
    <w:rsid w:val="0591189E"/>
    <w:rsid w:val="059C4C26"/>
    <w:rsid w:val="05BC0CFE"/>
    <w:rsid w:val="05C705A7"/>
    <w:rsid w:val="05E733C0"/>
    <w:rsid w:val="05EEAFD8"/>
    <w:rsid w:val="05F19D23"/>
    <w:rsid w:val="061B4C49"/>
    <w:rsid w:val="068B28F7"/>
    <w:rsid w:val="06B28DEB"/>
    <w:rsid w:val="06D2C258"/>
    <w:rsid w:val="06F36A8F"/>
    <w:rsid w:val="0719F137"/>
    <w:rsid w:val="0733FF06"/>
    <w:rsid w:val="073EC599"/>
    <w:rsid w:val="0774888E"/>
    <w:rsid w:val="0785E0FA"/>
    <w:rsid w:val="07DD641D"/>
    <w:rsid w:val="07FD73CA"/>
    <w:rsid w:val="081CA238"/>
    <w:rsid w:val="0837F9EA"/>
    <w:rsid w:val="08701AFB"/>
    <w:rsid w:val="087458F7"/>
    <w:rsid w:val="08790328"/>
    <w:rsid w:val="0892609A"/>
    <w:rsid w:val="0931A63F"/>
    <w:rsid w:val="0975E196"/>
    <w:rsid w:val="09771834"/>
    <w:rsid w:val="099DE9FA"/>
    <w:rsid w:val="09BA793B"/>
    <w:rsid w:val="09CF6A97"/>
    <w:rsid w:val="09D7C9C1"/>
    <w:rsid w:val="0A0383A7"/>
    <w:rsid w:val="0A275C2F"/>
    <w:rsid w:val="0A3D3BF2"/>
    <w:rsid w:val="0A470D26"/>
    <w:rsid w:val="0A6A9C0B"/>
    <w:rsid w:val="0A8011AC"/>
    <w:rsid w:val="0A9155EB"/>
    <w:rsid w:val="0A9F1ADD"/>
    <w:rsid w:val="0AC42C33"/>
    <w:rsid w:val="0B350B9E"/>
    <w:rsid w:val="0B705835"/>
    <w:rsid w:val="0BA25D96"/>
    <w:rsid w:val="0BB4FBE4"/>
    <w:rsid w:val="0BFE724B"/>
    <w:rsid w:val="0C00AEBA"/>
    <w:rsid w:val="0C102736"/>
    <w:rsid w:val="0C53CE56"/>
    <w:rsid w:val="0C703F27"/>
    <w:rsid w:val="0CA9FF3E"/>
    <w:rsid w:val="0CBBD13F"/>
    <w:rsid w:val="0CC17230"/>
    <w:rsid w:val="0CE98757"/>
    <w:rsid w:val="0CFFB321"/>
    <w:rsid w:val="0D2A06EE"/>
    <w:rsid w:val="0D5239EC"/>
    <w:rsid w:val="0D72A0F3"/>
    <w:rsid w:val="0DB08E64"/>
    <w:rsid w:val="0DB3AA18"/>
    <w:rsid w:val="0DF0AC7A"/>
    <w:rsid w:val="0E1F0CD2"/>
    <w:rsid w:val="0E46F8FC"/>
    <w:rsid w:val="0E4C6A73"/>
    <w:rsid w:val="0E6FCED1"/>
    <w:rsid w:val="0E784366"/>
    <w:rsid w:val="0E93C080"/>
    <w:rsid w:val="0EA01EA0"/>
    <w:rsid w:val="0EA86648"/>
    <w:rsid w:val="0ED9CCC9"/>
    <w:rsid w:val="0EDFB102"/>
    <w:rsid w:val="0EFA0C63"/>
    <w:rsid w:val="0F8B9820"/>
    <w:rsid w:val="0FAD4A46"/>
    <w:rsid w:val="0FB3E217"/>
    <w:rsid w:val="0FC5A2B8"/>
    <w:rsid w:val="0FC8F2D6"/>
    <w:rsid w:val="0FF2F95A"/>
    <w:rsid w:val="1014B9B2"/>
    <w:rsid w:val="101E8550"/>
    <w:rsid w:val="10489A25"/>
    <w:rsid w:val="105463A8"/>
    <w:rsid w:val="1083ED21"/>
    <w:rsid w:val="108CA604"/>
    <w:rsid w:val="10C69838"/>
    <w:rsid w:val="1163F38B"/>
    <w:rsid w:val="117FCFE3"/>
    <w:rsid w:val="11E4CF10"/>
    <w:rsid w:val="11F9DF19"/>
    <w:rsid w:val="124A4E84"/>
    <w:rsid w:val="1267C5D5"/>
    <w:rsid w:val="12BB23C1"/>
    <w:rsid w:val="135443E3"/>
    <w:rsid w:val="139869A2"/>
    <w:rsid w:val="13B2CC21"/>
    <w:rsid w:val="13BC5E23"/>
    <w:rsid w:val="13DA1144"/>
    <w:rsid w:val="13DC1616"/>
    <w:rsid w:val="13EBDF62"/>
    <w:rsid w:val="14234490"/>
    <w:rsid w:val="146A79CE"/>
    <w:rsid w:val="146C7D82"/>
    <w:rsid w:val="1479AA4E"/>
    <w:rsid w:val="147B51F5"/>
    <w:rsid w:val="148355B1"/>
    <w:rsid w:val="148B96BB"/>
    <w:rsid w:val="14955A05"/>
    <w:rsid w:val="14A61A10"/>
    <w:rsid w:val="14FCFD0E"/>
    <w:rsid w:val="150D2DFE"/>
    <w:rsid w:val="1533CD85"/>
    <w:rsid w:val="1556E1BF"/>
    <w:rsid w:val="155A1D0E"/>
    <w:rsid w:val="15A01BA2"/>
    <w:rsid w:val="15CE8488"/>
    <w:rsid w:val="15DE3DE4"/>
    <w:rsid w:val="15E4196C"/>
    <w:rsid w:val="15F237D6"/>
    <w:rsid w:val="15F416F5"/>
    <w:rsid w:val="16592B11"/>
    <w:rsid w:val="1660DF0D"/>
    <w:rsid w:val="169E73A9"/>
    <w:rsid w:val="16BE3FE4"/>
    <w:rsid w:val="16CC201E"/>
    <w:rsid w:val="17041A7C"/>
    <w:rsid w:val="17204D43"/>
    <w:rsid w:val="1730D272"/>
    <w:rsid w:val="173FD875"/>
    <w:rsid w:val="174B85AA"/>
    <w:rsid w:val="17699903"/>
    <w:rsid w:val="178EAEC6"/>
    <w:rsid w:val="17969BD7"/>
    <w:rsid w:val="17980423"/>
    <w:rsid w:val="17CFE4C5"/>
    <w:rsid w:val="17DD3CFE"/>
    <w:rsid w:val="17EE9BA0"/>
    <w:rsid w:val="180D0F67"/>
    <w:rsid w:val="181D0DA6"/>
    <w:rsid w:val="186FC189"/>
    <w:rsid w:val="1898A123"/>
    <w:rsid w:val="18999D17"/>
    <w:rsid w:val="18C6CD51"/>
    <w:rsid w:val="18D24A31"/>
    <w:rsid w:val="18F4DFDD"/>
    <w:rsid w:val="190451CD"/>
    <w:rsid w:val="1905DF61"/>
    <w:rsid w:val="199CA423"/>
    <w:rsid w:val="19CBA78F"/>
    <w:rsid w:val="1A2EF1F8"/>
    <w:rsid w:val="1A300610"/>
    <w:rsid w:val="1A3CB140"/>
    <w:rsid w:val="1A8C36A5"/>
    <w:rsid w:val="1AABF7BF"/>
    <w:rsid w:val="1AADA3A4"/>
    <w:rsid w:val="1B09FFA4"/>
    <w:rsid w:val="1B3F5B01"/>
    <w:rsid w:val="1B54E4B5"/>
    <w:rsid w:val="1B854B05"/>
    <w:rsid w:val="1BAE1AFE"/>
    <w:rsid w:val="1BB1AF02"/>
    <w:rsid w:val="1BF938C5"/>
    <w:rsid w:val="1C2F1E9D"/>
    <w:rsid w:val="1C38C557"/>
    <w:rsid w:val="1C3DF56C"/>
    <w:rsid w:val="1C698668"/>
    <w:rsid w:val="1C7E2809"/>
    <w:rsid w:val="1C9E2C5C"/>
    <w:rsid w:val="1CA0F359"/>
    <w:rsid w:val="1CA52329"/>
    <w:rsid w:val="1D329545"/>
    <w:rsid w:val="1D46C6DF"/>
    <w:rsid w:val="1DD3F1F5"/>
    <w:rsid w:val="1DE9DFEF"/>
    <w:rsid w:val="1DF8424D"/>
    <w:rsid w:val="1E56A0C9"/>
    <w:rsid w:val="1E7C5D8C"/>
    <w:rsid w:val="1EF0E38B"/>
    <w:rsid w:val="1F03675D"/>
    <w:rsid w:val="1F0FE423"/>
    <w:rsid w:val="1F13AC99"/>
    <w:rsid w:val="1F1EEEBF"/>
    <w:rsid w:val="1F64CFC1"/>
    <w:rsid w:val="1F76D8B6"/>
    <w:rsid w:val="1F969ACF"/>
    <w:rsid w:val="1F98623B"/>
    <w:rsid w:val="1FA2EEA0"/>
    <w:rsid w:val="1FAA1D70"/>
    <w:rsid w:val="1FB48FF6"/>
    <w:rsid w:val="1FE39521"/>
    <w:rsid w:val="1FF49A25"/>
    <w:rsid w:val="201A6BCB"/>
    <w:rsid w:val="2028E50F"/>
    <w:rsid w:val="205E81D6"/>
    <w:rsid w:val="2067CE4D"/>
    <w:rsid w:val="2084D1FC"/>
    <w:rsid w:val="208CAD7B"/>
    <w:rsid w:val="20BF7C1E"/>
    <w:rsid w:val="20D94387"/>
    <w:rsid w:val="2105FEE5"/>
    <w:rsid w:val="211F09AE"/>
    <w:rsid w:val="216DD90A"/>
    <w:rsid w:val="21749C83"/>
    <w:rsid w:val="217C47C9"/>
    <w:rsid w:val="21850291"/>
    <w:rsid w:val="21A33F06"/>
    <w:rsid w:val="21E809D5"/>
    <w:rsid w:val="21FE520C"/>
    <w:rsid w:val="22216C7E"/>
    <w:rsid w:val="223BC2F5"/>
    <w:rsid w:val="22539CA8"/>
    <w:rsid w:val="226FD161"/>
    <w:rsid w:val="228AA224"/>
    <w:rsid w:val="22BCD0B4"/>
    <w:rsid w:val="22F1B1BC"/>
    <w:rsid w:val="22F7C6CB"/>
    <w:rsid w:val="22FFDB15"/>
    <w:rsid w:val="2350C193"/>
    <w:rsid w:val="235A322F"/>
    <w:rsid w:val="23A53D82"/>
    <w:rsid w:val="23AE4F78"/>
    <w:rsid w:val="23CDACC1"/>
    <w:rsid w:val="23D22635"/>
    <w:rsid w:val="23DE20F4"/>
    <w:rsid w:val="23E892B9"/>
    <w:rsid w:val="23FA8424"/>
    <w:rsid w:val="242571AA"/>
    <w:rsid w:val="242BE337"/>
    <w:rsid w:val="243B466B"/>
    <w:rsid w:val="244B9DB0"/>
    <w:rsid w:val="24BE6B14"/>
    <w:rsid w:val="2536E7F7"/>
    <w:rsid w:val="259AB717"/>
    <w:rsid w:val="259D2112"/>
    <w:rsid w:val="25AD0975"/>
    <w:rsid w:val="25B664D2"/>
    <w:rsid w:val="25E8239C"/>
    <w:rsid w:val="25E95435"/>
    <w:rsid w:val="25E997D8"/>
    <w:rsid w:val="26257D6F"/>
    <w:rsid w:val="262DE3A6"/>
    <w:rsid w:val="2636F539"/>
    <w:rsid w:val="26587562"/>
    <w:rsid w:val="26682025"/>
    <w:rsid w:val="266A4345"/>
    <w:rsid w:val="269B117B"/>
    <w:rsid w:val="26A1B003"/>
    <w:rsid w:val="26D9ECF1"/>
    <w:rsid w:val="270FDE52"/>
    <w:rsid w:val="2727260C"/>
    <w:rsid w:val="272ADBDA"/>
    <w:rsid w:val="273BD96F"/>
    <w:rsid w:val="27402F8F"/>
    <w:rsid w:val="2740C4E9"/>
    <w:rsid w:val="27C8E4AB"/>
    <w:rsid w:val="27E4EC73"/>
    <w:rsid w:val="28081353"/>
    <w:rsid w:val="2847EB21"/>
    <w:rsid w:val="2864BC2D"/>
    <w:rsid w:val="2891809C"/>
    <w:rsid w:val="28AB808C"/>
    <w:rsid w:val="28E2C145"/>
    <w:rsid w:val="28E82B08"/>
    <w:rsid w:val="28F2F0BB"/>
    <w:rsid w:val="2901AFF1"/>
    <w:rsid w:val="2912AE47"/>
    <w:rsid w:val="2933D56F"/>
    <w:rsid w:val="29457D45"/>
    <w:rsid w:val="29A838A5"/>
    <w:rsid w:val="29AEAA86"/>
    <w:rsid w:val="2A3C56EC"/>
    <w:rsid w:val="2A4B88A9"/>
    <w:rsid w:val="2A4C73ED"/>
    <w:rsid w:val="2A719B56"/>
    <w:rsid w:val="2A785420"/>
    <w:rsid w:val="2A938FBA"/>
    <w:rsid w:val="2A98A19A"/>
    <w:rsid w:val="2AC915B5"/>
    <w:rsid w:val="2B9165FF"/>
    <w:rsid w:val="2B957BF9"/>
    <w:rsid w:val="2BA45119"/>
    <w:rsid w:val="2BA6830B"/>
    <w:rsid w:val="2BE67877"/>
    <w:rsid w:val="2BF9A13B"/>
    <w:rsid w:val="2C07B359"/>
    <w:rsid w:val="2C34B9B5"/>
    <w:rsid w:val="2C3B27D6"/>
    <w:rsid w:val="2CD180F9"/>
    <w:rsid w:val="2CDE6311"/>
    <w:rsid w:val="2CE0BF3F"/>
    <w:rsid w:val="2CE80FD3"/>
    <w:rsid w:val="2CEF192B"/>
    <w:rsid w:val="2D070578"/>
    <w:rsid w:val="2D3E1AB1"/>
    <w:rsid w:val="2D3FD78F"/>
    <w:rsid w:val="2D577007"/>
    <w:rsid w:val="2D5D334E"/>
    <w:rsid w:val="2D676C6C"/>
    <w:rsid w:val="2D9AD72B"/>
    <w:rsid w:val="2DA3AF6E"/>
    <w:rsid w:val="2DA4A859"/>
    <w:rsid w:val="2DBA1B20"/>
    <w:rsid w:val="2DBEBC26"/>
    <w:rsid w:val="2DC389AE"/>
    <w:rsid w:val="2E022A4B"/>
    <w:rsid w:val="2E0AADB6"/>
    <w:rsid w:val="2E1974D7"/>
    <w:rsid w:val="2E3FA45F"/>
    <w:rsid w:val="2E602AA2"/>
    <w:rsid w:val="2E6ECDDF"/>
    <w:rsid w:val="2E96998D"/>
    <w:rsid w:val="2EA2D810"/>
    <w:rsid w:val="2EB2CAB6"/>
    <w:rsid w:val="2EC4E40D"/>
    <w:rsid w:val="2EE458C4"/>
    <w:rsid w:val="2EE7746C"/>
    <w:rsid w:val="2F19C88B"/>
    <w:rsid w:val="2F5F9A1C"/>
    <w:rsid w:val="2FE1869B"/>
    <w:rsid w:val="30301301"/>
    <w:rsid w:val="3035ED2B"/>
    <w:rsid w:val="304239AC"/>
    <w:rsid w:val="305C36FE"/>
    <w:rsid w:val="3069F143"/>
    <w:rsid w:val="3106CEB5"/>
    <w:rsid w:val="3189F080"/>
    <w:rsid w:val="319DF067"/>
    <w:rsid w:val="31B6F821"/>
    <w:rsid w:val="31C803BB"/>
    <w:rsid w:val="31CDF0E7"/>
    <w:rsid w:val="31DF8C17"/>
    <w:rsid w:val="31FD4407"/>
    <w:rsid w:val="320AE161"/>
    <w:rsid w:val="328EAB83"/>
    <w:rsid w:val="32A6474D"/>
    <w:rsid w:val="32AC163B"/>
    <w:rsid w:val="32FFB33D"/>
    <w:rsid w:val="33003D74"/>
    <w:rsid w:val="3307A2A2"/>
    <w:rsid w:val="331A777D"/>
    <w:rsid w:val="339F1158"/>
    <w:rsid w:val="33F40271"/>
    <w:rsid w:val="34457587"/>
    <w:rsid w:val="34978846"/>
    <w:rsid w:val="34A4CE18"/>
    <w:rsid w:val="35081C1F"/>
    <w:rsid w:val="350C1AAB"/>
    <w:rsid w:val="3512FF83"/>
    <w:rsid w:val="3549E731"/>
    <w:rsid w:val="356CF2BC"/>
    <w:rsid w:val="3573BBB0"/>
    <w:rsid w:val="35827D39"/>
    <w:rsid w:val="35B7139A"/>
    <w:rsid w:val="36546313"/>
    <w:rsid w:val="366D0060"/>
    <w:rsid w:val="36763DDC"/>
    <w:rsid w:val="368ED98D"/>
    <w:rsid w:val="36FEAAA2"/>
    <w:rsid w:val="371F3FE3"/>
    <w:rsid w:val="3748762D"/>
    <w:rsid w:val="378A3D83"/>
    <w:rsid w:val="37BA73A5"/>
    <w:rsid w:val="37DBA0FA"/>
    <w:rsid w:val="3815CADD"/>
    <w:rsid w:val="383DB4E7"/>
    <w:rsid w:val="3873D1DD"/>
    <w:rsid w:val="38957F9D"/>
    <w:rsid w:val="3899F8D1"/>
    <w:rsid w:val="38C1B9B0"/>
    <w:rsid w:val="38E24EBE"/>
    <w:rsid w:val="38E58FC7"/>
    <w:rsid w:val="39015161"/>
    <w:rsid w:val="394223C2"/>
    <w:rsid w:val="3977DDFE"/>
    <w:rsid w:val="398AE39B"/>
    <w:rsid w:val="3A0953BB"/>
    <w:rsid w:val="3A14500E"/>
    <w:rsid w:val="3A1B26A8"/>
    <w:rsid w:val="3A55D1B7"/>
    <w:rsid w:val="3A5F5930"/>
    <w:rsid w:val="3AB66D2A"/>
    <w:rsid w:val="3AD89D2F"/>
    <w:rsid w:val="3B04C19B"/>
    <w:rsid w:val="3B455B47"/>
    <w:rsid w:val="3B72822C"/>
    <w:rsid w:val="3BA3DA7A"/>
    <w:rsid w:val="3BA54D4F"/>
    <w:rsid w:val="3BDADB13"/>
    <w:rsid w:val="3BDDF469"/>
    <w:rsid w:val="3BEC901F"/>
    <w:rsid w:val="3BF0C372"/>
    <w:rsid w:val="3C043A6D"/>
    <w:rsid w:val="3C22ECFE"/>
    <w:rsid w:val="3C517237"/>
    <w:rsid w:val="3C78D7DC"/>
    <w:rsid w:val="3C7C1DAE"/>
    <w:rsid w:val="3C9FB30C"/>
    <w:rsid w:val="3CAA14E8"/>
    <w:rsid w:val="3CC7A970"/>
    <w:rsid w:val="3D26FD36"/>
    <w:rsid w:val="3D2A7EE2"/>
    <w:rsid w:val="3D2D4333"/>
    <w:rsid w:val="3D4F487F"/>
    <w:rsid w:val="3D68F76E"/>
    <w:rsid w:val="3D941807"/>
    <w:rsid w:val="3DA150C6"/>
    <w:rsid w:val="3DB2D766"/>
    <w:rsid w:val="3DFBEDFF"/>
    <w:rsid w:val="3E0BC36A"/>
    <w:rsid w:val="3E42B812"/>
    <w:rsid w:val="3E9638BA"/>
    <w:rsid w:val="3E9745A4"/>
    <w:rsid w:val="3E976F13"/>
    <w:rsid w:val="3E97C0BE"/>
    <w:rsid w:val="3E9E97A4"/>
    <w:rsid w:val="3EDFA2A5"/>
    <w:rsid w:val="3EED3BEC"/>
    <w:rsid w:val="3F174666"/>
    <w:rsid w:val="3F2575D3"/>
    <w:rsid w:val="3F2605A7"/>
    <w:rsid w:val="3F435991"/>
    <w:rsid w:val="3F442277"/>
    <w:rsid w:val="3F63A891"/>
    <w:rsid w:val="3F88AFF5"/>
    <w:rsid w:val="3FA01776"/>
    <w:rsid w:val="3FB23FE8"/>
    <w:rsid w:val="3FB6FA32"/>
    <w:rsid w:val="3FFE2AC8"/>
    <w:rsid w:val="400C6E2E"/>
    <w:rsid w:val="4021AFA5"/>
    <w:rsid w:val="4040DB6F"/>
    <w:rsid w:val="4041B8D0"/>
    <w:rsid w:val="4051583F"/>
    <w:rsid w:val="405172D3"/>
    <w:rsid w:val="4058D4FC"/>
    <w:rsid w:val="4071EE2C"/>
    <w:rsid w:val="4093A5ED"/>
    <w:rsid w:val="409CC2B5"/>
    <w:rsid w:val="40A81F7F"/>
    <w:rsid w:val="40B62EED"/>
    <w:rsid w:val="40CA13BA"/>
    <w:rsid w:val="40EFBC7C"/>
    <w:rsid w:val="40F0E6D2"/>
    <w:rsid w:val="40FC06B4"/>
    <w:rsid w:val="41253D19"/>
    <w:rsid w:val="413FD03D"/>
    <w:rsid w:val="416C7872"/>
    <w:rsid w:val="419414F2"/>
    <w:rsid w:val="41C2DDC5"/>
    <w:rsid w:val="41F70804"/>
    <w:rsid w:val="42111F6E"/>
    <w:rsid w:val="4236320E"/>
    <w:rsid w:val="423B4B30"/>
    <w:rsid w:val="42410EAF"/>
    <w:rsid w:val="425B8B38"/>
    <w:rsid w:val="42A15742"/>
    <w:rsid w:val="42CDDFB7"/>
    <w:rsid w:val="42ED21D3"/>
    <w:rsid w:val="430D8568"/>
    <w:rsid w:val="431C5C54"/>
    <w:rsid w:val="43502165"/>
    <w:rsid w:val="435765D0"/>
    <w:rsid w:val="43678934"/>
    <w:rsid w:val="43CD45D7"/>
    <w:rsid w:val="43DC103A"/>
    <w:rsid w:val="442F5CCA"/>
    <w:rsid w:val="443B5D67"/>
    <w:rsid w:val="44443F1C"/>
    <w:rsid w:val="444AD41A"/>
    <w:rsid w:val="447C7C8D"/>
    <w:rsid w:val="44ACB37A"/>
    <w:rsid w:val="44D61ED4"/>
    <w:rsid w:val="44D9FDB3"/>
    <w:rsid w:val="44EDC3A7"/>
    <w:rsid w:val="4543BEDB"/>
    <w:rsid w:val="4545D286"/>
    <w:rsid w:val="4560C70B"/>
    <w:rsid w:val="459E2E1B"/>
    <w:rsid w:val="45A350FE"/>
    <w:rsid w:val="45AB6CE0"/>
    <w:rsid w:val="45DCE143"/>
    <w:rsid w:val="46417072"/>
    <w:rsid w:val="466F162C"/>
    <w:rsid w:val="4686EFB6"/>
    <w:rsid w:val="469D62AD"/>
    <w:rsid w:val="46C7277D"/>
    <w:rsid w:val="46CD6DD2"/>
    <w:rsid w:val="46D40E4D"/>
    <w:rsid w:val="46D7F2B7"/>
    <w:rsid w:val="46EB3308"/>
    <w:rsid w:val="4707C764"/>
    <w:rsid w:val="471093ED"/>
    <w:rsid w:val="4711152F"/>
    <w:rsid w:val="47428996"/>
    <w:rsid w:val="476F850D"/>
    <w:rsid w:val="479EAE22"/>
    <w:rsid w:val="47C9C207"/>
    <w:rsid w:val="47D3C122"/>
    <w:rsid w:val="47FA8B5C"/>
    <w:rsid w:val="47FC45DA"/>
    <w:rsid w:val="481A81D3"/>
    <w:rsid w:val="482AD29F"/>
    <w:rsid w:val="485441EA"/>
    <w:rsid w:val="487780E7"/>
    <w:rsid w:val="48BD94E9"/>
    <w:rsid w:val="4901306F"/>
    <w:rsid w:val="4903A747"/>
    <w:rsid w:val="4914C5E8"/>
    <w:rsid w:val="49618F6B"/>
    <w:rsid w:val="496D5097"/>
    <w:rsid w:val="499485C6"/>
    <w:rsid w:val="49BA49D1"/>
    <w:rsid w:val="49EEFABB"/>
    <w:rsid w:val="49F777B7"/>
    <w:rsid w:val="4A146040"/>
    <w:rsid w:val="4A22FA8B"/>
    <w:rsid w:val="4A2B30EA"/>
    <w:rsid w:val="4A3C713D"/>
    <w:rsid w:val="4A43730D"/>
    <w:rsid w:val="4A728385"/>
    <w:rsid w:val="4A76E29D"/>
    <w:rsid w:val="4A793722"/>
    <w:rsid w:val="4A9F13C9"/>
    <w:rsid w:val="4AB176C3"/>
    <w:rsid w:val="4AC7B3A7"/>
    <w:rsid w:val="4ACCED0A"/>
    <w:rsid w:val="4AD07D90"/>
    <w:rsid w:val="4AF6D776"/>
    <w:rsid w:val="4AF7DE37"/>
    <w:rsid w:val="4B3C1DAA"/>
    <w:rsid w:val="4B4D5BC0"/>
    <w:rsid w:val="4B77642B"/>
    <w:rsid w:val="4B85EB62"/>
    <w:rsid w:val="4B9B73E4"/>
    <w:rsid w:val="4BA3A2BF"/>
    <w:rsid w:val="4BA71BDA"/>
    <w:rsid w:val="4BB0DA1A"/>
    <w:rsid w:val="4C018B06"/>
    <w:rsid w:val="4C0283F1"/>
    <w:rsid w:val="4C539AB2"/>
    <w:rsid w:val="4CF8C725"/>
    <w:rsid w:val="4D14D0C9"/>
    <w:rsid w:val="4D74D2C1"/>
    <w:rsid w:val="4D85E1E2"/>
    <w:rsid w:val="4DE876A2"/>
    <w:rsid w:val="4DF39DA5"/>
    <w:rsid w:val="4DFAC365"/>
    <w:rsid w:val="4DFD09F8"/>
    <w:rsid w:val="4E1CC81E"/>
    <w:rsid w:val="4E55676D"/>
    <w:rsid w:val="4EA8F4FD"/>
    <w:rsid w:val="4EFCC470"/>
    <w:rsid w:val="4F0FB245"/>
    <w:rsid w:val="4F2A410E"/>
    <w:rsid w:val="4F3E4A95"/>
    <w:rsid w:val="4F595725"/>
    <w:rsid w:val="4F9614D7"/>
    <w:rsid w:val="4FA157D2"/>
    <w:rsid w:val="4FBAEDA3"/>
    <w:rsid w:val="500C199C"/>
    <w:rsid w:val="500F68E2"/>
    <w:rsid w:val="506A0108"/>
    <w:rsid w:val="506B7E58"/>
    <w:rsid w:val="50AD0CD2"/>
    <w:rsid w:val="5107CFF0"/>
    <w:rsid w:val="5166ECCD"/>
    <w:rsid w:val="518D8173"/>
    <w:rsid w:val="51E864D7"/>
    <w:rsid w:val="51F34561"/>
    <w:rsid w:val="51F9749B"/>
    <w:rsid w:val="52031A9A"/>
    <w:rsid w:val="5215CACB"/>
    <w:rsid w:val="522687E0"/>
    <w:rsid w:val="522EAC95"/>
    <w:rsid w:val="52404632"/>
    <w:rsid w:val="5286460D"/>
    <w:rsid w:val="52BFA82F"/>
    <w:rsid w:val="52ED9019"/>
    <w:rsid w:val="530DF3B9"/>
    <w:rsid w:val="531778FF"/>
    <w:rsid w:val="539A8722"/>
    <w:rsid w:val="540848A3"/>
    <w:rsid w:val="5426AC1C"/>
    <w:rsid w:val="5430F73D"/>
    <w:rsid w:val="54376F80"/>
    <w:rsid w:val="5451D528"/>
    <w:rsid w:val="546C98B0"/>
    <w:rsid w:val="54C4A77B"/>
    <w:rsid w:val="54E227D5"/>
    <w:rsid w:val="54FAED95"/>
    <w:rsid w:val="551032AD"/>
    <w:rsid w:val="551C4B8A"/>
    <w:rsid w:val="5532AFB8"/>
    <w:rsid w:val="5588D336"/>
    <w:rsid w:val="5593547E"/>
    <w:rsid w:val="55969F46"/>
    <w:rsid w:val="55A47A46"/>
    <w:rsid w:val="5600E390"/>
    <w:rsid w:val="560DB182"/>
    <w:rsid w:val="5685763A"/>
    <w:rsid w:val="568C2F1B"/>
    <w:rsid w:val="56C3EB5A"/>
    <w:rsid w:val="56D263A9"/>
    <w:rsid w:val="56DCA1BB"/>
    <w:rsid w:val="5714E37C"/>
    <w:rsid w:val="576B6B43"/>
    <w:rsid w:val="57840B3C"/>
    <w:rsid w:val="578E2533"/>
    <w:rsid w:val="57A7B334"/>
    <w:rsid w:val="57C39C4A"/>
    <w:rsid w:val="57D78A4F"/>
    <w:rsid w:val="57F26E2C"/>
    <w:rsid w:val="57F65CE4"/>
    <w:rsid w:val="57FD6077"/>
    <w:rsid w:val="57FEECA3"/>
    <w:rsid w:val="5804B696"/>
    <w:rsid w:val="5804F77F"/>
    <w:rsid w:val="58130D17"/>
    <w:rsid w:val="5847B399"/>
    <w:rsid w:val="584A5F88"/>
    <w:rsid w:val="5852C62E"/>
    <w:rsid w:val="58678F17"/>
    <w:rsid w:val="586D7F70"/>
    <w:rsid w:val="5871FE7B"/>
    <w:rsid w:val="588CB9AB"/>
    <w:rsid w:val="58A3879D"/>
    <w:rsid w:val="58B2108E"/>
    <w:rsid w:val="58CD886E"/>
    <w:rsid w:val="591B8A39"/>
    <w:rsid w:val="59446D70"/>
    <w:rsid w:val="5953993B"/>
    <w:rsid w:val="596E3FD4"/>
    <w:rsid w:val="597AD94E"/>
    <w:rsid w:val="59C6298C"/>
    <w:rsid w:val="5A66EBF7"/>
    <w:rsid w:val="5A895AF1"/>
    <w:rsid w:val="5A988DEA"/>
    <w:rsid w:val="5A9EF840"/>
    <w:rsid w:val="5B07DC7B"/>
    <w:rsid w:val="5B39F19E"/>
    <w:rsid w:val="5B6809FC"/>
    <w:rsid w:val="5B694EAB"/>
    <w:rsid w:val="5B6AE0A0"/>
    <w:rsid w:val="5B7E0EB4"/>
    <w:rsid w:val="5BDD34C3"/>
    <w:rsid w:val="5BF4E2EA"/>
    <w:rsid w:val="5C50827A"/>
    <w:rsid w:val="5C9F1EC2"/>
    <w:rsid w:val="5CAA9A8A"/>
    <w:rsid w:val="5CCC6B44"/>
    <w:rsid w:val="5CD5D686"/>
    <w:rsid w:val="5CE6F32C"/>
    <w:rsid w:val="5D09BEDF"/>
    <w:rsid w:val="5D2E5D08"/>
    <w:rsid w:val="5D37DCEE"/>
    <w:rsid w:val="5D48776C"/>
    <w:rsid w:val="5D7071C1"/>
    <w:rsid w:val="5DA3F154"/>
    <w:rsid w:val="5DB444EB"/>
    <w:rsid w:val="5DC18CFC"/>
    <w:rsid w:val="5DE85691"/>
    <w:rsid w:val="5DFCD9D5"/>
    <w:rsid w:val="5E34A633"/>
    <w:rsid w:val="5E5B2815"/>
    <w:rsid w:val="5E7183F6"/>
    <w:rsid w:val="5EB4A27C"/>
    <w:rsid w:val="5ECC5D7E"/>
    <w:rsid w:val="5F410007"/>
    <w:rsid w:val="5F4C10A8"/>
    <w:rsid w:val="5F5D1B6C"/>
    <w:rsid w:val="5F5DCF40"/>
    <w:rsid w:val="5FA48B43"/>
    <w:rsid w:val="5FC338C5"/>
    <w:rsid w:val="60001CE9"/>
    <w:rsid w:val="601E155E"/>
    <w:rsid w:val="6029F2D5"/>
    <w:rsid w:val="605F5CF3"/>
    <w:rsid w:val="6073D6DA"/>
    <w:rsid w:val="6079A35F"/>
    <w:rsid w:val="60B61BC0"/>
    <w:rsid w:val="610C8538"/>
    <w:rsid w:val="616369C5"/>
    <w:rsid w:val="61851554"/>
    <w:rsid w:val="621D9B6E"/>
    <w:rsid w:val="6228B87B"/>
    <w:rsid w:val="623E95A7"/>
    <w:rsid w:val="6252AE82"/>
    <w:rsid w:val="626997B0"/>
    <w:rsid w:val="6285FD93"/>
    <w:rsid w:val="62BE45D8"/>
    <w:rsid w:val="62C7691D"/>
    <w:rsid w:val="62D4BF9C"/>
    <w:rsid w:val="62F373ED"/>
    <w:rsid w:val="6314AD95"/>
    <w:rsid w:val="63153495"/>
    <w:rsid w:val="6353EBB7"/>
    <w:rsid w:val="637653F9"/>
    <w:rsid w:val="63915C66"/>
    <w:rsid w:val="63EFCC53"/>
    <w:rsid w:val="6443AA74"/>
    <w:rsid w:val="64CFA9B2"/>
    <w:rsid w:val="650D7CC3"/>
    <w:rsid w:val="6529D24E"/>
    <w:rsid w:val="6531C49A"/>
    <w:rsid w:val="653EDD9B"/>
    <w:rsid w:val="65625938"/>
    <w:rsid w:val="6585EB62"/>
    <w:rsid w:val="659A2F85"/>
    <w:rsid w:val="65AEE299"/>
    <w:rsid w:val="65F55BDF"/>
    <w:rsid w:val="65F59C51"/>
    <w:rsid w:val="661D4682"/>
    <w:rsid w:val="662FFE79"/>
    <w:rsid w:val="664C2970"/>
    <w:rsid w:val="665098F0"/>
    <w:rsid w:val="6677D0A8"/>
    <w:rsid w:val="667E2BBD"/>
    <w:rsid w:val="669625FB"/>
    <w:rsid w:val="66C46789"/>
    <w:rsid w:val="66E8AD8D"/>
    <w:rsid w:val="66F2BE19"/>
    <w:rsid w:val="66FAFDFF"/>
    <w:rsid w:val="66FF9EEA"/>
    <w:rsid w:val="6717CD2D"/>
    <w:rsid w:val="67975B83"/>
    <w:rsid w:val="67EAFE7A"/>
    <w:rsid w:val="67FE42C3"/>
    <w:rsid w:val="680B4E49"/>
    <w:rsid w:val="684C60BF"/>
    <w:rsid w:val="684CB2A4"/>
    <w:rsid w:val="68678367"/>
    <w:rsid w:val="687BF28E"/>
    <w:rsid w:val="68889C14"/>
    <w:rsid w:val="68D9341B"/>
    <w:rsid w:val="68DCD2A5"/>
    <w:rsid w:val="68E7EC0B"/>
    <w:rsid w:val="68FD9BBE"/>
    <w:rsid w:val="6965F4AF"/>
    <w:rsid w:val="698F5A3E"/>
    <w:rsid w:val="69A601D8"/>
    <w:rsid w:val="69C902B4"/>
    <w:rsid w:val="6A00CCC2"/>
    <w:rsid w:val="6A06C414"/>
    <w:rsid w:val="6A399368"/>
    <w:rsid w:val="6A4DA327"/>
    <w:rsid w:val="6A54D79C"/>
    <w:rsid w:val="6A6B1BCD"/>
    <w:rsid w:val="6A74D746"/>
    <w:rsid w:val="6A7E6F47"/>
    <w:rsid w:val="6A83802E"/>
    <w:rsid w:val="6A867233"/>
    <w:rsid w:val="6A9CBBC5"/>
    <w:rsid w:val="6A9D07C5"/>
    <w:rsid w:val="6AFD8427"/>
    <w:rsid w:val="6B1689CD"/>
    <w:rsid w:val="6B2D1CC1"/>
    <w:rsid w:val="6B5E8FE7"/>
    <w:rsid w:val="6B5F7C70"/>
    <w:rsid w:val="6B7ACAA7"/>
    <w:rsid w:val="6B7B9D23"/>
    <w:rsid w:val="6B82394A"/>
    <w:rsid w:val="6B848BB2"/>
    <w:rsid w:val="6B89B0FF"/>
    <w:rsid w:val="6BB65394"/>
    <w:rsid w:val="6BF1304D"/>
    <w:rsid w:val="6BF6E3A2"/>
    <w:rsid w:val="6C07CE7E"/>
    <w:rsid w:val="6C0CE07B"/>
    <w:rsid w:val="6C150A6B"/>
    <w:rsid w:val="6C35EC08"/>
    <w:rsid w:val="6C3892CB"/>
    <w:rsid w:val="6C3B31E5"/>
    <w:rsid w:val="6C5DA867"/>
    <w:rsid w:val="6C8188EE"/>
    <w:rsid w:val="6D155611"/>
    <w:rsid w:val="6D30CF1A"/>
    <w:rsid w:val="6D7D5050"/>
    <w:rsid w:val="6DEA73D9"/>
    <w:rsid w:val="6DEB0220"/>
    <w:rsid w:val="6E181509"/>
    <w:rsid w:val="6E25E305"/>
    <w:rsid w:val="6E98BFC1"/>
    <w:rsid w:val="6EF98402"/>
    <w:rsid w:val="6F285DF8"/>
    <w:rsid w:val="6F2888D0"/>
    <w:rsid w:val="6F2B210B"/>
    <w:rsid w:val="6F2F644F"/>
    <w:rsid w:val="6F48E041"/>
    <w:rsid w:val="6F554416"/>
    <w:rsid w:val="6F602488"/>
    <w:rsid w:val="6F608D1D"/>
    <w:rsid w:val="6F637364"/>
    <w:rsid w:val="6F727C7F"/>
    <w:rsid w:val="6F736F28"/>
    <w:rsid w:val="6F84EE04"/>
    <w:rsid w:val="6F8B581E"/>
    <w:rsid w:val="6FC4B252"/>
    <w:rsid w:val="6FC537E5"/>
    <w:rsid w:val="6FF3AF23"/>
    <w:rsid w:val="705726DD"/>
    <w:rsid w:val="705C3C49"/>
    <w:rsid w:val="7094C97E"/>
    <w:rsid w:val="7099880B"/>
    <w:rsid w:val="70C9BCEC"/>
    <w:rsid w:val="70F3FE25"/>
    <w:rsid w:val="70F4CCF8"/>
    <w:rsid w:val="70FB9F8E"/>
    <w:rsid w:val="71032ED0"/>
    <w:rsid w:val="7115F45D"/>
    <w:rsid w:val="711A8A66"/>
    <w:rsid w:val="7141667E"/>
    <w:rsid w:val="7141EA7C"/>
    <w:rsid w:val="71A2F778"/>
    <w:rsid w:val="71BE18E8"/>
    <w:rsid w:val="71F3E946"/>
    <w:rsid w:val="7200CDDE"/>
    <w:rsid w:val="721EFDD7"/>
    <w:rsid w:val="722B0D04"/>
    <w:rsid w:val="72402BC0"/>
    <w:rsid w:val="7277470B"/>
    <w:rsid w:val="729635B7"/>
    <w:rsid w:val="729801AB"/>
    <w:rsid w:val="729AB745"/>
    <w:rsid w:val="72A3E394"/>
    <w:rsid w:val="72A8F4FC"/>
    <w:rsid w:val="72D5DA80"/>
    <w:rsid w:val="72E8D7CD"/>
    <w:rsid w:val="72EEF6F8"/>
    <w:rsid w:val="72F98F46"/>
    <w:rsid w:val="730DFF53"/>
    <w:rsid w:val="73473208"/>
    <w:rsid w:val="739449F7"/>
    <w:rsid w:val="73F7EDAD"/>
    <w:rsid w:val="7403E258"/>
    <w:rsid w:val="740A47BB"/>
    <w:rsid w:val="741EDEEF"/>
    <w:rsid w:val="74257A8D"/>
    <w:rsid w:val="742A82CE"/>
    <w:rsid w:val="742BB94F"/>
    <w:rsid w:val="743B6EA8"/>
    <w:rsid w:val="743FC8C0"/>
    <w:rsid w:val="74536496"/>
    <w:rsid w:val="745D8766"/>
    <w:rsid w:val="74626BBC"/>
    <w:rsid w:val="74A70758"/>
    <w:rsid w:val="74A71EEA"/>
    <w:rsid w:val="74C893FA"/>
    <w:rsid w:val="74C9F6B3"/>
    <w:rsid w:val="74CABD38"/>
    <w:rsid w:val="74F4DE0A"/>
    <w:rsid w:val="75302696"/>
    <w:rsid w:val="754118E5"/>
    <w:rsid w:val="75556466"/>
    <w:rsid w:val="75640BC1"/>
    <w:rsid w:val="75734C9D"/>
    <w:rsid w:val="75869F54"/>
    <w:rsid w:val="75A2BC2D"/>
    <w:rsid w:val="75AC9F04"/>
    <w:rsid w:val="75C94670"/>
    <w:rsid w:val="75CEC1BF"/>
    <w:rsid w:val="75D73915"/>
    <w:rsid w:val="7614A260"/>
    <w:rsid w:val="764BEAE8"/>
    <w:rsid w:val="76528DDB"/>
    <w:rsid w:val="7670AB61"/>
    <w:rsid w:val="768A7115"/>
    <w:rsid w:val="77237D47"/>
    <w:rsid w:val="773FB054"/>
    <w:rsid w:val="7756A906"/>
    <w:rsid w:val="775DDCA2"/>
    <w:rsid w:val="77672372"/>
    <w:rsid w:val="77BC776E"/>
    <w:rsid w:val="77F28522"/>
    <w:rsid w:val="78316515"/>
    <w:rsid w:val="78373DA6"/>
    <w:rsid w:val="78540EA9"/>
    <w:rsid w:val="7856330A"/>
    <w:rsid w:val="7862F1F6"/>
    <w:rsid w:val="7868EA9A"/>
    <w:rsid w:val="78803B1B"/>
    <w:rsid w:val="78BF0220"/>
    <w:rsid w:val="78DEEFAE"/>
    <w:rsid w:val="78E563E3"/>
    <w:rsid w:val="78EB6BA4"/>
    <w:rsid w:val="79641920"/>
    <w:rsid w:val="79BAC3B1"/>
    <w:rsid w:val="79BB393A"/>
    <w:rsid w:val="79D0526C"/>
    <w:rsid w:val="79D0B2FA"/>
    <w:rsid w:val="7A1E6D09"/>
    <w:rsid w:val="7A5842D7"/>
    <w:rsid w:val="7A720920"/>
    <w:rsid w:val="7A72643D"/>
    <w:rsid w:val="7AA66280"/>
    <w:rsid w:val="7AB15CB9"/>
    <w:rsid w:val="7AB15E71"/>
    <w:rsid w:val="7AC26B33"/>
    <w:rsid w:val="7AC59D72"/>
    <w:rsid w:val="7ACF355B"/>
    <w:rsid w:val="7AFE4F8F"/>
    <w:rsid w:val="7B355B37"/>
    <w:rsid w:val="7B5C00B6"/>
    <w:rsid w:val="7B7A75F2"/>
    <w:rsid w:val="7B7C3D07"/>
    <w:rsid w:val="7B958FA2"/>
    <w:rsid w:val="7B9B023D"/>
    <w:rsid w:val="7BE9072C"/>
    <w:rsid w:val="7C0C60C3"/>
    <w:rsid w:val="7C55AD40"/>
    <w:rsid w:val="7C6E88E0"/>
    <w:rsid w:val="7C7642BF"/>
    <w:rsid w:val="7CB50437"/>
    <w:rsid w:val="7CD12B98"/>
    <w:rsid w:val="7CF8B623"/>
    <w:rsid w:val="7CFF4C77"/>
    <w:rsid w:val="7D14E638"/>
    <w:rsid w:val="7D2A5AD5"/>
    <w:rsid w:val="7D60D0EB"/>
    <w:rsid w:val="7D623008"/>
    <w:rsid w:val="7D80F819"/>
    <w:rsid w:val="7D9336F6"/>
    <w:rsid w:val="7DC32DEE"/>
    <w:rsid w:val="7DC634BC"/>
    <w:rsid w:val="7DE1171D"/>
    <w:rsid w:val="7E0779AD"/>
    <w:rsid w:val="7E6A04ED"/>
    <w:rsid w:val="7E8B3B24"/>
    <w:rsid w:val="7EAE26E8"/>
    <w:rsid w:val="7EF5BCF4"/>
    <w:rsid w:val="7F00B1FA"/>
    <w:rsid w:val="7F28589E"/>
    <w:rsid w:val="7F649BC9"/>
    <w:rsid w:val="7F6564C4"/>
    <w:rsid w:val="7F97EC32"/>
    <w:rsid w:val="7FA396B5"/>
    <w:rsid w:val="7FD3A7B7"/>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0F2586AD"/>
  <w15:docId w15:val="{88A603B9-0B9A-413B-A349-BDED526049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99" w:qFormat="1"/>
    <w:lsdException w:name="Emphasis" w:uiPriority="99"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Paprastas tekstas"/>
    <w:qFormat/>
    <w:rsid w:val="000E7B59"/>
    <w:pPr>
      <w:ind w:firstLine="397"/>
      <w:jc w:val="both"/>
    </w:pPr>
    <w:rPr>
      <w:szCs w:val="24"/>
      <w:lang w:eastAsia="en-US"/>
    </w:rPr>
  </w:style>
  <w:style w:type="paragraph" w:styleId="Heading1">
    <w:name w:val="heading 1"/>
    <w:aliases w:val="Antraste 1,H1,H11,H12,H13,H14,H111,H121,H15,H112,H122,H16,H113,H123,H17,H114,H124,H18,H115,H125,H19,H110,H116,H126,H117,H127,H118,H128,H131,H141,H1111,H1211,H151,H1121,H1221,H161,H1131,H1231,H171,H1141,H1241,H181,H1151,H1251,H191,1"/>
    <w:basedOn w:val="Normal"/>
    <w:next w:val="Normal"/>
    <w:link w:val="Heading1Char"/>
    <w:autoRedefine/>
    <w:uiPriority w:val="99"/>
    <w:qFormat/>
    <w:rsid w:val="00BB77DF"/>
    <w:pPr>
      <w:keepNext/>
      <w:keepLines/>
      <w:numPr>
        <w:numId w:val="3"/>
      </w:numPr>
      <w:spacing w:before="240" w:after="100"/>
      <w:ind w:left="425" w:hanging="425"/>
      <w:outlineLvl w:val="0"/>
    </w:pPr>
    <w:rPr>
      <w:b/>
      <w:bCs/>
      <w:color w:val="447524"/>
      <w:spacing w:val="10"/>
      <w:kern w:val="32"/>
      <w:sz w:val="32"/>
      <w:szCs w:val="32"/>
    </w:rPr>
  </w:style>
  <w:style w:type="paragraph" w:styleId="Heading2">
    <w:name w:val="heading 2"/>
    <w:aliases w:val="Antraste 2,H2,H21,H22,H23,H24,H211,H221,H25,H212,H222,H26,H213,H223,H27,H214,H224,H28,H215,H225,H29,H210,H216,H226,H217,H227,H218,H228,H231,H241,H2111,H2211,H251,H2121,H2221,H261,H2131,H2231,H271,H2141,H2241,H281,H2151,H2251,H291"/>
    <w:basedOn w:val="Normal"/>
    <w:next w:val="Normal"/>
    <w:link w:val="Heading2Char"/>
    <w:autoRedefine/>
    <w:uiPriority w:val="99"/>
    <w:qFormat/>
    <w:rsid w:val="00060281"/>
    <w:pPr>
      <w:keepNext/>
      <w:keepLines/>
      <w:numPr>
        <w:ilvl w:val="1"/>
        <w:numId w:val="3"/>
      </w:numPr>
      <w:spacing w:before="240" w:after="60"/>
      <w:ind w:left="425" w:hanging="425"/>
      <w:outlineLvl w:val="1"/>
    </w:pPr>
    <w:rPr>
      <w:b/>
      <w:bCs/>
      <w:iCs/>
      <w:color w:val="447524"/>
      <w:sz w:val="28"/>
      <w:szCs w:val="28"/>
    </w:rPr>
  </w:style>
  <w:style w:type="paragraph" w:styleId="Heading3">
    <w:name w:val="heading 3"/>
    <w:aliases w:val="Antraste 3,Antraste 31,Antraste 32,Antraste 33,Antraste 34,Antraste...,Antraste 35,Antraste 36,Antraste 37,punktas,H31,H32,H33,H311,H321,H34,H312,H322,H35,H313,H323,H36,H37,H314,H324,H38,H315,H325,H39,H316,H326,H331,H3111,H3211,H341"/>
    <w:basedOn w:val="Normal"/>
    <w:next w:val="Normal"/>
    <w:link w:val="Heading3Char"/>
    <w:autoRedefine/>
    <w:uiPriority w:val="99"/>
    <w:qFormat/>
    <w:rsid w:val="003E6AD6"/>
    <w:pPr>
      <w:keepNext/>
      <w:keepLines/>
      <w:numPr>
        <w:ilvl w:val="2"/>
        <w:numId w:val="3"/>
      </w:numPr>
      <w:spacing w:before="240" w:after="120"/>
      <w:outlineLvl w:val="2"/>
    </w:pPr>
    <w:rPr>
      <w:rFonts w:cs="Arial"/>
      <w:b/>
      <w:bCs/>
      <w:i/>
      <w:color w:val="447524"/>
      <w:sz w:val="28"/>
    </w:rPr>
  </w:style>
  <w:style w:type="paragraph" w:styleId="Heading4">
    <w:name w:val="heading 4"/>
    <w:aliases w:val="H4,H41,H42,H43,H411,H421,H44,H412,H422,H45,H413,H423,H46,H47,H414,H424,H48,H49,H410,H415,H425,H416,H426,H417,H427,H431,H4111,H4211,H441,H4121,H4221,H451,H4131,H4231,H461,H471,H4141,H4241,H481,H491,H4101,H4151,H4251,H4161,H4261,H418"/>
    <w:basedOn w:val="Normal"/>
    <w:next w:val="BodyText"/>
    <w:link w:val="Heading4Char"/>
    <w:autoRedefine/>
    <w:uiPriority w:val="99"/>
    <w:qFormat/>
    <w:rsid w:val="00DF40CE"/>
    <w:pPr>
      <w:keepNext/>
      <w:keepLines/>
      <w:numPr>
        <w:ilvl w:val="3"/>
        <w:numId w:val="3"/>
      </w:numPr>
      <w:spacing w:before="240" w:after="60"/>
      <w:jc w:val="left"/>
      <w:outlineLvl w:val="3"/>
    </w:pPr>
    <w:rPr>
      <w:b/>
      <w:bCs/>
      <w:color w:val="447524"/>
      <w:sz w:val="24"/>
      <w:szCs w:val="22"/>
    </w:rPr>
  </w:style>
  <w:style w:type="paragraph" w:styleId="Heading5">
    <w:name w:val="heading 5"/>
    <w:aliases w:val="H5,H51,H52,H53,H511,H521,H54,H512,H522,H55,H513,H523,H56,H514,H524,H57,H515,H525,H58,H516,H526,H531,H5111,H5211,H541,H5121,H5221,H551,H5131,H5231,H561,H5141,H5241,H571,H5151,H5251,H59,H517,H527,H532,H5112,H5212,H542,H5122,H5222,H552"/>
    <w:basedOn w:val="Heading4"/>
    <w:next w:val="BodyText"/>
    <w:link w:val="Heading5Char"/>
    <w:autoRedefine/>
    <w:uiPriority w:val="99"/>
    <w:qFormat/>
    <w:rsid w:val="00B352B9"/>
    <w:pPr>
      <w:outlineLvl w:val="4"/>
    </w:pPr>
  </w:style>
  <w:style w:type="paragraph" w:styleId="Heading6">
    <w:name w:val="heading 6"/>
    <w:aliases w:val="H6,H61,H62,H63,H611,H621,H64,H612,H622,H65,H613,H623,H631,H6111,H6211,H641,H6121,H6221,H66,H614,H624,H632,H6112,H6212,H642,H6122,H6222,H651,H6131,H6231,H6311,H61111,H62111,H6411,H61211,H62211,H67,H615,H625,H633,H6113,H6213,H643"/>
    <w:basedOn w:val="Normal"/>
    <w:next w:val="Normal"/>
    <w:link w:val="Heading6Char"/>
    <w:uiPriority w:val="99"/>
    <w:qFormat/>
    <w:locked/>
    <w:rsid w:val="004E1286"/>
    <w:pPr>
      <w:numPr>
        <w:ilvl w:val="5"/>
        <w:numId w:val="3"/>
      </w:numPr>
      <w:spacing w:before="240" w:after="60"/>
      <w:ind w:left="1151" w:hanging="1151"/>
      <w:outlineLvl w:val="5"/>
    </w:pPr>
    <w:rPr>
      <w:b/>
      <w:bCs/>
      <w:color w:val="447524"/>
      <w:sz w:val="22"/>
      <w:szCs w:val="22"/>
    </w:rPr>
  </w:style>
  <w:style w:type="paragraph" w:styleId="Heading7">
    <w:name w:val="heading 7"/>
    <w:basedOn w:val="Normal"/>
    <w:next w:val="Normal"/>
    <w:link w:val="Heading7Char"/>
    <w:uiPriority w:val="99"/>
    <w:qFormat/>
    <w:locked/>
    <w:rsid w:val="004E1286"/>
    <w:pPr>
      <w:numPr>
        <w:ilvl w:val="6"/>
        <w:numId w:val="3"/>
      </w:numPr>
      <w:spacing w:before="240" w:after="60"/>
      <w:ind w:left="1298" w:hanging="1298"/>
      <w:outlineLvl w:val="6"/>
    </w:pPr>
    <w:rPr>
      <w:b/>
      <w:i/>
      <w:color w:val="447524"/>
      <w:sz w:val="22"/>
    </w:rPr>
  </w:style>
  <w:style w:type="paragraph" w:styleId="Heading8">
    <w:name w:val="heading 8"/>
    <w:basedOn w:val="Normal"/>
    <w:next w:val="Normal"/>
    <w:link w:val="Heading8Char"/>
    <w:uiPriority w:val="99"/>
    <w:qFormat/>
    <w:locked/>
    <w:rsid w:val="004E1286"/>
    <w:pPr>
      <w:numPr>
        <w:ilvl w:val="7"/>
        <w:numId w:val="3"/>
      </w:numPr>
      <w:spacing w:before="240" w:after="60"/>
      <w:ind w:left="425" w:hanging="425"/>
      <w:outlineLvl w:val="7"/>
    </w:pPr>
    <w:rPr>
      <w:b/>
      <w:iCs/>
      <w:color w:val="447524"/>
    </w:rPr>
  </w:style>
  <w:style w:type="paragraph" w:styleId="Heading9">
    <w:name w:val="heading 9"/>
    <w:basedOn w:val="Normal"/>
    <w:next w:val="Normal"/>
    <w:link w:val="Heading9Char"/>
    <w:uiPriority w:val="99"/>
    <w:qFormat/>
    <w:locked/>
    <w:rsid w:val="004E1286"/>
    <w:pPr>
      <w:numPr>
        <w:ilvl w:val="8"/>
        <w:numId w:val="3"/>
      </w:numPr>
      <w:spacing w:before="240" w:after="60"/>
      <w:ind w:left="425" w:hanging="425"/>
      <w:outlineLvl w:val="8"/>
    </w:pPr>
    <w:rPr>
      <w:rFonts w:cs="Arial"/>
      <w:b/>
      <w:i/>
      <w:color w:val="447524"/>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ntraste 1 Char,H1 Char,H11 Char,H12 Char,H13 Char,H14 Char,H111 Char,H121 Char,H15 Char,H112 Char,H122 Char,H16 Char,H113 Char,H123 Char,H17 Char,H114 Char,H124 Char,H18 Char,H115 Char,H125 Char,H19 Char,H110 Char,H116 Char,H126 Char"/>
    <w:basedOn w:val="DefaultParagraphFont"/>
    <w:link w:val="Heading1"/>
    <w:uiPriority w:val="99"/>
    <w:rsid w:val="00BB77DF"/>
    <w:rPr>
      <w:b/>
      <w:bCs/>
      <w:color w:val="447524"/>
      <w:spacing w:val="10"/>
      <w:kern w:val="32"/>
      <w:sz w:val="32"/>
      <w:szCs w:val="32"/>
      <w:lang w:eastAsia="en-US"/>
    </w:rPr>
  </w:style>
  <w:style w:type="character" w:customStyle="1" w:styleId="Heading2Char">
    <w:name w:val="Heading 2 Char"/>
    <w:aliases w:val="Antraste 2 Char,H2 Char,H21 Char,H22 Char,H23 Char,H24 Char,H211 Char,H221 Char,H25 Char,H212 Char,H222 Char,H26 Char,H213 Char,H223 Char,H27 Char,H214 Char,H224 Char,H28 Char,H215 Char,H225 Char,H29 Char,H210 Char,H216 Char,H226 Char"/>
    <w:basedOn w:val="DefaultParagraphFont"/>
    <w:link w:val="Heading2"/>
    <w:uiPriority w:val="99"/>
    <w:rsid w:val="00060281"/>
    <w:rPr>
      <w:b/>
      <w:bCs/>
      <w:iCs/>
      <w:color w:val="447524"/>
      <w:sz w:val="28"/>
      <w:szCs w:val="28"/>
      <w:lang w:eastAsia="en-US"/>
    </w:rPr>
  </w:style>
  <w:style w:type="character" w:customStyle="1" w:styleId="Heading3Char">
    <w:name w:val="Heading 3 Char"/>
    <w:aliases w:val="Antraste 3 Char,Antraste 31 Char,Antraste 32 Char,Antraste 33 Char,Antraste 34 Char,Antraste... Char,Antraste 35 Char,Antraste 36 Char,Antraste 37 Char,punktas Char,H31 Char,H32 Char,H33 Char,H311 Char,H321 Char,H34 Char,H312 Char"/>
    <w:basedOn w:val="DefaultParagraphFont"/>
    <w:link w:val="Heading3"/>
    <w:uiPriority w:val="99"/>
    <w:rsid w:val="003E6AD6"/>
    <w:rPr>
      <w:rFonts w:cs="Arial"/>
      <w:b/>
      <w:bCs/>
      <w:i/>
      <w:color w:val="447524"/>
      <w:sz w:val="28"/>
      <w:szCs w:val="24"/>
      <w:lang w:eastAsia="en-US"/>
    </w:rPr>
  </w:style>
  <w:style w:type="paragraph" w:styleId="BodyText">
    <w:name w:val="Body Text"/>
    <w:basedOn w:val="Normal"/>
    <w:link w:val="BodyTextChar"/>
    <w:uiPriority w:val="99"/>
    <w:pPr>
      <w:spacing w:after="100"/>
      <w:ind w:firstLine="284"/>
    </w:pPr>
  </w:style>
  <w:style w:type="character" w:customStyle="1" w:styleId="BodyTextChar">
    <w:name w:val="Body Text Char"/>
    <w:link w:val="BodyText"/>
    <w:uiPriority w:val="99"/>
    <w:rsid w:val="00C91D4A"/>
    <w:rPr>
      <w:szCs w:val="24"/>
      <w:lang w:eastAsia="en-US"/>
    </w:rPr>
  </w:style>
  <w:style w:type="character" w:customStyle="1" w:styleId="Heading4Char">
    <w:name w:val="Heading 4 Char"/>
    <w:aliases w:val="H4 Char,H41 Char,H42 Char,H43 Char,H411 Char,H421 Char,H44 Char,H412 Char,H422 Char,H45 Char,H413 Char,H423 Char,H46 Char,H47 Char,H414 Char,H424 Char,H48 Char,H49 Char,H410 Char,H415 Char,H425 Char,H416 Char,H426 Char,H417 Char,H427 Char"/>
    <w:basedOn w:val="DefaultParagraphFont"/>
    <w:link w:val="Heading4"/>
    <w:uiPriority w:val="99"/>
    <w:rsid w:val="00DF40CE"/>
    <w:rPr>
      <w:b/>
      <w:bCs/>
      <w:color w:val="447524"/>
      <w:sz w:val="24"/>
      <w:szCs w:val="22"/>
      <w:lang w:eastAsia="en-US"/>
    </w:rPr>
  </w:style>
  <w:style w:type="character" w:customStyle="1" w:styleId="Heading5Char">
    <w:name w:val="Heading 5 Char"/>
    <w:aliases w:val="H5 Char,H51 Char,H52 Char,H53 Char,H511 Char,H521 Char,H54 Char,H512 Char,H522 Char,H55 Char,H513 Char,H523 Char,H56 Char,H514 Char,H524 Char,H57 Char,H515 Char,H525 Char,H58 Char,H516 Char,H526 Char,H531 Char,H5111 Char,H5211 Char"/>
    <w:basedOn w:val="DefaultParagraphFont"/>
    <w:link w:val="Heading5"/>
    <w:uiPriority w:val="99"/>
    <w:rsid w:val="00B352B9"/>
    <w:rPr>
      <w:b/>
      <w:bCs/>
      <w:color w:val="447524"/>
      <w:sz w:val="24"/>
      <w:szCs w:val="22"/>
      <w:lang w:eastAsia="en-US"/>
    </w:rPr>
  </w:style>
  <w:style w:type="character" w:customStyle="1" w:styleId="Heading6Char">
    <w:name w:val="Heading 6 Char"/>
    <w:aliases w:val="H6 Char,H61 Char,H62 Char,H63 Char,H611 Char,H621 Char,H64 Char,H612 Char,H622 Char,H65 Char,H613 Char,H623 Char,H631 Char,H6111 Char,H6211 Char,H641 Char,H6121 Char,H6221 Char,H66 Char,H614 Char,H624 Char,H632 Char,H6112 Char,H6212 Char"/>
    <w:basedOn w:val="DefaultParagraphFont"/>
    <w:link w:val="Heading6"/>
    <w:uiPriority w:val="99"/>
    <w:rsid w:val="00B731D9"/>
    <w:rPr>
      <w:b/>
      <w:bCs/>
      <w:color w:val="447524"/>
      <w:sz w:val="22"/>
      <w:szCs w:val="22"/>
      <w:lang w:eastAsia="en-US"/>
    </w:rPr>
  </w:style>
  <w:style w:type="character" w:customStyle="1" w:styleId="Heading7Char">
    <w:name w:val="Heading 7 Char"/>
    <w:basedOn w:val="DefaultParagraphFont"/>
    <w:link w:val="Heading7"/>
    <w:uiPriority w:val="99"/>
    <w:rsid w:val="00B731D9"/>
    <w:rPr>
      <w:b/>
      <w:i/>
      <w:color w:val="447524"/>
      <w:sz w:val="22"/>
      <w:szCs w:val="24"/>
      <w:lang w:eastAsia="en-US"/>
    </w:rPr>
  </w:style>
  <w:style w:type="character" w:customStyle="1" w:styleId="Heading8Char">
    <w:name w:val="Heading 8 Char"/>
    <w:basedOn w:val="DefaultParagraphFont"/>
    <w:link w:val="Heading8"/>
    <w:uiPriority w:val="99"/>
    <w:rsid w:val="00B731D9"/>
    <w:rPr>
      <w:b/>
      <w:iCs/>
      <w:color w:val="447524"/>
      <w:szCs w:val="24"/>
      <w:lang w:eastAsia="en-US"/>
    </w:rPr>
  </w:style>
  <w:style w:type="character" w:customStyle="1" w:styleId="Heading9Char">
    <w:name w:val="Heading 9 Char"/>
    <w:basedOn w:val="DefaultParagraphFont"/>
    <w:link w:val="Heading9"/>
    <w:uiPriority w:val="99"/>
    <w:rsid w:val="00B731D9"/>
    <w:rPr>
      <w:rFonts w:cs="Arial"/>
      <w:b/>
      <w:i/>
      <w:color w:val="447524"/>
      <w:szCs w:val="22"/>
      <w:lang w:eastAsia="en-US"/>
    </w:rPr>
  </w:style>
  <w:style w:type="paragraph" w:styleId="BalloonText">
    <w:name w:val="Balloon Text"/>
    <w:basedOn w:val="Normal"/>
    <w:link w:val="BalloonTextChar"/>
    <w:semiHidden/>
    <w:locked/>
    <w:rPr>
      <w:rFonts w:cs="Tahoma"/>
      <w:sz w:val="16"/>
      <w:szCs w:val="16"/>
    </w:rPr>
  </w:style>
  <w:style w:type="character" w:customStyle="1" w:styleId="BalloonTextChar">
    <w:name w:val="Balloon Text Char"/>
    <w:basedOn w:val="DefaultParagraphFont"/>
    <w:link w:val="BalloonText"/>
    <w:uiPriority w:val="99"/>
    <w:semiHidden/>
    <w:rsid w:val="00B731D9"/>
    <w:rPr>
      <w:rFonts w:cs="Tahoma"/>
      <w:sz w:val="16"/>
      <w:szCs w:val="16"/>
      <w:lang w:eastAsia="en-US"/>
    </w:rPr>
  </w:style>
  <w:style w:type="paragraph" w:customStyle="1" w:styleId="InfoBlue">
    <w:name w:val="InfoBlue"/>
    <w:basedOn w:val="Normal"/>
    <w:next w:val="BodyText"/>
    <w:autoRedefine/>
    <w:pPr>
      <w:spacing w:after="120"/>
      <w:ind w:left="720"/>
    </w:pPr>
    <w:rPr>
      <w:i/>
      <w:color w:val="0000FF"/>
    </w:rPr>
  </w:style>
  <w:style w:type="table" w:styleId="TableGrid">
    <w:name w:val="Table Grid"/>
    <w:aliases w:val="Table without header"/>
    <w:basedOn w:val="TableNormal"/>
    <w:rsid w:val="0045530D"/>
    <w:pPr>
      <w:spacing w:after="10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s1">
    <w:name w:val="Bullets1"/>
    <w:basedOn w:val="BodyText"/>
    <w:rsid w:val="00045863"/>
    <w:pPr>
      <w:numPr>
        <w:numId w:val="2"/>
      </w:numPr>
      <w:spacing w:before="60" w:after="60"/>
      <w:ind w:left="1775" w:hanging="357"/>
      <w:jc w:val="left"/>
    </w:pPr>
  </w:style>
  <w:style w:type="paragraph" w:customStyle="1" w:styleId="Bullets2">
    <w:name w:val="Bullets2"/>
    <w:basedOn w:val="Bullets1"/>
    <w:pPr>
      <w:numPr>
        <w:ilvl w:val="1"/>
      </w:numPr>
      <w:ind w:left="993" w:hanging="284"/>
    </w:pPr>
  </w:style>
  <w:style w:type="paragraph" w:styleId="Caption">
    <w:name w:val="caption"/>
    <w:aliases w:val="Lentelė,Paveikslo pavadinimas,Paveiksliukai,Char,Abb.,paveikslas,Caption lentelė"/>
    <w:basedOn w:val="Normal"/>
    <w:next w:val="Normal"/>
    <w:link w:val="CaptionChar"/>
    <w:uiPriority w:val="99"/>
    <w:qFormat/>
    <w:rsid w:val="00416BD8"/>
    <w:pPr>
      <w:keepNext/>
      <w:keepLines/>
      <w:spacing w:before="120" w:after="120"/>
      <w:jc w:val="right"/>
    </w:pPr>
    <w:rPr>
      <w:bCs/>
      <w:i/>
      <w:szCs w:val="20"/>
    </w:rPr>
  </w:style>
  <w:style w:type="character" w:customStyle="1" w:styleId="CaptionChar">
    <w:name w:val="Caption Char"/>
    <w:aliases w:val="Lentelė Char,Paveikslo pavadinimas Char,Paveiksliukai Char,Char Char1,Abb. Char,paveikslas Char,Caption lentelė Char"/>
    <w:basedOn w:val="DefaultParagraphFont"/>
    <w:link w:val="Caption"/>
    <w:uiPriority w:val="99"/>
    <w:rsid w:val="00416BD8"/>
    <w:rPr>
      <w:bCs/>
      <w:i/>
      <w:lang w:eastAsia="en-US"/>
    </w:rPr>
  </w:style>
  <w:style w:type="paragraph" w:customStyle="1" w:styleId="Code">
    <w:name w:val="Code"/>
    <w:basedOn w:val="Normal"/>
    <w:uiPriority w:val="99"/>
    <w:rsid w:val="006913F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s>
      <w:spacing w:after="120"/>
      <w:ind w:left="284"/>
      <w:contextualSpacing/>
    </w:pPr>
    <w:rPr>
      <w:rFonts w:ascii="Courier New" w:hAnsi="Courier New" w:cs="Courier New"/>
      <w:noProof/>
      <w:sz w:val="16"/>
      <w:szCs w:val="16"/>
    </w:rPr>
  </w:style>
  <w:style w:type="character" w:styleId="CommentReference">
    <w:name w:val="annotation reference"/>
    <w:locked/>
    <w:rPr>
      <w:sz w:val="16"/>
      <w:szCs w:val="16"/>
    </w:rPr>
  </w:style>
  <w:style w:type="paragraph" w:styleId="CommentText">
    <w:name w:val="annotation text"/>
    <w:aliases w:val=" Diagrama Diagrama Diagrama, Diagrama Diagrama,Diagrama Diagrama Diagrama,Diagrama Diagrama"/>
    <w:basedOn w:val="Normal"/>
    <w:link w:val="CommentTextChar"/>
    <w:locked/>
  </w:style>
  <w:style w:type="character" w:customStyle="1" w:styleId="CommentTextChar">
    <w:name w:val="Comment Text Char"/>
    <w:aliases w:val=" Diagrama Diagrama Diagrama Char, Diagrama Diagrama Char,Diagrama Diagrama Diagrama Char,Diagrama Diagrama Char"/>
    <w:basedOn w:val="DefaultParagraphFont"/>
    <w:link w:val="CommentText"/>
    <w:rsid w:val="002836DD"/>
    <w:rPr>
      <w:szCs w:val="24"/>
      <w:lang w:eastAsia="en-US"/>
    </w:rPr>
  </w:style>
  <w:style w:type="paragraph" w:styleId="CommentSubject">
    <w:name w:val="annotation subject"/>
    <w:basedOn w:val="CommentText"/>
    <w:next w:val="CommentText"/>
    <w:link w:val="CommentSubjectChar"/>
    <w:semiHidden/>
    <w:locked/>
    <w:rPr>
      <w:b/>
      <w:bCs/>
    </w:rPr>
  </w:style>
  <w:style w:type="character" w:customStyle="1" w:styleId="CommentSubjectChar">
    <w:name w:val="Comment Subject Char"/>
    <w:basedOn w:val="CommentTextChar1"/>
    <w:link w:val="CommentSubject"/>
    <w:uiPriority w:val="99"/>
    <w:semiHidden/>
    <w:rsid w:val="00B731D9"/>
    <w:rPr>
      <w:b/>
      <w:bCs/>
      <w:szCs w:val="24"/>
      <w:lang w:eastAsia="en-US"/>
    </w:rPr>
  </w:style>
  <w:style w:type="character" w:customStyle="1" w:styleId="CommentTextChar1">
    <w:name w:val="Comment Text Char1"/>
    <w:aliases w:val="Diagrama Diagrama Diagrama Char1,Diagrama Diagrama Char1"/>
    <w:basedOn w:val="DefaultParagraphFont"/>
    <w:uiPriority w:val="99"/>
    <w:semiHidden/>
    <w:rsid w:val="00B731D9"/>
    <w:rPr>
      <w:lang w:eastAsia="en-US"/>
    </w:rPr>
  </w:style>
  <w:style w:type="paragraph" w:styleId="DocumentMap">
    <w:name w:val="Document Map"/>
    <w:basedOn w:val="Normal"/>
    <w:link w:val="DocumentMapChar"/>
    <w:semiHidden/>
    <w:locked/>
    <w:pPr>
      <w:shd w:val="clear" w:color="auto" w:fill="000080"/>
    </w:pPr>
  </w:style>
  <w:style w:type="character" w:customStyle="1" w:styleId="DocumentMapChar">
    <w:name w:val="Document Map Char"/>
    <w:basedOn w:val="DefaultParagraphFont"/>
    <w:link w:val="DocumentMap"/>
    <w:uiPriority w:val="99"/>
    <w:semiHidden/>
    <w:rsid w:val="00B731D9"/>
    <w:rPr>
      <w:szCs w:val="24"/>
      <w:shd w:val="clear" w:color="auto" w:fill="000080"/>
      <w:lang w:eastAsia="en-US"/>
    </w:rPr>
  </w:style>
  <w:style w:type="paragraph" w:styleId="Header">
    <w:name w:val="header"/>
    <w:basedOn w:val="Normal"/>
    <w:link w:val="HeaderChar"/>
    <w:uiPriority w:val="99"/>
    <w:rsid w:val="00702ACD"/>
    <w:pPr>
      <w:ind w:firstLine="0"/>
      <w:jc w:val="left"/>
    </w:pPr>
    <w:rPr>
      <w:sz w:val="16"/>
    </w:rPr>
  </w:style>
  <w:style w:type="character" w:customStyle="1" w:styleId="HeaderChar">
    <w:name w:val="Header Char"/>
    <w:basedOn w:val="DefaultParagraphFont"/>
    <w:link w:val="Header"/>
    <w:uiPriority w:val="99"/>
    <w:rsid w:val="00B731D9"/>
    <w:rPr>
      <w:sz w:val="16"/>
      <w:szCs w:val="24"/>
      <w:lang w:eastAsia="en-US"/>
    </w:rPr>
  </w:style>
  <w:style w:type="paragraph" w:styleId="Footer">
    <w:name w:val="footer"/>
    <w:basedOn w:val="Header"/>
    <w:link w:val="FooterChar"/>
    <w:uiPriority w:val="99"/>
    <w:pPr>
      <w:jc w:val="center"/>
    </w:pPr>
  </w:style>
  <w:style w:type="character" w:customStyle="1" w:styleId="FooterChar">
    <w:name w:val="Footer Char"/>
    <w:basedOn w:val="DefaultParagraphFont"/>
    <w:link w:val="Footer"/>
    <w:uiPriority w:val="99"/>
    <w:rsid w:val="00836A7A"/>
    <w:rPr>
      <w:sz w:val="16"/>
      <w:szCs w:val="24"/>
      <w:lang w:eastAsia="en-US"/>
    </w:rPr>
  </w:style>
  <w:style w:type="character" w:styleId="FootnoteReference">
    <w:name w:val="footnote reference"/>
    <w:semiHidden/>
    <w:locked/>
    <w:rPr>
      <w:sz w:val="20"/>
      <w:vertAlign w:val="superscript"/>
    </w:rPr>
  </w:style>
  <w:style w:type="paragraph" w:styleId="FootnoteText">
    <w:name w:val="footnote text"/>
    <w:aliases w:val="ft"/>
    <w:basedOn w:val="Normal"/>
    <w:link w:val="FootnoteTextChar"/>
    <w:semiHidden/>
    <w:locked/>
    <w:pPr>
      <w:keepNext/>
      <w:keepLines/>
      <w:spacing w:before="40" w:after="40"/>
      <w:ind w:left="360" w:hanging="360"/>
    </w:pPr>
    <w:rPr>
      <w:sz w:val="16"/>
    </w:rPr>
  </w:style>
  <w:style w:type="character" w:customStyle="1" w:styleId="FootnoteTextChar">
    <w:name w:val="Footnote Text Char"/>
    <w:aliases w:val="ft Char"/>
    <w:basedOn w:val="DefaultParagraphFont"/>
    <w:link w:val="FootnoteText"/>
    <w:semiHidden/>
    <w:locked/>
    <w:rsid w:val="00B731D9"/>
    <w:rPr>
      <w:sz w:val="16"/>
      <w:szCs w:val="24"/>
      <w:lang w:eastAsia="en-US"/>
    </w:rPr>
  </w:style>
  <w:style w:type="paragraph" w:styleId="Signature">
    <w:name w:val="Signature"/>
    <w:basedOn w:val="Normal"/>
    <w:link w:val="SignatureChar"/>
    <w:pPr>
      <w:jc w:val="right"/>
    </w:pPr>
  </w:style>
  <w:style w:type="character" w:customStyle="1" w:styleId="SignatureChar">
    <w:name w:val="Signature Char"/>
    <w:basedOn w:val="DefaultParagraphFont"/>
    <w:link w:val="Signature"/>
    <w:rsid w:val="00DE7AB8"/>
    <w:rPr>
      <w:szCs w:val="24"/>
      <w:lang w:eastAsia="en-US"/>
    </w:rPr>
  </w:style>
  <w:style w:type="paragraph" w:customStyle="1" w:styleId="Picture">
    <w:name w:val="Picture"/>
    <w:basedOn w:val="Normal"/>
    <w:pPr>
      <w:keepNext/>
      <w:keepLines/>
      <w:spacing w:before="80"/>
      <w:jc w:val="center"/>
    </w:pPr>
  </w:style>
  <w:style w:type="paragraph" w:styleId="Title">
    <w:name w:val="Title"/>
    <w:basedOn w:val="Normal"/>
    <w:link w:val="TitleChar"/>
    <w:qFormat/>
    <w:pPr>
      <w:jc w:val="center"/>
    </w:pPr>
    <w:rPr>
      <w:sz w:val="40"/>
      <w:szCs w:val="40"/>
    </w:rPr>
  </w:style>
  <w:style w:type="character" w:customStyle="1" w:styleId="TitleChar">
    <w:name w:val="Title Char"/>
    <w:basedOn w:val="DefaultParagraphFont"/>
    <w:link w:val="Title"/>
    <w:rsid w:val="00836A7A"/>
    <w:rPr>
      <w:sz w:val="40"/>
      <w:szCs w:val="40"/>
      <w:lang w:eastAsia="en-US"/>
    </w:rPr>
  </w:style>
  <w:style w:type="paragraph" w:styleId="Subtitle">
    <w:name w:val="Subtitle"/>
    <w:basedOn w:val="Title"/>
    <w:link w:val="SubtitleChar"/>
    <w:qFormat/>
    <w:pPr>
      <w:spacing w:after="240"/>
    </w:pPr>
    <w:rPr>
      <w:sz w:val="32"/>
      <w:szCs w:val="32"/>
    </w:rPr>
  </w:style>
  <w:style w:type="character" w:customStyle="1" w:styleId="SubtitleChar">
    <w:name w:val="Subtitle Char"/>
    <w:basedOn w:val="DefaultParagraphFont"/>
    <w:link w:val="Subtitle"/>
    <w:uiPriority w:val="99"/>
    <w:rsid w:val="00B731D9"/>
    <w:rPr>
      <w:sz w:val="32"/>
      <w:szCs w:val="32"/>
      <w:lang w:eastAsia="en-US"/>
    </w:rPr>
  </w:style>
  <w:style w:type="paragraph" w:styleId="TableofFigures">
    <w:name w:val="table of figures"/>
    <w:basedOn w:val="Normal"/>
    <w:next w:val="Normal"/>
    <w:semiHidden/>
    <w:locked/>
    <w:pPr>
      <w:ind w:left="320" w:hanging="320"/>
    </w:pPr>
    <w:rPr>
      <w:sz w:val="16"/>
    </w:rPr>
  </w:style>
  <w:style w:type="paragraph" w:styleId="TOC1">
    <w:name w:val="toc 1"/>
    <w:basedOn w:val="Normal"/>
    <w:next w:val="Normal"/>
    <w:autoRedefine/>
    <w:uiPriority w:val="39"/>
    <w:rsid w:val="00DF2507"/>
    <w:pPr>
      <w:tabs>
        <w:tab w:val="left" w:pos="426"/>
        <w:tab w:val="right" w:leader="dot" w:pos="9356"/>
      </w:tabs>
    </w:pPr>
    <w:rPr>
      <w:b/>
      <w:noProof/>
      <w:szCs w:val="16"/>
    </w:rPr>
  </w:style>
  <w:style w:type="paragraph" w:styleId="TOC2">
    <w:name w:val="toc 2"/>
    <w:basedOn w:val="Normal"/>
    <w:next w:val="Normal"/>
    <w:autoRedefine/>
    <w:uiPriority w:val="39"/>
    <w:rsid w:val="00DF2507"/>
    <w:pPr>
      <w:tabs>
        <w:tab w:val="left" w:pos="709"/>
        <w:tab w:val="right" w:leader="dot" w:pos="9356"/>
      </w:tabs>
      <w:ind w:left="160"/>
    </w:pPr>
    <w:rPr>
      <w:i/>
      <w:noProof/>
      <w:szCs w:val="16"/>
    </w:rPr>
  </w:style>
  <w:style w:type="paragraph" w:styleId="TOC3">
    <w:name w:val="toc 3"/>
    <w:basedOn w:val="Normal"/>
    <w:next w:val="Normal"/>
    <w:autoRedefine/>
    <w:uiPriority w:val="39"/>
    <w:rsid w:val="00DF2507"/>
    <w:pPr>
      <w:tabs>
        <w:tab w:val="left" w:pos="851"/>
        <w:tab w:val="right" w:leader="dot" w:pos="9356"/>
      </w:tabs>
      <w:ind w:left="320"/>
    </w:pPr>
    <w:rPr>
      <w:noProof/>
      <w:szCs w:val="16"/>
    </w:rPr>
  </w:style>
  <w:style w:type="paragraph" w:styleId="TOC4">
    <w:name w:val="toc 4"/>
    <w:basedOn w:val="Normal"/>
    <w:next w:val="Normal"/>
    <w:autoRedefine/>
    <w:uiPriority w:val="39"/>
    <w:rsid w:val="0093604B"/>
    <w:pPr>
      <w:tabs>
        <w:tab w:val="right" w:leader="dot" w:pos="9356"/>
      </w:tabs>
      <w:ind w:left="480"/>
    </w:pPr>
    <w:rPr>
      <w:i/>
      <w:noProof/>
      <w:szCs w:val="16"/>
    </w:rPr>
  </w:style>
  <w:style w:type="paragraph" w:styleId="TOC5">
    <w:name w:val="toc 5"/>
    <w:basedOn w:val="Normal"/>
    <w:next w:val="Normal"/>
    <w:autoRedefine/>
    <w:uiPriority w:val="39"/>
    <w:pPr>
      <w:ind w:left="800"/>
    </w:pPr>
  </w:style>
  <w:style w:type="paragraph" w:styleId="TOC6">
    <w:name w:val="toc 6"/>
    <w:basedOn w:val="Normal"/>
    <w:next w:val="Normal"/>
    <w:autoRedefine/>
    <w:uiPriority w:val="39"/>
    <w:locked/>
    <w:pPr>
      <w:ind w:left="1000"/>
    </w:pPr>
  </w:style>
  <w:style w:type="paragraph" w:styleId="TOC7">
    <w:name w:val="toc 7"/>
    <w:basedOn w:val="Normal"/>
    <w:next w:val="Normal"/>
    <w:autoRedefine/>
    <w:uiPriority w:val="39"/>
    <w:locked/>
    <w:pPr>
      <w:ind w:left="1200"/>
    </w:pPr>
  </w:style>
  <w:style w:type="paragraph" w:styleId="TOC8">
    <w:name w:val="toc 8"/>
    <w:basedOn w:val="Normal"/>
    <w:next w:val="Normal"/>
    <w:autoRedefine/>
    <w:uiPriority w:val="39"/>
    <w:locked/>
    <w:pPr>
      <w:ind w:left="1400"/>
    </w:pPr>
  </w:style>
  <w:style w:type="paragraph" w:styleId="TOC9">
    <w:name w:val="toc 9"/>
    <w:basedOn w:val="Normal"/>
    <w:next w:val="Normal"/>
    <w:autoRedefine/>
    <w:uiPriority w:val="39"/>
    <w:locked/>
    <w:pPr>
      <w:ind w:left="1600"/>
    </w:pPr>
  </w:style>
  <w:style w:type="paragraph" w:styleId="Date">
    <w:name w:val="Date"/>
    <w:basedOn w:val="Subtitle"/>
    <w:next w:val="Normal"/>
    <w:link w:val="DateChar"/>
    <w:pPr>
      <w:spacing w:after="120"/>
      <w:jc w:val="right"/>
    </w:pPr>
    <w:rPr>
      <w:sz w:val="28"/>
      <w:szCs w:val="28"/>
    </w:rPr>
  </w:style>
  <w:style w:type="character" w:customStyle="1" w:styleId="DateChar">
    <w:name w:val="Date Char"/>
    <w:basedOn w:val="DefaultParagraphFont"/>
    <w:link w:val="Date"/>
    <w:uiPriority w:val="99"/>
    <w:rsid w:val="00B731D9"/>
    <w:rPr>
      <w:sz w:val="28"/>
      <w:szCs w:val="28"/>
      <w:lang w:eastAsia="en-US"/>
    </w:rPr>
  </w:style>
  <w:style w:type="table" w:styleId="TableColumns3">
    <w:name w:val="Table Columns 3"/>
    <w:basedOn w:val="TableNormal"/>
    <w:rsid w:val="0090014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character" w:customStyle="1" w:styleId="fspelling1">
    <w:name w:val="f_spelling1"/>
    <w:rsid w:val="002D3055"/>
    <w:rPr>
      <w:rFonts w:ascii="MD Symbol Font" w:hAnsi="MD Symbol Font" w:hint="default"/>
      <w:color w:val="808080"/>
      <w:sz w:val="9"/>
      <w:szCs w:val="9"/>
    </w:rPr>
  </w:style>
  <w:style w:type="table" w:styleId="TableGrid8">
    <w:name w:val="Table Grid 8"/>
    <w:basedOn w:val="TableNormal"/>
    <w:rsid w:val="00B4409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entrbold">
    <w:name w:val="centrbold"/>
    <w:basedOn w:val="Normal"/>
    <w:rsid w:val="009A55AA"/>
    <w:pPr>
      <w:spacing w:before="100" w:beforeAutospacing="1" w:after="100" w:afterAutospacing="1"/>
    </w:pPr>
    <w:rPr>
      <w:sz w:val="24"/>
      <w:lang w:eastAsia="lt-LT"/>
    </w:rPr>
  </w:style>
  <w:style w:type="table" w:styleId="TableContemporary">
    <w:name w:val="Table Contemporary"/>
    <w:basedOn w:val="TableNormal"/>
    <w:rsid w:val="001960C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Hyperlink">
    <w:name w:val="Hyperlink"/>
    <w:uiPriority w:val="99"/>
    <w:rsid w:val="002B267A"/>
    <w:rPr>
      <w:color w:val="0000FF"/>
      <w:u w:val="single"/>
    </w:rPr>
  </w:style>
  <w:style w:type="paragraph" w:customStyle="1" w:styleId="BodyText1">
    <w:name w:val="Body Text1"/>
    <w:basedOn w:val="Normal"/>
    <w:rsid w:val="0011069F"/>
    <w:pPr>
      <w:keepLines/>
      <w:spacing w:after="120"/>
      <w:ind w:firstLine="567"/>
    </w:pPr>
    <w:rPr>
      <w:sz w:val="24"/>
      <w:lang w:val="en-US"/>
    </w:rPr>
  </w:style>
  <w:style w:type="paragraph" w:customStyle="1" w:styleId="ISTATYMAS">
    <w:name w:val="ISTATYMAS"/>
    <w:rsid w:val="0011069F"/>
    <w:pPr>
      <w:jc w:val="center"/>
    </w:pPr>
    <w:rPr>
      <w:rFonts w:ascii="TimesLT" w:hAnsi="TimesLT"/>
      <w:lang w:val="en-GB" w:eastAsia="en-US"/>
    </w:rPr>
  </w:style>
  <w:style w:type="paragraph" w:customStyle="1" w:styleId="MAZAS">
    <w:name w:val="MAZAS"/>
    <w:rsid w:val="0011069F"/>
    <w:pPr>
      <w:ind w:firstLine="312"/>
      <w:jc w:val="both"/>
    </w:pPr>
    <w:rPr>
      <w:rFonts w:ascii="TimesLT" w:hAnsi="TimesLT"/>
      <w:color w:val="000000"/>
      <w:sz w:val="8"/>
      <w:lang w:val="en-GB" w:eastAsia="en-US"/>
    </w:rPr>
  </w:style>
  <w:style w:type="paragraph" w:customStyle="1" w:styleId="BodytextChar0">
    <w:name w:val="Body text Char"/>
    <w:basedOn w:val="Normal"/>
    <w:rsid w:val="0011069F"/>
    <w:pPr>
      <w:keepLines/>
      <w:spacing w:after="120"/>
      <w:ind w:firstLine="567"/>
    </w:pPr>
    <w:rPr>
      <w:sz w:val="24"/>
      <w:lang w:val="en-US"/>
    </w:rPr>
  </w:style>
  <w:style w:type="character" w:customStyle="1" w:styleId="BodytextCharChar">
    <w:name w:val="Body text Char Char"/>
    <w:rsid w:val="0011069F"/>
    <w:rPr>
      <w:noProof w:val="0"/>
      <w:sz w:val="24"/>
      <w:szCs w:val="24"/>
      <w:lang w:val="en-US" w:eastAsia="en-US" w:bidi="ar-SA"/>
    </w:rPr>
  </w:style>
  <w:style w:type="paragraph" w:customStyle="1" w:styleId="ProjectTitle">
    <w:name w:val="Project Title"/>
    <w:basedOn w:val="Normal"/>
    <w:next w:val="Normal"/>
    <w:rsid w:val="0011069F"/>
    <w:pPr>
      <w:keepLines/>
      <w:spacing w:before="4200" w:after="240"/>
      <w:ind w:firstLine="567"/>
      <w:jc w:val="center"/>
    </w:pPr>
    <w:rPr>
      <w:b/>
      <w:sz w:val="44"/>
    </w:rPr>
  </w:style>
  <w:style w:type="paragraph" w:customStyle="1" w:styleId="DocumentSubtitle">
    <w:name w:val="Document Subtitle"/>
    <w:basedOn w:val="DocumentTitle"/>
    <w:rsid w:val="0011069F"/>
    <w:rPr>
      <w:lang w:val="lt-LT"/>
    </w:rPr>
  </w:style>
  <w:style w:type="paragraph" w:customStyle="1" w:styleId="DocumentTitle">
    <w:name w:val="Document Title"/>
    <w:basedOn w:val="Normal"/>
    <w:next w:val="DocumentType"/>
    <w:rsid w:val="0011069F"/>
    <w:pPr>
      <w:keepLines/>
      <w:spacing w:before="240" w:after="240"/>
      <w:ind w:firstLine="567"/>
      <w:jc w:val="center"/>
    </w:pPr>
    <w:rPr>
      <w:b/>
      <w:bCs/>
      <w:sz w:val="32"/>
      <w:szCs w:val="20"/>
      <w:lang w:val="en-US"/>
    </w:rPr>
  </w:style>
  <w:style w:type="paragraph" w:customStyle="1" w:styleId="DocumentType">
    <w:name w:val="Document Type"/>
    <w:basedOn w:val="Normal"/>
    <w:next w:val="DocumentSubtitle"/>
    <w:rsid w:val="0011069F"/>
    <w:pPr>
      <w:keepLines/>
      <w:spacing w:before="240" w:after="240"/>
      <w:ind w:firstLine="567"/>
      <w:jc w:val="center"/>
    </w:pPr>
    <w:rPr>
      <w:b/>
      <w:sz w:val="28"/>
      <w:szCs w:val="28"/>
    </w:rPr>
  </w:style>
  <w:style w:type="paragraph" w:customStyle="1" w:styleId="DocID">
    <w:name w:val="DocID"/>
    <w:basedOn w:val="Normal"/>
    <w:rsid w:val="0011069F"/>
    <w:pPr>
      <w:keepLines/>
      <w:spacing w:before="120" w:after="120"/>
      <w:ind w:firstLine="567"/>
      <w:jc w:val="right"/>
    </w:pPr>
    <w:rPr>
      <w:b/>
      <w:i/>
      <w:sz w:val="24"/>
      <w:lang w:val="en-US"/>
    </w:rPr>
  </w:style>
  <w:style w:type="paragraph" w:styleId="Revision">
    <w:name w:val="Revision"/>
    <w:basedOn w:val="Normal"/>
    <w:rsid w:val="0011069F"/>
    <w:pPr>
      <w:keepLines/>
      <w:spacing w:before="1200" w:after="120"/>
      <w:ind w:firstLine="567"/>
      <w:jc w:val="right"/>
    </w:pPr>
    <w:rPr>
      <w:b/>
      <w:i/>
      <w:sz w:val="24"/>
      <w:lang w:val="en-US"/>
    </w:rPr>
  </w:style>
  <w:style w:type="paragraph" w:customStyle="1" w:styleId="DocDate">
    <w:name w:val="DocDate"/>
    <w:basedOn w:val="Normal"/>
    <w:rsid w:val="0011069F"/>
    <w:pPr>
      <w:keepLines/>
      <w:spacing w:before="120" w:after="4000"/>
      <w:ind w:firstLine="567"/>
      <w:jc w:val="right"/>
    </w:pPr>
    <w:rPr>
      <w:b/>
      <w:i/>
      <w:sz w:val="24"/>
      <w:lang w:val="en-US"/>
    </w:rPr>
  </w:style>
  <w:style w:type="paragraph" w:customStyle="1" w:styleId="Bullettext0">
    <w:name w:val="Bullet text 0"/>
    <w:basedOn w:val="Bullettekstas"/>
    <w:rsid w:val="0011069F"/>
  </w:style>
  <w:style w:type="paragraph" w:customStyle="1" w:styleId="Bullettekstas">
    <w:name w:val="Bullet tekstas"/>
    <w:rsid w:val="0011069F"/>
    <w:pPr>
      <w:keepLines/>
      <w:spacing w:after="120"/>
      <w:jc w:val="both"/>
    </w:pPr>
    <w:rPr>
      <w:sz w:val="24"/>
      <w:szCs w:val="24"/>
      <w:lang w:eastAsia="en-US"/>
    </w:rPr>
  </w:style>
  <w:style w:type="paragraph" w:customStyle="1" w:styleId="HeadingTable">
    <w:name w:val="Heading Table"/>
    <w:basedOn w:val="Normal"/>
    <w:next w:val="TabletextChar"/>
    <w:rsid w:val="0011069F"/>
    <w:pPr>
      <w:keepNext/>
      <w:keepLines/>
      <w:spacing w:before="120" w:after="120"/>
      <w:ind w:firstLine="0"/>
      <w:jc w:val="center"/>
    </w:pPr>
    <w:rPr>
      <w:b/>
      <w:sz w:val="24"/>
      <w:szCs w:val="20"/>
    </w:rPr>
  </w:style>
  <w:style w:type="paragraph" w:customStyle="1" w:styleId="TabletextChar">
    <w:name w:val="Table text Char"/>
    <w:basedOn w:val="Normal"/>
    <w:uiPriority w:val="3"/>
    <w:rsid w:val="0011069F"/>
    <w:pPr>
      <w:spacing w:after="60"/>
      <w:ind w:firstLine="0"/>
      <w:jc w:val="left"/>
    </w:pPr>
    <w:rPr>
      <w:sz w:val="24"/>
      <w:szCs w:val="20"/>
    </w:rPr>
  </w:style>
  <w:style w:type="paragraph" w:customStyle="1" w:styleId="Bullettext2">
    <w:name w:val="Bullet text 2"/>
    <w:basedOn w:val="Bullettekstas"/>
    <w:rsid w:val="0011069F"/>
    <w:pPr>
      <w:ind w:left="1134"/>
    </w:pPr>
  </w:style>
  <w:style w:type="paragraph" w:customStyle="1" w:styleId="Location">
    <w:name w:val="Location"/>
    <w:basedOn w:val="Normal"/>
    <w:rsid w:val="0011069F"/>
    <w:pPr>
      <w:spacing w:before="400"/>
      <w:ind w:firstLine="0"/>
      <w:jc w:val="center"/>
    </w:pPr>
    <w:rPr>
      <w:sz w:val="24"/>
      <w:szCs w:val="20"/>
      <w:lang w:val="en-GB"/>
    </w:rPr>
  </w:style>
  <w:style w:type="paragraph" w:customStyle="1" w:styleId="ElementChar">
    <w:name w:val="Element Char"/>
    <w:basedOn w:val="Normal"/>
    <w:rsid w:val="0011069F"/>
    <w:pPr>
      <w:keepLines/>
      <w:spacing w:after="120"/>
      <w:ind w:firstLine="0"/>
      <w:jc w:val="left"/>
    </w:pPr>
    <w:rPr>
      <w:b/>
      <w:sz w:val="24"/>
    </w:rPr>
  </w:style>
  <w:style w:type="character" w:customStyle="1" w:styleId="ElementCharChar">
    <w:name w:val="Element Char Char"/>
    <w:rsid w:val="0011069F"/>
    <w:rPr>
      <w:b/>
      <w:noProof w:val="0"/>
      <w:sz w:val="24"/>
      <w:szCs w:val="24"/>
      <w:lang w:val="lt-LT" w:eastAsia="en-US" w:bidi="ar-SA"/>
    </w:rPr>
  </w:style>
  <w:style w:type="paragraph" w:customStyle="1" w:styleId="TableTitle">
    <w:name w:val="Table Title"/>
    <w:basedOn w:val="BodytextChar0"/>
    <w:uiPriority w:val="99"/>
    <w:rsid w:val="0011069F"/>
    <w:pPr>
      <w:tabs>
        <w:tab w:val="left" w:pos="7938"/>
      </w:tabs>
      <w:spacing w:before="120"/>
      <w:ind w:firstLine="0"/>
    </w:pPr>
    <w:rPr>
      <w:b/>
      <w:szCs w:val="20"/>
      <w:lang w:val="lt-LT"/>
    </w:rPr>
  </w:style>
  <w:style w:type="paragraph" w:customStyle="1" w:styleId="Numeruotastekstas">
    <w:name w:val="Numeruotas tekstas"/>
    <w:basedOn w:val="BodytextChar0"/>
    <w:rsid w:val="0011069F"/>
    <w:pPr>
      <w:numPr>
        <w:numId w:val="8"/>
      </w:numPr>
    </w:pPr>
    <w:rPr>
      <w:lang w:val="lt-LT"/>
    </w:rPr>
  </w:style>
  <w:style w:type="paragraph" w:customStyle="1" w:styleId="Priedas">
    <w:name w:val="Priedas"/>
    <w:next w:val="BodytextChar0"/>
    <w:rsid w:val="0011069F"/>
    <w:pPr>
      <w:numPr>
        <w:numId w:val="4"/>
      </w:numPr>
      <w:tabs>
        <w:tab w:val="left" w:pos="1418"/>
        <w:tab w:val="left" w:pos="1701"/>
      </w:tabs>
      <w:spacing w:before="240" w:after="240"/>
      <w:ind w:left="567" w:firstLine="0"/>
      <w:jc w:val="center"/>
      <w:outlineLvl w:val="5"/>
    </w:pPr>
    <w:rPr>
      <w:b/>
      <w:bCs/>
      <w:sz w:val="32"/>
      <w:lang w:eastAsia="en-US"/>
    </w:rPr>
  </w:style>
  <w:style w:type="paragraph" w:customStyle="1" w:styleId="StyleDocumentSubtitleFirstline0cm">
    <w:name w:val="Style Document Subtitle + First line:  0 cm"/>
    <w:basedOn w:val="DocumentSubtitle"/>
    <w:rsid w:val="0011069F"/>
    <w:pPr>
      <w:ind w:firstLine="0"/>
    </w:pPr>
  </w:style>
  <w:style w:type="paragraph" w:styleId="BodyTextIndent">
    <w:name w:val="Body Text Indent"/>
    <w:basedOn w:val="BodyText"/>
    <w:link w:val="BodyTextIndentChar"/>
    <w:rsid w:val="0011069F"/>
    <w:pPr>
      <w:keepLines/>
      <w:spacing w:before="80" w:after="120"/>
      <w:ind w:left="360" w:firstLine="0"/>
      <w:jc w:val="left"/>
    </w:pPr>
    <w:rPr>
      <w:lang w:val="en-US"/>
    </w:rPr>
  </w:style>
  <w:style w:type="character" w:customStyle="1" w:styleId="BodyTextIndentChar">
    <w:name w:val="Body Text Indent Char"/>
    <w:basedOn w:val="DefaultParagraphFont"/>
    <w:link w:val="BodyTextIndent"/>
    <w:uiPriority w:val="99"/>
    <w:rsid w:val="00B731D9"/>
    <w:rPr>
      <w:szCs w:val="24"/>
      <w:lang w:val="en-US" w:eastAsia="en-US"/>
    </w:rPr>
  </w:style>
  <w:style w:type="paragraph" w:customStyle="1" w:styleId="BodyTextTable">
    <w:name w:val="Body Text Table"/>
    <w:basedOn w:val="BodyText"/>
    <w:rsid w:val="0011069F"/>
    <w:pPr>
      <w:keepLines/>
      <w:spacing w:before="40" w:after="40"/>
      <w:ind w:firstLine="0"/>
      <w:jc w:val="left"/>
    </w:pPr>
    <w:rPr>
      <w:lang w:val="en-US"/>
    </w:rPr>
  </w:style>
  <w:style w:type="paragraph" w:customStyle="1" w:styleId="BodyTextTableIndent">
    <w:name w:val="Body Text Table Indent"/>
    <w:basedOn w:val="BodyText"/>
    <w:next w:val="BodyTextTable"/>
    <w:rsid w:val="0011069F"/>
    <w:pPr>
      <w:keepLines/>
      <w:spacing w:before="40" w:after="40"/>
      <w:ind w:left="288" w:firstLine="0"/>
      <w:jc w:val="left"/>
    </w:pPr>
    <w:rPr>
      <w:lang w:val="en-US"/>
    </w:rPr>
  </w:style>
  <w:style w:type="paragraph" w:styleId="ListNumber2">
    <w:name w:val="List Number 2"/>
    <w:basedOn w:val="BodyText"/>
    <w:rsid w:val="0011069F"/>
    <w:pPr>
      <w:keepLines/>
      <w:tabs>
        <w:tab w:val="left" w:pos="864"/>
        <w:tab w:val="num" w:pos="1008"/>
      </w:tabs>
      <w:spacing w:before="60" w:after="60"/>
      <w:ind w:left="864" w:hanging="576"/>
      <w:jc w:val="left"/>
    </w:pPr>
    <w:rPr>
      <w:lang w:val="en-US"/>
    </w:rPr>
  </w:style>
  <w:style w:type="paragraph" w:styleId="ListNumber3">
    <w:name w:val="List Number 3"/>
    <w:basedOn w:val="BodyText"/>
    <w:rsid w:val="0011069F"/>
    <w:pPr>
      <w:keepLines/>
      <w:tabs>
        <w:tab w:val="num" w:pos="360"/>
        <w:tab w:val="left" w:pos="1440"/>
      </w:tabs>
      <w:spacing w:before="60" w:after="60"/>
      <w:ind w:left="360" w:hanging="360"/>
      <w:jc w:val="left"/>
    </w:pPr>
    <w:rPr>
      <w:lang w:val="en-US"/>
    </w:rPr>
  </w:style>
  <w:style w:type="paragraph" w:customStyle="1" w:styleId="Appendix">
    <w:name w:val="Appendix"/>
    <w:basedOn w:val="BodyText"/>
    <w:next w:val="BodyText"/>
    <w:rsid w:val="0011069F"/>
    <w:pPr>
      <w:keepNext/>
      <w:keepLines/>
      <w:pageBreakBefore/>
      <w:tabs>
        <w:tab w:val="num" w:pos="1800"/>
      </w:tabs>
      <w:spacing w:before="200"/>
      <w:ind w:firstLine="0"/>
      <w:jc w:val="center"/>
    </w:pPr>
    <w:rPr>
      <w:rFonts w:ascii="Tahoma" w:hAnsi="Tahoma"/>
      <w:b/>
      <w:sz w:val="32"/>
      <w:lang w:val="en-US"/>
    </w:rPr>
  </w:style>
  <w:style w:type="paragraph" w:styleId="ListNumber5">
    <w:name w:val="List Number 5"/>
    <w:basedOn w:val="Normal"/>
    <w:rsid w:val="0011069F"/>
    <w:pPr>
      <w:widowControl w:val="0"/>
      <w:tabs>
        <w:tab w:val="num" w:pos="1800"/>
      </w:tabs>
      <w:spacing w:line="240" w:lineRule="atLeast"/>
      <w:ind w:left="1800" w:hanging="360"/>
      <w:jc w:val="left"/>
    </w:pPr>
    <w:rPr>
      <w:rFonts w:ascii="Arial" w:hAnsi="Arial"/>
      <w:szCs w:val="20"/>
      <w:lang w:val="en-US"/>
    </w:rPr>
  </w:style>
  <w:style w:type="paragraph" w:customStyle="1" w:styleId="CompanyLogo3">
    <w:name w:val="Company Logo3"/>
    <w:basedOn w:val="BodyText"/>
    <w:rsid w:val="0011069F"/>
    <w:pPr>
      <w:keepLines/>
      <w:spacing w:after="0"/>
      <w:ind w:firstLine="0"/>
      <w:jc w:val="right"/>
    </w:pPr>
    <w:rPr>
      <w:rFonts w:ascii="Tahoma" w:hAnsi="Tahoma"/>
      <w:i/>
      <w:sz w:val="18"/>
      <w:lang w:val="en-US"/>
    </w:rPr>
  </w:style>
  <w:style w:type="character" w:styleId="Strong">
    <w:name w:val="Strong"/>
    <w:uiPriority w:val="99"/>
    <w:qFormat/>
    <w:rsid w:val="00727805"/>
    <w:rPr>
      <w:rFonts w:ascii="Times New Roman" w:hAnsi="Times New Roman"/>
      <w:b/>
      <w:bCs/>
    </w:rPr>
  </w:style>
  <w:style w:type="paragraph" w:customStyle="1" w:styleId="GTriadBodyCopy">
    <w:name w:val="G.Triad Body Copy"/>
    <w:basedOn w:val="Normal"/>
    <w:rsid w:val="0011069F"/>
    <w:pPr>
      <w:spacing w:before="40" w:after="40"/>
      <w:ind w:firstLine="0"/>
      <w:jc w:val="left"/>
    </w:pPr>
    <w:rPr>
      <w:lang w:val="en-US"/>
    </w:rPr>
  </w:style>
  <w:style w:type="paragraph" w:styleId="ListNumber">
    <w:name w:val="List Number"/>
    <w:basedOn w:val="BodyText"/>
    <w:rsid w:val="0011069F"/>
    <w:pPr>
      <w:keepLines/>
      <w:tabs>
        <w:tab w:val="num" w:pos="360"/>
      </w:tabs>
      <w:spacing w:before="60" w:after="60"/>
      <w:ind w:left="360" w:hanging="360"/>
      <w:jc w:val="left"/>
    </w:pPr>
    <w:rPr>
      <w:lang w:val="en-US"/>
    </w:rPr>
  </w:style>
  <w:style w:type="paragraph" w:styleId="ListBullet">
    <w:name w:val="List Bullet"/>
    <w:basedOn w:val="BodyText"/>
    <w:rsid w:val="0011069F"/>
    <w:pPr>
      <w:keepLines/>
      <w:tabs>
        <w:tab w:val="left" w:pos="216"/>
        <w:tab w:val="num" w:pos="360"/>
      </w:tabs>
      <w:spacing w:before="60" w:after="60"/>
      <w:ind w:left="360" w:hanging="360"/>
      <w:jc w:val="left"/>
    </w:pPr>
    <w:rPr>
      <w:lang w:val="en-US"/>
    </w:rPr>
  </w:style>
  <w:style w:type="paragraph" w:styleId="ListBullet2">
    <w:name w:val="List Bullet 2"/>
    <w:basedOn w:val="BodyText"/>
    <w:rsid w:val="0011069F"/>
    <w:pPr>
      <w:keepLines/>
      <w:tabs>
        <w:tab w:val="num" w:pos="360"/>
        <w:tab w:val="left" w:pos="432"/>
      </w:tabs>
      <w:spacing w:before="60" w:after="60"/>
      <w:ind w:left="360" w:hanging="360"/>
      <w:jc w:val="left"/>
    </w:pPr>
    <w:rPr>
      <w:lang w:val="en-US"/>
    </w:rPr>
  </w:style>
  <w:style w:type="paragraph" w:styleId="ListBullet3">
    <w:name w:val="List Bullet 3"/>
    <w:basedOn w:val="BodyText"/>
    <w:rsid w:val="0011069F"/>
    <w:pPr>
      <w:keepLines/>
      <w:tabs>
        <w:tab w:val="num" w:pos="360"/>
        <w:tab w:val="left" w:pos="648"/>
      </w:tabs>
      <w:spacing w:before="60" w:after="60"/>
      <w:ind w:left="648" w:hanging="360"/>
      <w:jc w:val="left"/>
    </w:pPr>
    <w:rPr>
      <w:lang w:val="en-US"/>
    </w:rPr>
  </w:style>
  <w:style w:type="paragraph" w:customStyle="1" w:styleId="HeadingBase">
    <w:name w:val="Heading Base"/>
    <w:basedOn w:val="BodyText"/>
    <w:next w:val="BodyText"/>
    <w:rsid w:val="0011069F"/>
    <w:pPr>
      <w:keepNext/>
      <w:keepLines/>
      <w:spacing w:after="0" w:line="240" w:lineRule="atLeast"/>
      <w:ind w:firstLine="0"/>
      <w:jc w:val="left"/>
    </w:pPr>
    <w:rPr>
      <w:rFonts w:ascii="Garamond" w:hAnsi="Garamond"/>
      <w:kern w:val="20"/>
      <w:sz w:val="24"/>
      <w:szCs w:val="20"/>
      <w:lang w:val="en-GB"/>
    </w:rPr>
  </w:style>
  <w:style w:type="paragraph" w:styleId="BodyText2">
    <w:name w:val="Body Text 2"/>
    <w:basedOn w:val="Normal"/>
    <w:link w:val="BodyText2Char"/>
    <w:uiPriority w:val="99"/>
    <w:rsid w:val="0011069F"/>
    <w:pPr>
      <w:ind w:firstLine="0"/>
      <w:jc w:val="left"/>
    </w:pPr>
    <w:rPr>
      <w:rFonts w:ascii="Garamond" w:hAnsi="Garamond"/>
      <w:sz w:val="24"/>
      <w:szCs w:val="20"/>
    </w:rPr>
  </w:style>
  <w:style w:type="character" w:customStyle="1" w:styleId="BodyText2Char">
    <w:name w:val="Body Text 2 Char"/>
    <w:basedOn w:val="DefaultParagraphFont"/>
    <w:link w:val="BodyText2"/>
    <w:uiPriority w:val="99"/>
    <w:rsid w:val="00B731D9"/>
    <w:rPr>
      <w:rFonts w:ascii="Garamond" w:hAnsi="Garamond"/>
      <w:sz w:val="24"/>
      <w:lang w:eastAsia="en-US"/>
    </w:rPr>
  </w:style>
  <w:style w:type="character" w:customStyle="1" w:styleId="Kursyvas">
    <w:name w:val="Kursyvas"/>
    <w:rsid w:val="0011069F"/>
    <w:rPr>
      <w:i/>
    </w:rPr>
  </w:style>
  <w:style w:type="paragraph" w:styleId="BodyTextIndent3">
    <w:name w:val="Body Text Indent 3"/>
    <w:basedOn w:val="Normal"/>
    <w:link w:val="BodyTextIndent3Char"/>
    <w:rsid w:val="0011069F"/>
    <w:pPr>
      <w:spacing w:after="120"/>
      <w:ind w:left="283" w:firstLine="0"/>
      <w:jc w:val="left"/>
    </w:pPr>
    <w:rPr>
      <w:rFonts w:eastAsia="Arial Unicode MS"/>
      <w:sz w:val="16"/>
      <w:szCs w:val="16"/>
      <w:lang w:val="en-GB"/>
    </w:rPr>
  </w:style>
  <w:style w:type="character" w:customStyle="1" w:styleId="BodyTextIndent3Char">
    <w:name w:val="Body Text Indent 3 Char"/>
    <w:basedOn w:val="DefaultParagraphFont"/>
    <w:link w:val="BodyTextIndent3"/>
    <w:uiPriority w:val="99"/>
    <w:rsid w:val="00B731D9"/>
    <w:rPr>
      <w:rFonts w:eastAsia="Arial Unicode MS"/>
      <w:sz w:val="16"/>
      <w:szCs w:val="16"/>
      <w:lang w:val="en-GB" w:eastAsia="en-US"/>
    </w:rPr>
  </w:style>
  <w:style w:type="paragraph" w:styleId="BodyText3">
    <w:name w:val="Body Text 3"/>
    <w:basedOn w:val="Normal"/>
    <w:link w:val="BodyText3Char"/>
    <w:uiPriority w:val="99"/>
    <w:rsid w:val="0011069F"/>
    <w:pPr>
      <w:ind w:firstLine="0"/>
    </w:pPr>
    <w:rPr>
      <w:szCs w:val="20"/>
      <w:lang w:val="en-GB"/>
    </w:rPr>
  </w:style>
  <w:style w:type="character" w:customStyle="1" w:styleId="BodyText3Char">
    <w:name w:val="Body Text 3 Char"/>
    <w:basedOn w:val="DefaultParagraphFont"/>
    <w:link w:val="BodyText3"/>
    <w:uiPriority w:val="99"/>
    <w:rsid w:val="00B731D9"/>
    <w:rPr>
      <w:lang w:val="en-GB" w:eastAsia="en-US"/>
    </w:rPr>
  </w:style>
  <w:style w:type="character" w:styleId="FollowedHyperlink">
    <w:name w:val="FollowedHyperlink"/>
    <w:rsid w:val="0011069F"/>
    <w:rPr>
      <w:color w:val="800080"/>
      <w:u w:val="single"/>
    </w:rPr>
  </w:style>
  <w:style w:type="paragraph" w:customStyle="1" w:styleId="Normalbullets">
    <w:name w:val="Normal bullets"/>
    <w:rsid w:val="0011069F"/>
    <w:pPr>
      <w:tabs>
        <w:tab w:val="num" w:pos="360"/>
      </w:tabs>
      <w:spacing w:after="120"/>
      <w:ind w:left="360" w:hanging="360"/>
      <w:jc w:val="both"/>
    </w:pPr>
    <w:rPr>
      <w:rFonts w:ascii="Arial" w:hAnsi="Arial"/>
      <w:lang w:val="en-US" w:eastAsia="en-US"/>
    </w:rPr>
  </w:style>
  <w:style w:type="paragraph" w:customStyle="1" w:styleId="Tabletext0">
    <w:name w:val="Tabletext"/>
    <w:basedOn w:val="Normal"/>
    <w:uiPriority w:val="3"/>
    <w:rsid w:val="0011069F"/>
    <w:pPr>
      <w:keepLines/>
      <w:widowControl w:val="0"/>
      <w:spacing w:after="120" w:line="240" w:lineRule="atLeast"/>
      <w:ind w:firstLine="0"/>
      <w:jc w:val="left"/>
    </w:pPr>
    <w:rPr>
      <w:szCs w:val="20"/>
      <w:lang w:val="en-US"/>
    </w:rPr>
  </w:style>
  <w:style w:type="paragraph" w:customStyle="1" w:styleId="Organizacija">
    <w:name w:val="Organizacija"/>
    <w:basedOn w:val="Normal"/>
    <w:rsid w:val="0011069F"/>
    <w:pPr>
      <w:ind w:firstLine="0"/>
      <w:jc w:val="center"/>
    </w:pPr>
    <w:rPr>
      <w:rFonts w:ascii="TimesLT" w:hAnsi="TimesLT"/>
      <w:caps/>
      <w:sz w:val="24"/>
      <w:szCs w:val="20"/>
    </w:rPr>
  </w:style>
  <w:style w:type="paragraph" w:customStyle="1" w:styleId="Paragraph2">
    <w:name w:val="Paragraph2"/>
    <w:basedOn w:val="Normal"/>
    <w:rsid w:val="0011069F"/>
    <w:pPr>
      <w:widowControl w:val="0"/>
      <w:spacing w:before="80" w:line="240" w:lineRule="atLeast"/>
      <w:ind w:left="720" w:firstLine="0"/>
    </w:pPr>
    <w:rPr>
      <w:color w:val="000000"/>
      <w:szCs w:val="20"/>
      <w:lang w:val="en-AU"/>
    </w:rPr>
  </w:style>
  <w:style w:type="paragraph" w:styleId="BodyTextIndent2">
    <w:name w:val="Body Text Indent 2"/>
    <w:basedOn w:val="Normal"/>
    <w:link w:val="BodyTextIndent2Char"/>
    <w:rsid w:val="0011069F"/>
    <w:pPr>
      <w:spacing w:after="120" w:line="480" w:lineRule="auto"/>
      <w:ind w:left="283" w:firstLine="0"/>
      <w:jc w:val="left"/>
    </w:pPr>
    <w:rPr>
      <w:sz w:val="24"/>
      <w:szCs w:val="20"/>
    </w:rPr>
  </w:style>
  <w:style w:type="character" w:customStyle="1" w:styleId="BodyTextIndent2Char">
    <w:name w:val="Body Text Indent 2 Char"/>
    <w:basedOn w:val="DefaultParagraphFont"/>
    <w:link w:val="BodyTextIndent2"/>
    <w:uiPriority w:val="99"/>
    <w:rsid w:val="00B731D9"/>
    <w:rPr>
      <w:sz w:val="24"/>
      <w:lang w:eastAsia="en-US"/>
    </w:rPr>
  </w:style>
  <w:style w:type="paragraph" w:customStyle="1" w:styleId="Paveiksliukas">
    <w:name w:val="Paveiksliukas"/>
    <w:basedOn w:val="Normal"/>
    <w:next w:val="Normal"/>
    <w:autoRedefine/>
    <w:rsid w:val="0011069F"/>
    <w:pPr>
      <w:tabs>
        <w:tab w:val="num" w:pos="719"/>
      </w:tabs>
      <w:spacing w:before="120" w:after="120"/>
      <w:ind w:left="719" w:hanging="435"/>
      <w:jc w:val="center"/>
    </w:pPr>
    <w:rPr>
      <w:sz w:val="24"/>
      <w:szCs w:val="20"/>
      <w:lang w:val="en-AU" w:eastAsia="lt-LT"/>
    </w:rPr>
  </w:style>
  <w:style w:type="paragraph" w:customStyle="1" w:styleId="tabletext">
    <w:name w:val="tabletext"/>
    <w:basedOn w:val="Normal"/>
    <w:uiPriority w:val="3"/>
    <w:rsid w:val="0011069F"/>
    <w:pPr>
      <w:numPr>
        <w:numId w:val="5"/>
      </w:numPr>
      <w:tabs>
        <w:tab w:val="clear" w:pos="1080"/>
      </w:tabs>
      <w:spacing w:before="100" w:beforeAutospacing="1" w:after="100" w:afterAutospacing="1"/>
      <w:ind w:left="0" w:firstLine="0"/>
      <w:jc w:val="left"/>
    </w:pPr>
    <w:rPr>
      <w:rFonts w:ascii="Arial Unicode MS" w:eastAsia="Arial Unicode MS" w:hAnsi="Arial Unicode MS" w:cs="Arial Unicode MS"/>
      <w:sz w:val="24"/>
      <w:lang w:val="en-GB"/>
    </w:rPr>
  </w:style>
  <w:style w:type="paragraph" w:customStyle="1" w:styleId="Normalbold">
    <w:name w:val="Normal bold"/>
    <w:basedOn w:val="Normal"/>
    <w:next w:val="Normal"/>
    <w:rsid w:val="0011069F"/>
    <w:pPr>
      <w:spacing w:after="120"/>
      <w:ind w:firstLine="0"/>
      <w:jc w:val="left"/>
    </w:pPr>
    <w:rPr>
      <w:rFonts w:ascii="Arial" w:hAnsi="Arial"/>
      <w:b/>
      <w:szCs w:val="20"/>
      <w:lang w:val="en-US"/>
    </w:rPr>
  </w:style>
  <w:style w:type="paragraph" w:customStyle="1" w:styleId="StyleTabletextBoldChar">
    <w:name w:val="Style Table text + Bold Char"/>
    <w:basedOn w:val="TabletextChar"/>
    <w:rsid w:val="0011069F"/>
    <w:rPr>
      <w:b/>
      <w:bCs/>
    </w:rPr>
  </w:style>
  <w:style w:type="character" w:customStyle="1" w:styleId="TabletextCharChar">
    <w:name w:val="Table text Char Char"/>
    <w:uiPriority w:val="3"/>
    <w:rsid w:val="0011069F"/>
    <w:rPr>
      <w:noProof w:val="0"/>
      <w:sz w:val="24"/>
      <w:lang w:val="lt-LT" w:eastAsia="en-US" w:bidi="ar-SA"/>
    </w:rPr>
  </w:style>
  <w:style w:type="character" w:customStyle="1" w:styleId="StyleTabletextBoldCharChar">
    <w:name w:val="Style Table text + Bold Char Char"/>
    <w:rsid w:val="0011069F"/>
    <w:rPr>
      <w:b/>
      <w:bCs/>
      <w:noProof w:val="0"/>
      <w:sz w:val="24"/>
      <w:lang w:val="lt-LT" w:eastAsia="en-US" w:bidi="ar-SA"/>
    </w:rPr>
  </w:style>
  <w:style w:type="paragraph" w:customStyle="1" w:styleId="StyleBoldChar">
    <w:name w:val="Style Bold Char"/>
    <w:basedOn w:val="Normal"/>
    <w:rsid w:val="0011069F"/>
    <w:pPr>
      <w:spacing w:after="120"/>
      <w:ind w:firstLine="0"/>
    </w:pPr>
    <w:rPr>
      <w:b/>
      <w:sz w:val="22"/>
      <w:szCs w:val="20"/>
    </w:rPr>
  </w:style>
  <w:style w:type="paragraph" w:customStyle="1" w:styleId="Tabletext1">
    <w:name w:val="Table text"/>
    <w:basedOn w:val="Normal"/>
    <w:link w:val="TabletextChar1"/>
    <w:uiPriority w:val="3"/>
    <w:rsid w:val="0011069F"/>
    <w:pPr>
      <w:spacing w:after="60"/>
      <w:ind w:firstLine="0"/>
      <w:jc w:val="left"/>
    </w:pPr>
    <w:rPr>
      <w:sz w:val="24"/>
      <w:szCs w:val="20"/>
    </w:rPr>
  </w:style>
  <w:style w:type="character" w:customStyle="1" w:styleId="TabletextChar1">
    <w:name w:val="Table text Char1"/>
    <w:basedOn w:val="DefaultParagraphFont"/>
    <w:link w:val="Tabletext1"/>
    <w:uiPriority w:val="3"/>
    <w:rsid w:val="000E7B59"/>
    <w:rPr>
      <w:sz w:val="24"/>
      <w:lang w:eastAsia="en-US"/>
    </w:rPr>
  </w:style>
  <w:style w:type="character" w:customStyle="1" w:styleId="BodytextCharCharChar">
    <w:name w:val="Body text Char Char Char"/>
    <w:rsid w:val="0011069F"/>
    <w:rPr>
      <w:noProof w:val="0"/>
      <w:sz w:val="24"/>
      <w:szCs w:val="24"/>
      <w:lang w:val="en-US" w:eastAsia="en-US" w:bidi="ar-SA"/>
    </w:rPr>
  </w:style>
  <w:style w:type="paragraph" w:customStyle="1" w:styleId="special">
    <w:name w:val="special"/>
    <w:basedOn w:val="Normal"/>
    <w:rsid w:val="0011069F"/>
    <w:pPr>
      <w:numPr>
        <w:numId w:val="6"/>
      </w:numPr>
      <w:tabs>
        <w:tab w:val="clear" w:pos="360"/>
        <w:tab w:val="num" w:pos="1080"/>
      </w:tabs>
      <w:spacing w:after="120"/>
      <w:jc w:val="left"/>
    </w:pPr>
    <w:rPr>
      <w:rFonts w:ascii="Arial" w:hAnsi="Arial"/>
      <w:szCs w:val="20"/>
      <w:lang w:val="en-GB"/>
    </w:rPr>
  </w:style>
  <w:style w:type="paragraph" w:customStyle="1" w:styleId="listtekstas">
    <w:name w:val="list tekstas"/>
    <w:basedOn w:val="Normal"/>
    <w:rsid w:val="0011069F"/>
    <w:pPr>
      <w:numPr>
        <w:numId w:val="7"/>
      </w:numPr>
      <w:spacing w:after="120"/>
    </w:pPr>
    <w:rPr>
      <w:sz w:val="22"/>
      <w:szCs w:val="20"/>
      <w:lang w:val="en-GB" w:eastAsia="lt-LT"/>
    </w:rPr>
  </w:style>
  <w:style w:type="character" w:styleId="PageNumber">
    <w:name w:val="page number"/>
    <w:basedOn w:val="DefaultParagraphFont"/>
    <w:uiPriority w:val="99"/>
    <w:rsid w:val="0011069F"/>
  </w:style>
  <w:style w:type="character" w:customStyle="1" w:styleId="Heading4H4H41H42H43H411H421H44H412H422H45H413H423H46H47H414H424H48H49H410H415H425H416H426H417H427H431H4111H4211H441H4121H4221H451H4131H4231H461H471H4141H4241H481H491H4101H4151H4251H4161H4261H418H428HChar">
    <w:name w:val="Heading 4;H4;H41;H42;H43;H411;H421;H44;H412;H422;H45;H413;H423;H46;H47;H414;H424;H48;H49;H410;H415;H425;H416;H426;H417;H427;H431;H4111;H4211;H441;H4121;H4221;H451;H4131;H4231;H461;H471;H4141;H4241;H481;H491;H4101;H4151;H4251;H4161;H4261;H418;H428;H Char"/>
    <w:rsid w:val="0011069F"/>
    <w:rPr>
      <w:i/>
      <w:noProof w:val="0"/>
      <w:sz w:val="24"/>
      <w:szCs w:val="24"/>
      <w:lang w:val="lt-LT" w:eastAsia="en-US" w:bidi="ar-SA"/>
    </w:rPr>
  </w:style>
  <w:style w:type="paragraph" w:customStyle="1" w:styleId="normalbold0">
    <w:name w:val="normal bold"/>
    <w:basedOn w:val="Normal"/>
    <w:rsid w:val="0011069F"/>
    <w:pPr>
      <w:spacing w:before="200" w:after="60"/>
      <w:ind w:firstLine="0"/>
    </w:pPr>
    <w:rPr>
      <w:b/>
      <w:sz w:val="22"/>
      <w:szCs w:val="20"/>
      <w:lang w:val="en-GB" w:eastAsia="lt-LT"/>
    </w:rPr>
  </w:style>
  <w:style w:type="paragraph" w:customStyle="1" w:styleId="Bulletlist">
    <w:name w:val="Bullet list"/>
    <w:basedOn w:val="BodytextChar0"/>
    <w:rsid w:val="0011069F"/>
    <w:pPr>
      <w:tabs>
        <w:tab w:val="num" w:pos="1440"/>
      </w:tabs>
      <w:ind w:left="1440" w:hanging="360"/>
    </w:pPr>
    <w:rPr>
      <w:lang w:val="lt-LT"/>
    </w:rPr>
  </w:style>
  <w:style w:type="character" w:customStyle="1" w:styleId="datametai">
    <w:name w:val="datametai"/>
    <w:basedOn w:val="DefaultParagraphFont"/>
    <w:rsid w:val="0011069F"/>
  </w:style>
  <w:style w:type="character" w:customStyle="1" w:styleId="datamnuo">
    <w:name w:val="datamnuo"/>
    <w:basedOn w:val="DefaultParagraphFont"/>
    <w:rsid w:val="0011069F"/>
  </w:style>
  <w:style w:type="character" w:customStyle="1" w:styleId="datadiena">
    <w:name w:val="datadiena"/>
    <w:basedOn w:val="DefaultParagraphFont"/>
    <w:rsid w:val="0011069F"/>
  </w:style>
  <w:style w:type="paragraph" w:customStyle="1" w:styleId="StyleJustifiedFirstline095cm1">
    <w:name w:val="Style Justified First line:  095 cm1"/>
    <w:basedOn w:val="Normal"/>
    <w:rsid w:val="0011069F"/>
    <w:pPr>
      <w:spacing w:line="360" w:lineRule="auto"/>
      <w:ind w:firstLine="539"/>
    </w:pPr>
    <w:rPr>
      <w:sz w:val="24"/>
      <w:szCs w:val="20"/>
      <w:lang w:eastAsia="lt-LT"/>
    </w:rPr>
  </w:style>
  <w:style w:type="paragraph" w:customStyle="1" w:styleId="CentrBold0">
    <w:name w:val="CentrBold"/>
    <w:rsid w:val="0011069F"/>
    <w:pPr>
      <w:jc w:val="center"/>
    </w:pPr>
    <w:rPr>
      <w:rFonts w:ascii="TimesLT" w:hAnsi="TimesLT"/>
      <w:b/>
      <w:caps/>
      <w:lang w:val="en-GB" w:eastAsia="en-US"/>
    </w:rPr>
  </w:style>
  <w:style w:type="paragraph" w:customStyle="1" w:styleId="Figuros">
    <w:name w:val="Figuros"/>
    <w:basedOn w:val="Normal"/>
    <w:autoRedefine/>
    <w:rsid w:val="00A72387"/>
    <w:pPr>
      <w:keepNext/>
      <w:ind w:firstLine="0"/>
      <w:jc w:val="left"/>
    </w:pPr>
    <w:rPr>
      <w:b/>
      <w:szCs w:val="20"/>
    </w:rPr>
  </w:style>
  <w:style w:type="character" w:styleId="HTMLCode">
    <w:name w:val="HTML Code"/>
    <w:rsid w:val="0011069F"/>
    <w:rPr>
      <w:rFonts w:ascii="Courier New" w:eastAsia="Times New Roman" w:hAnsi="Courier New" w:cs="Courier New"/>
      <w:sz w:val="20"/>
      <w:szCs w:val="20"/>
    </w:rPr>
  </w:style>
  <w:style w:type="paragraph" w:customStyle="1" w:styleId="Captionpaveikslas">
    <w:name w:val="Caption.paveikslas"/>
    <w:basedOn w:val="Normal"/>
    <w:next w:val="Normal"/>
    <w:autoRedefine/>
    <w:rsid w:val="00DB7F51"/>
    <w:pPr>
      <w:tabs>
        <w:tab w:val="num" w:pos="1080"/>
      </w:tabs>
      <w:spacing w:before="120" w:after="120"/>
      <w:ind w:firstLine="0"/>
      <w:jc w:val="center"/>
    </w:pPr>
    <w:rPr>
      <w:sz w:val="24"/>
      <w:szCs w:val="20"/>
    </w:rPr>
  </w:style>
  <w:style w:type="paragraph" w:styleId="PlainText">
    <w:name w:val="Plain Text"/>
    <w:basedOn w:val="Normal"/>
    <w:link w:val="PlainTextChar"/>
    <w:uiPriority w:val="99"/>
    <w:rsid w:val="007668AE"/>
    <w:pPr>
      <w:ind w:firstLine="0"/>
      <w:jc w:val="left"/>
    </w:pPr>
    <w:rPr>
      <w:rFonts w:ascii="Courier New" w:hAnsi="Courier New" w:cs="Courier New"/>
      <w:szCs w:val="20"/>
    </w:rPr>
  </w:style>
  <w:style w:type="character" w:customStyle="1" w:styleId="PlainTextChar">
    <w:name w:val="Plain Text Char"/>
    <w:basedOn w:val="DefaultParagraphFont"/>
    <w:link w:val="PlainText"/>
    <w:uiPriority w:val="99"/>
    <w:rsid w:val="00B731D9"/>
    <w:rPr>
      <w:rFonts w:ascii="Courier New" w:hAnsi="Courier New" w:cs="Courier New"/>
      <w:lang w:eastAsia="en-US"/>
    </w:rPr>
  </w:style>
  <w:style w:type="character" w:customStyle="1" w:styleId="CharChar">
    <w:name w:val="Char Char"/>
    <w:locked/>
    <w:rsid w:val="007646E4"/>
    <w:rPr>
      <w:b/>
      <w:bCs/>
      <w:i/>
      <w:sz w:val="22"/>
      <w:szCs w:val="28"/>
      <w:lang w:val="lt-LT" w:eastAsia="en-US" w:bidi="ar-SA"/>
    </w:rPr>
  </w:style>
  <w:style w:type="paragraph" w:customStyle="1" w:styleId="StyleCaption">
    <w:name w:val="Style Caption"/>
    <w:aliases w:val="Paveikslo pavadinimas + Not Bold Italic Centered"/>
    <w:basedOn w:val="Caption"/>
    <w:autoRedefine/>
    <w:rsid w:val="007216FB"/>
    <w:pPr>
      <w:jc w:val="center"/>
    </w:pPr>
    <w:rPr>
      <w:b/>
      <w:bCs w:val="0"/>
      <w:i w:val="0"/>
      <w:iCs/>
    </w:rPr>
  </w:style>
  <w:style w:type="character" w:styleId="Emphasis">
    <w:name w:val="Emphasis"/>
    <w:aliases w:val="Lentelės antraštė"/>
    <w:basedOn w:val="DefaultParagraphFont"/>
    <w:uiPriority w:val="99"/>
    <w:qFormat/>
    <w:rsid w:val="00681356"/>
    <w:rPr>
      <w:rFonts w:ascii="Times New Roman" w:hAnsi="Times New Roman"/>
      <w:i/>
      <w:iCs/>
    </w:rPr>
  </w:style>
  <w:style w:type="paragraph" w:customStyle="1" w:styleId="Pa22">
    <w:name w:val="Pa22"/>
    <w:basedOn w:val="Normal"/>
    <w:next w:val="Normal"/>
    <w:uiPriority w:val="99"/>
    <w:rsid w:val="00F9392A"/>
    <w:pPr>
      <w:autoSpaceDE w:val="0"/>
      <w:autoSpaceDN w:val="0"/>
      <w:adjustRightInd w:val="0"/>
      <w:spacing w:line="221" w:lineRule="atLeast"/>
      <w:ind w:firstLine="0"/>
      <w:jc w:val="left"/>
    </w:pPr>
    <w:rPr>
      <w:rFonts w:ascii="Myriad Pro" w:hAnsi="Myriad Pro"/>
      <w:sz w:val="24"/>
      <w:lang w:eastAsia="lt-LT"/>
    </w:rPr>
  </w:style>
  <w:style w:type="paragraph" w:customStyle="1" w:styleId="Scenarijantrat1">
    <w:name w:val="Scenarijų antraštė 1"/>
    <w:basedOn w:val="Normal"/>
    <w:link w:val="Scenarijantrat1Char"/>
    <w:uiPriority w:val="2"/>
    <w:qFormat/>
    <w:rsid w:val="00682E8D"/>
    <w:pPr>
      <w:spacing w:before="120"/>
      <w:ind w:firstLine="0"/>
    </w:pPr>
    <w:rPr>
      <w:b/>
      <w:color w:val="404040" w:themeColor="text1" w:themeTint="BF"/>
    </w:rPr>
  </w:style>
  <w:style w:type="character" w:customStyle="1" w:styleId="Scenarijantrat1Char">
    <w:name w:val="Scenarijų antraštė 1 Char"/>
    <w:basedOn w:val="DefaultParagraphFont"/>
    <w:link w:val="Scenarijantrat1"/>
    <w:uiPriority w:val="2"/>
    <w:rsid w:val="00682E8D"/>
    <w:rPr>
      <w:b/>
      <w:color w:val="404040" w:themeColor="text1" w:themeTint="BF"/>
      <w:szCs w:val="24"/>
      <w:lang w:eastAsia="en-US"/>
    </w:rPr>
  </w:style>
  <w:style w:type="paragraph" w:customStyle="1" w:styleId="Captionfigura">
    <w:name w:val="Caption.figura"/>
    <w:aliases w:val="Paveikslėlis"/>
    <w:basedOn w:val="Captionpaveikslas"/>
    <w:next w:val="Caption"/>
    <w:link w:val="CaptionfiguraChar"/>
    <w:qFormat/>
    <w:rsid w:val="00084D1C"/>
    <w:rPr>
      <w:i/>
      <w:sz w:val="20"/>
    </w:rPr>
  </w:style>
  <w:style w:type="character" w:customStyle="1" w:styleId="CaptionfiguraChar">
    <w:name w:val="Caption.figura Char"/>
    <w:aliases w:val="Paveikslėlis Char"/>
    <w:basedOn w:val="CaptionChar"/>
    <w:link w:val="Captionfigura"/>
    <w:rsid w:val="00084D1C"/>
    <w:rPr>
      <w:b/>
      <w:bCs w:val="0"/>
      <w:i/>
      <w:sz w:val="18"/>
      <w:lang w:eastAsia="en-US"/>
    </w:rPr>
  </w:style>
  <w:style w:type="paragraph" w:customStyle="1" w:styleId="Nuoroda">
    <w:name w:val="Nuoroda"/>
    <w:basedOn w:val="Normal"/>
    <w:link w:val="NuorodaChar"/>
    <w:qFormat/>
    <w:rsid w:val="00F63FD9"/>
    <w:pPr>
      <w:ind w:firstLine="0"/>
    </w:pPr>
    <w:rPr>
      <w:b/>
      <w:i/>
      <w:color w:val="447524"/>
      <w:u w:val="single"/>
    </w:rPr>
  </w:style>
  <w:style w:type="character" w:customStyle="1" w:styleId="NuorodaChar">
    <w:name w:val="Nuoroda Char"/>
    <w:basedOn w:val="DefaultParagraphFont"/>
    <w:link w:val="Nuoroda"/>
    <w:rsid w:val="00F63FD9"/>
    <w:rPr>
      <w:b/>
      <w:i/>
      <w:color w:val="447524"/>
      <w:szCs w:val="24"/>
      <w:u w:val="single"/>
      <w:lang w:eastAsia="en-US"/>
    </w:rPr>
  </w:style>
  <w:style w:type="paragraph" w:customStyle="1" w:styleId="Lentelssraas">
    <w:name w:val="Lentelės sąrašas"/>
    <w:basedOn w:val="Tabletext1"/>
    <w:link w:val="LentelssraasChar"/>
    <w:uiPriority w:val="3"/>
    <w:qFormat/>
    <w:rsid w:val="00192F9B"/>
    <w:pPr>
      <w:keepNext/>
      <w:numPr>
        <w:numId w:val="10"/>
      </w:numPr>
      <w:spacing w:after="100"/>
      <w:jc w:val="both"/>
    </w:pPr>
    <w:rPr>
      <w:sz w:val="20"/>
    </w:rPr>
  </w:style>
  <w:style w:type="character" w:customStyle="1" w:styleId="LentelssraasChar">
    <w:name w:val="Lentelės sąrašas Char"/>
    <w:basedOn w:val="TabletextChar1"/>
    <w:link w:val="Lentelssraas"/>
    <w:uiPriority w:val="3"/>
    <w:rsid w:val="000E7B59"/>
    <w:rPr>
      <w:sz w:val="24"/>
      <w:lang w:eastAsia="en-US"/>
    </w:rPr>
  </w:style>
  <w:style w:type="paragraph" w:customStyle="1" w:styleId="Tekstaslentels">
    <w:name w:val="Tekstas lentelės"/>
    <w:basedOn w:val="Tabletext1"/>
    <w:link w:val="TekstaslentelsChar"/>
    <w:uiPriority w:val="3"/>
    <w:qFormat/>
    <w:rsid w:val="00DC5130"/>
    <w:pPr>
      <w:spacing w:after="80"/>
      <w:jc w:val="both"/>
    </w:pPr>
    <w:rPr>
      <w:sz w:val="20"/>
    </w:rPr>
  </w:style>
  <w:style w:type="character" w:customStyle="1" w:styleId="TekstaslentelsChar">
    <w:name w:val="Tekstas lentelės Char"/>
    <w:basedOn w:val="TabletextChar1"/>
    <w:link w:val="Tekstaslentels"/>
    <w:uiPriority w:val="3"/>
    <w:rsid w:val="000E7B59"/>
    <w:rPr>
      <w:sz w:val="24"/>
      <w:lang w:eastAsia="en-US"/>
    </w:rPr>
  </w:style>
  <w:style w:type="paragraph" w:customStyle="1" w:styleId="Scenarijantrat2">
    <w:name w:val="Scenarijų antraštė 2"/>
    <w:basedOn w:val="Normal"/>
    <w:link w:val="Scenarijantrat2Char"/>
    <w:uiPriority w:val="2"/>
    <w:qFormat/>
    <w:rsid w:val="00682E8D"/>
    <w:pPr>
      <w:spacing w:before="40"/>
      <w:ind w:firstLine="57"/>
    </w:pPr>
    <w:rPr>
      <w:i/>
      <w:color w:val="595959" w:themeColor="text1" w:themeTint="A6"/>
    </w:rPr>
  </w:style>
  <w:style w:type="character" w:customStyle="1" w:styleId="Scenarijantrat2Char">
    <w:name w:val="Scenarijų antraštė 2 Char"/>
    <w:basedOn w:val="DefaultParagraphFont"/>
    <w:link w:val="Scenarijantrat2"/>
    <w:uiPriority w:val="2"/>
    <w:rsid w:val="00682E8D"/>
    <w:rPr>
      <w:i/>
      <w:color w:val="595959" w:themeColor="text1" w:themeTint="A6"/>
      <w:szCs w:val="24"/>
      <w:lang w:eastAsia="en-US"/>
    </w:rPr>
  </w:style>
  <w:style w:type="paragraph" w:customStyle="1" w:styleId="Scenarijausnumeravimas">
    <w:name w:val="Scenarijaus numeravimas"/>
    <w:basedOn w:val="Normal"/>
    <w:link w:val="ScenarijausnumeravimasChar"/>
    <w:uiPriority w:val="2"/>
    <w:qFormat/>
    <w:rsid w:val="00445710"/>
    <w:pPr>
      <w:numPr>
        <w:numId w:val="9"/>
      </w:numPr>
    </w:pPr>
  </w:style>
  <w:style w:type="character" w:customStyle="1" w:styleId="ScenarijausnumeravimasChar">
    <w:name w:val="Scenarijaus numeravimas Char"/>
    <w:basedOn w:val="DefaultParagraphFont"/>
    <w:link w:val="Scenarijausnumeravimas"/>
    <w:uiPriority w:val="2"/>
    <w:rsid w:val="000E7B59"/>
    <w:rPr>
      <w:szCs w:val="24"/>
      <w:lang w:eastAsia="en-US"/>
    </w:rPr>
  </w:style>
  <w:style w:type="paragraph" w:customStyle="1" w:styleId="NAUJAS">
    <w:name w:val="NAUJAS"/>
    <w:basedOn w:val="Normal"/>
    <w:link w:val="NAUJASChar"/>
    <w:rsid w:val="0032517E"/>
    <w:pPr>
      <w:jc w:val="right"/>
    </w:pPr>
    <w:rPr>
      <w:b/>
      <w:i/>
      <w:sz w:val="18"/>
    </w:rPr>
  </w:style>
  <w:style w:type="character" w:customStyle="1" w:styleId="NAUJASChar">
    <w:name w:val="NAUJAS Char"/>
    <w:basedOn w:val="DefaultParagraphFont"/>
    <w:link w:val="NAUJAS"/>
    <w:rsid w:val="0032517E"/>
    <w:rPr>
      <w:b/>
      <w:i/>
      <w:sz w:val="18"/>
      <w:szCs w:val="24"/>
      <w:lang w:eastAsia="en-US"/>
    </w:rPr>
  </w:style>
  <w:style w:type="paragraph" w:customStyle="1" w:styleId="Lygiavimas">
    <w:name w:val="Lygiavimas"/>
    <w:basedOn w:val="Caption"/>
    <w:link w:val="LygiavimasChar"/>
    <w:qFormat/>
    <w:rsid w:val="00A93B84"/>
    <w:pPr>
      <w:jc w:val="both"/>
    </w:pPr>
    <w:rPr>
      <w:i w:val="0"/>
    </w:rPr>
  </w:style>
  <w:style w:type="character" w:customStyle="1" w:styleId="LygiavimasChar">
    <w:name w:val="Lygiavimas Char"/>
    <w:basedOn w:val="CaptionChar"/>
    <w:link w:val="Lygiavimas"/>
    <w:rsid w:val="00A93B84"/>
    <w:rPr>
      <w:b w:val="0"/>
      <w:bCs/>
      <w:i w:val="0"/>
      <w:sz w:val="18"/>
      <w:lang w:eastAsia="en-US"/>
    </w:rPr>
  </w:style>
  <w:style w:type="paragraph" w:styleId="ListParagraph">
    <w:name w:val="List Paragraph"/>
    <w:aliases w:val="List not in Table,Bullet EY,List Paragraph1,ERP-List Paragraph,List Paragraph11,List Paragraph111,Numbering,List Paragraph2,List Paragraph21,Lentele"/>
    <w:basedOn w:val="Normal"/>
    <w:link w:val="ListParagraphChar"/>
    <w:autoRedefine/>
    <w:uiPriority w:val="34"/>
    <w:qFormat/>
    <w:rsid w:val="0028745B"/>
    <w:pPr>
      <w:numPr>
        <w:numId w:val="48"/>
      </w:numPr>
      <w:spacing w:after="100"/>
    </w:pPr>
    <w:rPr>
      <w:bCs/>
    </w:rPr>
  </w:style>
  <w:style w:type="character" w:customStyle="1" w:styleId="ListParagraphChar">
    <w:name w:val="List Paragraph Char"/>
    <w:aliases w:val="List not in Table Char,Bullet EY Char,List Paragraph1 Char,ERP-List Paragraph Char,List Paragraph11 Char,List Paragraph111 Char,Numbering Char,List Paragraph2 Char,List Paragraph21 Char,Lentele Char"/>
    <w:link w:val="ListParagraph"/>
    <w:uiPriority w:val="34"/>
    <w:locked/>
    <w:rsid w:val="0028745B"/>
    <w:rPr>
      <w:bCs/>
      <w:szCs w:val="24"/>
      <w:lang w:eastAsia="en-US"/>
    </w:rPr>
  </w:style>
  <w:style w:type="paragraph" w:customStyle="1" w:styleId="Sraas1">
    <w:name w:val="Sąrašas1"/>
    <w:basedOn w:val="Normal"/>
    <w:link w:val="SraasChar"/>
    <w:qFormat/>
    <w:rsid w:val="003D521F"/>
    <w:pPr>
      <w:numPr>
        <w:numId w:val="11"/>
      </w:numPr>
      <w:spacing w:after="80"/>
    </w:pPr>
    <w:rPr>
      <w:szCs w:val="20"/>
    </w:rPr>
  </w:style>
  <w:style w:type="character" w:customStyle="1" w:styleId="SraasChar">
    <w:name w:val="Sąrašas Char"/>
    <w:basedOn w:val="DefaultParagraphFont"/>
    <w:link w:val="Sraas1"/>
    <w:rsid w:val="003D521F"/>
    <w:rPr>
      <w:lang w:eastAsia="en-US"/>
    </w:rPr>
  </w:style>
  <w:style w:type="paragraph" w:styleId="NoSpacing">
    <w:name w:val="No Spacing"/>
    <w:link w:val="NoSpacingChar"/>
    <w:uiPriority w:val="1"/>
    <w:qFormat/>
    <w:rsid w:val="00DE7AB8"/>
    <w:pPr>
      <w:ind w:firstLine="397"/>
      <w:jc w:val="both"/>
    </w:pPr>
    <w:rPr>
      <w:rFonts w:ascii="Verdana" w:hAnsi="Verdana"/>
      <w:szCs w:val="24"/>
      <w:lang w:eastAsia="en-US"/>
    </w:rPr>
  </w:style>
  <w:style w:type="character" w:customStyle="1" w:styleId="NoSpacingChar">
    <w:name w:val="No Spacing Char"/>
    <w:basedOn w:val="DefaultParagraphFont"/>
    <w:link w:val="NoSpacing"/>
    <w:uiPriority w:val="1"/>
    <w:rsid w:val="00DE7AB8"/>
    <w:rPr>
      <w:rFonts w:ascii="Verdana" w:hAnsi="Verdana"/>
      <w:szCs w:val="24"/>
      <w:lang w:eastAsia="en-US"/>
    </w:rPr>
  </w:style>
  <w:style w:type="paragraph" w:customStyle="1" w:styleId="TableContents">
    <w:name w:val="Table Contents"/>
    <w:basedOn w:val="Normal"/>
    <w:link w:val="TableContentsChar"/>
    <w:uiPriority w:val="99"/>
    <w:rsid w:val="0080479E"/>
    <w:pPr>
      <w:ind w:firstLine="0"/>
      <w:jc w:val="left"/>
    </w:pPr>
    <w:rPr>
      <w:rFonts w:ascii="Calibri" w:hAnsi="Calibri"/>
      <w:sz w:val="22"/>
      <w:szCs w:val="20"/>
      <w:lang w:eastAsia="lt-LT"/>
    </w:rPr>
  </w:style>
  <w:style w:type="character" w:customStyle="1" w:styleId="TableContentsChar">
    <w:name w:val="Table Contents Char"/>
    <w:link w:val="TableContents"/>
    <w:uiPriority w:val="99"/>
    <w:locked/>
    <w:rsid w:val="0080479E"/>
    <w:rPr>
      <w:rFonts w:ascii="Calibri" w:hAnsi="Calibri"/>
      <w:sz w:val="22"/>
    </w:rPr>
  </w:style>
  <w:style w:type="paragraph" w:customStyle="1" w:styleId="Bulletedintable">
    <w:name w:val="Bulleted in table"/>
    <w:basedOn w:val="TableContents"/>
    <w:uiPriority w:val="99"/>
    <w:rsid w:val="0080479E"/>
    <w:pPr>
      <w:numPr>
        <w:numId w:val="12"/>
      </w:numPr>
      <w:tabs>
        <w:tab w:val="clear" w:pos="170"/>
        <w:tab w:val="num" w:pos="482"/>
        <w:tab w:val="num" w:pos="1080"/>
      </w:tabs>
      <w:ind w:left="482" w:hanging="482"/>
    </w:pPr>
  </w:style>
  <w:style w:type="paragraph" w:customStyle="1" w:styleId="Antraste3tuned">
    <w:name w:val="Antraste 3 tuned"/>
    <w:basedOn w:val="Heading3"/>
    <w:link w:val="Antraste3tunedChar"/>
    <w:rsid w:val="00687577"/>
    <w:pPr>
      <w:numPr>
        <w:numId w:val="13"/>
      </w:numPr>
      <w:spacing w:after="60"/>
      <w:ind w:left="1418" w:hanging="1418"/>
      <w:jc w:val="left"/>
    </w:pPr>
    <w:rPr>
      <w:rFonts w:ascii="Verdana" w:hAnsi="Verdana"/>
      <w:color w:val="auto"/>
    </w:rPr>
  </w:style>
  <w:style w:type="character" w:customStyle="1" w:styleId="Antraste3tunedChar">
    <w:name w:val="Antraste 3 tuned Char"/>
    <w:basedOn w:val="DefaultParagraphFont"/>
    <w:link w:val="Antraste3tuned"/>
    <w:rsid w:val="00687577"/>
    <w:rPr>
      <w:rFonts w:ascii="Verdana" w:hAnsi="Verdana" w:cs="Arial"/>
      <w:b/>
      <w:bCs/>
      <w:i/>
      <w:sz w:val="28"/>
      <w:szCs w:val="24"/>
      <w:lang w:eastAsia="en-US"/>
    </w:rPr>
  </w:style>
  <w:style w:type="paragraph" w:customStyle="1" w:styleId="Style1">
    <w:name w:val="Style1"/>
    <w:basedOn w:val="ListParagraph"/>
    <w:link w:val="Style1Char"/>
    <w:rsid w:val="00BB1A8C"/>
  </w:style>
  <w:style w:type="character" w:customStyle="1" w:styleId="Style1Char">
    <w:name w:val="Style1 Char"/>
    <w:basedOn w:val="ListParagraphChar"/>
    <w:link w:val="Style1"/>
    <w:rsid w:val="00BB1A8C"/>
    <w:rPr>
      <w:b w:val="0"/>
      <w:bCs/>
      <w:szCs w:val="24"/>
      <w:lang w:eastAsia="en-US"/>
    </w:rPr>
  </w:style>
  <w:style w:type="paragraph" w:customStyle="1" w:styleId="Numeracija">
    <w:name w:val="Numeracija"/>
    <w:basedOn w:val="BodyText"/>
    <w:link w:val="NumeracijaChar"/>
    <w:qFormat/>
    <w:rsid w:val="00374256"/>
    <w:pPr>
      <w:numPr>
        <w:numId w:val="15"/>
      </w:numPr>
    </w:pPr>
  </w:style>
  <w:style w:type="character" w:customStyle="1" w:styleId="NumeracijaChar">
    <w:name w:val="Numeracija Char"/>
    <w:basedOn w:val="BodyTextChar"/>
    <w:link w:val="Numeracija"/>
    <w:rsid w:val="00374256"/>
    <w:rPr>
      <w:szCs w:val="24"/>
      <w:lang w:eastAsia="en-US"/>
    </w:rPr>
  </w:style>
  <w:style w:type="character" w:styleId="PlaceholderText">
    <w:name w:val="Placeholder Text"/>
    <w:basedOn w:val="DefaultParagraphFont"/>
    <w:uiPriority w:val="99"/>
    <w:semiHidden/>
    <w:rsid w:val="00315844"/>
    <w:rPr>
      <w:color w:val="808080"/>
    </w:rPr>
  </w:style>
  <w:style w:type="paragraph" w:customStyle="1" w:styleId="Tekstas">
    <w:name w:val="Tekstas"/>
    <w:link w:val="TekstasDiagrama"/>
    <w:qFormat/>
    <w:rsid w:val="002836DD"/>
    <w:pPr>
      <w:tabs>
        <w:tab w:val="left" w:pos="851"/>
      </w:tabs>
      <w:spacing w:line="276" w:lineRule="auto"/>
      <w:ind w:firstLine="567"/>
      <w:jc w:val="both"/>
    </w:pPr>
    <w:rPr>
      <w:rFonts w:asciiTheme="minorHAnsi" w:hAnsiTheme="minorHAnsi"/>
      <w:sz w:val="24"/>
      <w:szCs w:val="28"/>
      <w:lang w:eastAsia="en-US" w:bidi="en-US"/>
    </w:rPr>
  </w:style>
  <w:style w:type="character" w:customStyle="1" w:styleId="TekstasDiagrama">
    <w:name w:val="Tekstas Diagrama"/>
    <w:basedOn w:val="DefaultParagraphFont"/>
    <w:link w:val="Tekstas"/>
    <w:rsid w:val="002836DD"/>
    <w:rPr>
      <w:rFonts w:asciiTheme="minorHAnsi" w:hAnsiTheme="minorHAnsi"/>
      <w:sz w:val="24"/>
      <w:szCs w:val="28"/>
      <w:lang w:eastAsia="en-US" w:bidi="en-US"/>
    </w:rPr>
  </w:style>
  <w:style w:type="table" w:styleId="LightList-Accent1">
    <w:name w:val="Light List Accent 1"/>
    <w:basedOn w:val="TableNormal"/>
    <w:uiPriority w:val="61"/>
    <w:rsid w:val="002836DD"/>
    <w:rPr>
      <w:rFonts w:asciiTheme="minorHAnsi" w:eastAsiaTheme="minorHAnsi"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NormalWeb">
    <w:name w:val="Normal (Web)"/>
    <w:basedOn w:val="Normal"/>
    <w:uiPriority w:val="99"/>
    <w:semiHidden/>
    <w:unhideWhenUsed/>
    <w:rsid w:val="005C5098"/>
    <w:pPr>
      <w:spacing w:before="100" w:beforeAutospacing="1" w:after="100" w:afterAutospacing="1"/>
      <w:ind w:firstLine="0"/>
      <w:jc w:val="left"/>
    </w:pPr>
    <w:rPr>
      <w:sz w:val="24"/>
      <w:lang w:eastAsia="lt-LT"/>
    </w:rPr>
  </w:style>
  <w:style w:type="character" w:customStyle="1" w:styleId="FieldLabel">
    <w:name w:val="Field Label"/>
    <w:uiPriority w:val="99"/>
    <w:rsid w:val="003B1272"/>
    <w:rPr>
      <w:rFonts w:ascii="Times New Roman" w:hAnsi="Times New Roman" w:cs="Times New Roman"/>
      <w:i/>
      <w:iCs/>
      <w:color w:val="004080"/>
      <w:sz w:val="20"/>
      <w:szCs w:val="20"/>
      <w:shd w:val="clear" w:color="auto" w:fill="FFFFFF"/>
    </w:rPr>
  </w:style>
  <w:style w:type="paragraph" w:customStyle="1" w:styleId="ListHeader">
    <w:name w:val="List Header"/>
    <w:next w:val="Normal"/>
    <w:uiPriority w:val="99"/>
    <w:rsid w:val="003B1272"/>
    <w:pPr>
      <w:widowControl w:val="0"/>
      <w:autoSpaceDE w:val="0"/>
      <w:autoSpaceDN w:val="0"/>
      <w:adjustRightInd w:val="0"/>
    </w:pPr>
    <w:rPr>
      <w:rFonts w:eastAsiaTheme="minorEastAsia"/>
      <w:b/>
      <w:bCs/>
      <w:i/>
      <w:iCs/>
      <w:color w:val="0000A0"/>
      <w:shd w:val="clear" w:color="auto" w:fill="FFFFFF"/>
    </w:rPr>
  </w:style>
  <w:style w:type="paragraph" w:customStyle="1" w:styleId="Style2">
    <w:name w:val="Style2"/>
    <w:basedOn w:val="Nuoroda"/>
    <w:qFormat/>
    <w:rsid w:val="00875358"/>
    <w:rPr>
      <w:i w:val="0"/>
    </w:rPr>
  </w:style>
  <w:style w:type="character" w:customStyle="1" w:styleId="UnresolvedMention1">
    <w:name w:val="Unresolved Mention1"/>
    <w:basedOn w:val="DefaultParagraphFont"/>
    <w:uiPriority w:val="99"/>
    <w:semiHidden/>
    <w:unhideWhenUsed/>
    <w:rsid w:val="001A6575"/>
    <w:rPr>
      <w:color w:val="605E5C"/>
      <w:shd w:val="clear" w:color="auto" w:fill="E1DFDD"/>
    </w:rPr>
  </w:style>
  <w:style w:type="character" w:customStyle="1" w:styleId="UnresolvedMention2">
    <w:name w:val="Unresolved Mention2"/>
    <w:basedOn w:val="DefaultParagraphFont"/>
    <w:uiPriority w:val="99"/>
    <w:semiHidden/>
    <w:unhideWhenUsed/>
    <w:rsid w:val="00C451C2"/>
    <w:rPr>
      <w:color w:val="605E5C"/>
      <w:shd w:val="clear" w:color="auto" w:fill="E1DFDD"/>
    </w:rPr>
  </w:style>
  <w:style w:type="character" w:styleId="UnresolvedMention">
    <w:name w:val="Unresolved Mention"/>
    <w:basedOn w:val="DefaultParagraphFont"/>
    <w:uiPriority w:val="99"/>
    <w:semiHidden/>
    <w:unhideWhenUsed/>
    <w:rsid w:val="0023531C"/>
    <w:rPr>
      <w:color w:val="605E5C"/>
      <w:shd w:val="clear" w:color="auto" w:fill="E1DFDD"/>
    </w:rPr>
  </w:style>
  <w:style w:type="character" w:customStyle="1" w:styleId="Heading1Char1">
    <w:name w:val="Heading 1 Char1"/>
    <w:aliases w:val="Antraštė 1 Char1,Antraste 1 Char1,H1 Char1,H11 Char1,H12 Char1,H13 Char1,H14 Char1,H111 Char1,H121 Char1,H15 Char1,H112 Char1,H122 Char1,H16 Char1,H113 Char1,H123 Char1,H17 Char1,H114 Char1,H124 Char1,H18 Char1,H115 Char1,H125 Char1"/>
    <w:basedOn w:val="DefaultParagraphFont"/>
    <w:uiPriority w:val="99"/>
    <w:rsid w:val="00B731D9"/>
    <w:rPr>
      <w:rFonts w:asciiTheme="majorHAnsi" w:eastAsiaTheme="majorEastAsia" w:hAnsiTheme="majorHAnsi" w:cstheme="majorBidi"/>
      <w:color w:val="365F91" w:themeColor="accent1" w:themeShade="BF"/>
      <w:sz w:val="32"/>
      <w:szCs w:val="32"/>
      <w:lang w:eastAsia="en-US"/>
    </w:rPr>
  </w:style>
  <w:style w:type="character" w:customStyle="1" w:styleId="NoteHeadingChar">
    <w:name w:val="Note Heading Char"/>
    <w:basedOn w:val="DefaultParagraphFont"/>
    <w:link w:val="NoteHeading"/>
    <w:uiPriority w:val="99"/>
    <w:rsid w:val="00B731D9"/>
    <w:rPr>
      <w:rFonts w:eastAsiaTheme="minorEastAsia"/>
      <w:color w:val="000000"/>
      <w:shd w:val="clear" w:color="auto" w:fill="FFFFFF"/>
    </w:rPr>
  </w:style>
  <w:style w:type="paragraph" w:styleId="NoteHeading">
    <w:name w:val="Note Heading"/>
    <w:basedOn w:val="Normal"/>
    <w:next w:val="Normal"/>
    <w:link w:val="NoteHeadingChar"/>
    <w:uiPriority w:val="99"/>
    <w:unhideWhenUsed/>
    <w:rsid w:val="00B731D9"/>
    <w:pPr>
      <w:widowControl w:val="0"/>
      <w:shd w:val="clear" w:color="auto" w:fill="FFFFFF"/>
      <w:autoSpaceDE w:val="0"/>
      <w:autoSpaceDN w:val="0"/>
      <w:adjustRightInd w:val="0"/>
      <w:ind w:firstLine="0"/>
      <w:jc w:val="left"/>
    </w:pPr>
    <w:rPr>
      <w:rFonts w:eastAsiaTheme="minorEastAsia"/>
      <w:color w:val="000000"/>
      <w:szCs w:val="20"/>
      <w:lang w:eastAsia="lt-LT"/>
    </w:rPr>
  </w:style>
  <w:style w:type="paragraph" w:customStyle="1" w:styleId="Style">
    <w:name w:val="Style"/>
    <w:next w:val="Normal"/>
    <w:uiPriority w:val="99"/>
    <w:rsid w:val="00B731D9"/>
    <w:pPr>
      <w:widowControl w:val="0"/>
      <w:shd w:val="clear" w:color="auto" w:fill="FFFFFF"/>
      <w:autoSpaceDE w:val="0"/>
      <w:autoSpaceDN w:val="0"/>
      <w:adjustRightInd w:val="0"/>
    </w:pPr>
    <w:rPr>
      <w:rFonts w:ascii="Arial" w:eastAsiaTheme="minorEastAsia" w:hAnsi="Arial" w:cs="Arial"/>
      <w:color w:val="000000"/>
      <w:sz w:val="24"/>
      <w:szCs w:val="24"/>
    </w:rPr>
  </w:style>
  <w:style w:type="character" w:customStyle="1" w:styleId="TableHeading">
    <w:name w:val="Table Heading"/>
    <w:uiPriority w:val="99"/>
    <w:rsid w:val="00B731D9"/>
    <w:rPr>
      <w:rFonts w:ascii="Times New Roman" w:hAnsi="Times New Roman" w:cs="Times New Roman" w:hint="default"/>
      <w:b/>
      <w:bCs/>
      <w:color w:val="000000"/>
      <w:sz w:val="22"/>
      <w:szCs w:val="22"/>
      <w:shd w:val="clear" w:color="auto" w:fill="FFFFFF"/>
    </w:rPr>
  </w:style>
  <w:style w:type="character" w:customStyle="1" w:styleId="SSBookmark">
    <w:name w:val="SSBookmark"/>
    <w:uiPriority w:val="99"/>
    <w:rsid w:val="00B731D9"/>
    <w:rPr>
      <w:rFonts w:ascii="Lucida Sans" w:hAnsi="Lucida Sans" w:cs="Lucida Sans" w:hint="default"/>
      <w:b/>
      <w:bCs/>
      <w:color w:val="000000"/>
      <w:sz w:val="16"/>
      <w:szCs w:val="16"/>
      <w:shd w:val="clear" w:color="auto" w:fill="FFFF80"/>
    </w:rPr>
  </w:style>
  <w:style w:type="character" w:customStyle="1" w:styleId="Objecttype">
    <w:name w:val="Object type"/>
    <w:uiPriority w:val="99"/>
    <w:rsid w:val="00B731D9"/>
    <w:rPr>
      <w:rFonts w:ascii="Times New Roman" w:hAnsi="Times New Roman" w:cs="Times New Roman" w:hint="default"/>
      <w:b/>
      <w:bCs/>
      <w:color w:val="000000"/>
      <w:sz w:val="20"/>
      <w:szCs w:val="20"/>
      <w:u w:val="single"/>
      <w:shd w:val="clear" w:color="auto" w:fill="FFFFFF"/>
    </w:rPr>
  </w:style>
  <w:style w:type="character" w:customStyle="1" w:styleId="hps">
    <w:name w:val="hps"/>
    <w:uiPriority w:val="99"/>
    <w:rsid w:val="00B731D9"/>
    <w:rPr>
      <w:rFonts w:ascii="Times New Roman" w:hAnsi="Times New Roman" w:cs="Times New Roman" w:hint="default"/>
      <w:color w:val="000000"/>
      <w:shd w:val="clear" w:color="auto" w:fill="FFFFFF"/>
    </w:rPr>
  </w:style>
  <w:style w:type="character" w:customStyle="1" w:styleId="SSTemplateField">
    <w:name w:val="SSTemplateField"/>
    <w:uiPriority w:val="99"/>
    <w:rsid w:val="00B731D9"/>
    <w:rPr>
      <w:rFonts w:ascii="Lucida Sans" w:hAnsi="Lucida Sans" w:cs="Lucida Sans" w:hint="default"/>
      <w:b/>
      <w:bCs/>
      <w:color w:val="FFFFFF"/>
      <w:sz w:val="16"/>
      <w:szCs w:val="16"/>
      <w:shd w:val="clear" w:color="auto" w:fill="FF0000"/>
    </w:rPr>
  </w:style>
  <w:style w:type="paragraph" w:customStyle="1" w:styleId="NumberedList">
    <w:name w:val="Numbered List"/>
    <w:next w:val="Normal"/>
    <w:uiPriority w:val="99"/>
    <w:rsid w:val="00753ACC"/>
    <w:pPr>
      <w:widowControl w:val="0"/>
      <w:autoSpaceDE w:val="0"/>
      <w:autoSpaceDN w:val="0"/>
      <w:adjustRightInd w:val="0"/>
      <w:ind w:left="360" w:hanging="360"/>
    </w:pPr>
    <w:rPr>
      <w:rFonts w:eastAsiaTheme="minorEastAsia"/>
      <w:color w:val="000000"/>
      <w:shd w:val="clear" w:color="auto" w:fill="FFFFFF"/>
    </w:rPr>
  </w:style>
  <w:style w:type="paragraph" w:customStyle="1" w:styleId="BulletedList">
    <w:name w:val="Bulleted List"/>
    <w:next w:val="Normal"/>
    <w:uiPriority w:val="99"/>
    <w:rsid w:val="00753ACC"/>
    <w:pPr>
      <w:widowControl w:val="0"/>
      <w:autoSpaceDE w:val="0"/>
      <w:autoSpaceDN w:val="0"/>
      <w:adjustRightInd w:val="0"/>
      <w:ind w:left="360" w:hanging="360"/>
    </w:pPr>
    <w:rPr>
      <w:rFonts w:eastAsiaTheme="minorEastAsia"/>
      <w:color w:val="000000"/>
      <w:shd w:val="clear" w:color="auto" w:fill="FFFFFF"/>
    </w:rPr>
  </w:style>
  <w:style w:type="paragraph" w:customStyle="1" w:styleId="Bulleted1">
    <w:name w:val="_Bulleted1"/>
    <w:next w:val="Normal"/>
    <w:uiPriority w:val="99"/>
    <w:rsid w:val="00753ACC"/>
    <w:pPr>
      <w:widowControl w:val="0"/>
      <w:autoSpaceDE w:val="0"/>
      <w:autoSpaceDN w:val="0"/>
      <w:adjustRightInd w:val="0"/>
      <w:spacing w:line="360" w:lineRule="auto"/>
      <w:ind w:left="924" w:hanging="357"/>
      <w:jc w:val="both"/>
    </w:pPr>
    <w:rPr>
      <w:rFonts w:ascii="Arial" w:eastAsiaTheme="minorEastAsia" w:hAnsi="Arial" w:cs="Arial"/>
      <w:color w:val="000000"/>
      <w:shd w:val="clear" w:color="auto" w:fill="FFFFFF"/>
    </w:rPr>
  </w:style>
  <w:style w:type="paragraph" w:customStyle="1" w:styleId="Lentele">
    <w:name w:val="_Lentele"/>
    <w:next w:val="Normal"/>
    <w:uiPriority w:val="99"/>
    <w:rsid w:val="00753ACC"/>
    <w:pPr>
      <w:widowControl w:val="0"/>
      <w:autoSpaceDE w:val="0"/>
      <w:autoSpaceDN w:val="0"/>
      <w:adjustRightInd w:val="0"/>
      <w:spacing w:line="360" w:lineRule="auto"/>
      <w:jc w:val="both"/>
    </w:pPr>
    <w:rPr>
      <w:rFonts w:ascii="Arial" w:eastAsiaTheme="minorEastAsia" w:hAnsi="Arial" w:cs="Arial"/>
      <w:color w:val="000000"/>
      <w:shd w:val="clear" w:color="auto" w:fill="FFFFFF"/>
    </w:rPr>
  </w:style>
  <w:style w:type="paragraph" w:customStyle="1" w:styleId="SD-Titel">
    <w:name w:val="SD-Titel"/>
    <w:next w:val="Normal"/>
    <w:uiPriority w:val="99"/>
    <w:rsid w:val="00753ACC"/>
    <w:pPr>
      <w:widowControl w:val="0"/>
      <w:autoSpaceDE w:val="0"/>
      <w:autoSpaceDN w:val="0"/>
      <w:adjustRightInd w:val="0"/>
      <w:spacing w:before="360" w:after="360"/>
      <w:ind w:left="2268"/>
    </w:pPr>
    <w:rPr>
      <w:rFonts w:ascii="Calibri" w:eastAsiaTheme="minorEastAsia" w:hAnsi="Calibri" w:cs="Calibri"/>
      <w:b/>
      <w:bCs/>
      <w:color w:val="000000"/>
      <w:sz w:val="52"/>
      <w:szCs w:val="52"/>
      <w:shd w:val="clear" w:color="auto" w:fill="FFFFFF"/>
    </w:rPr>
  </w:style>
  <w:style w:type="paragraph" w:customStyle="1" w:styleId="SD-Undertitel">
    <w:name w:val="SD-Undertitel"/>
    <w:next w:val="Normal"/>
    <w:uiPriority w:val="99"/>
    <w:rsid w:val="00753ACC"/>
    <w:pPr>
      <w:widowControl w:val="0"/>
      <w:autoSpaceDE w:val="0"/>
      <w:autoSpaceDN w:val="0"/>
      <w:adjustRightInd w:val="0"/>
      <w:spacing w:after="360"/>
      <w:ind w:left="2268"/>
    </w:pPr>
    <w:rPr>
      <w:rFonts w:ascii="Calibri" w:eastAsiaTheme="minorEastAsia" w:hAnsi="Calibri" w:cs="Calibri"/>
      <w:color w:val="000000"/>
      <w:sz w:val="32"/>
      <w:szCs w:val="32"/>
      <w:shd w:val="clear" w:color="auto" w:fill="FFFFFF"/>
    </w:rPr>
  </w:style>
  <w:style w:type="paragraph" w:customStyle="1" w:styleId="SD-Tabell">
    <w:name w:val="SD-Tabell"/>
    <w:next w:val="Normal"/>
    <w:uiPriority w:val="99"/>
    <w:rsid w:val="00753ACC"/>
    <w:pPr>
      <w:widowControl w:val="0"/>
      <w:autoSpaceDE w:val="0"/>
      <w:autoSpaceDN w:val="0"/>
      <w:adjustRightInd w:val="0"/>
    </w:pPr>
    <w:rPr>
      <w:rFonts w:ascii="Calibri" w:eastAsiaTheme="minorEastAsia" w:hAnsi="Calibri" w:cs="Calibri"/>
      <w:color w:val="000000"/>
      <w:sz w:val="22"/>
      <w:szCs w:val="22"/>
      <w:shd w:val="clear" w:color="auto" w:fill="FFFFFF"/>
    </w:rPr>
  </w:style>
  <w:style w:type="paragraph" w:customStyle="1" w:styleId="SD-Normal">
    <w:name w:val="SD-Normal"/>
    <w:next w:val="Normal"/>
    <w:uiPriority w:val="99"/>
    <w:rsid w:val="00753ACC"/>
    <w:pPr>
      <w:widowControl w:val="0"/>
      <w:autoSpaceDE w:val="0"/>
      <w:autoSpaceDN w:val="0"/>
      <w:adjustRightInd w:val="0"/>
      <w:spacing w:line="360" w:lineRule="auto"/>
    </w:pPr>
    <w:rPr>
      <w:rFonts w:ascii="Calibri" w:eastAsiaTheme="minorEastAsia" w:hAnsi="Calibri" w:cs="Calibri"/>
      <w:color w:val="000000"/>
      <w:sz w:val="22"/>
      <w:szCs w:val="22"/>
      <w:shd w:val="clear" w:color="auto" w:fill="FFFFFF"/>
    </w:rPr>
  </w:style>
  <w:style w:type="paragraph" w:customStyle="1" w:styleId="Headingpp">
    <w:name w:val="Heading_pp"/>
    <w:next w:val="Normal"/>
    <w:uiPriority w:val="99"/>
    <w:rsid w:val="00753ACC"/>
    <w:pPr>
      <w:keepNext/>
      <w:widowControl w:val="0"/>
      <w:autoSpaceDE w:val="0"/>
      <w:autoSpaceDN w:val="0"/>
      <w:adjustRightInd w:val="0"/>
      <w:spacing w:before="480" w:after="240"/>
      <w:jc w:val="center"/>
    </w:pPr>
    <w:rPr>
      <w:rFonts w:ascii="Arial" w:eastAsiaTheme="minorEastAsia" w:hAnsi="Arial" w:cs="Arial"/>
      <w:b/>
      <w:bCs/>
      <w:caps/>
      <w:color w:val="000000"/>
      <w:sz w:val="24"/>
      <w:szCs w:val="24"/>
      <w:shd w:val="clear" w:color="auto" w:fill="FFFFFF"/>
    </w:rPr>
  </w:style>
  <w:style w:type="paragraph" w:customStyle="1" w:styleId="Table">
    <w:name w:val="Table"/>
    <w:next w:val="Normal"/>
    <w:uiPriority w:val="99"/>
    <w:rsid w:val="00753ACC"/>
    <w:pPr>
      <w:widowControl w:val="0"/>
      <w:autoSpaceDE w:val="0"/>
      <w:autoSpaceDN w:val="0"/>
      <w:adjustRightInd w:val="0"/>
      <w:spacing w:before="40" w:after="40"/>
    </w:pPr>
    <w:rPr>
      <w:rFonts w:ascii="Arial" w:eastAsiaTheme="minorEastAsia" w:hAnsi="Arial" w:cs="Arial"/>
      <w:color w:val="000000"/>
      <w:shd w:val="clear" w:color="auto" w:fill="FFFFFF"/>
    </w:rPr>
  </w:style>
  <w:style w:type="paragraph" w:customStyle="1" w:styleId="Note">
    <w:name w:val="Note"/>
    <w:next w:val="Normal"/>
    <w:uiPriority w:val="99"/>
    <w:rsid w:val="00753ACC"/>
    <w:pPr>
      <w:widowControl w:val="0"/>
      <w:autoSpaceDE w:val="0"/>
      <w:autoSpaceDN w:val="0"/>
      <w:adjustRightInd w:val="0"/>
      <w:spacing w:before="60"/>
      <w:ind w:left="851"/>
      <w:jc w:val="both"/>
    </w:pPr>
    <w:rPr>
      <w:rFonts w:ascii="Arial" w:eastAsiaTheme="minorEastAsia" w:hAnsi="Arial" w:cs="Arial"/>
      <w:i/>
      <w:iCs/>
      <w:color w:val="000000"/>
      <w:sz w:val="16"/>
      <w:szCs w:val="16"/>
      <w:shd w:val="clear" w:color="auto" w:fill="FFFFFF"/>
    </w:rPr>
  </w:style>
  <w:style w:type="paragraph" w:customStyle="1" w:styleId="ListBullet1">
    <w:name w:val="List Bullet 1"/>
    <w:next w:val="Normal"/>
    <w:uiPriority w:val="99"/>
    <w:rsid w:val="00753ACC"/>
    <w:pPr>
      <w:widowControl w:val="0"/>
      <w:autoSpaceDE w:val="0"/>
      <w:autoSpaceDN w:val="0"/>
      <w:adjustRightInd w:val="0"/>
      <w:spacing w:before="120"/>
      <w:ind w:left="1276" w:hanging="284"/>
      <w:jc w:val="both"/>
    </w:pPr>
    <w:rPr>
      <w:rFonts w:ascii="Arial" w:eastAsiaTheme="minorEastAsia" w:hAnsi="Arial" w:cs="Arial"/>
      <w:color w:val="000000"/>
      <w:shd w:val="clear" w:color="auto" w:fill="FFFFFF"/>
    </w:rPr>
  </w:style>
  <w:style w:type="paragraph" w:customStyle="1" w:styleId="StyleHeading2Before12ptAfter6pt">
    <w:name w:val="Style Heading 2 + Before:  12 pt After:  6 pt"/>
    <w:next w:val="Normal"/>
    <w:uiPriority w:val="99"/>
    <w:rsid w:val="00753ACC"/>
    <w:pPr>
      <w:keepNext/>
      <w:widowControl w:val="0"/>
      <w:autoSpaceDE w:val="0"/>
      <w:autoSpaceDN w:val="0"/>
      <w:adjustRightInd w:val="0"/>
      <w:spacing w:before="240" w:after="120"/>
      <w:ind w:left="851" w:hanging="851"/>
      <w:outlineLvl w:val="1"/>
    </w:pPr>
    <w:rPr>
      <w:rFonts w:ascii="Arial" w:eastAsiaTheme="minorEastAsia" w:hAnsi="Arial" w:cs="Arial"/>
      <w:b/>
      <w:bCs/>
      <w:smallCaps/>
      <w:color w:val="0000FF"/>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9275862">
      <w:bodyDiv w:val="1"/>
      <w:marLeft w:val="0"/>
      <w:marRight w:val="0"/>
      <w:marTop w:val="0"/>
      <w:marBottom w:val="0"/>
      <w:divBdr>
        <w:top w:val="none" w:sz="0" w:space="0" w:color="auto"/>
        <w:left w:val="none" w:sz="0" w:space="0" w:color="auto"/>
        <w:bottom w:val="none" w:sz="0" w:space="0" w:color="auto"/>
        <w:right w:val="none" w:sz="0" w:space="0" w:color="auto"/>
      </w:divBdr>
      <w:divsChild>
        <w:div w:id="1105804052">
          <w:marLeft w:val="0"/>
          <w:marRight w:val="0"/>
          <w:marTop w:val="0"/>
          <w:marBottom w:val="0"/>
          <w:divBdr>
            <w:top w:val="none" w:sz="0" w:space="0" w:color="auto"/>
            <w:left w:val="none" w:sz="0" w:space="0" w:color="auto"/>
            <w:bottom w:val="none" w:sz="0" w:space="0" w:color="auto"/>
            <w:right w:val="none" w:sz="0" w:space="0" w:color="auto"/>
          </w:divBdr>
          <w:divsChild>
            <w:div w:id="2058965593">
              <w:marLeft w:val="0"/>
              <w:marRight w:val="0"/>
              <w:marTop w:val="0"/>
              <w:marBottom w:val="0"/>
              <w:divBdr>
                <w:top w:val="none" w:sz="0" w:space="0" w:color="auto"/>
                <w:left w:val="none" w:sz="0" w:space="0" w:color="auto"/>
                <w:bottom w:val="none" w:sz="0" w:space="0" w:color="auto"/>
                <w:right w:val="none" w:sz="0" w:space="0" w:color="auto"/>
              </w:divBdr>
            </w:div>
          </w:divsChild>
        </w:div>
        <w:div w:id="1112628377">
          <w:marLeft w:val="0"/>
          <w:marRight w:val="0"/>
          <w:marTop w:val="0"/>
          <w:marBottom w:val="0"/>
          <w:divBdr>
            <w:top w:val="none" w:sz="0" w:space="0" w:color="auto"/>
            <w:left w:val="none" w:sz="0" w:space="0" w:color="auto"/>
            <w:bottom w:val="none" w:sz="0" w:space="0" w:color="auto"/>
            <w:right w:val="none" w:sz="0" w:space="0" w:color="auto"/>
          </w:divBdr>
          <w:divsChild>
            <w:div w:id="77599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22026">
      <w:bodyDiv w:val="1"/>
      <w:marLeft w:val="0"/>
      <w:marRight w:val="0"/>
      <w:marTop w:val="0"/>
      <w:marBottom w:val="0"/>
      <w:divBdr>
        <w:top w:val="none" w:sz="0" w:space="0" w:color="auto"/>
        <w:left w:val="none" w:sz="0" w:space="0" w:color="auto"/>
        <w:bottom w:val="none" w:sz="0" w:space="0" w:color="auto"/>
        <w:right w:val="none" w:sz="0" w:space="0" w:color="auto"/>
      </w:divBdr>
    </w:div>
    <w:div w:id="130949186">
      <w:bodyDiv w:val="1"/>
      <w:marLeft w:val="0"/>
      <w:marRight w:val="0"/>
      <w:marTop w:val="0"/>
      <w:marBottom w:val="0"/>
      <w:divBdr>
        <w:top w:val="none" w:sz="0" w:space="0" w:color="auto"/>
        <w:left w:val="none" w:sz="0" w:space="0" w:color="auto"/>
        <w:bottom w:val="none" w:sz="0" w:space="0" w:color="auto"/>
        <w:right w:val="none" w:sz="0" w:space="0" w:color="auto"/>
      </w:divBdr>
    </w:div>
    <w:div w:id="147526672">
      <w:bodyDiv w:val="1"/>
      <w:marLeft w:val="0"/>
      <w:marRight w:val="0"/>
      <w:marTop w:val="0"/>
      <w:marBottom w:val="0"/>
      <w:divBdr>
        <w:top w:val="none" w:sz="0" w:space="0" w:color="auto"/>
        <w:left w:val="none" w:sz="0" w:space="0" w:color="auto"/>
        <w:bottom w:val="none" w:sz="0" w:space="0" w:color="auto"/>
        <w:right w:val="none" w:sz="0" w:space="0" w:color="auto"/>
      </w:divBdr>
    </w:div>
    <w:div w:id="172843582">
      <w:bodyDiv w:val="1"/>
      <w:marLeft w:val="0"/>
      <w:marRight w:val="0"/>
      <w:marTop w:val="0"/>
      <w:marBottom w:val="0"/>
      <w:divBdr>
        <w:top w:val="none" w:sz="0" w:space="0" w:color="auto"/>
        <w:left w:val="none" w:sz="0" w:space="0" w:color="auto"/>
        <w:bottom w:val="none" w:sz="0" w:space="0" w:color="auto"/>
        <w:right w:val="none" w:sz="0" w:space="0" w:color="auto"/>
      </w:divBdr>
      <w:divsChild>
        <w:div w:id="65029458">
          <w:marLeft w:val="0"/>
          <w:marRight w:val="0"/>
          <w:marTop w:val="0"/>
          <w:marBottom w:val="0"/>
          <w:divBdr>
            <w:top w:val="none" w:sz="0" w:space="0" w:color="auto"/>
            <w:left w:val="none" w:sz="0" w:space="0" w:color="auto"/>
            <w:bottom w:val="none" w:sz="0" w:space="0" w:color="auto"/>
            <w:right w:val="none" w:sz="0" w:space="0" w:color="auto"/>
          </w:divBdr>
        </w:div>
      </w:divsChild>
    </w:div>
    <w:div w:id="175114730">
      <w:bodyDiv w:val="1"/>
      <w:marLeft w:val="0"/>
      <w:marRight w:val="0"/>
      <w:marTop w:val="0"/>
      <w:marBottom w:val="0"/>
      <w:divBdr>
        <w:top w:val="none" w:sz="0" w:space="0" w:color="auto"/>
        <w:left w:val="none" w:sz="0" w:space="0" w:color="auto"/>
        <w:bottom w:val="none" w:sz="0" w:space="0" w:color="auto"/>
        <w:right w:val="none" w:sz="0" w:space="0" w:color="auto"/>
      </w:divBdr>
    </w:div>
    <w:div w:id="205261669">
      <w:bodyDiv w:val="1"/>
      <w:marLeft w:val="0"/>
      <w:marRight w:val="0"/>
      <w:marTop w:val="0"/>
      <w:marBottom w:val="0"/>
      <w:divBdr>
        <w:top w:val="none" w:sz="0" w:space="0" w:color="auto"/>
        <w:left w:val="none" w:sz="0" w:space="0" w:color="auto"/>
        <w:bottom w:val="none" w:sz="0" w:space="0" w:color="auto"/>
        <w:right w:val="none" w:sz="0" w:space="0" w:color="auto"/>
      </w:divBdr>
      <w:divsChild>
        <w:div w:id="1928071709">
          <w:marLeft w:val="0"/>
          <w:marRight w:val="0"/>
          <w:marTop w:val="0"/>
          <w:marBottom w:val="0"/>
          <w:divBdr>
            <w:top w:val="none" w:sz="0" w:space="0" w:color="auto"/>
            <w:left w:val="none" w:sz="0" w:space="0" w:color="auto"/>
            <w:bottom w:val="none" w:sz="0" w:space="0" w:color="auto"/>
            <w:right w:val="none" w:sz="0" w:space="0" w:color="auto"/>
          </w:divBdr>
        </w:div>
      </w:divsChild>
    </w:div>
    <w:div w:id="262736216">
      <w:bodyDiv w:val="1"/>
      <w:marLeft w:val="0"/>
      <w:marRight w:val="0"/>
      <w:marTop w:val="0"/>
      <w:marBottom w:val="0"/>
      <w:divBdr>
        <w:top w:val="none" w:sz="0" w:space="0" w:color="auto"/>
        <w:left w:val="none" w:sz="0" w:space="0" w:color="auto"/>
        <w:bottom w:val="none" w:sz="0" w:space="0" w:color="auto"/>
        <w:right w:val="none" w:sz="0" w:space="0" w:color="auto"/>
      </w:divBdr>
      <w:divsChild>
        <w:div w:id="1204637118">
          <w:marLeft w:val="0"/>
          <w:marRight w:val="0"/>
          <w:marTop w:val="0"/>
          <w:marBottom w:val="0"/>
          <w:divBdr>
            <w:top w:val="none" w:sz="0" w:space="0" w:color="auto"/>
            <w:left w:val="none" w:sz="0" w:space="0" w:color="auto"/>
            <w:bottom w:val="none" w:sz="0" w:space="0" w:color="auto"/>
            <w:right w:val="none" w:sz="0" w:space="0" w:color="auto"/>
          </w:divBdr>
        </w:div>
      </w:divsChild>
    </w:div>
    <w:div w:id="332148343">
      <w:bodyDiv w:val="1"/>
      <w:marLeft w:val="0"/>
      <w:marRight w:val="0"/>
      <w:marTop w:val="0"/>
      <w:marBottom w:val="0"/>
      <w:divBdr>
        <w:top w:val="none" w:sz="0" w:space="0" w:color="auto"/>
        <w:left w:val="none" w:sz="0" w:space="0" w:color="auto"/>
        <w:bottom w:val="none" w:sz="0" w:space="0" w:color="auto"/>
        <w:right w:val="none" w:sz="0" w:space="0" w:color="auto"/>
      </w:divBdr>
    </w:div>
    <w:div w:id="429857316">
      <w:bodyDiv w:val="1"/>
      <w:marLeft w:val="0"/>
      <w:marRight w:val="0"/>
      <w:marTop w:val="0"/>
      <w:marBottom w:val="0"/>
      <w:divBdr>
        <w:top w:val="none" w:sz="0" w:space="0" w:color="auto"/>
        <w:left w:val="none" w:sz="0" w:space="0" w:color="auto"/>
        <w:bottom w:val="none" w:sz="0" w:space="0" w:color="auto"/>
        <w:right w:val="none" w:sz="0" w:space="0" w:color="auto"/>
      </w:divBdr>
    </w:div>
    <w:div w:id="464004640">
      <w:bodyDiv w:val="1"/>
      <w:marLeft w:val="0"/>
      <w:marRight w:val="0"/>
      <w:marTop w:val="0"/>
      <w:marBottom w:val="0"/>
      <w:divBdr>
        <w:top w:val="none" w:sz="0" w:space="0" w:color="auto"/>
        <w:left w:val="none" w:sz="0" w:space="0" w:color="auto"/>
        <w:bottom w:val="none" w:sz="0" w:space="0" w:color="auto"/>
        <w:right w:val="none" w:sz="0" w:space="0" w:color="auto"/>
      </w:divBdr>
    </w:div>
    <w:div w:id="522937427">
      <w:bodyDiv w:val="1"/>
      <w:marLeft w:val="0"/>
      <w:marRight w:val="0"/>
      <w:marTop w:val="0"/>
      <w:marBottom w:val="0"/>
      <w:divBdr>
        <w:top w:val="none" w:sz="0" w:space="0" w:color="auto"/>
        <w:left w:val="none" w:sz="0" w:space="0" w:color="auto"/>
        <w:bottom w:val="none" w:sz="0" w:space="0" w:color="auto"/>
        <w:right w:val="none" w:sz="0" w:space="0" w:color="auto"/>
      </w:divBdr>
    </w:div>
    <w:div w:id="532763788">
      <w:bodyDiv w:val="1"/>
      <w:marLeft w:val="0"/>
      <w:marRight w:val="0"/>
      <w:marTop w:val="0"/>
      <w:marBottom w:val="0"/>
      <w:divBdr>
        <w:top w:val="none" w:sz="0" w:space="0" w:color="auto"/>
        <w:left w:val="none" w:sz="0" w:space="0" w:color="auto"/>
        <w:bottom w:val="none" w:sz="0" w:space="0" w:color="auto"/>
        <w:right w:val="none" w:sz="0" w:space="0" w:color="auto"/>
      </w:divBdr>
    </w:div>
    <w:div w:id="580677069">
      <w:bodyDiv w:val="1"/>
      <w:marLeft w:val="0"/>
      <w:marRight w:val="0"/>
      <w:marTop w:val="0"/>
      <w:marBottom w:val="0"/>
      <w:divBdr>
        <w:top w:val="none" w:sz="0" w:space="0" w:color="auto"/>
        <w:left w:val="none" w:sz="0" w:space="0" w:color="auto"/>
        <w:bottom w:val="none" w:sz="0" w:space="0" w:color="auto"/>
        <w:right w:val="none" w:sz="0" w:space="0" w:color="auto"/>
      </w:divBdr>
    </w:div>
    <w:div w:id="611909647">
      <w:bodyDiv w:val="1"/>
      <w:marLeft w:val="0"/>
      <w:marRight w:val="0"/>
      <w:marTop w:val="0"/>
      <w:marBottom w:val="0"/>
      <w:divBdr>
        <w:top w:val="none" w:sz="0" w:space="0" w:color="auto"/>
        <w:left w:val="none" w:sz="0" w:space="0" w:color="auto"/>
        <w:bottom w:val="none" w:sz="0" w:space="0" w:color="auto"/>
        <w:right w:val="none" w:sz="0" w:space="0" w:color="auto"/>
      </w:divBdr>
    </w:div>
    <w:div w:id="621771136">
      <w:bodyDiv w:val="1"/>
      <w:marLeft w:val="0"/>
      <w:marRight w:val="0"/>
      <w:marTop w:val="0"/>
      <w:marBottom w:val="0"/>
      <w:divBdr>
        <w:top w:val="none" w:sz="0" w:space="0" w:color="auto"/>
        <w:left w:val="none" w:sz="0" w:space="0" w:color="auto"/>
        <w:bottom w:val="none" w:sz="0" w:space="0" w:color="auto"/>
        <w:right w:val="none" w:sz="0" w:space="0" w:color="auto"/>
      </w:divBdr>
      <w:divsChild>
        <w:div w:id="670377457">
          <w:marLeft w:val="0"/>
          <w:marRight w:val="0"/>
          <w:marTop w:val="0"/>
          <w:marBottom w:val="0"/>
          <w:divBdr>
            <w:top w:val="none" w:sz="0" w:space="0" w:color="auto"/>
            <w:left w:val="none" w:sz="0" w:space="0" w:color="auto"/>
            <w:bottom w:val="none" w:sz="0" w:space="0" w:color="auto"/>
            <w:right w:val="none" w:sz="0" w:space="0" w:color="auto"/>
          </w:divBdr>
        </w:div>
      </w:divsChild>
    </w:div>
    <w:div w:id="642655894">
      <w:bodyDiv w:val="1"/>
      <w:marLeft w:val="0"/>
      <w:marRight w:val="0"/>
      <w:marTop w:val="0"/>
      <w:marBottom w:val="0"/>
      <w:divBdr>
        <w:top w:val="none" w:sz="0" w:space="0" w:color="auto"/>
        <w:left w:val="none" w:sz="0" w:space="0" w:color="auto"/>
        <w:bottom w:val="none" w:sz="0" w:space="0" w:color="auto"/>
        <w:right w:val="none" w:sz="0" w:space="0" w:color="auto"/>
      </w:divBdr>
    </w:div>
    <w:div w:id="693923886">
      <w:bodyDiv w:val="1"/>
      <w:marLeft w:val="0"/>
      <w:marRight w:val="0"/>
      <w:marTop w:val="0"/>
      <w:marBottom w:val="0"/>
      <w:divBdr>
        <w:top w:val="none" w:sz="0" w:space="0" w:color="auto"/>
        <w:left w:val="none" w:sz="0" w:space="0" w:color="auto"/>
        <w:bottom w:val="none" w:sz="0" w:space="0" w:color="auto"/>
        <w:right w:val="none" w:sz="0" w:space="0" w:color="auto"/>
      </w:divBdr>
    </w:div>
    <w:div w:id="694043481">
      <w:bodyDiv w:val="1"/>
      <w:marLeft w:val="0"/>
      <w:marRight w:val="0"/>
      <w:marTop w:val="0"/>
      <w:marBottom w:val="0"/>
      <w:divBdr>
        <w:top w:val="none" w:sz="0" w:space="0" w:color="auto"/>
        <w:left w:val="none" w:sz="0" w:space="0" w:color="auto"/>
        <w:bottom w:val="none" w:sz="0" w:space="0" w:color="auto"/>
        <w:right w:val="none" w:sz="0" w:space="0" w:color="auto"/>
      </w:divBdr>
      <w:divsChild>
        <w:div w:id="1730156153">
          <w:marLeft w:val="0"/>
          <w:marRight w:val="0"/>
          <w:marTop w:val="0"/>
          <w:marBottom w:val="0"/>
          <w:divBdr>
            <w:top w:val="none" w:sz="0" w:space="0" w:color="auto"/>
            <w:left w:val="none" w:sz="0" w:space="0" w:color="auto"/>
            <w:bottom w:val="none" w:sz="0" w:space="0" w:color="auto"/>
            <w:right w:val="none" w:sz="0" w:space="0" w:color="auto"/>
          </w:divBdr>
        </w:div>
      </w:divsChild>
    </w:div>
    <w:div w:id="706566024">
      <w:bodyDiv w:val="1"/>
      <w:marLeft w:val="0"/>
      <w:marRight w:val="0"/>
      <w:marTop w:val="0"/>
      <w:marBottom w:val="0"/>
      <w:divBdr>
        <w:top w:val="none" w:sz="0" w:space="0" w:color="auto"/>
        <w:left w:val="none" w:sz="0" w:space="0" w:color="auto"/>
        <w:bottom w:val="none" w:sz="0" w:space="0" w:color="auto"/>
        <w:right w:val="none" w:sz="0" w:space="0" w:color="auto"/>
      </w:divBdr>
    </w:div>
    <w:div w:id="769399094">
      <w:bodyDiv w:val="1"/>
      <w:marLeft w:val="0"/>
      <w:marRight w:val="0"/>
      <w:marTop w:val="0"/>
      <w:marBottom w:val="0"/>
      <w:divBdr>
        <w:top w:val="none" w:sz="0" w:space="0" w:color="auto"/>
        <w:left w:val="none" w:sz="0" w:space="0" w:color="auto"/>
        <w:bottom w:val="none" w:sz="0" w:space="0" w:color="auto"/>
        <w:right w:val="none" w:sz="0" w:space="0" w:color="auto"/>
      </w:divBdr>
      <w:divsChild>
        <w:div w:id="776368734">
          <w:marLeft w:val="0"/>
          <w:marRight w:val="0"/>
          <w:marTop w:val="0"/>
          <w:marBottom w:val="0"/>
          <w:divBdr>
            <w:top w:val="none" w:sz="0" w:space="0" w:color="auto"/>
            <w:left w:val="none" w:sz="0" w:space="0" w:color="auto"/>
            <w:bottom w:val="none" w:sz="0" w:space="0" w:color="auto"/>
            <w:right w:val="none" w:sz="0" w:space="0" w:color="auto"/>
          </w:divBdr>
        </w:div>
      </w:divsChild>
    </w:div>
    <w:div w:id="786267589">
      <w:bodyDiv w:val="1"/>
      <w:marLeft w:val="0"/>
      <w:marRight w:val="0"/>
      <w:marTop w:val="0"/>
      <w:marBottom w:val="0"/>
      <w:divBdr>
        <w:top w:val="none" w:sz="0" w:space="0" w:color="auto"/>
        <w:left w:val="none" w:sz="0" w:space="0" w:color="auto"/>
        <w:bottom w:val="none" w:sz="0" w:space="0" w:color="auto"/>
        <w:right w:val="none" w:sz="0" w:space="0" w:color="auto"/>
      </w:divBdr>
      <w:divsChild>
        <w:div w:id="1448353241">
          <w:marLeft w:val="0"/>
          <w:marRight w:val="0"/>
          <w:marTop w:val="0"/>
          <w:marBottom w:val="0"/>
          <w:divBdr>
            <w:top w:val="none" w:sz="0" w:space="0" w:color="auto"/>
            <w:left w:val="none" w:sz="0" w:space="0" w:color="auto"/>
            <w:bottom w:val="none" w:sz="0" w:space="0" w:color="auto"/>
            <w:right w:val="none" w:sz="0" w:space="0" w:color="auto"/>
          </w:divBdr>
        </w:div>
      </w:divsChild>
    </w:div>
    <w:div w:id="834685524">
      <w:bodyDiv w:val="1"/>
      <w:marLeft w:val="0"/>
      <w:marRight w:val="0"/>
      <w:marTop w:val="0"/>
      <w:marBottom w:val="0"/>
      <w:divBdr>
        <w:top w:val="none" w:sz="0" w:space="0" w:color="auto"/>
        <w:left w:val="none" w:sz="0" w:space="0" w:color="auto"/>
        <w:bottom w:val="none" w:sz="0" w:space="0" w:color="auto"/>
        <w:right w:val="none" w:sz="0" w:space="0" w:color="auto"/>
      </w:divBdr>
    </w:div>
    <w:div w:id="872885939">
      <w:bodyDiv w:val="1"/>
      <w:marLeft w:val="0"/>
      <w:marRight w:val="0"/>
      <w:marTop w:val="0"/>
      <w:marBottom w:val="0"/>
      <w:divBdr>
        <w:top w:val="none" w:sz="0" w:space="0" w:color="auto"/>
        <w:left w:val="none" w:sz="0" w:space="0" w:color="auto"/>
        <w:bottom w:val="none" w:sz="0" w:space="0" w:color="auto"/>
        <w:right w:val="none" w:sz="0" w:space="0" w:color="auto"/>
      </w:divBdr>
    </w:div>
    <w:div w:id="886920046">
      <w:bodyDiv w:val="1"/>
      <w:marLeft w:val="0"/>
      <w:marRight w:val="0"/>
      <w:marTop w:val="0"/>
      <w:marBottom w:val="0"/>
      <w:divBdr>
        <w:top w:val="none" w:sz="0" w:space="0" w:color="auto"/>
        <w:left w:val="none" w:sz="0" w:space="0" w:color="auto"/>
        <w:bottom w:val="none" w:sz="0" w:space="0" w:color="auto"/>
        <w:right w:val="none" w:sz="0" w:space="0" w:color="auto"/>
      </w:divBdr>
    </w:div>
    <w:div w:id="887494081">
      <w:bodyDiv w:val="1"/>
      <w:marLeft w:val="0"/>
      <w:marRight w:val="0"/>
      <w:marTop w:val="0"/>
      <w:marBottom w:val="0"/>
      <w:divBdr>
        <w:top w:val="none" w:sz="0" w:space="0" w:color="auto"/>
        <w:left w:val="none" w:sz="0" w:space="0" w:color="auto"/>
        <w:bottom w:val="none" w:sz="0" w:space="0" w:color="auto"/>
        <w:right w:val="none" w:sz="0" w:space="0" w:color="auto"/>
      </w:divBdr>
    </w:div>
    <w:div w:id="932208985">
      <w:bodyDiv w:val="1"/>
      <w:marLeft w:val="0"/>
      <w:marRight w:val="0"/>
      <w:marTop w:val="0"/>
      <w:marBottom w:val="0"/>
      <w:divBdr>
        <w:top w:val="none" w:sz="0" w:space="0" w:color="auto"/>
        <w:left w:val="none" w:sz="0" w:space="0" w:color="auto"/>
        <w:bottom w:val="none" w:sz="0" w:space="0" w:color="auto"/>
        <w:right w:val="none" w:sz="0" w:space="0" w:color="auto"/>
      </w:divBdr>
      <w:divsChild>
        <w:div w:id="440951916">
          <w:marLeft w:val="0"/>
          <w:marRight w:val="0"/>
          <w:marTop w:val="0"/>
          <w:marBottom w:val="0"/>
          <w:divBdr>
            <w:top w:val="none" w:sz="0" w:space="0" w:color="auto"/>
            <w:left w:val="none" w:sz="0" w:space="0" w:color="auto"/>
            <w:bottom w:val="none" w:sz="0" w:space="0" w:color="auto"/>
            <w:right w:val="none" w:sz="0" w:space="0" w:color="auto"/>
          </w:divBdr>
        </w:div>
      </w:divsChild>
    </w:div>
    <w:div w:id="970285754">
      <w:bodyDiv w:val="1"/>
      <w:marLeft w:val="0"/>
      <w:marRight w:val="0"/>
      <w:marTop w:val="0"/>
      <w:marBottom w:val="0"/>
      <w:divBdr>
        <w:top w:val="none" w:sz="0" w:space="0" w:color="auto"/>
        <w:left w:val="none" w:sz="0" w:space="0" w:color="auto"/>
        <w:bottom w:val="none" w:sz="0" w:space="0" w:color="auto"/>
        <w:right w:val="none" w:sz="0" w:space="0" w:color="auto"/>
      </w:divBdr>
    </w:div>
    <w:div w:id="1024751890">
      <w:bodyDiv w:val="1"/>
      <w:marLeft w:val="0"/>
      <w:marRight w:val="0"/>
      <w:marTop w:val="0"/>
      <w:marBottom w:val="0"/>
      <w:divBdr>
        <w:top w:val="none" w:sz="0" w:space="0" w:color="auto"/>
        <w:left w:val="none" w:sz="0" w:space="0" w:color="auto"/>
        <w:bottom w:val="none" w:sz="0" w:space="0" w:color="auto"/>
        <w:right w:val="none" w:sz="0" w:space="0" w:color="auto"/>
      </w:divBdr>
    </w:div>
    <w:div w:id="1064528450">
      <w:bodyDiv w:val="1"/>
      <w:marLeft w:val="0"/>
      <w:marRight w:val="0"/>
      <w:marTop w:val="0"/>
      <w:marBottom w:val="0"/>
      <w:divBdr>
        <w:top w:val="none" w:sz="0" w:space="0" w:color="auto"/>
        <w:left w:val="none" w:sz="0" w:space="0" w:color="auto"/>
        <w:bottom w:val="none" w:sz="0" w:space="0" w:color="auto"/>
        <w:right w:val="none" w:sz="0" w:space="0" w:color="auto"/>
      </w:divBdr>
      <w:divsChild>
        <w:div w:id="522017571">
          <w:marLeft w:val="0"/>
          <w:marRight w:val="0"/>
          <w:marTop w:val="0"/>
          <w:marBottom w:val="0"/>
          <w:divBdr>
            <w:top w:val="none" w:sz="0" w:space="0" w:color="auto"/>
            <w:left w:val="none" w:sz="0" w:space="0" w:color="auto"/>
            <w:bottom w:val="none" w:sz="0" w:space="0" w:color="auto"/>
            <w:right w:val="none" w:sz="0" w:space="0" w:color="auto"/>
          </w:divBdr>
          <w:divsChild>
            <w:div w:id="1828477475">
              <w:marLeft w:val="0"/>
              <w:marRight w:val="0"/>
              <w:marTop w:val="0"/>
              <w:marBottom w:val="0"/>
              <w:divBdr>
                <w:top w:val="none" w:sz="0" w:space="0" w:color="auto"/>
                <w:left w:val="none" w:sz="0" w:space="0" w:color="auto"/>
                <w:bottom w:val="none" w:sz="0" w:space="0" w:color="auto"/>
                <w:right w:val="none" w:sz="0" w:space="0" w:color="auto"/>
              </w:divBdr>
            </w:div>
          </w:divsChild>
        </w:div>
        <w:div w:id="801459610">
          <w:marLeft w:val="0"/>
          <w:marRight w:val="0"/>
          <w:marTop w:val="0"/>
          <w:marBottom w:val="0"/>
          <w:divBdr>
            <w:top w:val="none" w:sz="0" w:space="0" w:color="auto"/>
            <w:left w:val="none" w:sz="0" w:space="0" w:color="auto"/>
            <w:bottom w:val="none" w:sz="0" w:space="0" w:color="auto"/>
            <w:right w:val="none" w:sz="0" w:space="0" w:color="auto"/>
          </w:divBdr>
          <w:divsChild>
            <w:div w:id="1151293437">
              <w:marLeft w:val="0"/>
              <w:marRight w:val="0"/>
              <w:marTop w:val="0"/>
              <w:marBottom w:val="0"/>
              <w:divBdr>
                <w:top w:val="none" w:sz="0" w:space="0" w:color="auto"/>
                <w:left w:val="none" w:sz="0" w:space="0" w:color="auto"/>
                <w:bottom w:val="none" w:sz="0" w:space="0" w:color="auto"/>
                <w:right w:val="none" w:sz="0" w:space="0" w:color="auto"/>
              </w:divBdr>
            </w:div>
          </w:divsChild>
        </w:div>
        <w:div w:id="866721538">
          <w:marLeft w:val="0"/>
          <w:marRight w:val="0"/>
          <w:marTop w:val="0"/>
          <w:marBottom w:val="0"/>
          <w:divBdr>
            <w:top w:val="none" w:sz="0" w:space="0" w:color="auto"/>
            <w:left w:val="none" w:sz="0" w:space="0" w:color="auto"/>
            <w:bottom w:val="none" w:sz="0" w:space="0" w:color="auto"/>
            <w:right w:val="none" w:sz="0" w:space="0" w:color="auto"/>
          </w:divBdr>
          <w:divsChild>
            <w:div w:id="488130459">
              <w:marLeft w:val="0"/>
              <w:marRight w:val="0"/>
              <w:marTop w:val="0"/>
              <w:marBottom w:val="0"/>
              <w:divBdr>
                <w:top w:val="none" w:sz="0" w:space="0" w:color="auto"/>
                <w:left w:val="none" w:sz="0" w:space="0" w:color="auto"/>
                <w:bottom w:val="none" w:sz="0" w:space="0" w:color="auto"/>
                <w:right w:val="none" w:sz="0" w:space="0" w:color="auto"/>
              </w:divBdr>
            </w:div>
          </w:divsChild>
        </w:div>
        <w:div w:id="902066134">
          <w:marLeft w:val="0"/>
          <w:marRight w:val="0"/>
          <w:marTop w:val="0"/>
          <w:marBottom w:val="0"/>
          <w:divBdr>
            <w:top w:val="none" w:sz="0" w:space="0" w:color="auto"/>
            <w:left w:val="none" w:sz="0" w:space="0" w:color="auto"/>
            <w:bottom w:val="none" w:sz="0" w:space="0" w:color="auto"/>
            <w:right w:val="none" w:sz="0" w:space="0" w:color="auto"/>
          </w:divBdr>
          <w:divsChild>
            <w:div w:id="1867522135">
              <w:marLeft w:val="0"/>
              <w:marRight w:val="0"/>
              <w:marTop w:val="0"/>
              <w:marBottom w:val="0"/>
              <w:divBdr>
                <w:top w:val="none" w:sz="0" w:space="0" w:color="auto"/>
                <w:left w:val="none" w:sz="0" w:space="0" w:color="auto"/>
                <w:bottom w:val="none" w:sz="0" w:space="0" w:color="auto"/>
                <w:right w:val="none" w:sz="0" w:space="0" w:color="auto"/>
              </w:divBdr>
            </w:div>
          </w:divsChild>
        </w:div>
        <w:div w:id="1203128738">
          <w:marLeft w:val="0"/>
          <w:marRight w:val="0"/>
          <w:marTop w:val="0"/>
          <w:marBottom w:val="0"/>
          <w:divBdr>
            <w:top w:val="none" w:sz="0" w:space="0" w:color="auto"/>
            <w:left w:val="none" w:sz="0" w:space="0" w:color="auto"/>
            <w:bottom w:val="none" w:sz="0" w:space="0" w:color="auto"/>
            <w:right w:val="none" w:sz="0" w:space="0" w:color="auto"/>
          </w:divBdr>
          <w:divsChild>
            <w:div w:id="379867200">
              <w:marLeft w:val="0"/>
              <w:marRight w:val="0"/>
              <w:marTop w:val="0"/>
              <w:marBottom w:val="0"/>
              <w:divBdr>
                <w:top w:val="none" w:sz="0" w:space="0" w:color="auto"/>
                <w:left w:val="none" w:sz="0" w:space="0" w:color="auto"/>
                <w:bottom w:val="none" w:sz="0" w:space="0" w:color="auto"/>
                <w:right w:val="none" w:sz="0" w:space="0" w:color="auto"/>
              </w:divBdr>
            </w:div>
          </w:divsChild>
        </w:div>
        <w:div w:id="1338969554">
          <w:marLeft w:val="0"/>
          <w:marRight w:val="0"/>
          <w:marTop w:val="0"/>
          <w:marBottom w:val="0"/>
          <w:divBdr>
            <w:top w:val="none" w:sz="0" w:space="0" w:color="auto"/>
            <w:left w:val="none" w:sz="0" w:space="0" w:color="auto"/>
            <w:bottom w:val="none" w:sz="0" w:space="0" w:color="auto"/>
            <w:right w:val="none" w:sz="0" w:space="0" w:color="auto"/>
          </w:divBdr>
          <w:divsChild>
            <w:div w:id="473564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7410818">
      <w:bodyDiv w:val="1"/>
      <w:marLeft w:val="0"/>
      <w:marRight w:val="0"/>
      <w:marTop w:val="0"/>
      <w:marBottom w:val="0"/>
      <w:divBdr>
        <w:top w:val="none" w:sz="0" w:space="0" w:color="auto"/>
        <w:left w:val="none" w:sz="0" w:space="0" w:color="auto"/>
        <w:bottom w:val="none" w:sz="0" w:space="0" w:color="auto"/>
        <w:right w:val="none" w:sz="0" w:space="0" w:color="auto"/>
      </w:divBdr>
      <w:divsChild>
        <w:div w:id="796488610">
          <w:marLeft w:val="0"/>
          <w:marRight w:val="0"/>
          <w:marTop w:val="0"/>
          <w:marBottom w:val="0"/>
          <w:divBdr>
            <w:top w:val="none" w:sz="0" w:space="0" w:color="auto"/>
            <w:left w:val="none" w:sz="0" w:space="0" w:color="auto"/>
            <w:bottom w:val="none" w:sz="0" w:space="0" w:color="auto"/>
            <w:right w:val="none" w:sz="0" w:space="0" w:color="auto"/>
          </w:divBdr>
        </w:div>
      </w:divsChild>
    </w:div>
    <w:div w:id="1105077890">
      <w:bodyDiv w:val="1"/>
      <w:marLeft w:val="0"/>
      <w:marRight w:val="0"/>
      <w:marTop w:val="0"/>
      <w:marBottom w:val="0"/>
      <w:divBdr>
        <w:top w:val="none" w:sz="0" w:space="0" w:color="auto"/>
        <w:left w:val="none" w:sz="0" w:space="0" w:color="auto"/>
        <w:bottom w:val="none" w:sz="0" w:space="0" w:color="auto"/>
        <w:right w:val="none" w:sz="0" w:space="0" w:color="auto"/>
      </w:divBdr>
    </w:div>
    <w:div w:id="1141776439">
      <w:bodyDiv w:val="1"/>
      <w:marLeft w:val="0"/>
      <w:marRight w:val="0"/>
      <w:marTop w:val="0"/>
      <w:marBottom w:val="0"/>
      <w:divBdr>
        <w:top w:val="none" w:sz="0" w:space="0" w:color="auto"/>
        <w:left w:val="none" w:sz="0" w:space="0" w:color="auto"/>
        <w:bottom w:val="none" w:sz="0" w:space="0" w:color="auto"/>
        <w:right w:val="none" w:sz="0" w:space="0" w:color="auto"/>
      </w:divBdr>
    </w:div>
    <w:div w:id="1160727898">
      <w:bodyDiv w:val="1"/>
      <w:marLeft w:val="0"/>
      <w:marRight w:val="0"/>
      <w:marTop w:val="0"/>
      <w:marBottom w:val="0"/>
      <w:divBdr>
        <w:top w:val="none" w:sz="0" w:space="0" w:color="auto"/>
        <w:left w:val="none" w:sz="0" w:space="0" w:color="auto"/>
        <w:bottom w:val="none" w:sz="0" w:space="0" w:color="auto"/>
        <w:right w:val="none" w:sz="0" w:space="0" w:color="auto"/>
      </w:divBdr>
      <w:divsChild>
        <w:div w:id="300236244">
          <w:marLeft w:val="0"/>
          <w:marRight w:val="0"/>
          <w:marTop w:val="0"/>
          <w:marBottom w:val="0"/>
          <w:divBdr>
            <w:top w:val="none" w:sz="0" w:space="0" w:color="auto"/>
            <w:left w:val="none" w:sz="0" w:space="0" w:color="auto"/>
            <w:bottom w:val="none" w:sz="0" w:space="0" w:color="auto"/>
            <w:right w:val="none" w:sz="0" w:space="0" w:color="auto"/>
          </w:divBdr>
          <w:divsChild>
            <w:div w:id="1034117040">
              <w:marLeft w:val="0"/>
              <w:marRight w:val="0"/>
              <w:marTop w:val="0"/>
              <w:marBottom w:val="0"/>
              <w:divBdr>
                <w:top w:val="none" w:sz="0" w:space="0" w:color="auto"/>
                <w:left w:val="none" w:sz="0" w:space="0" w:color="auto"/>
                <w:bottom w:val="none" w:sz="0" w:space="0" w:color="auto"/>
                <w:right w:val="none" w:sz="0" w:space="0" w:color="auto"/>
              </w:divBdr>
            </w:div>
          </w:divsChild>
        </w:div>
        <w:div w:id="407120157">
          <w:marLeft w:val="0"/>
          <w:marRight w:val="0"/>
          <w:marTop w:val="0"/>
          <w:marBottom w:val="0"/>
          <w:divBdr>
            <w:top w:val="none" w:sz="0" w:space="0" w:color="auto"/>
            <w:left w:val="none" w:sz="0" w:space="0" w:color="auto"/>
            <w:bottom w:val="none" w:sz="0" w:space="0" w:color="auto"/>
            <w:right w:val="none" w:sz="0" w:space="0" w:color="auto"/>
          </w:divBdr>
          <w:divsChild>
            <w:div w:id="100421481">
              <w:marLeft w:val="0"/>
              <w:marRight w:val="0"/>
              <w:marTop w:val="0"/>
              <w:marBottom w:val="0"/>
              <w:divBdr>
                <w:top w:val="none" w:sz="0" w:space="0" w:color="auto"/>
                <w:left w:val="none" w:sz="0" w:space="0" w:color="auto"/>
                <w:bottom w:val="none" w:sz="0" w:space="0" w:color="auto"/>
                <w:right w:val="none" w:sz="0" w:space="0" w:color="auto"/>
              </w:divBdr>
            </w:div>
          </w:divsChild>
        </w:div>
        <w:div w:id="785586544">
          <w:marLeft w:val="0"/>
          <w:marRight w:val="0"/>
          <w:marTop w:val="0"/>
          <w:marBottom w:val="0"/>
          <w:divBdr>
            <w:top w:val="none" w:sz="0" w:space="0" w:color="auto"/>
            <w:left w:val="none" w:sz="0" w:space="0" w:color="auto"/>
            <w:bottom w:val="none" w:sz="0" w:space="0" w:color="auto"/>
            <w:right w:val="none" w:sz="0" w:space="0" w:color="auto"/>
          </w:divBdr>
          <w:divsChild>
            <w:div w:id="1753744983">
              <w:marLeft w:val="0"/>
              <w:marRight w:val="0"/>
              <w:marTop w:val="0"/>
              <w:marBottom w:val="0"/>
              <w:divBdr>
                <w:top w:val="none" w:sz="0" w:space="0" w:color="auto"/>
                <w:left w:val="none" w:sz="0" w:space="0" w:color="auto"/>
                <w:bottom w:val="none" w:sz="0" w:space="0" w:color="auto"/>
                <w:right w:val="none" w:sz="0" w:space="0" w:color="auto"/>
              </w:divBdr>
            </w:div>
          </w:divsChild>
        </w:div>
        <w:div w:id="1423067604">
          <w:marLeft w:val="0"/>
          <w:marRight w:val="0"/>
          <w:marTop w:val="0"/>
          <w:marBottom w:val="0"/>
          <w:divBdr>
            <w:top w:val="none" w:sz="0" w:space="0" w:color="auto"/>
            <w:left w:val="none" w:sz="0" w:space="0" w:color="auto"/>
            <w:bottom w:val="none" w:sz="0" w:space="0" w:color="auto"/>
            <w:right w:val="none" w:sz="0" w:space="0" w:color="auto"/>
          </w:divBdr>
          <w:divsChild>
            <w:div w:id="1500271928">
              <w:marLeft w:val="0"/>
              <w:marRight w:val="0"/>
              <w:marTop w:val="0"/>
              <w:marBottom w:val="0"/>
              <w:divBdr>
                <w:top w:val="none" w:sz="0" w:space="0" w:color="auto"/>
                <w:left w:val="none" w:sz="0" w:space="0" w:color="auto"/>
                <w:bottom w:val="none" w:sz="0" w:space="0" w:color="auto"/>
                <w:right w:val="none" w:sz="0" w:space="0" w:color="auto"/>
              </w:divBdr>
            </w:div>
          </w:divsChild>
        </w:div>
        <w:div w:id="1432432031">
          <w:marLeft w:val="0"/>
          <w:marRight w:val="0"/>
          <w:marTop w:val="0"/>
          <w:marBottom w:val="0"/>
          <w:divBdr>
            <w:top w:val="none" w:sz="0" w:space="0" w:color="auto"/>
            <w:left w:val="none" w:sz="0" w:space="0" w:color="auto"/>
            <w:bottom w:val="none" w:sz="0" w:space="0" w:color="auto"/>
            <w:right w:val="none" w:sz="0" w:space="0" w:color="auto"/>
          </w:divBdr>
          <w:divsChild>
            <w:div w:id="1649285304">
              <w:marLeft w:val="0"/>
              <w:marRight w:val="0"/>
              <w:marTop w:val="0"/>
              <w:marBottom w:val="0"/>
              <w:divBdr>
                <w:top w:val="none" w:sz="0" w:space="0" w:color="auto"/>
                <w:left w:val="none" w:sz="0" w:space="0" w:color="auto"/>
                <w:bottom w:val="none" w:sz="0" w:space="0" w:color="auto"/>
                <w:right w:val="none" w:sz="0" w:space="0" w:color="auto"/>
              </w:divBdr>
            </w:div>
          </w:divsChild>
        </w:div>
        <w:div w:id="1762722504">
          <w:marLeft w:val="0"/>
          <w:marRight w:val="0"/>
          <w:marTop w:val="0"/>
          <w:marBottom w:val="0"/>
          <w:divBdr>
            <w:top w:val="none" w:sz="0" w:space="0" w:color="auto"/>
            <w:left w:val="none" w:sz="0" w:space="0" w:color="auto"/>
            <w:bottom w:val="none" w:sz="0" w:space="0" w:color="auto"/>
            <w:right w:val="none" w:sz="0" w:space="0" w:color="auto"/>
          </w:divBdr>
          <w:divsChild>
            <w:div w:id="152693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743904">
      <w:bodyDiv w:val="1"/>
      <w:marLeft w:val="0"/>
      <w:marRight w:val="0"/>
      <w:marTop w:val="0"/>
      <w:marBottom w:val="0"/>
      <w:divBdr>
        <w:top w:val="none" w:sz="0" w:space="0" w:color="auto"/>
        <w:left w:val="none" w:sz="0" w:space="0" w:color="auto"/>
        <w:bottom w:val="none" w:sz="0" w:space="0" w:color="auto"/>
        <w:right w:val="none" w:sz="0" w:space="0" w:color="auto"/>
      </w:divBdr>
    </w:div>
    <w:div w:id="1210259751">
      <w:bodyDiv w:val="1"/>
      <w:marLeft w:val="0"/>
      <w:marRight w:val="0"/>
      <w:marTop w:val="0"/>
      <w:marBottom w:val="0"/>
      <w:divBdr>
        <w:top w:val="none" w:sz="0" w:space="0" w:color="auto"/>
        <w:left w:val="none" w:sz="0" w:space="0" w:color="auto"/>
        <w:bottom w:val="none" w:sz="0" w:space="0" w:color="auto"/>
        <w:right w:val="none" w:sz="0" w:space="0" w:color="auto"/>
      </w:divBdr>
    </w:div>
    <w:div w:id="1232542896">
      <w:bodyDiv w:val="1"/>
      <w:marLeft w:val="0"/>
      <w:marRight w:val="0"/>
      <w:marTop w:val="0"/>
      <w:marBottom w:val="0"/>
      <w:divBdr>
        <w:top w:val="none" w:sz="0" w:space="0" w:color="auto"/>
        <w:left w:val="none" w:sz="0" w:space="0" w:color="auto"/>
        <w:bottom w:val="none" w:sz="0" w:space="0" w:color="auto"/>
        <w:right w:val="none" w:sz="0" w:space="0" w:color="auto"/>
      </w:divBdr>
    </w:div>
    <w:div w:id="1239168739">
      <w:bodyDiv w:val="1"/>
      <w:marLeft w:val="0"/>
      <w:marRight w:val="0"/>
      <w:marTop w:val="0"/>
      <w:marBottom w:val="0"/>
      <w:divBdr>
        <w:top w:val="none" w:sz="0" w:space="0" w:color="auto"/>
        <w:left w:val="none" w:sz="0" w:space="0" w:color="auto"/>
        <w:bottom w:val="none" w:sz="0" w:space="0" w:color="auto"/>
        <w:right w:val="none" w:sz="0" w:space="0" w:color="auto"/>
      </w:divBdr>
      <w:divsChild>
        <w:div w:id="1845626348">
          <w:marLeft w:val="0"/>
          <w:marRight w:val="0"/>
          <w:marTop w:val="0"/>
          <w:marBottom w:val="0"/>
          <w:divBdr>
            <w:top w:val="none" w:sz="0" w:space="0" w:color="auto"/>
            <w:left w:val="none" w:sz="0" w:space="0" w:color="auto"/>
            <w:bottom w:val="none" w:sz="0" w:space="0" w:color="auto"/>
            <w:right w:val="none" w:sz="0" w:space="0" w:color="auto"/>
          </w:divBdr>
        </w:div>
      </w:divsChild>
    </w:div>
    <w:div w:id="1266571788">
      <w:bodyDiv w:val="1"/>
      <w:marLeft w:val="0"/>
      <w:marRight w:val="0"/>
      <w:marTop w:val="0"/>
      <w:marBottom w:val="0"/>
      <w:divBdr>
        <w:top w:val="none" w:sz="0" w:space="0" w:color="auto"/>
        <w:left w:val="none" w:sz="0" w:space="0" w:color="auto"/>
        <w:bottom w:val="none" w:sz="0" w:space="0" w:color="auto"/>
        <w:right w:val="none" w:sz="0" w:space="0" w:color="auto"/>
      </w:divBdr>
    </w:div>
    <w:div w:id="1322583462">
      <w:bodyDiv w:val="1"/>
      <w:marLeft w:val="0"/>
      <w:marRight w:val="0"/>
      <w:marTop w:val="0"/>
      <w:marBottom w:val="0"/>
      <w:divBdr>
        <w:top w:val="none" w:sz="0" w:space="0" w:color="auto"/>
        <w:left w:val="none" w:sz="0" w:space="0" w:color="auto"/>
        <w:bottom w:val="none" w:sz="0" w:space="0" w:color="auto"/>
        <w:right w:val="none" w:sz="0" w:space="0" w:color="auto"/>
      </w:divBdr>
    </w:div>
    <w:div w:id="1348020089">
      <w:bodyDiv w:val="1"/>
      <w:marLeft w:val="0"/>
      <w:marRight w:val="0"/>
      <w:marTop w:val="0"/>
      <w:marBottom w:val="0"/>
      <w:divBdr>
        <w:top w:val="none" w:sz="0" w:space="0" w:color="auto"/>
        <w:left w:val="none" w:sz="0" w:space="0" w:color="auto"/>
        <w:bottom w:val="none" w:sz="0" w:space="0" w:color="auto"/>
        <w:right w:val="none" w:sz="0" w:space="0" w:color="auto"/>
      </w:divBdr>
      <w:divsChild>
        <w:div w:id="295378780">
          <w:marLeft w:val="0"/>
          <w:marRight w:val="0"/>
          <w:marTop w:val="0"/>
          <w:marBottom w:val="0"/>
          <w:divBdr>
            <w:top w:val="none" w:sz="0" w:space="0" w:color="auto"/>
            <w:left w:val="none" w:sz="0" w:space="0" w:color="auto"/>
            <w:bottom w:val="none" w:sz="0" w:space="0" w:color="auto"/>
            <w:right w:val="none" w:sz="0" w:space="0" w:color="auto"/>
          </w:divBdr>
          <w:divsChild>
            <w:div w:id="398141677">
              <w:marLeft w:val="0"/>
              <w:marRight w:val="0"/>
              <w:marTop w:val="0"/>
              <w:marBottom w:val="0"/>
              <w:divBdr>
                <w:top w:val="none" w:sz="0" w:space="0" w:color="auto"/>
                <w:left w:val="none" w:sz="0" w:space="0" w:color="auto"/>
                <w:bottom w:val="none" w:sz="0" w:space="0" w:color="auto"/>
                <w:right w:val="none" w:sz="0" w:space="0" w:color="auto"/>
              </w:divBdr>
            </w:div>
          </w:divsChild>
        </w:div>
        <w:div w:id="802384422">
          <w:marLeft w:val="0"/>
          <w:marRight w:val="0"/>
          <w:marTop w:val="0"/>
          <w:marBottom w:val="0"/>
          <w:divBdr>
            <w:top w:val="none" w:sz="0" w:space="0" w:color="auto"/>
            <w:left w:val="none" w:sz="0" w:space="0" w:color="auto"/>
            <w:bottom w:val="none" w:sz="0" w:space="0" w:color="auto"/>
            <w:right w:val="none" w:sz="0" w:space="0" w:color="auto"/>
          </w:divBdr>
          <w:divsChild>
            <w:div w:id="370888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604513">
      <w:bodyDiv w:val="1"/>
      <w:marLeft w:val="0"/>
      <w:marRight w:val="0"/>
      <w:marTop w:val="0"/>
      <w:marBottom w:val="0"/>
      <w:divBdr>
        <w:top w:val="none" w:sz="0" w:space="0" w:color="auto"/>
        <w:left w:val="none" w:sz="0" w:space="0" w:color="auto"/>
        <w:bottom w:val="none" w:sz="0" w:space="0" w:color="auto"/>
        <w:right w:val="none" w:sz="0" w:space="0" w:color="auto"/>
      </w:divBdr>
    </w:div>
    <w:div w:id="1373992566">
      <w:bodyDiv w:val="1"/>
      <w:marLeft w:val="0"/>
      <w:marRight w:val="0"/>
      <w:marTop w:val="0"/>
      <w:marBottom w:val="0"/>
      <w:divBdr>
        <w:top w:val="none" w:sz="0" w:space="0" w:color="auto"/>
        <w:left w:val="none" w:sz="0" w:space="0" w:color="auto"/>
        <w:bottom w:val="none" w:sz="0" w:space="0" w:color="auto"/>
        <w:right w:val="none" w:sz="0" w:space="0" w:color="auto"/>
      </w:divBdr>
    </w:div>
    <w:div w:id="1467314728">
      <w:bodyDiv w:val="1"/>
      <w:marLeft w:val="0"/>
      <w:marRight w:val="0"/>
      <w:marTop w:val="0"/>
      <w:marBottom w:val="0"/>
      <w:divBdr>
        <w:top w:val="none" w:sz="0" w:space="0" w:color="auto"/>
        <w:left w:val="none" w:sz="0" w:space="0" w:color="auto"/>
        <w:bottom w:val="none" w:sz="0" w:space="0" w:color="auto"/>
        <w:right w:val="none" w:sz="0" w:space="0" w:color="auto"/>
      </w:divBdr>
      <w:divsChild>
        <w:div w:id="557864397">
          <w:marLeft w:val="0"/>
          <w:marRight w:val="0"/>
          <w:marTop w:val="0"/>
          <w:marBottom w:val="0"/>
          <w:divBdr>
            <w:top w:val="none" w:sz="0" w:space="0" w:color="auto"/>
            <w:left w:val="none" w:sz="0" w:space="0" w:color="auto"/>
            <w:bottom w:val="none" w:sz="0" w:space="0" w:color="auto"/>
            <w:right w:val="none" w:sz="0" w:space="0" w:color="auto"/>
          </w:divBdr>
          <w:divsChild>
            <w:div w:id="1132092497">
              <w:marLeft w:val="0"/>
              <w:marRight w:val="0"/>
              <w:marTop w:val="0"/>
              <w:marBottom w:val="0"/>
              <w:divBdr>
                <w:top w:val="none" w:sz="0" w:space="0" w:color="auto"/>
                <w:left w:val="none" w:sz="0" w:space="0" w:color="auto"/>
                <w:bottom w:val="none" w:sz="0" w:space="0" w:color="auto"/>
                <w:right w:val="none" w:sz="0" w:space="0" w:color="auto"/>
              </w:divBdr>
            </w:div>
          </w:divsChild>
        </w:div>
        <w:div w:id="1961957449">
          <w:marLeft w:val="0"/>
          <w:marRight w:val="0"/>
          <w:marTop w:val="0"/>
          <w:marBottom w:val="0"/>
          <w:divBdr>
            <w:top w:val="none" w:sz="0" w:space="0" w:color="auto"/>
            <w:left w:val="none" w:sz="0" w:space="0" w:color="auto"/>
            <w:bottom w:val="none" w:sz="0" w:space="0" w:color="auto"/>
            <w:right w:val="none" w:sz="0" w:space="0" w:color="auto"/>
          </w:divBdr>
          <w:divsChild>
            <w:div w:id="523640490">
              <w:marLeft w:val="0"/>
              <w:marRight w:val="0"/>
              <w:marTop w:val="0"/>
              <w:marBottom w:val="0"/>
              <w:divBdr>
                <w:top w:val="none" w:sz="0" w:space="0" w:color="auto"/>
                <w:left w:val="none" w:sz="0" w:space="0" w:color="auto"/>
                <w:bottom w:val="none" w:sz="0" w:space="0" w:color="auto"/>
                <w:right w:val="none" w:sz="0" w:space="0" w:color="auto"/>
              </w:divBdr>
            </w:div>
          </w:divsChild>
        </w:div>
        <w:div w:id="2022270712">
          <w:marLeft w:val="0"/>
          <w:marRight w:val="0"/>
          <w:marTop w:val="0"/>
          <w:marBottom w:val="0"/>
          <w:divBdr>
            <w:top w:val="none" w:sz="0" w:space="0" w:color="auto"/>
            <w:left w:val="none" w:sz="0" w:space="0" w:color="auto"/>
            <w:bottom w:val="none" w:sz="0" w:space="0" w:color="auto"/>
            <w:right w:val="none" w:sz="0" w:space="0" w:color="auto"/>
          </w:divBdr>
          <w:divsChild>
            <w:div w:id="67634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832181">
      <w:bodyDiv w:val="1"/>
      <w:marLeft w:val="0"/>
      <w:marRight w:val="0"/>
      <w:marTop w:val="0"/>
      <w:marBottom w:val="0"/>
      <w:divBdr>
        <w:top w:val="none" w:sz="0" w:space="0" w:color="auto"/>
        <w:left w:val="none" w:sz="0" w:space="0" w:color="auto"/>
        <w:bottom w:val="none" w:sz="0" w:space="0" w:color="auto"/>
        <w:right w:val="none" w:sz="0" w:space="0" w:color="auto"/>
      </w:divBdr>
    </w:div>
    <w:div w:id="1613249308">
      <w:bodyDiv w:val="1"/>
      <w:marLeft w:val="0"/>
      <w:marRight w:val="0"/>
      <w:marTop w:val="0"/>
      <w:marBottom w:val="0"/>
      <w:divBdr>
        <w:top w:val="none" w:sz="0" w:space="0" w:color="auto"/>
        <w:left w:val="none" w:sz="0" w:space="0" w:color="auto"/>
        <w:bottom w:val="none" w:sz="0" w:space="0" w:color="auto"/>
        <w:right w:val="none" w:sz="0" w:space="0" w:color="auto"/>
      </w:divBdr>
    </w:div>
    <w:div w:id="1629159737">
      <w:bodyDiv w:val="1"/>
      <w:marLeft w:val="0"/>
      <w:marRight w:val="0"/>
      <w:marTop w:val="0"/>
      <w:marBottom w:val="0"/>
      <w:divBdr>
        <w:top w:val="none" w:sz="0" w:space="0" w:color="auto"/>
        <w:left w:val="none" w:sz="0" w:space="0" w:color="auto"/>
        <w:bottom w:val="none" w:sz="0" w:space="0" w:color="auto"/>
        <w:right w:val="none" w:sz="0" w:space="0" w:color="auto"/>
      </w:divBdr>
      <w:divsChild>
        <w:div w:id="443501139">
          <w:marLeft w:val="0"/>
          <w:marRight w:val="0"/>
          <w:marTop w:val="0"/>
          <w:marBottom w:val="0"/>
          <w:divBdr>
            <w:top w:val="none" w:sz="0" w:space="0" w:color="auto"/>
            <w:left w:val="none" w:sz="0" w:space="0" w:color="auto"/>
            <w:bottom w:val="none" w:sz="0" w:space="0" w:color="auto"/>
            <w:right w:val="none" w:sz="0" w:space="0" w:color="auto"/>
          </w:divBdr>
          <w:divsChild>
            <w:div w:id="1531651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830962">
      <w:bodyDiv w:val="1"/>
      <w:marLeft w:val="0"/>
      <w:marRight w:val="0"/>
      <w:marTop w:val="0"/>
      <w:marBottom w:val="0"/>
      <w:divBdr>
        <w:top w:val="none" w:sz="0" w:space="0" w:color="auto"/>
        <w:left w:val="none" w:sz="0" w:space="0" w:color="auto"/>
        <w:bottom w:val="none" w:sz="0" w:space="0" w:color="auto"/>
        <w:right w:val="none" w:sz="0" w:space="0" w:color="auto"/>
      </w:divBdr>
      <w:divsChild>
        <w:div w:id="1240873213">
          <w:marLeft w:val="0"/>
          <w:marRight w:val="0"/>
          <w:marTop w:val="0"/>
          <w:marBottom w:val="0"/>
          <w:divBdr>
            <w:top w:val="none" w:sz="0" w:space="0" w:color="auto"/>
            <w:left w:val="none" w:sz="0" w:space="0" w:color="auto"/>
            <w:bottom w:val="none" w:sz="0" w:space="0" w:color="auto"/>
            <w:right w:val="none" w:sz="0" w:space="0" w:color="auto"/>
          </w:divBdr>
        </w:div>
      </w:divsChild>
    </w:div>
    <w:div w:id="1662734179">
      <w:bodyDiv w:val="1"/>
      <w:marLeft w:val="0"/>
      <w:marRight w:val="0"/>
      <w:marTop w:val="0"/>
      <w:marBottom w:val="0"/>
      <w:divBdr>
        <w:top w:val="none" w:sz="0" w:space="0" w:color="auto"/>
        <w:left w:val="none" w:sz="0" w:space="0" w:color="auto"/>
        <w:bottom w:val="none" w:sz="0" w:space="0" w:color="auto"/>
        <w:right w:val="none" w:sz="0" w:space="0" w:color="auto"/>
      </w:divBdr>
      <w:divsChild>
        <w:div w:id="843399392">
          <w:marLeft w:val="0"/>
          <w:marRight w:val="0"/>
          <w:marTop w:val="0"/>
          <w:marBottom w:val="0"/>
          <w:divBdr>
            <w:top w:val="none" w:sz="0" w:space="0" w:color="auto"/>
            <w:left w:val="none" w:sz="0" w:space="0" w:color="auto"/>
            <w:bottom w:val="none" w:sz="0" w:space="0" w:color="auto"/>
            <w:right w:val="none" w:sz="0" w:space="0" w:color="auto"/>
          </w:divBdr>
        </w:div>
      </w:divsChild>
    </w:div>
    <w:div w:id="1688676161">
      <w:bodyDiv w:val="1"/>
      <w:marLeft w:val="0"/>
      <w:marRight w:val="0"/>
      <w:marTop w:val="0"/>
      <w:marBottom w:val="0"/>
      <w:divBdr>
        <w:top w:val="none" w:sz="0" w:space="0" w:color="auto"/>
        <w:left w:val="none" w:sz="0" w:space="0" w:color="auto"/>
        <w:bottom w:val="none" w:sz="0" w:space="0" w:color="auto"/>
        <w:right w:val="none" w:sz="0" w:space="0" w:color="auto"/>
      </w:divBdr>
    </w:div>
    <w:div w:id="1693919848">
      <w:bodyDiv w:val="1"/>
      <w:marLeft w:val="0"/>
      <w:marRight w:val="0"/>
      <w:marTop w:val="0"/>
      <w:marBottom w:val="0"/>
      <w:divBdr>
        <w:top w:val="none" w:sz="0" w:space="0" w:color="auto"/>
        <w:left w:val="none" w:sz="0" w:space="0" w:color="auto"/>
        <w:bottom w:val="none" w:sz="0" w:space="0" w:color="auto"/>
        <w:right w:val="none" w:sz="0" w:space="0" w:color="auto"/>
      </w:divBdr>
    </w:div>
    <w:div w:id="1707676085">
      <w:bodyDiv w:val="1"/>
      <w:marLeft w:val="0"/>
      <w:marRight w:val="0"/>
      <w:marTop w:val="0"/>
      <w:marBottom w:val="0"/>
      <w:divBdr>
        <w:top w:val="none" w:sz="0" w:space="0" w:color="auto"/>
        <w:left w:val="none" w:sz="0" w:space="0" w:color="auto"/>
        <w:bottom w:val="none" w:sz="0" w:space="0" w:color="auto"/>
        <w:right w:val="none" w:sz="0" w:space="0" w:color="auto"/>
      </w:divBdr>
      <w:divsChild>
        <w:div w:id="1731881944">
          <w:marLeft w:val="0"/>
          <w:marRight w:val="0"/>
          <w:marTop w:val="0"/>
          <w:marBottom w:val="0"/>
          <w:divBdr>
            <w:top w:val="none" w:sz="0" w:space="0" w:color="auto"/>
            <w:left w:val="none" w:sz="0" w:space="0" w:color="auto"/>
            <w:bottom w:val="none" w:sz="0" w:space="0" w:color="auto"/>
            <w:right w:val="none" w:sz="0" w:space="0" w:color="auto"/>
          </w:divBdr>
        </w:div>
      </w:divsChild>
    </w:div>
    <w:div w:id="1847358438">
      <w:bodyDiv w:val="1"/>
      <w:marLeft w:val="0"/>
      <w:marRight w:val="0"/>
      <w:marTop w:val="0"/>
      <w:marBottom w:val="0"/>
      <w:divBdr>
        <w:top w:val="none" w:sz="0" w:space="0" w:color="auto"/>
        <w:left w:val="none" w:sz="0" w:space="0" w:color="auto"/>
        <w:bottom w:val="none" w:sz="0" w:space="0" w:color="auto"/>
        <w:right w:val="none" w:sz="0" w:space="0" w:color="auto"/>
      </w:divBdr>
    </w:div>
    <w:div w:id="1877890511">
      <w:bodyDiv w:val="1"/>
      <w:marLeft w:val="0"/>
      <w:marRight w:val="0"/>
      <w:marTop w:val="0"/>
      <w:marBottom w:val="0"/>
      <w:divBdr>
        <w:top w:val="none" w:sz="0" w:space="0" w:color="auto"/>
        <w:left w:val="none" w:sz="0" w:space="0" w:color="auto"/>
        <w:bottom w:val="none" w:sz="0" w:space="0" w:color="auto"/>
        <w:right w:val="none" w:sz="0" w:space="0" w:color="auto"/>
      </w:divBdr>
    </w:div>
    <w:div w:id="1897469448">
      <w:bodyDiv w:val="1"/>
      <w:marLeft w:val="0"/>
      <w:marRight w:val="0"/>
      <w:marTop w:val="0"/>
      <w:marBottom w:val="0"/>
      <w:divBdr>
        <w:top w:val="none" w:sz="0" w:space="0" w:color="auto"/>
        <w:left w:val="none" w:sz="0" w:space="0" w:color="auto"/>
        <w:bottom w:val="none" w:sz="0" w:space="0" w:color="auto"/>
        <w:right w:val="none" w:sz="0" w:space="0" w:color="auto"/>
      </w:divBdr>
    </w:div>
    <w:div w:id="2041666548">
      <w:bodyDiv w:val="1"/>
      <w:marLeft w:val="0"/>
      <w:marRight w:val="0"/>
      <w:marTop w:val="0"/>
      <w:marBottom w:val="0"/>
      <w:divBdr>
        <w:top w:val="none" w:sz="0" w:space="0" w:color="auto"/>
        <w:left w:val="none" w:sz="0" w:space="0" w:color="auto"/>
        <w:bottom w:val="none" w:sz="0" w:space="0" w:color="auto"/>
        <w:right w:val="none" w:sz="0" w:space="0" w:color="auto"/>
      </w:divBdr>
      <w:divsChild>
        <w:div w:id="184819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7.png"/><Relationship Id="rId42" Type="http://schemas.openxmlformats.org/officeDocument/2006/relationships/image" Target="media/image24.png"/><Relationship Id="rId63" Type="http://schemas.openxmlformats.org/officeDocument/2006/relationships/image" Target="media/image45.png"/><Relationship Id="rId84" Type="http://schemas.openxmlformats.org/officeDocument/2006/relationships/image" Target="media/image64.png"/><Relationship Id="rId138" Type="http://schemas.openxmlformats.org/officeDocument/2006/relationships/image" Target="media/image114.png"/><Relationship Id="rId159" Type="http://schemas.openxmlformats.org/officeDocument/2006/relationships/image" Target="media/image135.png"/><Relationship Id="rId170" Type="http://schemas.openxmlformats.org/officeDocument/2006/relationships/image" Target="media/image146.png"/><Relationship Id="rId191" Type="http://schemas.openxmlformats.org/officeDocument/2006/relationships/image" Target="media/image167.png"/><Relationship Id="rId205" Type="http://schemas.openxmlformats.org/officeDocument/2006/relationships/image" Target="media/image181.png"/><Relationship Id="rId226" Type="http://schemas.openxmlformats.org/officeDocument/2006/relationships/image" Target="media/image202.png"/><Relationship Id="rId247" Type="http://schemas.openxmlformats.org/officeDocument/2006/relationships/fontTable" Target="fontTable.xml"/><Relationship Id="rId107" Type="http://schemas.openxmlformats.org/officeDocument/2006/relationships/image" Target="media/image87.png"/><Relationship Id="rId11" Type="http://schemas.openxmlformats.org/officeDocument/2006/relationships/image" Target="media/image1.jpeg"/><Relationship Id="rId32" Type="http://schemas.openxmlformats.org/officeDocument/2006/relationships/image" Target="media/image16.png"/><Relationship Id="rId53" Type="http://schemas.openxmlformats.org/officeDocument/2006/relationships/image" Target="media/image35.png"/><Relationship Id="rId74" Type="http://schemas.openxmlformats.org/officeDocument/2006/relationships/image" Target="media/image54.png"/><Relationship Id="rId128" Type="http://schemas.openxmlformats.org/officeDocument/2006/relationships/image" Target="media/image104.png"/><Relationship Id="rId149" Type="http://schemas.openxmlformats.org/officeDocument/2006/relationships/image" Target="media/image125.png"/><Relationship Id="rId5" Type="http://schemas.openxmlformats.org/officeDocument/2006/relationships/numbering" Target="numbering.xml"/><Relationship Id="rId95" Type="http://schemas.openxmlformats.org/officeDocument/2006/relationships/image" Target="media/image75.png"/><Relationship Id="rId160" Type="http://schemas.openxmlformats.org/officeDocument/2006/relationships/image" Target="media/image136.png"/><Relationship Id="rId181" Type="http://schemas.openxmlformats.org/officeDocument/2006/relationships/image" Target="media/image157.png"/><Relationship Id="rId216" Type="http://schemas.openxmlformats.org/officeDocument/2006/relationships/image" Target="media/image192.png"/><Relationship Id="rId237" Type="http://schemas.openxmlformats.org/officeDocument/2006/relationships/image" Target="media/image213.png"/><Relationship Id="rId22" Type="http://schemas.openxmlformats.org/officeDocument/2006/relationships/image" Target="media/image8.png"/><Relationship Id="rId43" Type="http://schemas.openxmlformats.org/officeDocument/2006/relationships/image" Target="media/image25.png"/><Relationship Id="rId64" Type="http://schemas.openxmlformats.org/officeDocument/2006/relationships/image" Target="media/image46.png"/><Relationship Id="rId118" Type="http://schemas.openxmlformats.org/officeDocument/2006/relationships/image" Target="media/image98.png"/><Relationship Id="rId139" Type="http://schemas.openxmlformats.org/officeDocument/2006/relationships/image" Target="media/image115.png"/><Relationship Id="rId85" Type="http://schemas.openxmlformats.org/officeDocument/2006/relationships/image" Target="media/image65.png"/><Relationship Id="rId150" Type="http://schemas.openxmlformats.org/officeDocument/2006/relationships/image" Target="media/image126.png"/><Relationship Id="rId171" Type="http://schemas.openxmlformats.org/officeDocument/2006/relationships/image" Target="media/image147.png"/><Relationship Id="rId192" Type="http://schemas.openxmlformats.org/officeDocument/2006/relationships/image" Target="media/image168.png"/><Relationship Id="rId206" Type="http://schemas.openxmlformats.org/officeDocument/2006/relationships/image" Target="media/image182.png"/><Relationship Id="rId227" Type="http://schemas.openxmlformats.org/officeDocument/2006/relationships/image" Target="media/image203.png"/><Relationship Id="rId248" Type="http://schemas.openxmlformats.org/officeDocument/2006/relationships/glossaryDocument" Target="glossary/document.xml"/><Relationship Id="rId12" Type="http://schemas.openxmlformats.org/officeDocument/2006/relationships/image" Target="media/image2.png"/><Relationship Id="rId33" Type="http://schemas.openxmlformats.org/officeDocument/2006/relationships/image" Target="media/image17.png"/><Relationship Id="rId108" Type="http://schemas.openxmlformats.org/officeDocument/2006/relationships/image" Target="media/image88.png"/><Relationship Id="rId129" Type="http://schemas.openxmlformats.org/officeDocument/2006/relationships/image" Target="media/image105.png"/><Relationship Id="rId54" Type="http://schemas.openxmlformats.org/officeDocument/2006/relationships/image" Target="media/image36.png"/><Relationship Id="rId75" Type="http://schemas.openxmlformats.org/officeDocument/2006/relationships/image" Target="media/image55.png"/><Relationship Id="rId96" Type="http://schemas.openxmlformats.org/officeDocument/2006/relationships/image" Target="media/image76.png"/><Relationship Id="rId140" Type="http://schemas.openxmlformats.org/officeDocument/2006/relationships/image" Target="media/image116.png"/><Relationship Id="rId161" Type="http://schemas.openxmlformats.org/officeDocument/2006/relationships/image" Target="media/image137.png"/><Relationship Id="rId182" Type="http://schemas.openxmlformats.org/officeDocument/2006/relationships/image" Target="media/image158.png"/><Relationship Id="rId217" Type="http://schemas.openxmlformats.org/officeDocument/2006/relationships/image" Target="media/image193.png"/><Relationship Id="rId6" Type="http://schemas.openxmlformats.org/officeDocument/2006/relationships/styles" Target="styles.xml"/><Relationship Id="rId238" Type="http://schemas.openxmlformats.org/officeDocument/2006/relationships/image" Target="media/image214.png"/><Relationship Id="rId23" Type="http://schemas.openxmlformats.org/officeDocument/2006/relationships/image" Target="media/image9.png"/><Relationship Id="rId119" Type="http://schemas.openxmlformats.org/officeDocument/2006/relationships/image" Target="media/image99.png"/><Relationship Id="rId44" Type="http://schemas.openxmlformats.org/officeDocument/2006/relationships/image" Target="media/image26.png"/><Relationship Id="rId65" Type="http://schemas.openxmlformats.org/officeDocument/2006/relationships/image" Target="media/image47.png"/><Relationship Id="rId86" Type="http://schemas.openxmlformats.org/officeDocument/2006/relationships/image" Target="media/image66.png"/><Relationship Id="rId130" Type="http://schemas.openxmlformats.org/officeDocument/2006/relationships/image" Target="media/image106.png"/><Relationship Id="rId151" Type="http://schemas.openxmlformats.org/officeDocument/2006/relationships/image" Target="media/image127.png"/><Relationship Id="rId172" Type="http://schemas.openxmlformats.org/officeDocument/2006/relationships/image" Target="media/image148.png"/><Relationship Id="rId193" Type="http://schemas.openxmlformats.org/officeDocument/2006/relationships/image" Target="media/image169.png"/><Relationship Id="rId207" Type="http://schemas.openxmlformats.org/officeDocument/2006/relationships/image" Target="media/image183.png"/><Relationship Id="rId228" Type="http://schemas.openxmlformats.org/officeDocument/2006/relationships/image" Target="media/image204.png"/><Relationship Id="rId249" Type="http://schemas.openxmlformats.org/officeDocument/2006/relationships/theme" Target="theme/theme1.xml"/><Relationship Id="rId13" Type="http://schemas.openxmlformats.org/officeDocument/2006/relationships/footer" Target="footer1.xml"/><Relationship Id="rId109" Type="http://schemas.openxmlformats.org/officeDocument/2006/relationships/image" Target="media/image89.png"/><Relationship Id="rId34" Type="http://schemas.openxmlformats.org/officeDocument/2006/relationships/image" Target="media/image18.png"/><Relationship Id="rId55" Type="http://schemas.openxmlformats.org/officeDocument/2006/relationships/image" Target="media/image37.png"/><Relationship Id="rId76" Type="http://schemas.openxmlformats.org/officeDocument/2006/relationships/image" Target="media/image56.png"/><Relationship Id="rId97" Type="http://schemas.openxmlformats.org/officeDocument/2006/relationships/image" Target="media/image77.png"/><Relationship Id="rId120" Type="http://schemas.openxmlformats.org/officeDocument/2006/relationships/hyperlink" Target="mailto:all.vskis@cpva.lt" TargetMode="External"/><Relationship Id="rId141" Type="http://schemas.openxmlformats.org/officeDocument/2006/relationships/image" Target="media/image117.png"/><Relationship Id="rId7" Type="http://schemas.openxmlformats.org/officeDocument/2006/relationships/settings" Target="settings.xml"/><Relationship Id="rId162" Type="http://schemas.openxmlformats.org/officeDocument/2006/relationships/image" Target="media/image138.png"/><Relationship Id="rId183" Type="http://schemas.openxmlformats.org/officeDocument/2006/relationships/image" Target="media/image159.png"/><Relationship Id="rId218" Type="http://schemas.openxmlformats.org/officeDocument/2006/relationships/image" Target="media/image194.png"/><Relationship Id="rId239" Type="http://schemas.openxmlformats.org/officeDocument/2006/relationships/image" Target="media/image215.png"/><Relationship Id="rId24" Type="http://schemas.openxmlformats.org/officeDocument/2006/relationships/image" Target="media/image10.png"/><Relationship Id="rId45" Type="http://schemas.openxmlformats.org/officeDocument/2006/relationships/image" Target="media/image27.emf"/><Relationship Id="rId66" Type="http://schemas.openxmlformats.org/officeDocument/2006/relationships/image" Target="media/image48.png"/><Relationship Id="rId87" Type="http://schemas.openxmlformats.org/officeDocument/2006/relationships/image" Target="media/image67.png"/><Relationship Id="rId110" Type="http://schemas.openxmlformats.org/officeDocument/2006/relationships/image" Target="media/image90.png"/><Relationship Id="rId131" Type="http://schemas.openxmlformats.org/officeDocument/2006/relationships/image" Target="media/image107.png"/><Relationship Id="rId152" Type="http://schemas.openxmlformats.org/officeDocument/2006/relationships/image" Target="media/image128.png"/><Relationship Id="rId173" Type="http://schemas.openxmlformats.org/officeDocument/2006/relationships/image" Target="media/image149.png"/><Relationship Id="rId194" Type="http://schemas.openxmlformats.org/officeDocument/2006/relationships/image" Target="media/image170.png"/><Relationship Id="rId208" Type="http://schemas.openxmlformats.org/officeDocument/2006/relationships/image" Target="media/image184.png"/><Relationship Id="rId229" Type="http://schemas.openxmlformats.org/officeDocument/2006/relationships/image" Target="media/image205.png"/><Relationship Id="rId240" Type="http://schemas.openxmlformats.org/officeDocument/2006/relationships/image" Target="media/image216.png"/><Relationship Id="rId14" Type="http://schemas.openxmlformats.org/officeDocument/2006/relationships/image" Target="media/image3.png"/><Relationship Id="rId35" Type="http://schemas.openxmlformats.org/officeDocument/2006/relationships/image" Target="media/image19.emf"/><Relationship Id="rId56" Type="http://schemas.openxmlformats.org/officeDocument/2006/relationships/image" Target="media/image38.png"/><Relationship Id="rId77" Type="http://schemas.openxmlformats.org/officeDocument/2006/relationships/image" Target="media/image57.png"/><Relationship Id="rId100" Type="http://schemas.openxmlformats.org/officeDocument/2006/relationships/image" Target="media/image80.png"/><Relationship Id="rId8" Type="http://schemas.openxmlformats.org/officeDocument/2006/relationships/webSettings" Target="webSettings.xml"/><Relationship Id="rId98" Type="http://schemas.openxmlformats.org/officeDocument/2006/relationships/image" Target="media/image78.png"/><Relationship Id="rId121" Type="http://schemas.openxmlformats.org/officeDocument/2006/relationships/hyperlink" Target="mailto:vsf@vrm.lt" TargetMode="External"/><Relationship Id="rId142" Type="http://schemas.openxmlformats.org/officeDocument/2006/relationships/image" Target="media/image118.png"/><Relationship Id="rId163" Type="http://schemas.openxmlformats.org/officeDocument/2006/relationships/image" Target="media/image139.png"/><Relationship Id="rId184" Type="http://schemas.openxmlformats.org/officeDocument/2006/relationships/image" Target="media/image160.png"/><Relationship Id="rId219" Type="http://schemas.openxmlformats.org/officeDocument/2006/relationships/image" Target="media/image195.png"/><Relationship Id="rId230" Type="http://schemas.openxmlformats.org/officeDocument/2006/relationships/image" Target="media/image206.png"/><Relationship Id="rId25" Type="http://schemas.openxmlformats.org/officeDocument/2006/relationships/image" Target="media/image11.png"/><Relationship Id="rId46" Type="http://schemas.openxmlformats.org/officeDocument/2006/relationships/image" Target="media/image28.png"/><Relationship Id="rId67" Type="http://schemas.openxmlformats.org/officeDocument/2006/relationships/hyperlink" Target="mailto:all.vskis@cpva.lt" TargetMode="External"/><Relationship Id="rId88" Type="http://schemas.openxmlformats.org/officeDocument/2006/relationships/image" Target="media/image68.png"/><Relationship Id="rId111" Type="http://schemas.openxmlformats.org/officeDocument/2006/relationships/image" Target="media/image91.png"/><Relationship Id="rId132" Type="http://schemas.openxmlformats.org/officeDocument/2006/relationships/image" Target="media/image108.png"/><Relationship Id="rId153" Type="http://schemas.openxmlformats.org/officeDocument/2006/relationships/image" Target="media/image129.png"/><Relationship Id="rId174" Type="http://schemas.openxmlformats.org/officeDocument/2006/relationships/image" Target="media/image150.png"/><Relationship Id="rId195" Type="http://schemas.openxmlformats.org/officeDocument/2006/relationships/image" Target="media/image171.png"/><Relationship Id="rId209" Type="http://schemas.openxmlformats.org/officeDocument/2006/relationships/image" Target="media/image185.png"/><Relationship Id="rId220" Type="http://schemas.openxmlformats.org/officeDocument/2006/relationships/image" Target="media/image196.png"/><Relationship Id="rId241" Type="http://schemas.openxmlformats.org/officeDocument/2006/relationships/image" Target="media/image217.png"/><Relationship Id="rId15" Type="http://schemas.openxmlformats.org/officeDocument/2006/relationships/image" Target="media/image4.emf"/><Relationship Id="rId36" Type="http://schemas.openxmlformats.org/officeDocument/2006/relationships/package" Target="embeddings/Microsoft_Visio_Drawing4.vsdx"/><Relationship Id="rId57" Type="http://schemas.openxmlformats.org/officeDocument/2006/relationships/image" Target="media/image39.png"/><Relationship Id="rId78" Type="http://schemas.openxmlformats.org/officeDocument/2006/relationships/image" Target="media/image58.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100.png"/><Relationship Id="rId143" Type="http://schemas.openxmlformats.org/officeDocument/2006/relationships/image" Target="media/image119.png"/><Relationship Id="rId164" Type="http://schemas.openxmlformats.org/officeDocument/2006/relationships/image" Target="media/image140.png"/><Relationship Id="rId185" Type="http://schemas.openxmlformats.org/officeDocument/2006/relationships/image" Target="media/image161.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56.png"/><Relationship Id="rId210" Type="http://schemas.openxmlformats.org/officeDocument/2006/relationships/image" Target="media/image186.png"/><Relationship Id="rId215" Type="http://schemas.openxmlformats.org/officeDocument/2006/relationships/image" Target="media/image191.png"/><Relationship Id="rId236" Type="http://schemas.openxmlformats.org/officeDocument/2006/relationships/image" Target="media/image212.png"/><Relationship Id="rId26" Type="http://schemas.openxmlformats.org/officeDocument/2006/relationships/image" Target="media/image12.emf"/><Relationship Id="rId231" Type="http://schemas.openxmlformats.org/officeDocument/2006/relationships/image" Target="media/image207.png"/><Relationship Id="rId47" Type="http://schemas.openxmlformats.org/officeDocument/2006/relationships/image" Target="media/image29.png"/><Relationship Id="rId68" Type="http://schemas.openxmlformats.org/officeDocument/2006/relationships/hyperlink" Target="mailto:vsf@vrm.lt" TargetMode="External"/><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image" Target="media/image109.png"/><Relationship Id="rId154" Type="http://schemas.openxmlformats.org/officeDocument/2006/relationships/image" Target="media/image130.png"/><Relationship Id="rId175" Type="http://schemas.openxmlformats.org/officeDocument/2006/relationships/image" Target="media/image151.png"/><Relationship Id="rId196" Type="http://schemas.openxmlformats.org/officeDocument/2006/relationships/image" Target="media/image172.png"/><Relationship Id="rId200" Type="http://schemas.openxmlformats.org/officeDocument/2006/relationships/image" Target="media/image176.png"/><Relationship Id="rId16" Type="http://schemas.openxmlformats.org/officeDocument/2006/relationships/package" Target="embeddings/Microsoft_Visio_Drawing.vsdx"/><Relationship Id="rId221" Type="http://schemas.openxmlformats.org/officeDocument/2006/relationships/image" Target="media/image197.png"/><Relationship Id="rId242" Type="http://schemas.openxmlformats.org/officeDocument/2006/relationships/image" Target="media/image218.png"/><Relationship Id="rId37" Type="http://schemas.openxmlformats.org/officeDocument/2006/relationships/image" Target="media/image20.emf"/><Relationship Id="rId58" Type="http://schemas.openxmlformats.org/officeDocument/2006/relationships/image" Target="media/image40.png"/><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hyperlink" Target="mailto:all.vskis@cpva.lt" TargetMode="External"/><Relationship Id="rId144" Type="http://schemas.openxmlformats.org/officeDocument/2006/relationships/image" Target="media/image120.png"/><Relationship Id="rId90" Type="http://schemas.openxmlformats.org/officeDocument/2006/relationships/image" Target="media/image70.png"/><Relationship Id="rId165" Type="http://schemas.openxmlformats.org/officeDocument/2006/relationships/image" Target="media/image141.png"/><Relationship Id="rId186" Type="http://schemas.openxmlformats.org/officeDocument/2006/relationships/image" Target="media/image162.png"/><Relationship Id="rId211" Type="http://schemas.openxmlformats.org/officeDocument/2006/relationships/image" Target="media/image187.png"/><Relationship Id="rId232" Type="http://schemas.openxmlformats.org/officeDocument/2006/relationships/image" Target="media/image208.png"/><Relationship Id="rId27" Type="http://schemas.openxmlformats.org/officeDocument/2006/relationships/package" Target="embeddings/Microsoft_Visio_Drawing2.vsdx"/><Relationship Id="rId48" Type="http://schemas.openxmlformats.org/officeDocument/2006/relationships/image" Target="media/image30.png"/><Relationship Id="rId69" Type="http://schemas.openxmlformats.org/officeDocument/2006/relationships/image" Target="media/image49.png"/><Relationship Id="rId113" Type="http://schemas.openxmlformats.org/officeDocument/2006/relationships/image" Target="media/image93.png"/><Relationship Id="rId134" Type="http://schemas.openxmlformats.org/officeDocument/2006/relationships/image" Target="media/image110.png"/><Relationship Id="rId80" Type="http://schemas.openxmlformats.org/officeDocument/2006/relationships/image" Target="media/image60.png"/><Relationship Id="rId155" Type="http://schemas.openxmlformats.org/officeDocument/2006/relationships/image" Target="media/image131.png"/><Relationship Id="rId176" Type="http://schemas.openxmlformats.org/officeDocument/2006/relationships/image" Target="media/image152.png"/><Relationship Id="rId197" Type="http://schemas.openxmlformats.org/officeDocument/2006/relationships/image" Target="media/image173.png"/><Relationship Id="rId201" Type="http://schemas.openxmlformats.org/officeDocument/2006/relationships/image" Target="media/image177.png"/><Relationship Id="rId222" Type="http://schemas.openxmlformats.org/officeDocument/2006/relationships/image" Target="media/image198.png"/><Relationship Id="rId243" Type="http://schemas.openxmlformats.org/officeDocument/2006/relationships/image" Target="media/image219.png"/><Relationship Id="rId17" Type="http://schemas.openxmlformats.org/officeDocument/2006/relationships/image" Target="media/image5.emf"/><Relationship Id="rId38" Type="http://schemas.openxmlformats.org/officeDocument/2006/relationships/package" Target="embeddings/Microsoft_Visio_Drawing5.vsdx"/><Relationship Id="rId59" Type="http://schemas.openxmlformats.org/officeDocument/2006/relationships/image" Target="media/image41.png"/><Relationship Id="rId103" Type="http://schemas.openxmlformats.org/officeDocument/2006/relationships/image" Target="media/image83.png"/><Relationship Id="rId124" Type="http://schemas.openxmlformats.org/officeDocument/2006/relationships/hyperlink" Target="mailto:vsf@vrm.lt" TargetMode="External"/><Relationship Id="rId70" Type="http://schemas.openxmlformats.org/officeDocument/2006/relationships/image" Target="media/image50.png"/><Relationship Id="rId91" Type="http://schemas.openxmlformats.org/officeDocument/2006/relationships/image" Target="media/image71.png"/><Relationship Id="rId145" Type="http://schemas.openxmlformats.org/officeDocument/2006/relationships/image" Target="media/image121.png"/><Relationship Id="rId166" Type="http://schemas.openxmlformats.org/officeDocument/2006/relationships/image" Target="media/image142.png"/><Relationship Id="rId187" Type="http://schemas.openxmlformats.org/officeDocument/2006/relationships/image" Target="media/image163.png"/><Relationship Id="rId1" Type="http://schemas.openxmlformats.org/officeDocument/2006/relationships/customXml" Target="../customXml/item1.xml"/><Relationship Id="rId212" Type="http://schemas.openxmlformats.org/officeDocument/2006/relationships/image" Target="media/image188.png"/><Relationship Id="rId233" Type="http://schemas.openxmlformats.org/officeDocument/2006/relationships/image" Target="media/image209.png"/><Relationship Id="rId28" Type="http://schemas.openxmlformats.org/officeDocument/2006/relationships/image" Target="media/image13.png"/><Relationship Id="rId49" Type="http://schemas.openxmlformats.org/officeDocument/2006/relationships/image" Target="media/image31.png"/><Relationship Id="rId114" Type="http://schemas.openxmlformats.org/officeDocument/2006/relationships/image" Target="media/image94.png"/><Relationship Id="rId60" Type="http://schemas.openxmlformats.org/officeDocument/2006/relationships/image" Target="media/image42.png"/><Relationship Id="rId81" Type="http://schemas.openxmlformats.org/officeDocument/2006/relationships/image" Target="media/image61.png"/><Relationship Id="rId135" Type="http://schemas.openxmlformats.org/officeDocument/2006/relationships/image" Target="media/image111.png"/><Relationship Id="rId156" Type="http://schemas.openxmlformats.org/officeDocument/2006/relationships/image" Target="media/image132.png"/><Relationship Id="rId177" Type="http://schemas.openxmlformats.org/officeDocument/2006/relationships/image" Target="media/image153.png"/><Relationship Id="rId198" Type="http://schemas.openxmlformats.org/officeDocument/2006/relationships/image" Target="media/image174.png"/><Relationship Id="rId202" Type="http://schemas.openxmlformats.org/officeDocument/2006/relationships/image" Target="media/image178.png"/><Relationship Id="rId223" Type="http://schemas.openxmlformats.org/officeDocument/2006/relationships/image" Target="media/image199.png"/><Relationship Id="rId244" Type="http://schemas.openxmlformats.org/officeDocument/2006/relationships/image" Target="media/image220.png"/><Relationship Id="rId18" Type="http://schemas.openxmlformats.org/officeDocument/2006/relationships/package" Target="embeddings/Microsoft_Visio_Drawing1.vsdx"/><Relationship Id="rId39" Type="http://schemas.openxmlformats.org/officeDocument/2006/relationships/image" Target="media/image21.png"/><Relationship Id="rId50" Type="http://schemas.openxmlformats.org/officeDocument/2006/relationships/image" Target="media/image32.png"/><Relationship Id="rId104" Type="http://schemas.openxmlformats.org/officeDocument/2006/relationships/image" Target="media/image84.png"/><Relationship Id="rId125" Type="http://schemas.openxmlformats.org/officeDocument/2006/relationships/image" Target="media/image101.png"/><Relationship Id="rId146" Type="http://schemas.openxmlformats.org/officeDocument/2006/relationships/image" Target="media/image122.png"/><Relationship Id="rId167" Type="http://schemas.openxmlformats.org/officeDocument/2006/relationships/image" Target="media/image143.png"/><Relationship Id="rId188" Type="http://schemas.openxmlformats.org/officeDocument/2006/relationships/image" Target="media/image164.png"/><Relationship Id="rId71" Type="http://schemas.openxmlformats.org/officeDocument/2006/relationships/image" Target="media/image51.png"/><Relationship Id="rId92" Type="http://schemas.openxmlformats.org/officeDocument/2006/relationships/image" Target="media/image72.png"/><Relationship Id="rId213" Type="http://schemas.openxmlformats.org/officeDocument/2006/relationships/image" Target="media/image189.png"/><Relationship Id="rId234" Type="http://schemas.openxmlformats.org/officeDocument/2006/relationships/image" Target="media/image210.png"/><Relationship Id="rId2" Type="http://schemas.openxmlformats.org/officeDocument/2006/relationships/customXml" Target="../customXml/item2.xml"/><Relationship Id="rId29" Type="http://schemas.openxmlformats.org/officeDocument/2006/relationships/image" Target="media/image14.png"/><Relationship Id="rId40" Type="http://schemas.openxmlformats.org/officeDocument/2006/relationships/image" Target="media/image22.png"/><Relationship Id="rId115" Type="http://schemas.openxmlformats.org/officeDocument/2006/relationships/image" Target="media/image95.png"/><Relationship Id="rId136" Type="http://schemas.openxmlformats.org/officeDocument/2006/relationships/image" Target="media/image112.png"/><Relationship Id="rId157" Type="http://schemas.openxmlformats.org/officeDocument/2006/relationships/image" Target="media/image133.png"/><Relationship Id="rId178" Type="http://schemas.openxmlformats.org/officeDocument/2006/relationships/image" Target="media/image154.png"/><Relationship Id="rId61" Type="http://schemas.openxmlformats.org/officeDocument/2006/relationships/image" Target="media/image43.png"/><Relationship Id="rId82" Type="http://schemas.openxmlformats.org/officeDocument/2006/relationships/image" Target="media/image62.png"/><Relationship Id="rId199" Type="http://schemas.openxmlformats.org/officeDocument/2006/relationships/image" Target="media/image175.png"/><Relationship Id="rId203" Type="http://schemas.openxmlformats.org/officeDocument/2006/relationships/image" Target="media/image179.png"/><Relationship Id="rId19" Type="http://schemas.openxmlformats.org/officeDocument/2006/relationships/image" Target="media/image6.png"/><Relationship Id="rId224" Type="http://schemas.openxmlformats.org/officeDocument/2006/relationships/image" Target="media/image200.png"/><Relationship Id="rId245" Type="http://schemas.openxmlformats.org/officeDocument/2006/relationships/image" Target="media/image221.png"/><Relationship Id="rId30" Type="http://schemas.openxmlformats.org/officeDocument/2006/relationships/image" Target="media/image15.emf"/><Relationship Id="rId105" Type="http://schemas.openxmlformats.org/officeDocument/2006/relationships/image" Target="media/image85.png"/><Relationship Id="rId126" Type="http://schemas.openxmlformats.org/officeDocument/2006/relationships/image" Target="media/image102.png"/><Relationship Id="rId147" Type="http://schemas.openxmlformats.org/officeDocument/2006/relationships/image" Target="media/image123.png"/><Relationship Id="rId168" Type="http://schemas.openxmlformats.org/officeDocument/2006/relationships/image" Target="media/image144.png"/><Relationship Id="rId51" Type="http://schemas.openxmlformats.org/officeDocument/2006/relationships/image" Target="media/image33.png"/><Relationship Id="rId72" Type="http://schemas.openxmlformats.org/officeDocument/2006/relationships/image" Target="media/image52.png"/><Relationship Id="rId93" Type="http://schemas.openxmlformats.org/officeDocument/2006/relationships/image" Target="media/image73.png"/><Relationship Id="rId189" Type="http://schemas.openxmlformats.org/officeDocument/2006/relationships/image" Target="media/image165.png"/><Relationship Id="rId3" Type="http://schemas.openxmlformats.org/officeDocument/2006/relationships/customXml" Target="../customXml/item3.xml"/><Relationship Id="rId214" Type="http://schemas.openxmlformats.org/officeDocument/2006/relationships/image" Target="media/image190.png"/><Relationship Id="rId235" Type="http://schemas.openxmlformats.org/officeDocument/2006/relationships/image" Target="media/image211.png"/><Relationship Id="rId116" Type="http://schemas.openxmlformats.org/officeDocument/2006/relationships/image" Target="media/image96.png"/><Relationship Id="rId137" Type="http://schemas.openxmlformats.org/officeDocument/2006/relationships/image" Target="media/image113.png"/><Relationship Id="rId158" Type="http://schemas.openxmlformats.org/officeDocument/2006/relationships/image" Target="media/image134.png"/><Relationship Id="rId20" Type="http://schemas.openxmlformats.org/officeDocument/2006/relationships/footer" Target="footer2.xml"/><Relationship Id="rId41" Type="http://schemas.openxmlformats.org/officeDocument/2006/relationships/image" Target="media/image23.png"/><Relationship Id="rId62" Type="http://schemas.openxmlformats.org/officeDocument/2006/relationships/image" Target="media/image44.png"/><Relationship Id="rId83" Type="http://schemas.openxmlformats.org/officeDocument/2006/relationships/image" Target="media/image63.png"/><Relationship Id="rId179" Type="http://schemas.openxmlformats.org/officeDocument/2006/relationships/image" Target="media/image155.png"/><Relationship Id="rId190" Type="http://schemas.openxmlformats.org/officeDocument/2006/relationships/image" Target="media/image166.png"/><Relationship Id="rId204" Type="http://schemas.openxmlformats.org/officeDocument/2006/relationships/image" Target="media/image180.png"/><Relationship Id="rId225" Type="http://schemas.openxmlformats.org/officeDocument/2006/relationships/image" Target="media/image201.png"/><Relationship Id="rId246" Type="http://schemas.openxmlformats.org/officeDocument/2006/relationships/footer" Target="footer3.xml"/><Relationship Id="rId106" Type="http://schemas.openxmlformats.org/officeDocument/2006/relationships/image" Target="media/image86.png"/><Relationship Id="rId127" Type="http://schemas.openxmlformats.org/officeDocument/2006/relationships/image" Target="media/image103.png"/><Relationship Id="rId10" Type="http://schemas.openxmlformats.org/officeDocument/2006/relationships/endnotes" Target="endnotes.xml"/><Relationship Id="rId31" Type="http://schemas.openxmlformats.org/officeDocument/2006/relationships/package" Target="embeddings/Microsoft_Visio_Drawing3.vsdx"/><Relationship Id="rId52" Type="http://schemas.openxmlformats.org/officeDocument/2006/relationships/image" Target="media/image34.png"/><Relationship Id="rId73" Type="http://schemas.openxmlformats.org/officeDocument/2006/relationships/image" Target="media/image53.png"/><Relationship Id="rId94" Type="http://schemas.openxmlformats.org/officeDocument/2006/relationships/image" Target="media/image74.png"/><Relationship Id="rId148" Type="http://schemas.openxmlformats.org/officeDocument/2006/relationships/image" Target="media/image124.png"/><Relationship Id="rId169" Type="http://schemas.openxmlformats.org/officeDocument/2006/relationships/image" Target="media/image145.png"/></Relationships>
</file>

<file path=word/_rels/settings.xml.rels><?xml version="1.0" encoding="UTF-8" standalone="yes"?>
<Relationships xmlns="http://schemas.openxmlformats.org/package/2006/relationships"><Relationship Id="rId1" Type="http://schemas.openxmlformats.org/officeDocument/2006/relationships/attachedTemplate" Target="file:///D:\_ANALIZE\_SPECIFIKACIJU%20PAVYZDZIAI\ATEA%20Analizes%20dokumento%20sablonas%20V0.1.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47C918BFD3940FDB7431E90C0C6827E"/>
        <w:category>
          <w:name w:val="General"/>
          <w:gallery w:val="placeholder"/>
        </w:category>
        <w:types>
          <w:type w:val="bbPlcHdr"/>
        </w:types>
        <w:behaviors>
          <w:behavior w:val="content"/>
        </w:behaviors>
        <w:guid w:val="{5DE5F736-12FD-4357-A341-4422D8373E9E}"/>
      </w:docPartPr>
      <w:docPartBody>
        <w:p w:rsidR="00DA5E78" w:rsidRDefault="000A2ACA">
          <w:r w:rsidRPr="00375676">
            <w:rPr>
              <w:rStyle w:val="Placeholder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MD Symbol Font">
    <w:altName w:val="Times New Roman"/>
    <w:panose1 w:val="00000000000000000000"/>
    <w:charset w:val="00"/>
    <w:family w:val="roman"/>
    <w:notTrueType/>
    <w:pitch w:val="default"/>
    <w:sig w:usb0="00000003" w:usb1="00000000" w:usb2="00000000" w:usb3="00000000" w:csb0="00000001" w:csb1="00000000"/>
  </w:font>
  <w:font w:name="TimesLT">
    <w:altName w:val="Times New Roman"/>
    <w:charset w:val="BA"/>
    <w:family w:val="roman"/>
    <w:pitch w:val="variable"/>
    <w:sig w:usb0="E0002AFF" w:usb1="C0007841"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yriad Pro">
    <w:altName w:val="Aria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w:panose1 w:val="020B0602030504020204"/>
    <w:charset w:val="00"/>
    <w:family w:val="swiss"/>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65F7"/>
    <w:rsid w:val="000A2ACA"/>
    <w:rsid w:val="000A58E9"/>
    <w:rsid w:val="00107AE7"/>
    <w:rsid w:val="00144727"/>
    <w:rsid w:val="00145F99"/>
    <w:rsid w:val="00154E50"/>
    <w:rsid w:val="001668F6"/>
    <w:rsid w:val="00175859"/>
    <w:rsid w:val="00187CF4"/>
    <w:rsid w:val="001A0CB0"/>
    <w:rsid w:val="001A70E9"/>
    <w:rsid w:val="001B3317"/>
    <w:rsid w:val="001E35CA"/>
    <w:rsid w:val="0021557B"/>
    <w:rsid w:val="00255865"/>
    <w:rsid w:val="00261D43"/>
    <w:rsid w:val="002A2D38"/>
    <w:rsid w:val="002C7C5E"/>
    <w:rsid w:val="002E350F"/>
    <w:rsid w:val="002E7C54"/>
    <w:rsid w:val="002F4207"/>
    <w:rsid w:val="0032463A"/>
    <w:rsid w:val="00344435"/>
    <w:rsid w:val="00356435"/>
    <w:rsid w:val="00372721"/>
    <w:rsid w:val="003B76E0"/>
    <w:rsid w:val="003E5F18"/>
    <w:rsid w:val="004030E8"/>
    <w:rsid w:val="00412E2C"/>
    <w:rsid w:val="004165F7"/>
    <w:rsid w:val="00422DC8"/>
    <w:rsid w:val="0042470C"/>
    <w:rsid w:val="00450ECA"/>
    <w:rsid w:val="004605CB"/>
    <w:rsid w:val="00470B12"/>
    <w:rsid w:val="004872A9"/>
    <w:rsid w:val="00496E6C"/>
    <w:rsid w:val="00515380"/>
    <w:rsid w:val="00523DB1"/>
    <w:rsid w:val="00563078"/>
    <w:rsid w:val="005742FA"/>
    <w:rsid w:val="005B14A0"/>
    <w:rsid w:val="005B1C63"/>
    <w:rsid w:val="005E240B"/>
    <w:rsid w:val="00607614"/>
    <w:rsid w:val="00624AB7"/>
    <w:rsid w:val="00641AF7"/>
    <w:rsid w:val="006575E7"/>
    <w:rsid w:val="006B63E9"/>
    <w:rsid w:val="006F0383"/>
    <w:rsid w:val="00723476"/>
    <w:rsid w:val="00741380"/>
    <w:rsid w:val="007427C4"/>
    <w:rsid w:val="00775579"/>
    <w:rsid w:val="0079702F"/>
    <w:rsid w:val="007A5D89"/>
    <w:rsid w:val="007C3EAE"/>
    <w:rsid w:val="007D0776"/>
    <w:rsid w:val="007D214F"/>
    <w:rsid w:val="007D4B41"/>
    <w:rsid w:val="00804652"/>
    <w:rsid w:val="00804ABE"/>
    <w:rsid w:val="008245EB"/>
    <w:rsid w:val="008305C1"/>
    <w:rsid w:val="0084433E"/>
    <w:rsid w:val="008A27BB"/>
    <w:rsid w:val="00901F0F"/>
    <w:rsid w:val="00915BA8"/>
    <w:rsid w:val="00954A3F"/>
    <w:rsid w:val="009747D8"/>
    <w:rsid w:val="00986677"/>
    <w:rsid w:val="0099281D"/>
    <w:rsid w:val="009930CC"/>
    <w:rsid w:val="00993FAD"/>
    <w:rsid w:val="009A0E02"/>
    <w:rsid w:val="009A25A4"/>
    <w:rsid w:val="009B75BB"/>
    <w:rsid w:val="009C038A"/>
    <w:rsid w:val="009D1CAA"/>
    <w:rsid w:val="009D4C91"/>
    <w:rsid w:val="009E65E7"/>
    <w:rsid w:val="00A1252C"/>
    <w:rsid w:val="00A20251"/>
    <w:rsid w:val="00A2380C"/>
    <w:rsid w:val="00A90651"/>
    <w:rsid w:val="00AD7EA3"/>
    <w:rsid w:val="00AE2104"/>
    <w:rsid w:val="00B4784B"/>
    <w:rsid w:val="00B576C6"/>
    <w:rsid w:val="00B97773"/>
    <w:rsid w:val="00BD3DAC"/>
    <w:rsid w:val="00BF3C12"/>
    <w:rsid w:val="00C0022E"/>
    <w:rsid w:val="00C2036E"/>
    <w:rsid w:val="00CB0661"/>
    <w:rsid w:val="00CD32E3"/>
    <w:rsid w:val="00D25C46"/>
    <w:rsid w:val="00D37290"/>
    <w:rsid w:val="00D47972"/>
    <w:rsid w:val="00D67F02"/>
    <w:rsid w:val="00DA5E78"/>
    <w:rsid w:val="00DB3873"/>
    <w:rsid w:val="00DB455B"/>
    <w:rsid w:val="00DB6D67"/>
    <w:rsid w:val="00E1111F"/>
    <w:rsid w:val="00E14957"/>
    <w:rsid w:val="00E97DD6"/>
    <w:rsid w:val="00EB56DB"/>
    <w:rsid w:val="00F05F55"/>
    <w:rsid w:val="00F3443B"/>
    <w:rsid w:val="00F40BA0"/>
    <w:rsid w:val="00F95A75"/>
    <w:rsid w:val="00FA4574"/>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A2AC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BCC3DC85CBA9EB419870D47E3D9ABA6B" ma:contentTypeVersion="6" ma:contentTypeDescription="Kurkite naują dokumentą." ma:contentTypeScope="" ma:versionID="a39844eae5357a58b97b864774ac48e6">
  <xsd:schema xmlns:xsd="http://www.w3.org/2001/XMLSchema" xmlns:xs="http://www.w3.org/2001/XMLSchema" xmlns:p="http://schemas.microsoft.com/office/2006/metadata/properties" xmlns:ns2="b84878d9-a9d2-4b31-bee5-b40bfa9662a6" xmlns:ns3="c4e7841d-17ac-43c0-aea7-ca73da57d5b6" targetNamespace="http://schemas.microsoft.com/office/2006/metadata/properties" ma:root="true" ma:fieldsID="5d718611e39a6ba7481e69d45c4580cd" ns2:_="" ns3:_="">
    <xsd:import namespace="b84878d9-a9d2-4b31-bee5-b40bfa9662a6"/>
    <xsd:import namespace="c4e7841d-17ac-43c0-aea7-ca73da57d5b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878d9-a9d2-4b31-bee5-b40bfa9662a6"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4e7841d-17ac-43c0-aea7-ca73da57d5b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E278C01-5319-408E-954F-62A1BB3712F2}">
  <ds:schemaRefs>
    <ds:schemaRef ds:uri="http://www.w3.org/XML/1998/namespace"/>
    <ds:schemaRef ds:uri="http://purl.org/dc/elements/1.1/"/>
    <ds:schemaRef ds:uri="http://schemas.microsoft.com/office/infopath/2007/PartnerControls"/>
    <ds:schemaRef ds:uri="http://schemas.microsoft.com/office/2006/documentManagement/types"/>
    <ds:schemaRef ds:uri="http://schemas.microsoft.com/office/2006/metadata/properties"/>
    <ds:schemaRef ds:uri="http://schemas.openxmlformats.org/package/2006/metadata/core-properties"/>
    <ds:schemaRef ds:uri="http://purl.org/dc/dcmitype/"/>
    <ds:schemaRef ds:uri="http://purl.org/dc/terms/"/>
    <ds:schemaRef ds:uri="c4e7841d-17ac-43c0-aea7-ca73da57d5b6"/>
    <ds:schemaRef ds:uri="b84878d9-a9d2-4b31-bee5-b40bfa9662a6"/>
  </ds:schemaRefs>
</ds:datastoreItem>
</file>

<file path=customXml/itemProps2.xml><?xml version="1.0" encoding="utf-8"?>
<ds:datastoreItem xmlns:ds="http://schemas.openxmlformats.org/officeDocument/2006/customXml" ds:itemID="{40727F05-B534-45F3-90F3-02597511C373}">
  <ds:schemaRefs>
    <ds:schemaRef ds:uri="http://schemas.openxmlformats.org/officeDocument/2006/bibliography"/>
  </ds:schemaRefs>
</ds:datastoreItem>
</file>

<file path=customXml/itemProps3.xml><?xml version="1.0" encoding="utf-8"?>
<ds:datastoreItem xmlns:ds="http://schemas.openxmlformats.org/officeDocument/2006/customXml" ds:itemID="{D8CB592D-C88D-41D2-821B-5E73C6E0FA2A}">
  <ds:schemaRefs>
    <ds:schemaRef ds:uri="http://schemas.microsoft.com/sharepoint/v3/contenttype/forms"/>
  </ds:schemaRefs>
</ds:datastoreItem>
</file>

<file path=customXml/itemProps4.xml><?xml version="1.0" encoding="utf-8"?>
<ds:datastoreItem xmlns:ds="http://schemas.openxmlformats.org/officeDocument/2006/customXml" ds:itemID="{CCCDE8A9-1B1A-4E48-B2F9-93D9731DDE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878d9-a9d2-4b31-bee5-b40bfa9662a6"/>
    <ds:schemaRef ds:uri="c4e7841d-17ac-43c0-aea7-ca73da57d5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ATEA Analizes dokumento sablonas V0.1.dot</Template>
  <TotalTime>1</TotalTime>
  <Pages>373</Pages>
  <Words>196996</Words>
  <Characters>112289</Characters>
  <Application>Microsoft Office Word</Application>
  <DocSecurity>8</DocSecurity>
  <Lines>935</Lines>
  <Paragraphs>617</Paragraphs>
  <ScaleCrop>false</ScaleCrop>
  <HeadingPairs>
    <vt:vector size="2" baseType="variant">
      <vt:variant>
        <vt:lpstr>Title</vt:lpstr>
      </vt:variant>
      <vt:variant>
        <vt:i4>1</vt:i4>
      </vt:variant>
    </vt:vector>
  </HeadingPairs>
  <TitlesOfParts>
    <vt:vector size="1" baseType="lpstr">
      <vt:lpstr>Vidaus saugumo fondo informacinės sistemos modifikavimas</vt:lpstr>
    </vt:vector>
  </TitlesOfParts>
  <Company>ATEA, UAB</Company>
  <LinksUpToDate>false</LinksUpToDate>
  <CharactersWithSpaces>308668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Vidaus saugumo fondo informacinės sistemos modifikavimas</dc:title>
  <dc:subject>Techninė projektinė specifikacija</dc:subject>
  <dc:creator>Zita Bukina</dc:creator>
  <cp:keywords/>
  <dc:description/>
  <cp:lastModifiedBy>Jurgita Makarienė</cp:lastModifiedBy>
  <cp:revision>2</cp:revision>
  <cp:lastPrinted>2016-01-14T18:56:00Z</cp:lastPrinted>
  <dcterms:created xsi:type="dcterms:W3CDTF">2024-10-18T07:34:00Z</dcterms:created>
  <dcterms:modified xsi:type="dcterms:W3CDTF">2024-10-18T07:34:00Z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any Name">
    <vt:lpwstr>CPVA</vt:lpwstr>
  </property>
  <property fmtid="{D5CDD505-2E9C-101B-9397-08002B2CF9AE}" pid="3" name="Project">
    <vt:lpwstr>VSFSVVP IS</vt:lpwstr>
  </property>
  <property fmtid="{D5CDD505-2E9C-101B-9397-08002B2CF9AE}" pid="4" name="Status">
    <vt:lpwstr>Draft</vt:lpwstr>
  </property>
  <property fmtid="{D5CDD505-2E9C-101B-9397-08002B2CF9AE}" pid="5" name="Reference">
    <vt:lpwstr>1.0</vt:lpwstr>
  </property>
  <property fmtid="{D5CDD505-2E9C-101B-9397-08002B2CF9AE}" pid="6" name="Document number">
    <vt:lpwstr>Dokumento numeris (A+2 metų skaičiai + 3 mėnesio raidės angliškai + 2 dienos skaičiai +/0yx; y - analitiko id; x - dokumento eiles nr, jei per diena sukurti keli dokumentai) pvz A08MAY12/004  </vt:lpwstr>
  </property>
  <property fmtid="{D5CDD505-2E9C-101B-9397-08002B2CF9AE}" pid="7" name="Date completed">
    <vt:lpwstr>2024-02-19</vt:lpwstr>
  </property>
  <property fmtid="{D5CDD505-2E9C-101B-9397-08002B2CF9AE}" pid="8" name="Title">
    <vt:lpwstr>Vidaus saugumo fondo informacinės sistemos modifikavimas</vt:lpwstr>
  </property>
  <property fmtid="{D5CDD505-2E9C-101B-9397-08002B2CF9AE}" pid="9" name="_dlc_DocIdItemGuid">
    <vt:lpwstr>b16a97a5-49d7-41ae-ae68-1814e833c0d3</vt:lpwstr>
  </property>
  <property fmtid="{D5CDD505-2E9C-101B-9397-08002B2CF9AE}" pid="10" name="ContentTypeId">
    <vt:lpwstr>0x010100BCC3DC85CBA9EB419870D47E3D9ABA6B</vt:lpwstr>
  </property>
  <property fmtid="{D5CDD505-2E9C-101B-9397-08002B2CF9AE}" pid="11" name="MSIP_Label_18450391-6d50-49e0-a466-bfda2ff2a5e1_Enabled">
    <vt:lpwstr>true</vt:lpwstr>
  </property>
  <property fmtid="{D5CDD505-2E9C-101B-9397-08002B2CF9AE}" pid="12" name="MSIP_Label_18450391-6d50-49e0-a466-bfda2ff2a5e1_SetDate">
    <vt:lpwstr>2021-02-23T14:28:53Z</vt:lpwstr>
  </property>
  <property fmtid="{D5CDD505-2E9C-101B-9397-08002B2CF9AE}" pid="13" name="MSIP_Label_18450391-6d50-49e0-a466-bfda2ff2a5e1_Method">
    <vt:lpwstr>Privileged</vt:lpwstr>
  </property>
  <property fmtid="{D5CDD505-2E9C-101B-9397-08002B2CF9AE}" pid="14" name="MSIP_Label_18450391-6d50-49e0-a466-bfda2ff2a5e1_Name">
    <vt:lpwstr>18450391-6d50-49e0-a466-bfda2ff2a5e1</vt:lpwstr>
  </property>
  <property fmtid="{D5CDD505-2E9C-101B-9397-08002B2CF9AE}" pid="15" name="MSIP_Label_18450391-6d50-49e0-a466-bfda2ff2a5e1_SiteId">
    <vt:lpwstr>65f51067-7d65-4aa9-b996-4cc43a0d7111</vt:lpwstr>
  </property>
  <property fmtid="{D5CDD505-2E9C-101B-9397-08002B2CF9AE}" pid="16" name="MSIP_Label_18450391-6d50-49e0-a466-bfda2ff2a5e1_ActionId">
    <vt:lpwstr>463e5ff7-6b5e-4e76-bc51-735e4b673d88</vt:lpwstr>
  </property>
  <property fmtid="{D5CDD505-2E9C-101B-9397-08002B2CF9AE}" pid="17" name="MSIP_Label_18450391-6d50-49e0-a466-bfda2ff2a5e1_ContentBits">
    <vt:lpwstr>2</vt:lpwstr>
  </property>
</Properties>
</file>